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5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CBDAD" w14:textId="03B1C7F4" w:rsidR="003E6A5C" w:rsidRPr="00D57BA2" w:rsidRDefault="003E6A5C" w:rsidP="00717650">
      <w:pPr>
        <w:pStyle w:val="IndexHeading1"/>
        <w:spacing w:after="0" w:line="32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bookmarkStart w:id="0" w:name="_Hlk72153937"/>
      <w:r w:rsidRPr="00D57BA2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D57BA2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D57BA2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6507C3C" w14:textId="77777777" w:rsidR="004912AE" w:rsidRPr="00D57BA2" w:rsidRDefault="004912AE" w:rsidP="004912AE">
      <w:pPr>
        <w:pStyle w:val="IndexHeading1"/>
        <w:spacing w:after="0" w:line="320" w:lineRule="exact"/>
        <w:ind w:left="1080" w:hanging="108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58C250D2" w14:textId="77777777" w:rsidR="003E6A5C" w:rsidRPr="00D57BA2" w:rsidRDefault="003E6A5C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320" w:lineRule="exact"/>
        <w:ind w:left="1080" w:hanging="1080"/>
        <w:rPr>
          <w:rFonts w:asciiTheme="majorBidi" w:hAnsiTheme="majorBidi" w:cstheme="majorBidi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31A37756" w14:textId="7CED000B" w:rsidR="001876D1" w:rsidRPr="00D57BA2" w:rsidRDefault="001876D1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rPr>
          <w:rFonts w:asciiTheme="majorBidi" w:hAnsiTheme="majorBidi" w:cstheme="majorBidi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6725F010" w14:textId="69A0B41B" w:rsidR="001876D1" w:rsidRPr="00D57BA2" w:rsidRDefault="001876D1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rPr>
          <w:rFonts w:asciiTheme="majorBidi" w:hAnsiTheme="majorBidi" w:cstheme="majorBidi"/>
          <w:b/>
          <w:sz w:val="30"/>
          <w:szCs w:val="30"/>
        </w:rPr>
      </w:pPr>
      <w:r w:rsidRPr="00D57BA2">
        <w:rPr>
          <w:rFonts w:asciiTheme="majorBidi" w:hAnsiTheme="majorBidi" w:cstheme="majorBidi"/>
          <w:b/>
          <w:sz w:val="30"/>
          <w:szCs w:val="30"/>
          <w:cs/>
          <w:lang w:bidi="th-TH"/>
        </w:rPr>
        <w:t>นโยบายการบัญชีที่</w:t>
      </w:r>
      <w:r w:rsidR="00D51FD2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มีสาระ</w:t>
      </w:r>
      <w:r w:rsidRPr="00D57BA2">
        <w:rPr>
          <w:rFonts w:asciiTheme="majorBidi" w:hAnsiTheme="majorBidi" w:cstheme="majorBidi"/>
          <w:b/>
          <w:sz w:val="30"/>
          <w:szCs w:val="30"/>
          <w:cs/>
          <w:lang w:bidi="th-TH"/>
        </w:rPr>
        <w:t>สำคัญ</w:t>
      </w:r>
    </w:p>
    <w:p w14:paraId="44089410" w14:textId="77777777" w:rsidR="007A5E91" w:rsidRPr="00D57BA2" w:rsidRDefault="007A5E91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  <w:lang w:bidi="th-TH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824F651" w14:textId="77777777" w:rsidR="00CD2DAE" w:rsidRPr="00D57BA2" w:rsidRDefault="00CD2DAE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rPr>
          <w:rFonts w:asciiTheme="majorBidi" w:hAnsiTheme="majorBidi" w:cstheme="majorBidi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5D0A465C" w14:textId="77777777" w:rsidR="003E6A5C" w:rsidRPr="00D57BA2" w:rsidRDefault="003E6A5C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rPr>
          <w:rFonts w:asciiTheme="majorBidi" w:hAnsiTheme="majorBidi" w:cstheme="majorBidi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6E3A1574" w14:textId="77777777" w:rsidR="00CD2DAE" w:rsidRPr="00D57BA2" w:rsidRDefault="00CD2DAE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455601C5" w14:textId="77777777" w:rsidR="009B5E50" w:rsidRPr="00D57BA2" w:rsidRDefault="009B5E50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  <w:lang w:bidi="th-TH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เงินลงทุน</w:t>
      </w:r>
      <w:r w:rsidR="001D6DE8" w:rsidRPr="00D57BA2">
        <w:rPr>
          <w:rFonts w:asciiTheme="majorBidi" w:hAnsiTheme="majorBidi" w:cstheme="majorBidi"/>
          <w:sz w:val="30"/>
          <w:szCs w:val="30"/>
          <w:cs/>
          <w:lang w:bidi="th-TH"/>
        </w:rPr>
        <w:t>ในบริษัทร่วม</w:t>
      </w:r>
    </w:p>
    <w:p w14:paraId="0F8EBB82" w14:textId="4DB60BEE" w:rsidR="003E6A5C" w:rsidRPr="00D57BA2" w:rsidRDefault="003E6A5C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  <w:lang w:bidi="th-TH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71BC3501" w14:textId="3DFEAFE5" w:rsidR="00B61432" w:rsidRPr="00D57BA2" w:rsidRDefault="009271DC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  <w:lang w:bidi="th-TH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สินทรัพย์ทางการเงินไม่หมุนเวียนอื่น</w:t>
      </w:r>
    </w:p>
    <w:p w14:paraId="5C4A4BD7" w14:textId="77777777" w:rsidR="003E6A5C" w:rsidRPr="00D57BA2" w:rsidRDefault="005E1EFC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  <w:lang w:bidi="th-TH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7322BF0B" w14:textId="77777777" w:rsidR="003E6A5C" w:rsidRPr="00D57BA2" w:rsidRDefault="003E6A5C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เจ้าหนี้การค้า</w:t>
      </w:r>
    </w:p>
    <w:p w14:paraId="1708084D" w14:textId="30D69D97" w:rsidR="000122A5" w:rsidRPr="00D57BA2" w:rsidRDefault="000122A5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</w:t>
      </w:r>
      <w:r w:rsidR="009F308D">
        <w:rPr>
          <w:rFonts w:asciiTheme="majorBidi" w:hAnsiTheme="majorBidi" w:cstheme="majorBidi" w:hint="cs"/>
          <w:sz w:val="30"/>
          <w:szCs w:val="30"/>
          <w:cs/>
          <w:lang w:bidi="th-TH"/>
        </w:rPr>
        <w:t>หมุนเวียน</w:t>
      </w: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0AB1561A" w14:textId="0146C8DE" w:rsidR="00C91C33" w:rsidRPr="00D57BA2" w:rsidRDefault="007E6B9C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5040E90E" w14:textId="79BCD962" w:rsidR="00C91C33" w:rsidRPr="00D57BA2" w:rsidRDefault="00BB2E4B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ทุน</w:t>
      </w:r>
      <w:r w:rsidR="00C91C33" w:rsidRPr="00D57BA2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  <w:r w:rsidR="0027619A" w:rsidRPr="00D57BA2">
        <w:rPr>
          <w:rFonts w:asciiTheme="majorBidi" w:hAnsiTheme="majorBidi" w:cstheme="majorBidi"/>
          <w:sz w:val="30"/>
          <w:szCs w:val="30"/>
          <w:cs/>
          <w:lang w:bidi="th-TH"/>
        </w:rPr>
        <w:t>ตามกฎหมาย</w:t>
      </w:r>
    </w:p>
    <w:p w14:paraId="65398E1B" w14:textId="43F52C8B" w:rsidR="00C91C33" w:rsidRPr="00D57BA2" w:rsidRDefault="00C91C33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ส่วนงา</w:t>
      </w:r>
      <w:r w:rsidR="001D6DE8" w:rsidRPr="00D57BA2">
        <w:rPr>
          <w:rFonts w:asciiTheme="majorBidi" w:hAnsiTheme="majorBidi" w:cstheme="majorBidi"/>
          <w:sz w:val="30"/>
          <w:szCs w:val="30"/>
          <w:cs/>
          <w:lang w:bidi="th-TH"/>
        </w:rPr>
        <w:t>น</w:t>
      </w:r>
      <w:r w:rsidR="00EC3994" w:rsidRPr="00D57BA2">
        <w:rPr>
          <w:rFonts w:asciiTheme="majorBidi" w:hAnsiTheme="majorBidi" w:cstheme="majorBidi"/>
          <w:sz w:val="30"/>
          <w:szCs w:val="30"/>
          <w:cs/>
          <w:lang w:bidi="th-TH"/>
        </w:rPr>
        <w:t>ดำเนินงาน</w:t>
      </w:r>
      <w:r w:rsidR="00F30EB3" w:rsidRPr="00F30EB3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6C0DA1B5" w14:textId="77777777" w:rsidR="00B11286" w:rsidRPr="00D57BA2" w:rsidRDefault="00B11286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ค่าใช้จ่ายผลประโยชน์ของพนักงาน</w:t>
      </w:r>
    </w:p>
    <w:p w14:paraId="62019F47" w14:textId="584B8E9E" w:rsidR="00B11286" w:rsidRPr="00D57BA2" w:rsidRDefault="00B11286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</w:t>
      </w:r>
      <w:r w:rsidR="00D51FD2">
        <w:rPr>
          <w:rFonts w:asciiTheme="majorBidi" w:hAnsiTheme="majorBidi" w:cstheme="majorBidi" w:hint="cs"/>
          <w:sz w:val="30"/>
          <w:szCs w:val="30"/>
          <w:cs/>
          <w:lang w:bidi="th-TH"/>
        </w:rPr>
        <w:t>ธรรมชาติ</w:t>
      </w:r>
    </w:p>
    <w:p w14:paraId="734850D0" w14:textId="51E37ED0" w:rsidR="00B11286" w:rsidRPr="00D57BA2" w:rsidRDefault="00B11286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38513C97" w14:textId="77777777" w:rsidR="003E6A5C" w:rsidRPr="00D57BA2" w:rsidRDefault="003E6A5C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</w:p>
    <w:p w14:paraId="1F8E3E9B" w14:textId="77777777" w:rsidR="00DA3E81" w:rsidRPr="00D57BA2" w:rsidRDefault="00DA3E81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2F047A4E" w14:textId="3F045645" w:rsidR="00470577" w:rsidRPr="00D57BA2" w:rsidRDefault="00470577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246E7833" w14:textId="5CA83B06" w:rsidR="0027619A" w:rsidRPr="00D57BA2" w:rsidRDefault="0027619A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การบริหารจัดการทุน</w:t>
      </w:r>
    </w:p>
    <w:p w14:paraId="59D4CC70" w14:textId="376CA80D" w:rsidR="00B11286" w:rsidRDefault="00B11286" w:rsidP="004912AE">
      <w:pPr>
        <w:pStyle w:val="index"/>
        <w:numPr>
          <w:ilvl w:val="0"/>
          <w:numId w:val="2"/>
        </w:numPr>
        <w:tabs>
          <w:tab w:val="clear" w:pos="2458"/>
        </w:tabs>
        <w:spacing w:after="0" w:line="400" w:lineRule="exact"/>
        <w:ind w:left="1080" w:hanging="108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ภาระผูกพันกับกิจการที่ไม่เกี่ยวข้องกัน  </w:t>
      </w:r>
    </w:p>
    <w:bookmarkEnd w:id="0"/>
    <w:p w14:paraId="3552C82B" w14:textId="77777777" w:rsidR="003E6A5C" w:rsidRPr="00D57BA2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br w:type="page"/>
      </w:r>
      <w:r w:rsidR="00777B4A" w:rsidRPr="00D57BA2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3D5E5E6" w14:textId="77777777" w:rsidR="003E6A5C" w:rsidRPr="00D57BA2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FE17EF2" w14:textId="26AB9AA8" w:rsidR="003E6A5C" w:rsidRPr="00D57BA2" w:rsidRDefault="00A570EC" w:rsidP="00A570EC">
      <w:pPr>
        <w:tabs>
          <w:tab w:val="clear" w:pos="454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ab/>
      </w:r>
      <w:r w:rsidRPr="00D57BA2">
        <w:rPr>
          <w:rFonts w:asciiTheme="majorBidi" w:hAnsiTheme="majorBidi" w:cstheme="majorBidi"/>
          <w:sz w:val="30"/>
          <w:szCs w:val="30"/>
          <w:cs/>
        </w:rPr>
        <w:tab/>
      </w:r>
      <w:r w:rsidR="00777B4A" w:rsidRPr="00D57BA2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C83BD0">
        <w:rPr>
          <w:rFonts w:asciiTheme="majorBidi" w:hAnsiTheme="majorBidi" w:cstheme="majorBidi"/>
          <w:sz w:val="30"/>
          <w:szCs w:val="30"/>
        </w:rPr>
        <w:t xml:space="preserve"> </w:t>
      </w:r>
      <w:r w:rsidR="00CE21B2">
        <w:rPr>
          <w:rFonts w:asciiTheme="majorBidi" w:hAnsiTheme="majorBidi" w:cstheme="majorBidi"/>
          <w:sz w:val="30"/>
          <w:szCs w:val="30"/>
        </w:rPr>
        <w:t>27</w:t>
      </w:r>
      <w:r w:rsidR="00C83BD0">
        <w:rPr>
          <w:rFonts w:asciiTheme="majorBidi" w:hAnsiTheme="majorBidi" w:cstheme="majorBidi"/>
          <w:sz w:val="30"/>
          <w:szCs w:val="30"/>
        </w:rPr>
        <w:t xml:space="preserve"> </w:t>
      </w:r>
      <w:r w:rsidR="00C83BD0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C83BD0">
        <w:rPr>
          <w:rFonts w:asciiTheme="majorBidi" w:hAnsiTheme="majorBidi" w:cstheme="majorBidi"/>
          <w:sz w:val="30"/>
          <w:szCs w:val="30"/>
        </w:rPr>
        <w:t>256</w:t>
      </w:r>
      <w:r w:rsidR="00D51FD2">
        <w:rPr>
          <w:rFonts w:asciiTheme="majorBidi" w:hAnsiTheme="majorBidi" w:cstheme="majorBidi"/>
          <w:sz w:val="30"/>
          <w:szCs w:val="30"/>
        </w:rPr>
        <w:t>8</w:t>
      </w:r>
    </w:p>
    <w:p w14:paraId="08CFF451" w14:textId="77777777" w:rsidR="003E6A5C" w:rsidRPr="00D57BA2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CDC7835" w14:textId="77777777" w:rsidR="003E6A5C" w:rsidRPr="00D57BA2" w:rsidRDefault="00527ED0" w:rsidP="00A861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D57BA2">
        <w:rPr>
          <w:rFonts w:asciiTheme="majorBidi" w:hAnsiTheme="majorBidi" w:cstheme="majorBidi"/>
          <w:sz w:val="30"/>
          <w:szCs w:val="30"/>
          <w:u w:val="none"/>
        </w:rPr>
        <w:t>1</w:t>
      </w:r>
      <w:r w:rsidRPr="00D57BA2">
        <w:rPr>
          <w:rFonts w:asciiTheme="majorBidi" w:hAnsiTheme="majorBidi" w:cstheme="majorBidi"/>
          <w:sz w:val="30"/>
          <w:szCs w:val="30"/>
          <w:u w:val="none"/>
        </w:rPr>
        <w:tab/>
      </w:r>
      <w:r w:rsidR="003E6A5C" w:rsidRPr="00D57BA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20FC463F" w14:textId="77777777" w:rsidR="003E6A5C" w:rsidRPr="00D57BA2" w:rsidRDefault="003E6A5C" w:rsidP="00CC2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91FB32F" w14:textId="23238470" w:rsidR="00C85C47" w:rsidRPr="00D57BA2" w:rsidRDefault="00C85C47" w:rsidP="00C85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9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FB28A9" w:rsidRPr="00D57BA2">
        <w:rPr>
          <w:rFonts w:asciiTheme="majorBidi" w:hAnsiTheme="majorBidi" w:cstheme="majorBidi"/>
          <w:sz w:val="30"/>
          <w:szCs w:val="30"/>
          <w:cs/>
        </w:rPr>
        <w:t>เบอร์ล่า คาร์บอน (ไทยแลนด์)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จำกัด (มหาชน)</w:t>
      </w:r>
      <w:r w:rsidRPr="00D57BA2">
        <w:rPr>
          <w:rFonts w:asciiTheme="majorBidi" w:hAnsiTheme="majorBidi" w:cstheme="majorBidi"/>
          <w:sz w:val="30"/>
          <w:szCs w:val="30"/>
        </w:rPr>
        <w:t xml:space="preserve"> “</w:t>
      </w:r>
      <w:r w:rsidRPr="00D57BA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D57BA2">
        <w:rPr>
          <w:rFonts w:asciiTheme="majorBidi" w:hAnsiTheme="majorBidi" w:cstheme="majorBidi"/>
          <w:sz w:val="30"/>
          <w:szCs w:val="30"/>
        </w:rPr>
        <w:t xml:space="preserve">” </w:t>
      </w:r>
      <w:r w:rsidRPr="00D57BA2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เป็นนิติบุคคลที่จัดตั้งขึ้นในประเทศไทย </w:t>
      </w:r>
      <w:r w:rsidR="00A81F3D" w:rsidRPr="00D57BA2">
        <w:rPr>
          <w:rFonts w:asciiTheme="majorBidi" w:hAnsiTheme="majorBidi" w:cstheme="majorBidi"/>
          <w:sz w:val="30"/>
          <w:szCs w:val="30"/>
          <w:cs/>
          <w:lang w:val="th-TH"/>
        </w:rPr>
        <w:t>และ</w:t>
      </w:r>
      <w:r w:rsidR="00A4586D" w:rsidRPr="00D57BA2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="00A81F3D" w:rsidRPr="00D57BA2">
        <w:rPr>
          <w:rFonts w:asciiTheme="majorBidi" w:hAnsiTheme="majorBidi" w:cstheme="majorBidi"/>
          <w:sz w:val="30"/>
          <w:szCs w:val="30"/>
          <w:cs/>
          <w:lang w:val="th-TH"/>
        </w:rPr>
        <w:t xml:space="preserve">จดทะเบียนกับตลาดหลักทรัพย์แห่งประเทศไทยเมื่อปี </w:t>
      </w:r>
      <w:r w:rsidR="00A81F3D" w:rsidRPr="00D57BA2">
        <w:rPr>
          <w:rFonts w:asciiTheme="majorBidi" w:hAnsiTheme="majorBidi" w:cstheme="majorBidi"/>
          <w:sz w:val="30"/>
          <w:szCs w:val="30"/>
          <w:lang w:val="th-TH"/>
        </w:rPr>
        <w:t>25</w:t>
      </w:r>
      <w:r w:rsidR="00FF7770" w:rsidRPr="00D57BA2">
        <w:rPr>
          <w:rFonts w:asciiTheme="majorBidi" w:hAnsiTheme="majorBidi" w:cstheme="majorBidi"/>
          <w:sz w:val="30"/>
          <w:szCs w:val="30"/>
          <w:lang w:val="th-TH"/>
        </w:rPr>
        <w:t>33</w:t>
      </w:r>
      <w:r w:rsidR="00A81F3D" w:rsidRPr="00D57BA2">
        <w:rPr>
          <w:rFonts w:asciiTheme="majorBidi" w:hAnsiTheme="majorBidi" w:cstheme="majorBidi"/>
          <w:sz w:val="30"/>
          <w:szCs w:val="30"/>
          <w:cs/>
          <w:lang w:val="th-TH"/>
        </w:rPr>
        <w:t xml:space="preserve"> โดยมีที่อยู่จดทะเบียน</w:t>
      </w:r>
      <w:r w:rsidRPr="00D57BA2">
        <w:rPr>
          <w:rFonts w:asciiTheme="majorBidi" w:hAnsiTheme="majorBidi" w:cstheme="majorBidi"/>
          <w:sz w:val="30"/>
          <w:szCs w:val="30"/>
          <w:cs/>
          <w:lang w:val="th-TH"/>
        </w:rPr>
        <w:t>ของสำนักงานดังนี้</w:t>
      </w:r>
    </w:p>
    <w:p w14:paraId="2029D2D1" w14:textId="77777777" w:rsidR="00C85C47" w:rsidRPr="00D57BA2" w:rsidRDefault="00C85C47" w:rsidP="00C85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9"/>
        <w:jc w:val="both"/>
        <w:rPr>
          <w:rFonts w:asciiTheme="majorBidi" w:hAnsiTheme="majorBidi" w:cstheme="majorBidi"/>
          <w:sz w:val="30"/>
          <w:szCs w:val="30"/>
        </w:rPr>
      </w:pPr>
    </w:p>
    <w:p w14:paraId="515BF83A" w14:textId="17638334" w:rsidR="00C85C47" w:rsidRPr="000A75DC" w:rsidRDefault="00C85C47" w:rsidP="000A75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left="1627" w:right="29" w:hanging="1080"/>
        <w:rPr>
          <w:rFonts w:asciiTheme="majorBidi" w:hAnsiTheme="majorBidi" w:cstheme="majorBidi"/>
          <w:sz w:val="30"/>
          <w:szCs w:val="30"/>
          <w:cs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สำนักงาน</w:t>
      </w:r>
      <w:r w:rsidR="00A946D8" w:rsidRPr="00D57BA2">
        <w:rPr>
          <w:rFonts w:asciiTheme="majorBidi" w:hAnsiTheme="majorBidi" w:cstheme="majorBidi"/>
          <w:sz w:val="30"/>
          <w:szCs w:val="30"/>
          <w:cs/>
        </w:rPr>
        <w:t>ใหญ่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</w:rPr>
        <w:t>:</w:t>
      </w:r>
      <w:r w:rsidR="00153E23"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="00A4586D" w:rsidRPr="00D57BA2">
        <w:rPr>
          <w:rFonts w:asciiTheme="majorBidi" w:hAnsiTheme="majorBidi" w:cstheme="majorBidi"/>
          <w:sz w:val="30"/>
          <w:szCs w:val="30"/>
        </w:rPr>
        <w:t xml:space="preserve">888/122 </w:t>
      </w:r>
      <w:r w:rsidR="008E3431" w:rsidRPr="00D57BA2">
        <w:rPr>
          <w:rFonts w:asciiTheme="majorBidi" w:hAnsiTheme="majorBidi" w:cstheme="majorBidi"/>
          <w:spacing w:val="-20"/>
          <w:sz w:val="30"/>
          <w:szCs w:val="30"/>
          <w:cs/>
        </w:rPr>
        <w:t xml:space="preserve"> </w:t>
      </w:r>
      <w:r w:rsidR="00B50B9E" w:rsidRPr="00D57BA2">
        <w:rPr>
          <w:rFonts w:asciiTheme="majorBidi" w:hAnsiTheme="majorBidi" w:cstheme="majorBidi"/>
          <w:sz w:val="30"/>
          <w:szCs w:val="30"/>
          <w:cs/>
        </w:rPr>
        <w:t>และ</w:t>
      </w:r>
      <w:r w:rsidR="00A4586D"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="00B50B9E" w:rsidRPr="00D57BA2">
        <w:rPr>
          <w:rFonts w:asciiTheme="majorBidi" w:hAnsiTheme="majorBidi" w:cstheme="majorBidi"/>
          <w:sz w:val="30"/>
          <w:szCs w:val="30"/>
        </w:rPr>
        <w:t>128</w:t>
      </w:r>
      <w:r w:rsidR="00E20304" w:rsidRPr="00D57BA2">
        <w:rPr>
          <w:rFonts w:asciiTheme="majorBidi" w:hAnsiTheme="majorBidi" w:cstheme="majorBidi"/>
          <w:color w:val="FFFFFF"/>
          <w:spacing w:val="-20"/>
          <w:sz w:val="30"/>
          <w:szCs w:val="30"/>
        </w:rPr>
        <w:t>_</w:t>
      </w:r>
      <w:r w:rsidR="00B50B9E" w:rsidRPr="00D57BA2">
        <w:rPr>
          <w:rFonts w:asciiTheme="majorBidi" w:hAnsiTheme="majorBidi" w:cstheme="majorBidi"/>
          <w:sz w:val="30"/>
          <w:szCs w:val="30"/>
          <w:cs/>
        </w:rPr>
        <w:t>อาคารมหาทุนพลาซ่า</w:t>
      </w:r>
      <w:r w:rsidR="00E20304"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50B9E" w:rsidRPr="00D57BA2">
        <w:rPr>
          <w:rFonts w:asciiTheme="majorBidi" w:hAnsiTheme="majorBidi" w:cstheme="majorBidi"/>
          <w:sz w:val="30"/>
          <w:szCs w:val="30"/>
          <w:cs/>
        </w:rPr>
        <w:t>ชั้น</w:t>
      </w:r>
      <w:r w:rsidR="00E20304"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4586D" w:rsidRPr="00D57BA2">
        <w:rPr>
          <w:rFonts w:asciiTheme="majorBidi" w:hAnsiTheme="majorBidi" w:cstheme="majorBidi"/>
          <w:sz w:val="30"/>
          <w:szCs w:val="30"/>
        </w:rPr>
        <w:t>16</w:t>
      </w:r>
      <w:r w:rsidR="00E20304" w:rsidRPr="00D57BA2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="00B50B9E" w:rsidRPr="00D57BA2">
        <w:rPr>
          <w:rFonts w:asciiTheme="majorBidi" w:hAnsiTheme="majorBidi" w:cstheme="majorBidi"/>
          <w:sz w:val="30"/>
          <w:szCs w:val="30"/>
          <w:cs/>
        </w:rPr>
        <w:t>ถนนเพลินจิต</w:t>
      </w:r>
      <w:r w:rsidR="00E20304"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="00B50B9E" w:rsidRPr="00D57BA2">
        <w:rPr>
          <w:rFonts w:asciiTheme="majorBidi" w:hAnsiTheme="majorBidi" w:cstheme="majorBidi"/>
          <w:sz w:val="30"/>
          <w:szCs w:val="30"/>
          <w:cs/>
        </w:rPr>
        <w:t>แขวงลุมพินี</w:t>
      </w:r>
      <w:r w:rsidR="00E20304"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="00A946D8" w:rsidRPr="00D57BA2">
        <w:rPr>
          <w:rFonts w:asciiTheme="majorBidi" w:hAnsiTheme="majorBidi" w:cstheme="majorBidi"/>
          <w:sz w:val="30"/>
          <w:szCs w:val="30"/>
          <w:cs/>
        </w:rPr>
        <w:t>เขตปทุมวัน</w:t>
      </w:r>
      <w:r w:rsidR="00A946D8" w:rsidRPr="00D57BA2">
        <w:rPr>
          <w:rFonts w:asciiTheme="majorBidi" w:hAnsiTheme="majorBidi" w:cstheme="majorBidi"/>
          <w:sz w:val="30"/>
          <w:szCs w:val="30"/>
          <w:cs/>
        </w:rPr>
        <w:br/>
        <w:t xml:space="preserve">     </w:t>
      </w:r>
      <w:r w:rsidR="00E20304" w:rsidRPr="00D57BA2">
        <w:rPr>
          <w:rFonts w:asciiTheme="majorBidi" w:hAnsiTheme="majorBidi" w:cstheme="majorBidi"/>
          <w:sz w:val="30"/>
          <w:szCs w:val="30"/>
          <w:cs/>
        </w:rPr>
        <w:t>กรุ</w:t>
      </w:r>
      <w:r w:rsidRPr="00D57BA2">
        <w:rPr>
          <w:rFonts w:asciiTheme="majorBidi" w:hAnsiTheme="majorBidi" w:cstheme="majorBidi"/>
          <w:sz w:val="30"/>
          <w:szCs w:val="30"/>
          <w:cs/>
        </w:rPr>
        <w:t>งเทพมหานคร</w:t>
      </w:r>
      <w:r w:rsidR="00117CE5"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="00A4586D" w:rsidRPr="00D57BA2">
        <w:rPr>
          <w:rFonts w:asciiTheme="majorBidi" w:hAnsiTheme="majorBidi" w:cstheme="majorBidi"/>
          <w:sz w:val="30"/>
          <w:szCs w:val="30"/>
        </w:rPr>
        <w:t>10330</w:t>
      </w:r>
    </w:p>
    <w:p w14:paraId="504EB365" w14:textId="77777777" w:rsidR="00C85C47" w:rsidRPr="00D57BA2" w:rsidRDefault="00C85C47" w:rsidP="00C85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9"/>
        <w:jc w:val="both"/>
        <w:rPr>
          <w:rFonts w:asciiTheme="majorBidi" w:hAnsiTheme="majorBidi" w:cstheme="majorBidi"/>
          <w:sz w:val="30"/>
          <w:szCs w:val="30"/>
        </w:rPr>
      </w:pPr>
    </w:p>
    <w:p w14:paraId="7644F9DD" w14:textId="357FC656" w:rsidR="00117CE5" w:rsidRPr="00D57BA2" w:rsidRDefault="00117CE5" w:rsidP="00117CE5">
      <w:pPr>
        <w:tabs>
          <w:tab w:val="clear" w:pos="227"/>
          <w:tab w:val="clear" w:pos="454"/>
          <w:tab w:val="left" w:pos="540"/>
        </w:tabs>
        <w:spacing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pacing w:val="-6"/>
          <w:sz w:val="30"/>
          <w:szCs w:val="30"/>
          <w:cs/>
        </w:rPr>
        <w:t xml:space="preserve">ผู้ถือหุ้นรายใหญ่ในระหว่างปีได้แก่ </w:t>
      </w:r>
      <w:r w:rsidRPr="00D57BA2">
        <w:rPr>
          <w:rFonts w:asciiTheme="majorBidi" w:hAnsiTheme="majorBidi" w:cstheme="majorBidi"/>
          <w:spacing w:val="-6"/>
          <w:sz w:val="30"/>
          <w:szCs w:val="30"/>
        </w:rPr>
        <w:t>SKI Carbon Black (Mauritius) Limited (</w:t>
      </w:r>
      <w:r w:rsidRPr="00D57BA2">
        <w:rPr>
          <w:rFonts w:asciiTheme="majorBidi" w:hAnsiTheme="majorBidi" w:cstheme="majorBidi"/>
          <w:spacing w:val="-6"/>
          <w:sz w:val="30"/>
          <w:szCs w:val="30"/>
          <w:cs/>
        </w:rPr>
        <w:t xml:space="preserve">ถือหุ้นร้อยละ </w:t>
      </w:r>
      <w:r w:rsidR="000A75DC">
        <w:rPr>
          <w:rFonts w:asciiTheme="majorBidi" w:hAnsiTheme="majorBidi" w:cstheme="majorBidi"/>
          <w:spacing w:val="-6"/>
          <w:sz w:val="30"/>
          <w:szCs w:val="30"/>
        </w:rPr>
        <w:t>43.</w:t>
      </w:r>
      <w:r w:rsidR="0099368F">
        <w:rPr>
          <w:rFonts w:asciiTheme="majorBidi" w:hAnsiTheme="majorBidi" w:cstheme="majorBidi"/>
          <w:spacing w:val="-6"/>
          <w:sz w:val="30"/>
          <w:szCs w:val="30"/>
        </w:rPr>
        <w:t>92</w:t>
      </w:r>
      <w:r w:rsidRPr="00D57BA2">
        <w:rPr>
          <w:rFonts w:asciiTheme="majorBidi" w:hAnsiTheme="majorBidi" w:cstheme="majorBidi"/>
          <w:spacing w:val="-6"/>
          <w:sz w:val="30"/>
          <w:szCs w:val="30"/>
        </w:rPr>
        <w:t>)</w:t>
      </w:r>
      <w:r w:rsidRPr="00D57BA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 ไทยเร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ยอนจำกัด (มหาชน) </w:t>
      </w:r>
      <w:r w:rsidRPr="00D57BA2">
        <w:rPr>
          <w:rFonts w:asciiTheme="majorBidi" w:hAnsiTheme="majorBidi" w:cstheme="majorBidi"/>
          <w:sz w:val="30"/>
          <w:szCs w:val="30"/>
        </w:rPr>
        <w:t>(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ถือหุ้นร้อยละ </w:t>
      </w:r>
      <w:r w:rsidRPr="00D57BA2">
        <w:rPr>
          <w:rFonts w:asciiTheme="majorBidi" w:hAnsiTheme="majorBidi" w:cstheme="majorBidi"/>
          <w:sz w:val="30"/>
          <w:szCs w:val="30"/>
        </w:rPr>
        <w:t xml:space="preserve">24.98)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313B4" w:rsidRPr="00D57BA2">
        <w:rPr>
          <w:rFonts w:asciiTheme="majorBidi" w:hAnsiTheme="majorBidi" w:cstheme="majorBidi"/>
          <w:sz w:val="30"/>
          <w:szCs w:val="30"/>
        </w:rPr>
        <w:t xml:space="preserve">Asian Opps I </w:t>
      </w:r>
      <w:r w:rsidRPr="00D57BA2">
        <w:rPr>
          <w:rFonts w:asciiTheme="majorBidi" w:hAnsiTheme="majorBidi" w:cstheme="majorBidi"/>
          <w:sz w:val="30"/>
          <w:szCs w:val="30"/>
        </w:rPr>
        <w:t>Limited (</w:t>
      </w:r>
      <w:r w:rsidRPr="00D57BA2">
        <w:rPr>
          <w:rFonts w:asciiTheme="majorBidi" w:hAnsiTheme="majorBidi" w:cstheme="majorBidi"/>
          <w:sz w:val="30"/>
          <w:szCs w:val="30"/>
          <w:cs/>
        </w:rPr>
        <w:t>ถือหุ้นร้อยละ</w:t>
      </w:r>
      <w:r w:rsidR="006313B4" w:rsidRPr="00D57BA2">
        <w:rPr>
          <w:rFonts w:asciiTheme="majorBidi" w:hAnsiTheme="majorBidi" w:cstheme="majorBidi"/>
          <w:sz w:val="30"/>
          <w:szCs w:val="30"/>
        </w:rPr>
        <w:t>15</w:t>
      </w:r>
      <w:r w:rsidRPr="00D57BA2">
        <w:rPr>
          <w:rFonts w:asciiTheme="majorBidi" w:hAnsiTheme="majorBidi" w:cstheme="majorBidi"/>
          <w:sz w:val="30"/>
          <w:szCs w:val="30"/>
        </w:rPr>
        <w:t>.</w:t>
      </w:r>
      <w:r w:rsidR="006313B4" w:rsidRPr="00D57BA2">
        <w:rPr>
          <w:rFonts w:asciiTheme="majorBidi" w:hAnsiTheme="majorBidi" w:cstheme="majorBidi"/>
          <w:sz w:val="30"/>
          <w:szCs w:val="30"/>
        </w:rPr>
        <w:t>99</w:t>
      </w:r>
      <w:r w:rsidRPr="00D57BA2">
        <w:rPr>
          <w:rFonts w:asciiTheme="majorBidi" w:hAnsiTheme="majorBidi" w:cstheme="majorBidi"/>
          <w:sz w:val="30"/>
          <w:szCs w:val="30"/>
        </w:rPr>
        <w:t>)</w:t>
      </w:r>
    </w:p>
    <w:p w14:paraId="4F327AC3" w14:textId="77777777" w:rsidR="00C85C47" w:rsidRPr="00D57BA2" w:rsidRDefault="00C85C47" w:rsidP="00C85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E9C5ED5" w14:textId="3209C221" w:rsidR="00C85C47" w:rsidRPr="00D57BA2" w:rsidRDefault="00C85C47" w:rsidP="00C85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eastAsia="Calibri" w:hAnsiTheme="majorBidi" w:cstheme="majorBidi"/>
          <w:i/>
          <w:iCs/>
          <w:color w:val="0000FF"/>
          <w:sz w:val="30"/>
          <w:szCs w:val="30"/>
          <w:shd w:val="clear" w:color="auto" w:fill="E0E0E0"/>
          <w:lang w:val="en-GB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กลุ่มบริษัทดำเนินธุรกิจหลักในการผลิตและจำหน่ายผงคาร์บอน รายละเอียดของบริษัทย่อยและบ</w:t>
      </w:r>
      <w:r w:rsidR="00422D3B" w:rsidRPr="00D57BA2">
        <w:rPr>
          <w:rFonts w:asciiTheme="majorBidi" w:hAnsiTheme="majorBidi" w:cstheme="majorBidi"/>
          <w:sz w:val="30"/>
          <w:szCs w:val="30"/>
          <w:cs/>
        </w:rPr>
        <w:t xml:space="preserve">ริษัทร่วม ณ วันที่ </w:t>
      </w:r>
      <w:r w:rsidR="00422D3B" w:rsidRPr="00D57BA2">
        <w:rPr>
          <w:rFonts w:asciiTheme="majorBidi" w:hAnsiTheme="majorBidi" w:cstheme="majorBidi"/>
          <w:sz w:val="30"/>
          <w:szCs w:val="30"/>
        </w:rPr>
        <w:t>31</w:t>
      </w:r>
      <w:r w:rsidR="00422D3B" w:rsidRPr="00D57BA2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FD50BA" w:rsidRPr="00D57BA2">
        <w:rPr>
          <w:rFonts w:asciiTheme="majorBidi" w:hAnsiTheme="majorBidi" w:cstheme="majorBidi"/>
          <w:sz w:val="30"/>
          <w:szCs w:val="30"/>
        </w:rPr>
        <w:t>256</w:t>
      </w:r>
      <w:r w:rsidR="00D51FD2">
        <w:rPr>
          <w:rFonts w:asciiTheme="majorBidi" w:hAnsiTheme="majorBidi" w:cstheme="majorBidi" w:hint="cs"/>
          <w:sz w:val="30"/>
          <w:szCs w:val="30"/>
          <w:cs/>
        </w:rPr>
        <w:t>8</w:t>
      </w:r>
      <w:r w:rsidR="00FD50BA"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="00700CF8" w:rsidRPr="00D57BA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FD50BA" w:rsidRPr="00D57BA2">
        <w:rPr>
          <w:rFonts w:asciiTheme="majorBidi" w:hAnsiTheme="majorBidi" w:cstheme="majorBidi"/>
          <w:sz w:val="30"/>
          <w:szCs w:val="30"/>
        </w:rPr>
        <w:t>256</w:t>
      </w:r>
      <w:r w:rsidR="0098271E">
        <w:rPr>
          <w:rFonts w:asciiTheme="majorBidi" w:hAnsiTheme="majorBidi" w:cstheme="majorBidi"/>
          <w:sz w:val="30"/>
          <w:szCs w:val="30"/>
        </w:rPr>
        <w:t>7</w:t>
      </w:r>
      <w:r w:rsidR="00FD50BA"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9C6446" w:rsidRPr="00D57BA2">
        <w:rPr>
          <w:rFonts w:asciiTheme="majorBidi" w:hAnsiTheme="majorBidi" w:cstheme="majorBidi"/>
          <w:sz w:val="30"/>
          <w:szCs w:val="30"/>
        </w:rPr>
        <w:t>8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9C6446" w:rsidRPr="00D57BA2">
        <w:rPr>
          <w:rFonts w:asciiTheme="majorBidi" w:hAnsiTheme="majorBidi" w:cstheme="majorBidi"/>
          <w:sz w:val="30"/>
          <w:szCs w:val="30"/>
        </w:rPr>
        <w:t>9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</w:p>
    <w:p w14:paraId="2FEF02F9" w14:textId="77777777" w:rsidR="003E6A5C" w:rsidRPr="00D57BA2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F51CC04" w14:textId="77777777" w:rsidR="003E6A5C" w:rsidRPr="00D57BA2" w:rsidRDefault="00527ED0" w:rsidP="00A861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D57BA2">
        <w:rPr>
          <w:rFonts w:asciiTheme="majorBidi" w:hAnsiTheme="majorBidi" w:cstheme="majorBidi"/>
          <w:sz w:val="30"/>
          <w:szCs w:val="30"/>
          <w:u w:val="none"/>
        </w:rPr>
        <w:t>2</w:t>
      </w:r>
      <w:r w:rsidRPr="00D57BA2">
        <w:rPr>
          <w:rFonts w:asciiTheme="majorBidi" w:hAnsiTheme="majorBidi" w:cstheme="majorBidi"/>
          <w:sz w:val="30"/>
          <w:szCs w:val="30"/>
          <w:u w:val="none"/>
        </w:rPr>
        <w:tab/>
      </w:r>
      <w:r w:rsidR="00E07E6F" w:rsidRPr="00D57BA2">
        <w:rPr>
          <w:rFonts w:asciiTheme="majorBidi" w:hAnsiTheme="majorBidi" w:cstheme="majorBidi"/>
          <w:sz w:val="30"/>
          <w:szCs w:val="30"/>
          <w:u w:val="none"/>
          <w:cs/>
        </w:rPr>
        <w:t>เกณฑ์การจัดทำงบการเงิน</w:t>
      </w:r>
      <w:r w:rsidR="00E07E6F" w:rsidRPr="00D57BA2">
        <w:rPr>
          <w:rFonts w:asciiTheme="majorBidi" w:hAnsiTheme="majorBidi" w:cstheme="majorBidi"/>
          <w:i/>
          <w:iCs/>
          <w:sz w:val="30"/>
          <w:szCs w:val="30"/>
          <w:u w:val="none"/>
          <w:cs/>
        </w:rPr>
        <w:t xml:space="preserve"> </w:t>
      </w:r>
      <w:r w:rsidR="00E07E6F" w:rsidRPr="00D57BA2">
        <w:rPr>
          <w:rFonts w:asciiTheme="majorBidi" w:hAnsiTheme="majorBidi" w:cstheme="majorBidi"/>
          <w:i/>
          <w:iCs/>
          <w:sz w:val="30"/>
          <w:szCs w:val="30"/>
          <w:u w:val="none"/>
        </w:rPr>
        <w:t xml:space="preserve"> </w:t>
      </w:r>
    </w:p>
    <w:p w14:paraId="5B364F21" w14:textId="77777777" w:rsidR="00AF1B65" w:rsidRPr="00D57BA2" w:rsidRDefault="00AF1B65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A1B849" w14:textId="6563CACA" w:rsidR="000E5A55" w:rsidRDefault="000E5A55" w:rsidP="000E5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D57BA2">
        <w:rPr>
          <w:rFonts w:asciiTheme="majorBidi" w:hAnsiTheme="majorBidi" w:cstheme="majorBidi"/>
          <w:sz w:val="30"/>
          <w:szCs w:val="30"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Pr="00D57BA2">
        <w:rPr>
          <w:rFonts w:asciiTheme="majorBidi" w:hAnsiTheme="majorBidi" w:cstheme="majorBidi"/>
          <w:sz w:val="30"/>
          <w:szCs w:val="30"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</w:t>
      </w:r>
      <w:r w:rsidR="00525005"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</w:rPr>
        <w:t>3</w:t>
      </w:r>
      <w:r w:rsidR="00525005"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  <w:r w:rsidR="00FA65D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35CD7DF" w14:textId="77777777" w:rsidR="00824C35" w:rsidRDefault="00824C35" w:rsidP="000E5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574F6A8E" w14:textId="77777777" w:rsidR="00824C35" w:rsidRPr="00824C35" w:rsidRDefault="00824C35" w:rsidP="00824C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824C35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"กลุ่มบริษัท") และส่วนได้เสียของกลุ่มบริษัทในบริษัทร่วม</w:t>
      </w:r>
      <w:r w:rsidRPr="00824C35">
        <w:rPr>
          <w:rFonts w:asciiTheme="majorBidi" w:hAnsiTheme="majorBidi" w:cstheme="majorBidi"/>
          <w:sz w:val="30"/>
          <w:szCs w:val="30"/>
        </w:rPr>
        <w:t> </w:t>
      </w:r>
      <w:r w:rsidRPr="00824C35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Pr="00824C35">
        <w:rPr>
          <w:rFonts w:asciiTheme="majorBidi" w:hAnsiTheme="majorBidi" w:cstheme="majorBidi"/>
          <w:sz w:val="30"/>
          <w:szCs w:val="30"/>
        </w:rPr>
        <w:t> </w:t>
      </w:r>
      <w:r w:rsidRPr="00824C35">
        <w:rPr>
          <w:rFonts w:asciiTheme="majorBidi" w:hAnsiTheme="majorBidi" w:cstheme="majorBidi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</w:t>
      </w:r>
      <w:r w:rsidRPr="00824C35">
        <w:rPr>
          <w:rFonts w:asciiTheme="majorBidi" w:hAnsiTheme="majorBidi" w:cstheme="majorBidi"/>
          <w:sz w:val="30"/>
          <w:szCs w:val="30"/>
        </w:rPr>
        <w:t xml:space="preserve">  </w:t>
      </w:r>
      <w:r w:rsidRPr="00824C35">
        <w:rPr>
          <w:rFonts w:asciiTheme="majorBidi" w:hAnsiTheme="majorBidi" w:cstheme="majorBidi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0FFC4536" w14:textId="77777777" w:rsidR="00CD7F9F" w:rsidRDefault="00CD7F9F" w:rsidP="00824C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DE157CE" w14:textId="5FCF229E" w:rsidR="00CD7F9F" w:rsidRDefault="00071A94" w:rsidP="000E5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C84864">
        <w:rPr>
          <w:rFonts w:asciiTheme="majorBidi" w:hAnsiTheme="majorBidi" w:cstheme="majorBidi"/>
          <w:sz w:val="30"/>
          <w:szCs w:val="30"/>
          <w:cs/>
        </w:rPr>
        <w:lastRenderedPageBreak/>
        <w:t>มาตรฐานการรายงานทางการเงินฉบับใหม่และฉบับปรับปรุงซึ่งมีผลบังคับใช้ตั้งแต่รอบระยะเวลาบัญชีที่เริ่ม</w:t>
      </w:r>
      <w:r>
        <w:rPr>
          <w:rFonts w:asciiTheme="majorBidi" w:hAnsiTheme="majorBidi" w:cstheme="majorBidi"/>
          <w:sz w:val="30"/>
          <w:szCs w:val="30"/>
        </w:rPr>
        <w:br/>
      </w:r>
      <w:r w:rsidRPr="00C84864">
        <w:rPr>
          <w:rFonts w:asciiTheme="majorBidi" w:hAnsiTheme="majorBidi" w:cstheme="majorBidi"/>
          <w:sz w:val="30"/>
          <w:szCs w:val="30"/>
          <w:cs/>
        </w:rPr>
        <w:t xml:space="preserve">ในหรือหลังวันที่ </w:t>
      </w:r>
      <w:r w:rsidRPr="00C84864">
        <w:rPr>
          <w:rFonts w:asciiTheme="majorBidi" w:hAnsiTheme="majorBidi" w:cstheme="majorBidi"/>
          <w:sz w:val="30"/>
          <w:szCs w:val="30"/>
        </w:rPr>
        <w:t xml:space="preserve">1 </w:t>
      </w:r>
      <w:r w:rsidR="00DE5780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C848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84864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C84864">
        <w:rPr>
          <w:rFonts w:asciiTheme="majorBidi" w:hAnsiTheme="majorBidi" w:cstheme="majorBidi"/>
          <w:sz w:val="30"/>
          <w:szCs w:val="30"/>
        </w:rPr>
        <w:t xml:space="preserve"> </w:t>
      </w:r>
      <w:r w:rsidRPr="00C84864">
        <w:rPr>
          <w:rFonts w:asciiTheme="majorBidi" w:hAnsiTheme="majorBidi" w:cstheme="majorBidi"/>
          <w:sz w:val="30"/>
          <w:szCs w:val="30"/>
          <w:cs/>
        </w:rPr>
        <w:t>การถือปฏิบัติตามมาตรฐานการรายงานทางการเงินฉบับใหม่และฉบับปรับปรุง</w:t>
      </w:r>
      <w:r w:rsidR="00586C43">
        <w:rPr>
          <w:rFonts w:asciiTheme="majorBidi" w:hAnsiTheme="majorBidi" w:cstheme="majorBidi" w:hint="cs"/>
          <w:sz w:val="30"/>
          <w:szCs w:val="30"/>
          <w:cs/>
        </w:rPr>
        <w:t>นั้น ไม่มีผลกระทบต่องบการเงินอย่างมีสาระสำคัญ</w:t>
      </w:r>
    </w:p>
    <w:p w14:paraId="145F3493" w14:textId="0530C0BC" w:rsidR="0085140E" w:rsidRPr="00824C35" w:rsidRDefault="00851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17D536E" w14:textId="6B95408C" w:rsidR="005F2F8C" w:rsidRDefault="005F2F8C" w:rsidP="00823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84864">
        <w:rPr>
          <w:rFonts w:asciiTheme="majorBidi" w:hAnsiTheme="majorBidi" w:cstheme="majorBidi"/>
          <w:sz w:val="30"/>
          <w:szCs w:val="30"/>
          <w:cs/>
        </w:rPr>
        <w:t>นอกจากนี้กลุ่มบริษัทยังไม่ได้ใช้มาตรฐานรายงานทางการเงินฉบับใหม่และฉบับที่มีการปรับปรุง</w:t>
      </w:r>
      <w:r w:rsidRPr="00C84864">
        <w:rPr>
          <w:rFonts w:asciiTheme="majorBidi" w:hAnsiTheme="majorBidi" w:cstheme="majorBidi"/>
          <w:sz w:val="30"/>
          <w:szCs w:val="30"/>
        </w:rPr>
        <w:t xml:space="preserve"> </w:t>
      </w:r>
      <w:r w:rsidRPr="00C84864">
        <w:rPr>
          <w:rFonts w:asciiTheme="majorBidi" w:hAnsiTheme="majorBidi" w:cstheme="majorBidi"/>
          <w:sz w:val="30"/>
          <w:szCs w:val="30"/>
          <w:cs/>
        </w:rPr>
        <w:t>ซึ่งยังไม่มีผลบังคับใช้ในงวดปัจจุบัน</w:t>
      </w:r>
      <w:r w:rsidR="00577D53">
        <w:rPr>
          <w:rFonts w:asciiTheme="majorBidi" w:hAnsiTheme="majorBidi" w:cstheme="majorBidi" w:hint="cs"/>
          <w:sz w:val="30"/>
          <w:szCs w:val="30"/>
          <w:cs/>
        </w:rPr>
        <w:t>มาถือปฏิบัติ</w:t>
      </w:r>
      <w:r w:rsidRPr="00C84864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ในการจัดทำงบการเงินฉบับนี้</w:t>
      </w:r>
      <w:r w:rsidR="00577D53">
        <w:rPr>
          <w:rFonts w:asciiTheme="majorBidi" w:hAnsiTheme="majorBidi" w:cstheme="majorBidi" w:hint="cs"/>
          <w:sz w:val="30"/>
          <w:szCs w:val="30"/>
          <w:cs/>
        </w:rPr>
        <w:t>ก่อนวันที่มีผลบังคับใช้</w:t>
      </w:r>
      <w:r w:rsidRPr="00C84864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กลุ่มบริษัทได้ประเมิน</w:t>
      </w:r>
      <w:r w:rsidR="008238BA">
        <w:rPr>
          <w:rFonts w:asciiTheme="majorBidi" w:hAnsiTheme="majorBidi" w:cstheme="majorBidi"/>
          <w:sz w:val="30"/>
          <w:szCs w:val="30"/>
          <w:cs/>
        </w:rPr>
        <w:br/>
      </w:r>
      <w:r w:rsidRPr="00C84864">
        <w:rPr>
          <w:rFonts w:asciiTheme="majorBidi" w:hAnsiTheme="majorBidi" w:cstheme="majorBidi"/>
          <w:sz w:val="30"/>
          <w:szCs w:val="30"/>
          <w:cs/>
        </w:rPr>
        <w:t>ผลกระทบที่อาจเกิดขึ้นต่องบการเงินจากการ</w:t>
      </w:r>
      <w:r w:rsidR="00577D53">
        <w:rPr>
          <w:rFonts w:asciiTheme="majorBidi" w:hAnsiTheme="majorBidi" w:cstheme="majorBidi" w:hint="cs"/>
          <w:sz w:val="30"/>
          <w:szCs w:val="30"/>
          <w:cs/>
        </w:rPr>
        <w:t>ถือปฏิบัติตาม</w:t>
      </w:r>
      <w:r w:rsidRPr="00C84864">
        <w:rPr>
          <w:rFonts w:asciiTheme="majorBidi" w:hAnsiTheme="majorBidi" w:cstheme="majorBidi"/>
          <w:sz w:val="30"/>
          <w:szCs w:val="30"/>
          <w:cs/>
        </w:rPr>
        <w:t>มาตรฐานรายงานทางการเงินฉบับใหม่และฉบับที่ปรับปรุงเหล่านี้</w:t>
      </w:r>
      <w:r w:rsidR="00577D53">
        <w:rPr>
          <w:rFonts w:asciiTheme="majorBidi" w:hAnsiTheme="majorBidi" w:cstheme="majorBidi" w:hint="cs"/>
          <w:sz w:val="30"/>
          <w:szCs w:val="30"/>
          <w:cs/>
        </w:rPr>
        <w:t xml:space="preserve"> ซึ่ง</w:t>
      </w:r>
      <w:r w:rsidRPr="00C84864">
        <w:rPr>
          <w:rFonts w:asciiTheme="majorBidi" w:hAnsiTheme="majorBidi" w:cstheme="majorBidi"/>
          <w:sz w:val="30"/>
          <w:szCs w:val="30"/>
          <w:cs/>
        </w:rPr>
        <w:t>คาดว่าจะไม่มีผลกระทบอย่างมี</w:t>
      </w:r>
      <w:r w:rsidR="00577D53">
        <w:rPr>
          <w:rFonts w:asciiTheme="majorBidi" w:hAnsiTheme="majorBidi" w:cstheme="majorBidi" w:hint="cs"/>
          <w:sz w:val="30"/>
          <w:szCs w:val="30"/>
          <w:cs/>
        </w:rPr>
        <w:t>สาระ</w:t>
      </w:r>
      <w:r w:rsidR="00577D53" w:rsidRPr="00C84864">
        <w:rPr>
          <w:rFonts w:asciiTheme="majorBidi" w:hAnsiTheme="majorBidi" w:cstheme="majorBidi"/>
          <w:sz w:val="30"/>
          <w:szCs w:val="30"/>
          <w:cs/>
        </w:rPr>
        <w:t>สำคัญ</w:t>
      </w:r>
      <w:r w:rsidRPr="00C84864">
        <w:rPr>
          <w:rFonts w:asciiTheme="majorBidi" w:hAnsiTheme="majorBidi" w:cstheme="majorBidi"/>
          <w:sz w:val="30"/>
          <w:szCs w:val="30"/>
          <w:cs/>
        </w:rPr>
        <w:t>ต่องบการเงินใน</w:t>
      </w:r>
      <w:r w:rsidR="00577D53">
        <w:rPr>
          <w:rFonts w:asciiTheme="majorBidi" w:hAnsiTheme="majorBidi" w:cstheme="majorBidi" w:hint="cs"/>
          <w:sz w:val="30"/>
          <w:szCs w:val="30"/>
          <w:cs/>
        </w:rPr>
        <w:t>งวดที่ถือปฏิบัติ</w:t>
      </w:r>
    </w:p>
    <w:p w14:paraId="49D9BD23" w14:textId="77777777" w:rsidR="0085140E" w:rsidRPr="00824C35" w:rsidRDefault="0085140E" w:rsidP="005F2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94EA11B" w14:textId="510711AF" w:rsidR="00793491" w:rsidRPr="0037102A" w:rsidRDefault="0037102A" w:rsidP="0037102A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/>
          <w:sz w:val="30"/>
          <w:szCs w:val="30"/>
          <w:u w:val="none"/>
        </w:rPr>
        <w:t>3</w:t>
      </w:r>
      <w:r>
        <w:rPr>
          <w:rFonts w:asciiTheme="majorBidi" w:hAnsiTheme="majorBidi" w:cstheme="majorBidi"/>
          <w:sz w:val="30"/>
          <w:szCs w:val="30"/>
          <w:u w:val="none"/>
        </w:rPr>
        <w:tab/>
      </w:r>
      <w:r w:rsidR="00B54A2C" w:rsidRPr="0037102A">
        <w:rPr>
          <w:rFonts w:asciiTheme="majorBidi" w:hAnsiTheme="majorBidi" w:cstheme="majorBidi"/>
          <w:sz w:val="30"/>
          <w:szCs w:val="30"/>
          <w:u w:val="none"/>
          <w:cs/>
        </w:rPr>
        <w:t>นโยบายการบัญชีที่</w:t>
      </w:r>
      <w:r w:rsidR="00D51FD2" w:rsidRPr="0037102A">
        <w:rPr>
          <w:rFonts w:asciiTheme="majorBidi" w:hAnsiTheme="majorBidi" w:cstheme="majorBidi" w:hint="cs"/>
          <w:sz w:val="30"/>
          <w:szCs w:val="30"/>
          <w:u w:val="none"/>
          <w:cs/>
        </w:rPr>
        <w:t>มีสาระ</w:t>
      </w:r>
      <w:r w:rsidR="00B54A2C" w:rsidRPr="0037102A">
        <w:rPr>
          <w:rFonts w:asciiTheme="majorBidi" w:hAnsiTheme="majorBidi" w:cstheme="majorBidi"/>
          <w:sz w:val="30"/>
          <w:szCs w:val="30"/>
          <w:u w:val="none"/>
          <w:cs/>
        </w:rPr>
        <w:t>สำคัญ</w:t>
      </w:r>
    </w:p>
    <w:p w14:paraId="09458CB4" w14:textId="77777777" w:rsidR="00B54A2C" w:rsidRPr="00824C35" w:rsidRDefault="00B54A2C" w:rsidP="00497787">
      <w:pPr>
        <w:pStyle w:val="BodyText2"/>
        <w:tabs>
          <w:tab w:val="left" w:pos="540"/>
        </w:tabs>
        <w:ind w:left="540" w:firstLine="0"/>
        <w:rPr>
          <w:rFonts w:asciiTheme="majorBidi" w:hAnsiTheme="majorBidi" w:cstheme="majorBidi"/>
          <w:sz w:val="28"/>
          <w:szCs w:val="28"/>
        </w:rPr>
      </w:pPr>
    </w:p>
    <w:p w14:paraId="2ABC3539" w14:textId="77777777" w:rsidR="00B54A2C" w:rsidRPr="00D57BA2" w:rsidRDefault="00B54A2C" w:rsidP="0037102A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115297C3" w14:textId="5ED4B2F9" w:rsidR="00B54A2C" w:rsidRPr="00824C35" w:rsidRDefault="00B54A2C" w:rsidP="00B54A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16CF7567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และบริษัทย่อย (รวมกันเรียกว่า “กลุ่มบริษัท”) และส่วนได้เสียของกลุ่มบริษัทในบริษัทร่วม</w:t>
      </w:r>
    </w:p>
    <w:p w14:paraId="2FD79DFA" w14:textId="77777777" w:rsidR="00C36C96" w:rsidRPr="00824C35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7DD44414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53449F50" w14:textId="77777777" w:rsidR="00C36C96" w:rsidRPr="00824C35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0AA09735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4DD5893F" w14:textId="77777777" w:rsidR="00C36C96" w:rsidRPr="00824C35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13FF0A2F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BB2E4B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กลุ่มบริษัทรับรู้เงินลงทุนในบริษัทร่วมในงบการเงินรวมด้วยวิธีส่วนได้เสีย โดยรับรู้รายการเมื่อเริ่มแรกด้วยราคาทุน</w:t>
      </w:r>
      <w:r w:rsidRPr="00D57BA2">
        <w:rPr>
          <w:rFonts w:asciiTheme="majorBidi" w:hAnsiTheme="majorBidi" w:cstheme="majorBidi"/>
          <w:sz w:val="30"/>
          <w:szCs w:val="30"/>
          <w:cs/>
        </w:rPr>
        <w:t>ซึ่งรวมถึงต้นทุนการทำรายการ ภายหลังการรับรู้รายการเริ่มแรก เงินปันผลรับ 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จะถูกบันทึกในงบการเงินรวมจนถึงวันที่ความมีอิทธิพลอย่างมีนัยสำคัญสิ้นสุดลง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</w:p>
    <w:p w14:paraId="3A366DD0" w14:textId="77777777" w:rsidR="00C36C96" w:rsidRPr="00824C35" w:rsidRDefault="00C36C96" w:rsidP="00C36C96">
      <w:pPr>
        <w:pStyle w:val="BodyText2"/>
        <w:spacing w:line="240" w:lineRule="atLeast"/>
        <w:ind w:left="540" w:right="47" w:firstLine="0"/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</w:pPr>
    </w:p>
    <w:p w14:paraId="42E1A7F4" w14:textId="59E52EF5" w:rsidR="0085140E" w:rsidRDefault="00C36C96" w:rsidP="00824C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รวมถึงรายได้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ถูกตัดรายการในการจัดทำงบการเงินรวม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6CA5BA3E" w14:textId="77777777" w:rsidR="00C36C96" w:rsidRPr="00D57BA2" w:rsidRDefault="00C36C96" w:rsidP="0037102A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เงินลงทุนในบริษัทย่อย และบริษัทร่วม</w:t>
      </w:r>
    </w:p>
    <w:p w14:paraId="2CE6C520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538AB671" w14:textId="682299FF" w:rsidR="002F7E27" w:rsidRDefault="00C36C96" w:rsidP="002F7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และบริษัทร่วมในงบการเงินเฉพาะกิจการวัดมูลค่าด้วยราคาทุนหักค่าเผื่อการด้อยค่า  </w:t>
      </w:r>
      <w:r w:rsidR="00E23E5E" w:rsidRPr="00D57BA2">
        <w:rPr>
          <w:rFonts w:asciiTheme="majorBidi" w:hAnsiTheme="majorBidi" w:cstheme="majorBidi"/>
          <w:sz w:val="30"/>
          <w:szCs w:val="30"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 กำไรหรือขาดทุนจากการขาย</w:t>
      </w:r>
      <w:r w:rsidR="00BB2E4B">
        <w:rPr>
          <w:rFonts w:asciiTheme="majorBidi" w:hAnsiTheme="majorBidi" w:cstheme="majorBidi"/>
          <w:sz w:val="30"/>
          <w:szCs w:val="30"/>
          <w:cs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เงินลงทุนบันทึกในกำไรหรือขาดทุน</w:t>
      </w:r>
    </w:p>
    <w:p w14:paraId="29FB4FDB" w14:textId="77777777" w:rsidR="0085140E" w:rsidRDefault="0085140E" w:rsidP="002F7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9882B5D" w14:textId="77777777" w:rsidR="00C36C96" w:rsidRPr="00D57BA2" w:rsidRDefault="00C36C96" w:rsidP="0037102A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เงินตราต่างประเทศ </w:t>
      </w:r>
    </w:p>
    <w:p w14:paraId="67F45750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3C691AC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13CF45C2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11B3E7E4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 ยกเว้น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</w:p>
    <w:p w14:paraId="3DD3C316" w14:textId="64EBB11F" w:rsidR="00C36C96" w:rsidRPr="00D57BA2" w:rsidRDefault="00C36C96" w:rsidP="0037102A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 (เว้นแต่</w:t>
      </w:r>
      <w:r w:rsidR="00E23E5E" w:rsidRPr="00D57BA2">
        <w:rPr>
          <w:rFonts w:asciiTheme="majorBidi" w:hAnsiTheme="majorBidi" w:cstheme="majorBidi"/>
          <w:sz w:val="30"/>
          <w:szCs w:val="30"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</w:p>
    <w:p w14:paraId="7FEFF1BD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319DC31" w14:textId="7AABCD34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หน่วยงานในต่างประเทศ</w:t>
      </w:r>
    </w:p>
    <w:p w14:paraId="2BEC302A" w14:textId="77777777" w:rsidR="00191ED1" w:rsidRPr="00D57BA2" w:rsidRDefault="00191ED1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2211973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สินทรัพย์และหนี้สินของหน่วยงานในต่างประเทศแปลงค่าเป็นเงินบาทโดยใช้อัตราแลกเปลี่ยน ณ วันที่รายงาน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  <w:r w:rsidRPr="00D57BA2">
        <w:rPr>
          <w:rFonts w:asciiTheme="majorBidi" w:hAnsiTheme="majorBidi" w:cstheme="majorBidi"/>
          <w:sz w:val="30"/>
          <w:szCs w:val="30"/>
        </w:rPr>
        <w:t xml:space="preserve">  </w:t>
      </w:r>
    </w:p>
    <w:p w14:paraId="4AD9F57E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6ABBCC4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ผลต่างจากอัตราแลกเปลี่ยนที่เกิดจากการแปลงค่าจะรับรู้ในกำไรขาดทุนเบ็ดเสร็จอื่น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25757B74" w14:textId="254BC95F" w:rsidR="0085140E" w:rsidRDefault="00851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70DD939" w14:textId="5B307D51" w:rsidR="00330570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1" w:name="_Hlk87107207"/>
      <w:r w:rsidRPr="00D57BA2">
        <w:rPr>
          <w:rFonts w:asciiTheme="majorBidi" w:hAnsiTheme="majorBidi" w:cstheme="majorBidi"/>
          <w:sz w:val="30"/>
          <w:szCs w:val="30"/>
          <w:cs/>
        </w:rPr>
        <w:lastRenderedPageBreak/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หรือความ</w:t>
      </w:r>
      <w:r w:rsidR="00436A23">
        <w:rPr>
          <w:rFonts w:asciiTheme="majorBidi" w:hAnsiTheme="majorBidi" w:cstheme="majorBidi"/>
          <w:sz w:val="30"/>
          <w:szCs w:val="30"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มีอิทธิพลอย่างมีสาระสำคัญ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หากกลุ่มบริษัทจำหน่ายเงินลงทุนในบริษัทร่วมเพียงบางส่วนโดยที่กลุ่มบริษัทยังคงมีอิทธิพล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59532F81" w14:textId="6E447E64" w:rsidR="00C36C96" w:rsidRPr="00C84864" w:rsidRDefault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bookmarkEnd w:id="1"/>
    <w:p w14:paraId="675252DC" w14:textId="77777777" w:rsidR="00C36C96" w:rsidRPr="00D57BA2" w:rsidRDefault="00C36C96" w:rsidP="0037102A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5C41AA72" w14:textId="77777777" w:rsidR="00C36C96" w:rsidRPr="00C84864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77EC3335" w14:textId="28153793" w:rsidR="00C767D7" w:rsidRPr="00D57BA2" w:rsidRDefault="00C36C96" w:rsidP="0037102A">
      <w:pPr>
        <w:pStyle w:val="BodyText"/>
        <w:numPr>
          <w:ilvl w:val="0"/>
          <w:numId w:val="13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57BA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5101C22A" w14:textId="77777777" w:rsidR="00E23E5E" w:rsidRPr="00C84864" w:rsidRDefault="00E23E5E" w:rsidP="00E23E5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18"/>
          <w:szCs w:val="18"/>
        </w:rPr>
      </w:pPr>
    </w:p>
    <w:p w14:paraId="28BCE28D" w14:textId="63AAB7AD" w:rsidR="00C36C96" w:rsidRPr="00D57BA2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trike/>
          <w:sz w:val="30"/>
          <w:szCs w:val="30"/>
          <w:cs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 (ดูหมายเหตุข้อ</w:t>
      </w:r>
      <w:r w:rsidRPr="00D57BA2">
        <w:rPr>
          <w:rFonts w:asciiTheme="majorBidi" w:hAnsiTheme="majorBidi" w:cstheme="majorBidi"/>
          <w:sz w:val="30"/>
          <w:szCs w:val="30"/>
        </w:rPr>
        <w:t xml:space="preserve"> 3</w:t>
      </w:r>
      <w:r w:rsidRPr="00D57BA2">
        <w:rPr>
          <w:rFonts w:asciiTheme="majorBidi" w:hAnsiTheme="majorBidi" w:cstheme="majorBidi"/>
          <w:sz w:val="30"/>
          <w:szCs w:val="30"/>
          <w:cs/>
        </w:rPr>
        <w:t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และวัดมูลค่า</w:t>
      </w:r>
      <w:r w:rsidR="00931E9C" w:rsidRPr="00D57BA2">
        <w:rPr>
          <w:rFonts w:asciiTheme="majorBidi" w:hAnsiTheme="majorBidi" w:cstheme="majorBidi"/>
          <w:sz w:val="30"/>
          <w:szCs w:val="30"/>
          <w:cs/>
        </w:rPr>
        <w:t>เมื่อเริ่มแรก</w:t>
      </w:r>
      <w:r w:rsidRPr="00D57BA2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931E9C"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31E9C" w:rsidRPr="00D57BA2">
        <w:rPr>
          <w:rFonts w:asciiTheme="majorBidi" w:hAnsiTheme="majorBidi" w:cstheme="majorBidi"/>
          <w:sz w:val="30"/>
          <w:szCs w:val="30"/>
          <w:cs/>
          <w:lang w:val="en-US" w:eastAsia="en-US"/>
        </w:rPr>
        <w:t>ทั้งนี้สินทรัพย์ทางการเงินและหนี้สิน</w:t>
      </w:r>
      <w:r w:rsidR="00931E9C" w:rsidRPr="00D57BA2">
        <w:rPr>
          <w:rFonts w:asciiTheme="majorBidi" w:hAnsiTheme="majorBidi" w:cstheme="majorBidi"/>
          <w:color w:val="000000"/>
          <w:sz w:val="30"/>
          <w:szCs w:val="30"/>
          <w:cs/>
          <w:lang w:val="en-US" w:eastAsia="en-US"/>
        </w:rPr>
        <w:t>ทางการเงินที่ไม่ได้วัดมูลค่าด้วยมูลค่ายุติธรรมผ่านกำไรหรือขาดทุนจะ</w:t>
      </w:r>
      <w:r w:rsidR="00931E9C" w:rsidRPr="00D57BA2">
        <w:rPr>
          <w:rFonts w:asciiTheme="majorBidi" w:hAnsiTheme="majorBidi" w:cstheme="majorBidi"/>
          <w:sz w:val="30"/>
          <w:szCs w:val="30"/>
          <w:cs/>
          <w:lang w:val="en-US" w:eastAsia="en-US"/>
        </w:rPr>
        <w:t>รวม</w:t>
      </w:r>
      <w:bookmarkStart w:id="2" w:name="_Hlk108769447"/>
      <w:r w:rsidR="00931E9C" w:rsidRPr="00D57BA2">
        <w:rPr>
          <w:rFonts w:asciiTheme="majorBidi" w:hAnsiTheme="majorBidi" w:cstheme="majorBidi"/>
          <w:sz w:val="30"/>
          <w:szCs w:val="30"/>
          <w:cs/>
          <w:lang w:val="en-US" w:eastAsia="en-US"/>
        </w:rPr>
        <w:t>หรือหักต้นทุนการทำรายการที่เกี่ยวข้องโดยตรงกับการได้มาด้วย</w:t>
      </w:r>
      <w:bookmarkEnd w:id="2"/>
      <w:r w:rsidR="00931E9C" w:rsidRPr="00D57BA2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 </w:t>
      </w:r>
      <w:r w:rsidR="00931E9C" w:rsidRPr="00D57BA2">
        <w:rPr>
          <w:rFonts w:asciiTheme="majorBidi" w:hAnsiTheme="majorBidi" w:cstheme="majorBidi"/>
          <w:color w:val="000000"/>
          <w:sz w:val="30"/>
          <w:szCs w:val="30"/>
          <w:lang w:val="en-US" w:eastAsia="en-US"/>
        </w:rPr>
        <w:t xml:space="preserve"> </w:t>
      </w:r>
    </w:p>
    <w:p w14:paraId="714C0626" w14:textId="77777777" w:rsidR="00C36C96" w:rsidRPr="00C84864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</w:rPr>
      </w:pPr>
    </w:p>
    <w:p w14:paraId="0C94D239" w14:textId="77777777" w:rsidR="00C36C96" w:rsidRPr="00D57BA2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44519645" w14:textId="77777777" w:rsidR="00C36C96" w:rsidRPr="00C84864" w:rsidRDefault="00C36C96" w:rsidP="00C36C96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18"/>
          <w:szCs w:val="18"/>
        </w:rPr>
      </w:pPr>
    </w:p>
    <w:p w14:paraId="08FEAC70" w14:textId="77777777" w:rsidR="00C36C96" w:rsidRPr="00D57BA2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ดอกเบี้ยจ่าย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2D29F039" w14:textId="77777777" w:rsidR="00C36C96" w:rsidRPr="00C84864" w:rsidRDefault="00C36C96" w:rsidP="00C36C96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18"/>
          <w:szCs w:val="18"/>
          <w:cs/>
        </w:rPr>
      </w:pPr>
    </w:p>
    <w:p w14:paraId="3CF182A4" w14:textId="77777777" w:rsidR="00C36C96" w:rsidRPr="00D57BA2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182D8F71" w14:textId="77777777" w:rsidR="00C36C96" w:rsidRPr="00C84864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</w:rPr>
      </w:pPr>
    </w:p>
    <w:p w14:paraId="79C32CD1" w14:textId="617840B4" w:rsidR="008170CC" w:rsidRDefault="00C36C96" w:rsidP="001D01EF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เว้นแต่</w:t>
      </w:r>
      <w:r w:rsidR="00E23E5E" w:rsidRPr="00D57BA2">
        <w:rPr>
          <w:rFonts w:asciiTheme="majorBidi" w:hAnsiTheme="majorBidi" w:cstheme="majorBidi"/>
          <w:sz w:val="30"/>
          <w:szCs w:val="30"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  <w:r w:rsidR="008170C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BA9D7CE" w14:textId="20AA0377" w:rsidR="00C36C96" w:rsidRPr="00D57BA2" w:rsidRDefault="00C36C96" w:rsidP="0037102A">
      <w:pPr>
        <w:pStyle w:val="BodyText"/>
        <w:numPr>
          <w:ilvl w:val="0"/>
          <w:numId w:val="13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57BA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การตัดรายการออกจากบัญชีและการหักกลบ</w:t>
      </w:r>
    </w:p>
    <w:p w14:paraId="3553AA32" w14:textId="77777777" w:rsidR="00E23E5E" w:rsidRPr="00590A64" w:rsidRDefault="00E23E5E" w:rsidP="00E23E5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1DC8D3FA" w14:textId="3B757BE7" w:rsidR="00C36C96" w:rsidRPr="00D57BA2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3C78E501" w14:textId="77777777" w:rsidR="00C36C96" w:rsidRPr="00590A64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0"/>
          <w:szCs w:val="20"/>
        </w:rPr>
      </w:pPr>
    </w:p>
    <w:p w14:paraId="04F62046" w14:textId="77777777" w:rsidR="00C36C96" w:rsidRPr="00D57BA2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7140C6CA" w14:textId="77777777" w:rsidR="00C36C96" w:rsidRPr="00590A64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D171769" w14:textId="77777777" w:rsidR="00C36C96" w:rsidRPr="00D57BA2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59EA03DD" w14:textId="77777777" w:rsidR="00C36C96" w:rsidRPr="00590A64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1A324A2" w14:textId="3F50B13E" w:rsidR="00C36C96" w:rsidRPr="00D57BA2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</w:t>
      </w:r>
      <w:r w:rsidR="00700200">
        <w:rPr>
          <w:rFonts w:asciiTheme="majorBidi" w:hAnsiTheme="majorBidi" w:cstheme="majorBidi"/>
          <w:sz w:val="30"/>
          <w:szCs w:val="30"/>
          <w:cs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6AC10B2E" w14:textId="77777777" w:rsidR="00C36C96" w:rsidRPr="00590A64" w:rsidRDefault="00C36C96" w:rsidP="00C36C96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0AD6C3A0" w14:textId="370A4104" w:rsidR="00C36C96" w:rsidRPr="00D57BA2" w:rsidRDefault="00C36C96" w:rsidP="0037102A">
      <w:pPr>
        <w:pStyle w:val="BodyText"/>
        <w:numPr>
          <w:ilvl w:val="0"/>
          <w:numId w:val="13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57BA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1F6CFCE3" w14:textId="77777777" w:rsidR="00E23E5E" w:rsidRPr="00590A64" w:rsidRDefault="00E23E5E" w:rsidP="00E23E5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6C1B7CE1" w14:textId="37F36894" w:rsidR="00C36C96" w:rsidRPr="00D57BA2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7592C6EF" w14:textId="522C7D21" w:rsidR="00C36C96" w:rsidRPr="00590A64" w:rsidRDefault="00C36C96" w:rsidP="00590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highlight w:val="cyan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DB8D064" w14:textId="117BFA9F" w:rsidR="0062266C" w:rsidRPr="00D57BA2" w:rsidRDefault="00C36C96" w:rsidP="0037102A">
      <w:pPr>
        <w:pStyle w:val="BodyText"/>
        <w:numPr>
          <w:ilvl w:val="0"/>
          <w:numId w:val="13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57BA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5C4A6B85" w14:textId="638003CB" w:rsidR="00E23E5E" w:rsidRPr="00590A64" w:rsidRDefault="00E23E5E" w:rsidP="00590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218BBDAC" w14:textId="77777777" w:rsidR="00C36C96" w:rsidRPr="00D57BA2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1A779451" w14:textId="3A619CE6" w:rsidR="00211212" w:rsidRPr="00590A64" w:rsidRDefault="00211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  <w:lang w:val="x-none" w:eastAsia="x-none"/>
        </w:rPr>
      </w:pPr>
    </w:p>
    <w:p w14:paraId="07069B03" w14:textId="3DDB5462" w:rsidR="0062266C" w:rsidRPr="00D57BA2" w:rsidRDefault="00C36C96" w:rsidP="0062266C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E23E5E" w:rsidRPr="00D57BA2">
        <w:rPr>
          <w:rFonts w:asciiTheme="majorBidi" w:hAnsiTheme="majorBidi" w:cstheme="majorBidi"/>
          <w:sz w:val="30"/>
          <w:szCs w:val="30"/>
          <w:lang w:val="en-US"/>
        </w:rPr>
        <w:t xml:space="preserve"> 12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</w:t>
      </w:r>
      <w:r w:rsidR="00700200">
        <w:rPr>
          <w:rFonts w:asciiTheme="majorBidi" w:hAnsiTheme="majorBidi" w:cstheme="majorBidi"/>
          <w:sz w:val="30"/>
          <w:szCs w:val="30"/>
          <w:cs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ผลขาดทุนด้านเครดิตที่คาดว่าจะเกิดขึ้นตลอดอายุของสัญญา</w:t>
      </w:r>
    </w:p>
    <w:p w14:paraId="6A68C1A6" w14:textId="77777777" w:rsidR="0062266C" w:rsidRPr="00D57BA2" w:rsidRDefault="0062266C" w:rsidP="0062266C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D61B3C" w14:textId="237569CE" w:rsidR="00C36C96" w:rsidRPr="00D57BA2" w:rsidRDefault="00C36C96" w:rsidP="0062266C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lastRenderedPageBreak/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</w:t>
      </w:r>
      <w:r w:rsidRPr="00700200">
        <w:rPr>
          <w:rFonts w:asciiTheme="majorBidi" w:hAnsiTheme="majorBidi" w:cstheme="majorBidi"/>
          <w:spacing w:val="-2"/>
          <w:sz w:val="30"/>
          <w:szCs w:val="30"/>
          <w:cs/>
        </w:rPr>
        <w:t>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</w:t>
      </w:r>
      <w:r w:rsidRPr="00D57BA2">
        <w:rPr>
          <w:rFonts w:asciiTheme="majorBidi" w:hAnsiTheme="majorBidi" w:cstheme="majorBidi"/>
          <w:sz w:val="30"/>
          <w:szCs w:val="30"/>
          <w:cs/>
        </w:rPr>
        <w:t>ที่คาดว่าจะไม่ได้รับคิดลดด้วยอัตราดอกเบี้ยที่แท้จริงของสินทรัพย์ทางการเงิน</w:t>
      </w:r>
    </w:p>
    <w:p w14:paraId="58DFA729" w14:textId="77777777" w:rsidR="00C36C96" w:rsidRPr="00D57BA2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1CABFC" w14:textId="5DC22FD5" w:rsidR="00C36C96" w:rsidRPr="00D57BA2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330F45" w:rsidRPr="00D57BA2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</w:t>
      </w:r>
    </w:p>
    <w:p w14:paraId="41FE9F17" w14:textId="77777777" w:rsidR="00C36C96" w:rsidRPr="00D57BA2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2A0634" w14:textId="5C57D969" w:rsidR="00C36C96" w:rsidRPr="00D57BA2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330F45" w:rsidRPr="00D57BA2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E23E5E" w:rsidRPr="00D57BA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73CD25B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035EC242" w14:textId="77777777" w:rsidR="00C36C96" w:rsidRPr="00D57BA2" w:rsidRDefault="00C36C96" w:rsidP="00EE508B">
      <w:pPr>
        <w:pStyle w:val="BodyText"/>
        <w:shd w:val="clear" w:color="auto" w:fill="FFFFFF"/>
        <w:tabs>
          <w:tab w:val="clear" w:pos="454"/>
          <w:tab w:val="clear" w:pos="680"/>
          <w:tab w:val="clear" w:pos="907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4378BC09" w14:textId="77777777" w:rsidR="00EE508B" w:rsidRPr="00D57BA2" w:rsidRDefault="00C36C96" w:rsidP="00EE5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-</w:t>
      </w:r>
      <w:r w:rsidRPr="00D57BA2">
        <w:rPr>
          <w:rFonts w:asciiTheme="majorBidi" w:hAnsiTheme="majorBidi" w:cstheme="majorBidi"/>
          <w:sz w:val="30"/>
          <w:szCs w:val="30"/>
          <w:cs/>
        </w:rPr>
        <w:tab/>
        <w:t>ผู้กู้ไม่สามารถจ่ายชำระภาระผูกพันด้านเครดิตให้แก่</w:t>
      </w:r>
      <w:r w:rsidRPr="00D57BA2">
        <w:rPr>
          <w:rFonts w:asciiTheme="majorBidi" w:hAnsiTheme="majorBidi" w:cstheme="majorBidi"/>
          <w:sz w:val="30"/>
          <w:szCs w:val="30"/>
          <w:cs/>
          <w:lang w:val="x-none" w:eastAsia="x-none"/>
        </w:rPr>
        <w:t>กลุ่มบริษัทได้เต็มจำนวน อีกทั้งกลุ่มบริษัทไม่</w:t>
      </w:r>
      <w:r w:rsidRPr="00D57BA2">
        <w:rPr>
          <w:rFonts w:asciiTheme="majorBidi" w:hAnsiTheme="majorBidi" w:cstheme="majorBidi"/>
          <w:sz w:val="30"/>
          <w:szCs w:val="30"/>
          <w:cs/>
        </w:rPr>
        <w:t>มีสิทธิในการ</w:t>
      </w:r>
    </w:p>
    <w:p w14:paraId="654EFF3E" w14:textId="47A1357D" w:rsidR="00C36C96" w:rsidRPr="00D57BA2" w:rsidRDefault="00EE508B" w:rsidP="00EE5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     </w:t>
      </w:r>
      <w:r w:rsidR="00C36C96" w:rsidRPr="00D57BA2">
        <w:rPr>
          <w:rFonts w:asciiTheme="majorBidi" w:hAnsiTheme="majorBidi" w:cstheme="majorBidi"/>
          <w:sz w:val="30"/>
          <w:szCs w:val="30"/>
          <w:cs/>
        </w:rPr>
        <w:t xml:space="preserve">ไล่เบี้ย เช่น การยึดหลักประกัน (หากมีการวางหลักประกัน) หรือ </w:t>
      </w:r>
    </w:p>
    <w:p w14:paraId="22A2E03E" w14:textId="044E9187" w:rsidR="00C36C96" w:rsidRPr="00D57BA2" w:rsidRDefault="00C36C96" w:rsidP="00EE5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-</w:t>
      </w:r>
      <w:r w:rsidRPr="00D57BA2">
        <w:rPr>
          <w:rFonts w:asciiTheme="majorBidi" w:hAnsiTheme="majorBidi" w:cstheme="majorBidi"/>
          <w:sz w:val="30"/>
          <w:szCs w:val="30"/>
          <w:cs/>
        </w:rPr>
        <w:tab/>
        <w:t>สินทรัพย์ทางการเงินค้างชำระเกินกว่า</w:t>
      </w:r>
      <w:r w:rsidR="00E23E5E" w:rsidRPr="00D57BA2">
        <w:rPr>
          <w:rFonts w:asciiTheme="majorBidi" w:hAnsiTheme="majorBidi" w:cstheme="majorBidi"/>
          <w:sz w:val="30"/>
          <w:szCs w:val="30"/>
        </w:rPr>
        <w:t xml:space="preserve"> 90 </w:t>
      </w:r>
      <w:r w:rsidRPr="00D57BA2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5D816185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47871198" w14:textId="2C32D380" w:rsidR="00C36C96" w:rsidRPr="00D57BA2" w:rsidRDefault="00C36C96" w:rsidP="0037102A">
      <w:pPr>
        <w:pStyle w:val="BodyText"/>
        <w:numPr>
          <w:ilvl w:val="0"/>
          <w:numId w:val="13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34E8ADFE" w14:textId="77777777" w:rsidR="00E23E5E" w:rsidRPr="00D57BA2" w:rsidRDefault="00E23E5E" w:rsidP="00E23E5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474015" w14:textId="07C29058" w:rsidR="0062266C" w:rsidRPr="00D57BA2" w:rsidRDefault="00C36C96" w:rsidP="001C4B0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059B37F" w14:textId="4E9904BE" w:rsidR="00211212" w:rsidRPr="00D57BA2" w:rsidRDefault="00211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x-none" w:eastAsia="x-none"/>
        </w:rPr>
      </w:pPr>
    </w:p>
    <w:p w14:paraId="7B4B970A" w14:textId="7881A311" w:rsidR="00C36C96" w:rsidRPr="00D57BA2" w:rsidRDefault="00C36C96" w:rsidP="0037102A">
      <w:pPr>
        <w:pStyle w:val="BodyText"/>
        <w:numPr>
          <w:ilvl w:val="0"/>
          <w:numId w:val="13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ดอกเบี้ย</w:t>
      </w:r>
    </w:p>
    <w:p w14:paraId="6A5078AF" w14:textId="77777777" w:rsidR="00E23E5E" w:rsidRPr="00D57BA2" w:rsidRDefault="00E23E5E" w:rsidP="00E23E5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4534B037" w14:textId="2C47CD67" w:rsidR="005E74BB" w:rsidRPr="00D57BA2" w:rsidRDefault="00C36C96" w:rsidP="001C4B0B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0200">
        <w:rPr>
          <w:rFonts w:asciiTheme="majorBidi" w:hAnsiTheme="majorBidi" w:cstheme="majorBidi"/>
          <w:spacing w:val="-6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5CC283F5" w14:textId="2D4D35A2" w:rsidR="00211212" w:rsidRPr="002F7E27" w:rsidRDefault="002F7E27" w:rsidP="002F7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x-none" w:eastAsia="x-none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97282AA" w14:textId="77777777" w:rsidR="00C36C96" w:rsidRPr="00D57BA2" w:rsidRDefault="00C36C96" w:rsidP="0037102A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1"/>
        <w:rPr>
          <w:rFonts w:asciiTheme="majorBidi" w:hAnsiTheme="majorBidi" w:cstheme="majorBidi"/>
          <w:b/>
          <w:b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  <w:r w:rsidRPr="00D57BA2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61F2CDDD" w14:textId="77777777" w:rsidR="00211212" w:rsidRPr="00590A64" w:rsidRDefault="00211212" w:rsidP="00C36C96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8C01539" w14:textId="6098D366" w:rsidR="00C36C96" w:rsidRPr="00D57BA2" w:rsidRDefault="00C36C96" w:rsidP="00C36C9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0BFB07A6" w14:textId="77777777" w:rsidR="00C36C96" w:rsidRPr="00590A64" w:rsidRDefault="00C36C96" w:rsidP="00C36C96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86119E9" w14:textId="77777777" w:rsidR="00C36C96" w:rsidRPr="00D57BA2" w:rsidRDefault="00C36C96" w:rsidP="0037102A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1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57BA2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002BD8BD" w14:textId="77777777" w:rsidR="00C36C96" w:rsidRPr="00590A64" w:rsidRDefault="00C36C96" w:rsidP="00C36C96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D267D03" w14:textId="5EC46E94" w:rsidR="00C36C96" w:rsidRPr="00D57BA2" w:rsidRDefault="00C36C96" w:rsidP="00C36C96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</w:t>
      </w:r>
      <w:r w:rsidR="00E23E5E" w:rsidRPr="00D57BA2">
        <w:rPr>
          <w:rFonts w:asciiTheme="majorBidi" w:hAnsiTheme="majorBidi" w:cstheme="majorBidi"/>
          <w:sz w:val="30"/>
          <w:szCs w:val="30"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  <w:r w:rsidR="00870D20" w:rsidRPr="00870D20">
        <w:rPr>
          <w:rFonts w:asciiTheme="majorBidi" w:hAnsiTheme="majorBidi" w:cstheme="majorBidi"/>
          <w:sz w:val="30"/>
          <w:szCs w:val="30"/>
          <w:cs/>
        </w:rPr>
        <w:t>ไม่สามารถคาดการณ์ได้อย่างสมเหตุสมผลว่าจะได้รับคืนเงิน</w:t>
      </w:r>
    </w:p>
    <w:p w14:paraId="3896B854" w14:textId="77777777" w:rsidR="00C36C96" w:rsidRPr="00590A64" w:rsidRDefault="00C36C96" w:rsidP="00C36C96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92A4762" w14:textId="0594599D" w:rsidR="00C36C96" w:rsidRPr="00D57BA2" w:rsidRDefault="00C36C96" w:rsidP="00C36C9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="00700200">
        <w:rPr>
          <w:rFonts w:asciiTheme="majorBidi" w:hAnsiTheme="majorBidi" w:cstheme="majorBidi"/>
          <w:sz w:val="30"/>
          <w:szCs w:val="30"/>
          <w:cs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36013E6A" w14:textId="77777777" w:rsidR="00C36C96" w:rsidRPr="00590A64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8C42ABE" w14:textId="77777777" w:rsidR="00C36C96" w:rsidRPr="00D57BA2" w:rsidRDefault="00C36C96" w:rsidP="0037102A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สินค้าคงเหลือ</w:t>
      </w:r>
    </w:p>
    <w:p w14:paraId="48A8AABE" w14:textId="77777777" w:rsidR="00C36C96" w:rsidRPr="00590A64" w:rsidRDefault="00C36C96" w:rsidP="00C36C96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8132E2B" w14:textId="57C85E64" w:rsidR="00C36C96" w:rsidRPr="00D57BA2" w:rsidRDefault="00C36C96" w:rsidP="005B583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ต้นทุนของสินค้าคำนวณโดยใช้วิธีถัวเฉลี่ย</w:t>
      </w:r>
      <w:bookmarkStart w:id="3" w:name="_Hlk87562734"/>
      <w:r w:rsidRPr="00D57BA2">
        <w:rPr>
          <w:rFonts w:asciiTheme="majorBidi" w:hAnsiTheme="majorBidi" w:cstheme="majorBidi"/>
          <w:sz w:val="30"/>
          <w:szCs w:val="30"/>
          <w:cs/>
        </w:rPr>
        <w:t xml:space="preserve"> ราคาทุนรวมถึงต้นทุนทางตรงที่เกี่ยวข้องกับการได้มาของสินค้าคงเหลือ </w:t>
      </w:r>
      <w:bookmarkEnd w:id="3"/>
      <w:r w:rsidRPr="00D57BA2">
        <w:rPr>
          <w:rFonts w:asciiTheme="majorBidi" w:hAnsiTheme="majorBidi" w:cstheme="majorBidi"/>
          <w:sz w:val="30"/>
          <w:szCs w:val="30"/>
          <w:cs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="004A4EF8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1EDE9143" w14:textId="2F724F04" w:rsidR="00211212" w:rsidRPr="00590A64" w:rsidRDefault="00211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46F74720" w14:textId="03C104B7" w:rsidR="00C36C96" w:rsidRPr="00D57BA2" w:rsidRDefault="00C36C96" w:rsidP="0037102A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177069E0" w14:textId="77777777" w:rsidR="00C36C96" w:rsidRPr="00590A64" w:rsidRDefault="00C36C96" w:rsidP="00C36C96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E9A7949" w14:textId="77777777" w:rsidR="00C36C96" w:rsidRPr="00D57BA2" w:rsidRDefault="00C36C96" w:rsidP="00C36C9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4F0B80BE" w14:textId="77777777" w:rsidR="00211212" w:rsidRPr="00590A64" w:rsidRDefault="00211212" w:rsidP="001C4B0B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ECE3DF4" w14:textId="3C777D37" w:rsidR="00484921" w:rsidRPr="00D57BA2" w:rsidRDefault="00C36C96" w:rsidP="001C4B0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</w:p>
    <w:p w14:paraId="2C5F51DE" w14:textId="77777777" w:rsidR="00211212" w:rsidRPr="00D57BA2" w:rsidRDefault="00211212" w:rsidP="00C36C9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A8BDB0" w14:textId="0756EA18" w:rsidR="00C36C96" w:rsidRPr="00D57BA2" w:rsidRDefault="00C36C96" w:rsidP="00C36C9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lastRenderedPageBreak/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762C20C5" w14:textId="77777777" w:rsidR="00211212" w:rsidRPr="00D57BA2" w:rsidRDefault="00211212" w:rsidP="00C36C96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FDD1E5B" w14:textId="5FD47F7F" w:rsidR="00C36C96" w:rsidRPr="00D57BA2" w:rsidRDefault="00C36C96" w:rsidP="00C36C96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ต้นทุนที่เกิดขึ้นในภายหลัง </w:t>
      </w:r>
    </w:p>
    <w:p w14:paraId="06A27CAD" w14:textId="77777777" w:rsidR="00211212" w:rsidRPr="00D57BA2" w:rsidRDefault="00211212" w:rsidP="00C36C9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E24873" w14:textId="15F22C84" w:rsidR="00C36C96" w:rsidRPr="00D57BA2" w:rsidRDefault="00C36C96" w:rsidP="00C36C9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65E37C96" w14:textId="77777777" w:rsidR="00211212" w:rsidRPr="00D57BA2" w:rsidRDefault="00211212" w:rsidP="00C36C96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319FE0F" w14:textId="2295BF95" w:rsidR="00C36C96" w:rsidRPr="00D57BA2" w:rsidRDefault="00C36C96" w:rsidP="00C36C96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2DBFF555" w14:textId="77777777" w:rsidR="00211212" w:rsidRPr="00D57BA2" w:rsidRDefault="00211212" w:rsidP="00C36C9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344284" w14:textId="4B716B2B" w:rsidR="00C36C96" w:rsidRPr="00D57BA2" w:rsidRDefault="00C36C96" w:rsidP="00C36C9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  <w:r w:rsidR="00700200">
        <w:rPr>
          <w:rFonts w:asciiTheme="majorBidi" w:hAnsiTheme="majorBidi" w:cstheme="majorBidi" w:hint="cs"/>
          <w:sz w:val="30"/>
          <w:szCs w:val="30"/>
          <w:cs/>
        </w:rPr>
        <w:t>และติดตั้ง</w:t>
      </w:r>
    </w:p>
    <w:p w14:paraId="2E8C9CCD" w14:textId="77777777" w:rsidR="00211212" w:rsidRPr="00D57BA2" w:rsidRDefault="00211212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5DC08E93" w14:textId="3833994B" w:rsidR="00484921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D57BA2">
        <w:rPr>
          <w:rFonts w:asciiTheme="majorBidi" w:hAnsiTheme="majorBidi" w:cstheme="majorBidi"/>
          <w:spacing w:val="-8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28E429F6" w14:textId="07F504A9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D57BA2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C36C96" w:rsidRPr="00D57BA2" w14:paraId="27AE3B2A" w14:textId="77777777" w:rsidTr="005258A5">
        <w:tc>
          <w:tcPr>
            <w:tcW w:w="5390" w:type="dxa"/>
            <w:vAlign w:val="bottom"/>
          </w:tcPr>
          <w:p w14:paraId="542A9A2F" w14:textId="77777777" w:rsidR="00C36C96" w:rsidRPr="00D57BA2" w:rsidRDefault="00C36C96" w:rsidP="0052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195" w:type="dxa"/>
          </w:tcPr>
          <w:p w14:paraId="0169D26C" w14:textId="4A4F292F" w:rsidR="00C36C96" w:rsidRPr="00D57BA2" w:rsidRDefault="00C36C96" w:rsidP="00993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23"/>
                <w:tab w:val="right" w:pos="80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99368F">
              <w:rPr>
                <w:rFonts w:asciiTheme="majorBidi" w:hAnsiTheme="majorBidi" w:cstheme="majorBidi"/>
                <w:sz w:val="30"/>
                <w:szCs w:val="30"/>
              </w:rPr>
              <w:t xml:space="preserve">10 - 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5" w:type="dxa"/>
          </w:tcPr>
          <w:p w14:paraId="53BA2870" w14:textId="77777777" w:rsidR="00C36C96" w:rsidRPr="00D57BA2" w:rsidRDefault="00C36C96" w:rsidP="0052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C36C96" w:rsidRPr="00D57BA2" w14:paraId="0D180ADB" w14:textId="77777777" w:rsidTr="005258A5">
        <w:tc>
          <w:tcPr>
            <w:tcW w:w="5390" w:type="dxa"/>
            <w:vAlign w:val="bottom"/>
          </w:tcPr>
          <w:p w14:paraId="62207D77" w14:textId="77777777" w:rsidR="00C36C96" w:rsidRPr="00D57BA2" w:rsidRDefault="00C36C96" w:rsidP="0052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137A3BD0" w14:textId="6F75E1A7" w:rsidR="00C36C96" w:rsidRPr="00D57BA2" w:rsidRDefault="00C36C96" w:rsidP="00993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22"/>
                <w:tab w:val="right" w:pos="10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99368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>- 25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5" w:type="dxa"/>
          </w:tcPr>
          <w:p w14:paraId="53555E86" w14:textId="77777777" w:rsidR="00C36C96" w:rsidRPr="00D57BA2" w:rsidRDefault="00C36C96" w:rsidP="0052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C36C96" w:rsidRPr="00D57BA2" w14:paraId="75520BAD" w14:textId="77777777" w:rsidTr="005258A5">
        <w:tc>
          <w:tcPr>
            <w:tcW w:w="5390" w:type="dxa"/>
            <w:vAlign w:val="bottom"/>
          </w:tcPr>
          <w:p w14:paraId="6E6534AB" w14:textId="77777777" w:rsidR="00C36C96" w:rsidRPr="00D57BA2" w:rsidRDefault="00C36C96" w:rsidP="0052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3BA27E68" w14:textId="3C91EEE3" w:rsidR="00C36C96" w:rsidRPr="00D57BA2" w:rsidRDefault="00C36C96" w:rsidP="00993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22"/>
                <w:tab w:val="right" w:pos="10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9368F">
              <w:rPr>
                <w:rFonts w:asciiTheme="majorBidi" w:hAnsiTheme="majorBidi" w:cstheme="majorBidi"/>
                <w:sz w:val="30"/>
                <w:szCs w:val="30"/>
              </w:rPr>
              <w:t xml:space="preserve"> - 12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75" w:type="dxa"/>
          </w:tcPr>
          <w:p w14:paraId="63D8200A" w14:textId="77777777" w:rsidR="00C36C96" w:rsidRPr="00D57BA2" w:rsidRDefault="00C36C96" w:rsidP="0052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C36C96" w:rsidRPr="00D57BA2" w14:paraId="6033820A" w14:textId="77777777" w:rsidTr="005258A5">
        <w:tc>
          <w:tcPr>
            <w:tcW w:w="5390" w:type="dxa"/>
            <w:shd w:val="clear" w:color="auto" w:fill="auto"/>
            <w:vAlign w:val="bottom"/>
          </w:tcPr>
          <w:p w14:paraId="6796E933" w14:textId="77777777" w:rsidR="00C36C96" w:rsidRPr="00D57BA2" w:rsidRDefault="00C36C96" w:rsidP="0052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237D4563" w14:textId="77777777" w:rsidR="00C36C96" w:rsidRPr="00D57BA2" w:rsidRDefault="00C36C96" w:rsidP="00993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893"/>
                <w:tab w:val="right" w:pos="10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5" w:type="dxa"/>
            <w:shd w:val="clear" w:color="auto" w:fill="auto"/>
          </w:tcPr>
          <w:p w14:paraId="17DBA41C" w14:textId="77777777" w:rsidR="00C36C96" w:rsidRPr="00D57BA2" w:rsidRDefault="00C36C96" w:rsidP="00525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148F940C" w14:textId="632F54D8" w:rsidR="00310838" w:rsidRPr="000A75DC" w:rsidRDefault="00310838" w:rsidP="000A75DC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2C4B80D" w14:textId="77777777" w:rsidR="00293366" w:rsidRPr="00D57BA2" w:rsidRDefault="00293366" w:rsidP="0037102A">
      <w:pPr>
        <w:pStyle w:val="ListParagraph"/>
        <w:numPr>
          <w:ilvl w:val="1"/>
          <w:numId w:val="7"/>
        </w:numPr>
        <w:spacing w:line="240" w:lineRule="auto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1FD57E5A" w14:textId="77777777" w:rsidR="00293366" w:rsidRPr="00D57BA2" w:rsidRDefault="00293366" w:rsidP="0021121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5CFBF0" w14:textId="77777777" w:rsidR="00293366" w:rsidRPr="00D57BA2" w:rsidRDefault="00293366" w:rsidP="00211212">
      <w:pPr>
        <w:tabs>
          <w:tab w:val="clear" w:pos="454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วันเริ่มต้นของสัญญากลุ่มบริษัท 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763A1DB2" w14:textId="77777777" w:rsidR="00293366" w:rsidRPr="00D57BA2" w:rsidRDefault="00293366" w:rsidP="00211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E922B01" w14:textId="44AF1224" w:rsidR="00293366" w:rsidRPr="00D57BA2" w:rsidRDefault="00293366" w:rsidP="00211212">
      <w:pPr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สำหรับสัญญาเช่าอาคารสำนักงาน 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38888A39" w14:textId="77777777" w:rsidR="00293366" w:rsidRPr="00D57BA2" w:rsidRDefault="00293366" w:rsidP="00211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Theme="majorBidi" w:hAnsiTheme="majorBidi" w:cstheme="majorBidi"/>
          <w:sz w:val="30"/>
          <w:szCs w:val="30"/>
        </w:rPr>
      </w:pPr>
    </w:p>
    <w:p w14:paraId="692B83C6" w14:textId="77777777" w:rsidR="00293366" w:rsidRPr="00D57BA2" w:rsidRDefault="00293366" w:rsidP="00211212">
      <w:pPr>
        <w:pStyle w:val="BodyText"/>
        <w:spacing w:after="0"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</w:t>
      </w:r>
      <w:r w:rsidRPr="00D57BA2">
        <w:rPr>
          <w:rFonts w:asciiTheme="majorBidi" w:hAnsiTheme="majorBidi" w:cstheme="majorBidi"/>
          <w:b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  <w:r w:rsidRPr="00D57BA2">
        <w:rPr>
          <w:rFonts w:asciiTheme="majorBidi" w:hAnsiTheme="majorBidi" w:cstheme="majorBidi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56B1F51" w14:textId="77777777" w:rsidR="00293366" w:rsidRPr="00D57BA2" w:rsidRDefault="00293366" w:rsidP="00211212">
      <w:pPr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9D3ED8" w14:textId="2009D902" w:rsidR="00293366" w:rsidRPr="00D57BA2" w:rsidRDefault="00293366" w:rsidP="00211212">
      <w:pPr>
        <w:pStyle w:val="BodyText"/>
        <w:spacing w:after="0" w:line="240" w:lineRule="auto"/>
        <w:ind w:left="450"/>
        <w:jc w:val="thaiDistribute"/>
        <w:rPr>
          <w:rFonts w:asciiTheme="majorBidi" w:hAnsiTheme="majorBidi" w:cstheme="majorBidi"/>
          <w:b/>
          <w:color w:val="0000FF"/>
          <w:sz w:val="30"/>
          <w:szCs w:val="30"/>
          <w:cs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</w:t>
      </w:r>
      <w:r w:rsidRPr="00D57BA2">
        <w:rPr>
          <w:rFonts w:asciiTheme="majorBidi" w:hAnsiTheme="majorBidi" w:cstheme="majorBidi"/>
          <w:b/>
          <w:sz w:val="30"/>
          <w:szCs w:val="30"/>
          <w:cs/>
        </w:rPr>
        <w:t xml:space="preserve"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</w:t>
      </w:r>
      <w:r w:rsidRPr="00D57BA2">
        <w:rPr>
          <w:rFonts w:asciiTheme="majorBidi" w:hAnsiTheme="majorBidi" w:cstheme="majorBidi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Pr="00D57BA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</w:t>
      </w:r>
      <w:r w:rsidR="00FC3DD0">
        <w:rPr>
          <w:rFonts w:asciiTheme="majorBidi" w:hAnsiTheme="majorBidi" w:cstheme="majorBidi"/>
          <w:sz w:val="30"/>
          <w:szCs w:val="30"/>
          <w:cs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กลุ่มบริษัทเมื่อสิ้นสุดสัญญาเช่า หรือ</w:t>
      </w:r>
      <w:r w:rsidRPr="00D57BA2">
        <w:rPr>
          <w:rFonts w:asciiTheme="majorBidi" w:hAnsiTheme="majorBidi" w:cstheme="majorBidi"/>
          <w:sz w:val="30"/>
          <w:szCs w:val="30"/>
          <w:cs/>
          <w:lang w:val="en-US"/>
        </w:rPr>
        <w:t>กลุ่ม</w:t>
      </w:r>
      <w:r w:rsidRPr="00D57BA2">
        <w:rPr>
          <w:rFonts w:asciiTheme="majorBidi" w:hAnsiTheme="majorBidi" w:cstheme="majorBidi"/>
          <w:sz w:val="30"/>
          <w:szCs w:val="30"/>
          <w:cs/>
        </w:rPr>
        <w:t>บริษัทจะใช้สิทธิในการซื้อสินทรัพย์ ในกรณีนี้จะบันทึกค่าเสื่อมราคา</w:t>
      </w:r>
      <w:r w:rsidR="00FC3DD0">
        <w:rPr>
          <w:rFonts w:asciiTheme="majorBidi" w:hAnsiTheme="majorBidi" w:cstheme="majorBidi"/>
          <w:sz w:val="30"/>
          <w:szCs w:val="30"/>
          <w:cs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6080A4D5" w14:textId="77777777" w:rsidR="00293366" w:rsidRPr="00D57BA2" w:rsidRDefault="00293366" w:rsidP="00211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Theme="majorBidi" w:hAnsiTheme="majorBidi" w:cstheme="majorBidi"/>
          <w:sz w:val="30"/>
          <w:szCs w:val="30"/>
          <w:lang w:val="x-none"/>
        </w:rPr>
      </w:pPr>
    </w:p>
    <w:p w14:paraId="42405A58" w14:textId="77777777" w:rsidR="00293366" w:rsidRPr="00D57BA2" w:rsidRDefault="00293366" w:rsidP="00E23E5E">
      <w:pPr>
        <w:pStyle w:val="ListParagraph"/>
        <w:tabs>
          <w:tab w:val="clear" w:pos="680"/>
          <w:tab w:val="clear" w:pos="907"/>
        </w:tabs>
        <w:ind w:left="45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</w:t>
      </w:r>
      <w:r w:rsidRPr="00D57BA2">
        <w:rPr>
          <w:rFonts w:asciiTheme="majorBidi" w:hAnsiTheme="majorBidi" w:cstheme="majorBidi"/>
          <w:sz w:val="30"/>
          <w:szCs w:val="30"/>
          <w:cs/>
        </w:rPr>
        <w:br/>
        <w:t>กลุ่มบริษัทใช้</w:t>
      </w:r>
      <w:r w:rsidRPr="00D57BA2">
        <w:rPr>
          <w:rFonts w:asciiTheme="majorBidi" w:hAnsiTheme="majorBidi" w:cstheme="majorBidi"/>
          <w:b/>
          <w:sz w:val="30"/>
          <w:szCs w:val="30"/>
          <w:cs/>
        </w:rPr>
        <w:t>อัตราดอกเบี้ยเงินกู้ยืมส่วนเพิ่มของ</w:t>
      </w:r>
      <w:r w:rsidRPr="00D57BA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D57BA2">
        <w:rPr>
          <w:rFonts w:asciiTheme="majorBidi" w:hAnsiTheme="majorBidi" w:cstheme="majorBidi"/>
          <w:b/>
          <w:sz w:val="30"/>
          <w:szCs w:val="30"/>
          <w:cs/>
        </w:rPr>
        <w:t>ในการคิดลดเป็นมูลค่าปัจจุบัน</w:t>
      </w:r>
      <w:r w:rsidRPr="00D57BA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D57BA2">
        <w:rPr>
          <w:rFonts w:asciiTheme="majorBidi" w:hAnsiTheme="majorBidi" w:cstheme="majorBidi"/>
          <w:b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D57BA2">
        <w:rPr>
          <w:rFonts w:asciiTheme="majorBidi" w:hAnsiTheme="majorBidi" w:cstheme="majorBidi"/>
          <w:b/>
          <w:color w:val="0000FF"/>
          <w:sz w:val="30"/>
          <w:szCs w:val="30"/>
        </w:rPr>
        <w:t xml:space="preserve"> </w:t>
      </w:r>
    </w:p>
    <w:p w14:paraId="39D6A914" w14:textId="77777777" w:rsidR="00293366" w:rsidRPr="00D57BA2" w:rsidRDefault="00293366" w:rsidP="00E23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Theme="majorBidi" w:hAnsiTheme="majorBidi" w:cstheme="majorBidi"/>
          <w:sz w:val="30"/>
          <w:szCs w:val="30"/>
        </w:rPr>
      </w:pPr>
    </w:p>
    <w:p w14:paraId="7B212633" w14:textId="4880DF10" w:rsidR="00557BDD" w:rsidRDefault="00293366" w:rsidP="00E23E5E">
      <w:pPr>
        <w:pStyle w:val="BodyText"/>
        <w:spacing w:after="0"/>
        <w:ind w:left="45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D57BA2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</w:t>
      </w:r>
      <w:r w:rsidRPr="00D57BA2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D57BA2">
        <w:rPr>
          <w:rFonts w:asciiTheme="majorBidi" w:hAnsiTheme="majorBidi" w:cstheme="majorBidi"/>
          <w:b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2DCF2B30" w14:textId="02622EE7" w:rsidR="00CE64DB" w:rsidRPr="000A75DC" w:rsidRDefault="00CE64DB" w:rsidP="000A75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</w:pPr>
    </w:p>
    <w:p w14:paraId="5A0FADE9" w14:textId="191C50D1" w:rsidR="00C36C96" w:rsidRPr="00D57BA2" w:rsidRDefault="00C36C96" w:rsidP="0037102A">
      <w:pPr>
        <w:pStyle w:val="ListParagraph"/>
        <w:numPr>
          <w:ilvl w:val="1"/>
          <w:numId w:val="7"/>
        </w:numPr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268FA487" w14:textId="77777777" w:rsidR="00C36C96" w:rsidRPr="00D57BA2" w:rsidRDefault="00C36C96" w:rsidP="00C36C9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A7A38F" w14:textId="30E35BE2" w:rsidR="00C36C96" w:rsidRPr="00D57BA2" w:rsidRDefault="00C36C96" w:rsidP="009A33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FC3DD0">
        <w:rPr>
          <w:rFonts w:asciiTheme="majorBidi" w:hAnsiTheme="majorBidi" w:cstheme="majorBidi"/>
          <w:sz w:val="30"/>
          <w:szCs w:val="30"/>
          <w:cs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0D3AA0F5" w14:textId="77777777" w:rsidR="00C36C96" w:rsidRPr="00D57BA2" w:rsidRDefault="00C36C96" w:rsidP="009A33E6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3DA229" w14:textId="77777777" w:rsidR="00C36C96" w:rsidRPr="00D57BA2" w:rsidRDefault="00C36C96" w:rsidP="009A33E6">
      <w:pPr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</w:p>
    <w:p w14:paraId="6082B97D" w14:textId="77777777" w:rsidR="00C36C96" w:rsidRPr="00D57BA2" w:rsidRDefault="00C36C96" w:rsidP="009A33E6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0DAD29" w14:textId="77777777" w:rsidR="00E56CA9" w:rsidRDefault="00E56C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  <w:cs/>
        </w:rPr>
      </w:pPr>
      <w:r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1212CBE7" w14:textId="52D3BD30" w:rsidR="00C36C96" w:rsidRPr="00D57BA2" w:rsidRDefault="00C36C96" w:rsidP="009A33E6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FC3DD0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</w:t>
      </w:r>
      <w:r w:rsidRPr="00D57BA2">
        <w:rPr>
          <w:rFonts w:asciiTheme="majorBidi" w:hAnsiTheme="majorBidi" w:cstheme="majorBidi"/>
          <w:sz w:val="30"/>
          <w:szCs w:val="30"/>
          <w:cs/>
        </w:rPr>
        <w:t>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76250813" w14:textId="77777777" w:rsidR="00C36C96" w:rsidRPr="00D57BA2" w:rsidRDefault="00C36C96" w:rsidP="009A33E6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B3B2B9" w14:textId="77777777" w:rsidR="00C36C96" w:rsidRPr="00D57BA2" w:rsidRDefault="00C36C96" w:rsidP="009A33E6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3F7E04AA" w14:textId="6ACCC831" w:rsidR="00CE64DB" w:rsidRPr="00D57BA2" w:rsidRDefault="00CE6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AE08EEF" w14:textId="3B04BAC6" w:rsidR="00C36C96" w:rsidRPr="00D57BA2" w:rsidRDefault="00C36C96" w:rsidP="0037102A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1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ผลประโยชน์ของพนักงาน  </w:t>
      </w:r>
    </w:p>
    <w:p w14:paraId="43D85C16" w14:textId="77777777" w:rsidR="00C36C96" w:rsidRPr="00D57BA2" w:rsidRDefault="00C36C96" w:rsidP="00073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E519C2B" w14:textId="69FFF9F8" w:rsidR="00C36C96" w:rsidRPr="00D57BA2" w:rsidRDefault="00C36C96" w:rsidP="0007390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1C259269" w14:textId="77777777" w:rsidR="00C767D7" w:rsidRPr="00D57BA2" w:rsidRDefault="00C767D7" w:rsidP="0007390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BE11833" w14:textId="1D48B748" w:rsidR="00C36C96" w:rsidRPr="00D57BA2" w:rsidRDefault="00C36C96" w:rsidP="0007390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รอบระยะเวลาที่พนักงานได้ทำงานให้กับกิจการ</w:t>
      </w:r>
    </w:p>
    <w:p w14:paraId="459DBC72" w14:textId="2D50E052" w:rsidR="00C45628" w:rsidRDefault="00C45628" w:rsidP="0007390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D65B8D1" w14:textId="38879CF9" w:rsidR="00C36C96" w:rsidRPr="00D57BA2" w:rsidRDefault="00C36C96" w:rsidP="0007390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1F1EF221" w14:textId="77777777" w:rsidR="00293366" w:rsidRPr="00D57BA2" w:rsidRDefault="00293366" w:rsidP="0007390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30DE932" w14:textId="6085B337" w:rsidR="00500F17" w:rsidRPr="00D57BA2" w:rsidRDefault="00C36C96" w:rsidP="0007390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 โดยวิธีคิดลดแต่ละหน่วยที่ประมาณการไว้ </w:t>
      </w:r>
    </w:p>
    <w:p w14:paraId="04392D6F" w14:textId="77777777" w:rsidR="00CE64DB" w:rsidRPr="00D57BA2" w:rsidRDefault="00CE64DB" w:rsidP="009A33E6">
      <w:pPr>
        <w:tabs>
          <w:tab w:val="clear" w:pos="454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018D70" w14:textId="7CC70229" w:rsidR="002F7E27" w:rsidRPr="00D57BA2" w:rsidRDefault="00C36C96" w:rsidP="00E56C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FD2713" w:rsidRPr="00D57BA2">
        <w:rPr>
          <w:rFonts w:asciiTheme="majorBidi" w:hAnsiTheme="majorBidi" w:cstheme="majorBidi"/>
          <w:sz w:val="30"/>
          <w:szCs w:val="30"/>
          <w:cs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7AEA5663" w14:textId="77777777" w:rsidR="00C36C96" w:rsidRPr="00D57BA2" w:rsidRDefault="00C36C96" w:rsidP="00073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lastRenderedPageBreak/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0B00FB72" w14:textId="77777777" w:rsidR="00C36C96" w:rsidRPr="00D57BA2" w:rsidRDefault="00C36C96" w:rsidP="00073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FBAF20C" w14:textId="77777777" w:rsidR="00C36C96" w:rsidRPr="00D57BA2" w:rsidRDefault="00C36C96" w:rsidP="00073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4391098F" w14:textId="4F533FE6" w:rsidR="00CE64DB" w:rsidRPr="00D57BA2" w:rsidRDefault="00CE6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64C3F6B" w14:textId="57B7DC73" w:rsidR="00C36C96" w:rsidRPr="00D57BA2" w:rsidRDefault="00C36C96" w:rsidP="00CE6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</w:t>
      </w:r>
      <w:r w:rsidR="004551FF" w:rsidRPr="00D57BA2">
        <w:rPr>
          <w:rFonts w:asciiTheme="majorBidi" w:hAnsiTheme="majorBidi" w:cstheme="majorBidi"/>
          <w:sz w:val="30"/>
          <w:szCs w:val="30"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D57BA2">
        <w:rPr>
          <w:rFonts w:asciiTheme="majorBidi" w:hAnsiTheme="majorBidi" w:cstheme="majorBidi"/>
          <w:sz w:val="30"/>
          <w:szCs w:val="30"/>
        </w:rPr>
        <w:t xml:space="preserve">12 </w:t>
      </w:r>
      <w:r w:rsidRPr="00D57BA2">
        <w:rPr>
          <w:rFonts w:asciiTheme="majorBidi" w:hAnsiTheme="majorBidi" w:cstheme="majorBidi"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2629C33E" w14:textId="77777777" w:rsidR="00C36C96" w:rsidRPr="00D57BA2" w:rsidRDefault="00C36C96" w:rsidP="00CE6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B33E410" w14:textId="77777777" w:rsidR="00C36C96" w:rsidRPr="00D57BA2" w:rsidRDefault="00C36C96" w:rsidP="00CE6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3784179C" w14:textId="6D2E66DD" w:rsidR="00C45628" w:rsidRDefault="00C45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610EDE7" w14:textId="5E7487A1" w:rsidR="00C36C96" w:rsidRPr="00D57BA2" w:rsidRDefault="00C36C96" w:rsidP="0037102A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ประมาณการหนี้สิน </w:t>
      </w:r>
    </w:p>
    <w:p w14:paraId="52835D5B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both"/>
        <w:rPr>
          <w:rFonts w:asciiTheme="majorBidi" w:hAnsiTheme="majorBidi" w:cstheme="majorBidi"/>
          <w:sz w:val="30"/>
          <w:szCs w:val="30"/>
        </w:rPr>
      </w:pPr>
    </w:p>
    <w:p w14:paraId="56E60BFF" w14:textId="2E288E5D" w:rsidR="00FD2713" w:rsidRPr="00D57BA2" w:rsidRDefault="00C36C96" w:rsidP="00500F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ประมาณการหนี้สิน ส่วนที่เพิ่มขึ้นเนื่องจากเวลาที่ผ่านไปรับรู้เป็นต้นทุนทางการเงิน </w:t>
      </w:r>
    </w:p>
    <w:p w14:paraId="64EA5056" w14:textId="77777777" w:rsidR="00CE64DB" w:rsidRPr="00D57BA2" w:rsidRDefault="00CE64DB" w:rsidP="00500F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6592B1D9" w14:textId="77777777" w:rsidR="00C36C96" w:rsidRPr="00D57BA2" w:rsidRDefault="00C36C96" w:rsidP="0037102A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47BDBF27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55B1588" w14:textId="17416CD1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53456AAE" w14:textId="77777777" w:rsidR="00C36C96" w:rsidRPr="00D57BA2" w:rsidRDefault="00C36C96" w:rsidP="00D8791F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291A660F" w14:textId="77777777" w:rsidR="00C36C96" w:rsidRPr="00D57BA2" w:rsidRDefault="00C36C96" w:rsidP="0037102A">
      <w:pPr>
        <w:pStyle w:val="block"/>
        <w:numPr>
          <w:ilvl w:val="0"/>
          <w:numId w:val="11"/>
        </w:numPr>
        <w:spacing w:after="0" w:line="240" w:lineRule="atLeast"/>
        <w:ind w:left="900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D57BA2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D57BA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4CA26E9" w14:textId="70932A77" w:rsidR="00C36C96" w:rsidRPr="00D57BA2" w:rsidRDefault="00C36C96" w:rsidP="0037102A">
      <w:pPr>
        <w:pStyle w:val="block"/>
        <w:numPr>
          <w:ilvl w:val="0"/>
          <w:numId w:val="11"/>
        </w:numPr>
        <w:spacing w:after="0" w:line="240" w:lineRule="atLeast"/>
        <w:ind w:left="900" w:right="-7"/>
        <w:rPr>
          <w:rFonts w:asciiTheme="majorBidi" w:hAnsiTheme="majorBidi" w:cstheme="majorBidi"/>
          <w:sz w:val="30"/>
          <w:szCs w:val="30"/>
          <w:lang w:bidi="th-TH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D57BA2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CA40CD" w:rsidRPr="00D57BA2">
        <w:rPr>
          <w:rFonts w:asciiTheme="majorBidi" w:hAnsiTheme="majorBidi" w:cstheme="majorBidi"/>
          <w:sz w:val="30"/>
          <w:szCs w:val="30"/>
          <w:cs/>
          <w:lang w:bidi="th-TH"/>
        </w:rPr>
        <w:t>น</w:t>
      </w:r>
      <w:r w:rsidR="009A33E6" w:rsidRPr="00D57BA2">
        <w:rPr>
          <w:rFonts w:asciiTheme="majorBidi" w:hAnsiTheme="majorBidi" w:cstheme="majorBidi"/>
          <w:sz w:val="30"/>
          <w:szCs w:val="30"/>
          <w:cs/>
          <w:lang w:bidi="th-TH"/>
        </w:rPr>
        <w:t>น</w:t>
      </w: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อกเหนือ</w:t>
      </w:r>
      <w:r w:rsidR="009A33E6" w:rsidRPr="00D57BA2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Pr="00D57BA2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0A43B434" w14:textId="77777777" w:rsidR="00C36C96" w:rsidRPr="00D57BA2" w:rsidRDefault="00C36C96" w:rsidP="0037102A">
      <w:pPr>
        <w:pStyle w:val="block"/>
        <w:numPr>
          <w:ilvl w:val="0"/>
          <w:numId w:val="11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D57BA2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6264F698" w14:textId="77777777" w:rsidR="00C36C96" w:rsidRPr="005B583C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6551EE7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1A8F5D29" w14:textId="77777777" w:rsidR="00C36C96" w:rsidRPr="005B583C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8F5AE30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2A4E8BCC" w14:textId="6BA67D81" w:rsidR="001C4B0B" w:rsidRPr="005B583C" w:rsidRDefault="001C4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</w:p>
    <w:p w14:paraId="20BD1EC5" w14:textId="38BC4923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57BA2">
        <w:rPr>
          <w:rFonts w:asciiTheme="majorBidi" w:hAnsiTheme="majorBidi" w:cstheme="majorBidi"/>
          <w:spacing w:val="-2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3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75D1FF78" w14:textId="14428F37" w:rsidR="00FD2713" w:rsidRPr="005B583C" w:rsidRDefault="00FD2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59A225A" w14:textId="41BC86E7" w:rsidR="00C36C96" w:rsidRPr="00D57BA2" w:rsidRDefault="00C36C96" w:rsidP="0037102A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รายได้จากสัญญาที่ทำกับลูกค้า</w:t>
      </w:r>
    </w:p>
    <w:p w14:paraId="3524CEF5" w14:textId="77777777" w:rsidR="00C36C96" w:rsidRPr="005B583C" w:rsidRDefault="00C36C96" w:rsidP="00C36C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60245502" w14:textId="77777777" w:rsidR="00C36C96" w:rsidRPr="00D57BA2" w:rsidRDefault="00C36C96" w:rsidP="00C36C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11C8F7C1" w14:textId="77777777" w:rsidR="00C767D7" w:rsidRPr="005B583C" w:rsidRDefault="00C767D7" w:rsidP="00C36C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DE1CEB" w14:textId="3AD4D3AA" w:rsidR="00C36C96" w:rsidRPr="00D57BA2" w:rsidRDefault="00C36C96" w:rsidP="00C36C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4795A79A" w14:textId="77777777" w:rsidR="006247FB" w:rsidRPr="005B583C" w:rsidRDefault="006247FB" w:rsidP="00C36C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516DA2" w14:textId="77777777" w:rsidR="00C36C96" w:rsidRPr="00D57BA2" w:rsidRDefault="00C36C96" w:rsidP="00C36C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</w:p>
    <w:p w14:paraId="498CAEB2" w14:textId="3516B5B0" w:rsidR="006247FB" w:rsidRPr="005B583C" w:rsidRDefault="005B583C" w:rsidP="00D87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2"/>
          <w:szCs w:val="22"/>
        </w:rPr>
      </w:pPr>
      <w:r>
        <w:rPr>
          <w:rFonts w:asciiTheme="majorBidi" w:hAnsiTheme="majorBidi" w:cstheme="majorBidi"/>
          <w:i/>
          <w:iCs/>
          <w:sz w:val="22"/>
          <w:szCs w:val="22"/>
        </w:rPr>
        <w:br w:type="page"/>
      </w:r>
    </w:p>
    <w:p w14:paraId="789A0147" w14:textId="3BF2647C" w:rsidR="00C36C96" w:rsidRDefault="00C36C96" w:rsidP="00C36C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ยอดคงเหลือของสัญญา </w:t>
      </w:r>
    </w:p>
    <w:p w14:paraId="5D05CBCD" w14:textId="77777777" w:rsidR="00D8791F" w:rsidRPr="005B583C" w:rsidRDefault="00D8791F" w:rsidP="00C36C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2"/>
        </w:rPr>
      </w:pPr>
    </w:p>
    <w:p w14:paraId="472FFE86" w14:textId="77777777" w:rsidR="00C36C96" w:rsidRPr="00D57BA2" w:rsidRDefault="00C36C96" w:rsidP="00D8791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หนี้สินที่เกิดจากสัญญาเป็นภาระผูกพันที่จะต้องโอนสินค้าให้กับลูกค้า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</w:t>
      </w:r>
    </w:p>
    <w:p w14:paraId="6297FA34" w14:textId="6799ADA8" w:rsidR="00CE64DB" w:rsidRPr="005B583C" w:rsidRDefault="00CE6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2"/>
          <w:szCs w:val="22"/>
          <w:cs/>
        </w:rPr>
      </w:pPr>
    </w:p>
    <w:p w14:paraId="2D74B171" w14:textId="274D7BED" w:rsidR="00C36C96" w:rsidRPr="00D57BA2" w:rsidRDefault="00C36C96" w:rsidP="0037102A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70C7F5AB" w14:textId="77777777" w:rsidR="00C36C96" w:rsidRPr="005B583C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0"/>
          <w:szCs w:val="20"/>
        </w:rPr>
      </w:pPr>
    </w:p>
    <w:p w14:paraId="4228951C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29ED33E8" w14:textId="77777777" w:rsidR="00C36C96" w:rsidRPr="005B583C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BED11DE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412A1D72" w14:textId="282D0C0C" w:rsidR="007979BC" w:rsidRPr="005B583C" w:rsidRDefault="007979BC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FDF4750" w14:textId="12706324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00359C">
        <w:rPr>
          <w:rFonts w:asciiTheme="majorBidi" w:hAnsiTheme="majorBidi" w:cstheme="majorBidi"/>
          <w:sz w:val="30"/>
          <w:szCs w:val="30"/>
          <w:cs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ผลแตกต่างชั่วคราว สำหรับการรับรู้สินทรัพย์หรือหนี้สินในครั้งแรกซึ่งเป็นรายการที่ไม่ใช่การรวมธุรกิจ</w:t>
      </w:r>
      <w:bookmarkStart w:id="4" w:name="_Hlk198667628"/>
      <w:r w:rsidR="0029617A" w:rsidRPr="0029617A">
        <w:rPr>
          <w:rFonts w:asciiTheme="majorBidi" w:hAnsiTheme="majorBidi" w:cstheme="majorBidi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  <w:bookmarkEnd w:id="4"/>
      <w:r w:rsidRPr="0000359C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และผลแตกต่างที่เกี่ยวข้องกับเงินลงทุนในบริษัทย่อย</w:t>
      </w:r>
      <w:r w:rsidRPr="00D57BA2">
        <w:rPr>
          <w:rFonts w:asciiTheme="majorBidi" w:hAnsiTheme="majorBidi" w:cstheme="majorBidi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14:paraId="13BFA919" w14:textId="77777777" w:rsidR="00C36C96" w:rsidRPr="005B583C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FFAA2AF" w14:textId="77A32F2C" w:rsidR="003F32DC" w:rsidRDefault="00C36C96" w:rsidP="00545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359C">
        <w:rPr>
          <w:rFonts w:asciiTheme="majorBidi" w:hAnsiTheme="majorBidi" w:cstheme="majorBidi"/>
          <w:spacing w:val="-6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</w:t>
      </w:r>
      <w:r w:rsidRPr="00D57BA2">
        <w:rPr>
          <w:rFonts w:asciiTheme="majorBidi" w:hAnsiTheme="majorBidi" w:cstheme="majorBidi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4A559289" w14:textId="77777777" w:rsidR="001C0E15" w:rsidRPr="005B583C" w:rsidRDefault="001C0E15" w:rsidP="00545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9AFF78E" w14:textId="1619345D" w:rsidR="00E44A79" w:rsidRPr="00D57BA2" w:rsidRDefault="00C36C96" w:rsidP="00E44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E0B1B01" w14:textId="1C4F5235" w:rsidR="00590A64" w:rsidRPr="005B583C" w:rsidRDefault="00590A64" w:rsidP="005B58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4C06CDE7" w14:textId="499DF926" w:rsidR="005B583C" w:rsidRPr="005B583C" w:rsidRDefault="00C36C96" w:rsidP="005B583C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14:paraId="6980A7A9" w14:textId="76B8E930" w:rsidR="005B583C" w:rsidRPr="005B583C" w:rsidRDefault="005B583C" w:rsidP="005B5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150359CA" w14:textId="4C6C1579" w:rsidR="00CE64DB" w:rsidRPr="005B583C" w:rsidRDefault="00FE618E" w:rsidP="005B5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E618E">
        <w:rPr>
          <w:rFonts w:asciiTheme="majorBidi" w:hAnsiTheme="majorBidi" w:cstheme="majorBidi"/>
          <w:sz w:val="30"/>
          <w:szCs w:val="30"/>
          <w:cs/>
        </w:rPr>
        <w:t>การคำนวณกำไรต่อหุ้นขั้นพื้นฐานและกำไรต่อหุ้นปรับลดมาจากกำไรของผู้ถือหุ้นสามัญของบริษัทกับจำนวนหุ้นสามัญถัวเฉลี่ยถ่วงน้ำหนักที่ออกจำหน่ายแล้ว โดยการคำนวณกำไรต่อหุ้นปรับลดจะปรับปรุงรายการดังกล่าวด้วยผลกระทบของตราสารที่อาจเปลี่ยนเป็นหุ้นสามัญปรับลดทั้งหม</w:t>
      </w:r>
      <w:r w:rsidR="005B583C">
        <w:rPr>
          <w:rFonts w:asciiTheme="majorBidi" w:hAnsiTheme="majorBidi" w:cstheme="majorBidi" w:hint="cs"/>
          <w:sz w:val="30"/>
          <w:szCs w:val="30"/>
          <w:cs/>
        </w:rPr>
        <w:t>ด</w:t>
      </w:r>
    </w:p>
    <w:p w14:paraId="1ABA9B28" w14:textId="3C6F4DAA" w:rsidR="00C36C96" w:rsidRPr="00D57BA2" w:rsidRDefault="00C36C96" w:rsidP="0037102A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03DF0D39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0B0652" w14:textId="3B93FEAA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="003558E9">
        <w:rPr>
          <w:rFonts w:asciiTheme="majorBidi" w:hAnsiTheme="majorBidi" w:cstheme="majorBidi" w:hint="cs"/>
          <w:sz w:val="30"/>
          <w:szCs w:val="30"/>
          <w:cs/>
        </w:rPr>
        <w:t>หรือควบคุมร่วมกัน</w:t>
      </w:r>
      <w:r w:rsidRPr="00D57BA2">
        <w:rPr>
          <w:rFonts w:asciiTheme="majorBidi" w:hAnsiTheme="majorBidi" w:cstheme="majorBidi"/>
          <w:sz w:val="30"/>
          <w:szCs w:val="30"/>
          <w:cs/>
        </w:rPr>
        <w:t>ทั้งทางตรง</w:t>
      </w:r>
      <w:r w:rsidR="003558E9">
        <w:rPr>
          <w:rFonts w:asciiTheme="majorBidi" w:hAnsiTheme="majorBidi" w:cstheme="majorBidi"/>
          <w:sz w:val="30"/>
          <w:szCs w:val="30"/>
          <w:cs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</w:t>
      </w:r>
      <w:r w:rsidR="003558E9">
        <w:rPr>
          <w:rFonts w:asciiTheme="majorBidi" w:hAnsiTheme="majorBidi" w:cstheme="majorBidi" w:hint="cs"/>
          <w:sz w:val="30"/>
          <w:szCs w:val="30"/>
          <w:cs/>
        </w:rPr>
        <w:t>หรือควบคุมร่วมกัน</w:t>
      </w:r>
      <w:r w:rsidRPr="00D57BA2">
        <w:rPr>
          <w:rFonts w:asciiTheme="majorBidi" w:hAnsiTheme="majorBidi" w:cstheme="majorBidi"/>
          <w:sz w:val="30"/>
          <w:szCs w:val="30"/>
          <w:cs/>
        </w:rPr>
        <w:t>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04FE3DA0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8EE1B1" w14:textId="77777777" w:rsidR="00C36C96" w:rsidRPr="00D57BA2" w:rsidRDefault="00C36C96" w:rsidP="0037102A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outlineLvl w:val="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0C75107B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05F59C" w14:textId="77777777" w:rsidR="00C36C96" w:rsidRPr="00D57BA2" w:rsidRDefault="00C36C96" w:rsidP="00C36C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03A51127" w14:textId="214977BD" w:rsidR="00C36C96" w:rsidRPr="00D57BA2" w:rsidRDefault="00C36C96" w:rsidP="000A75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6B99E02" w14:textId="717807A7" w:rsidR="003E6A5C" w:rsidRPr="003558E9" w:rsidRDefault="009C6446" w:rsidP="003558E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3558E9">
        <w:rPr>
          <w:rFonts w:asciiTheme="majorBidi" w:hAnsiTheme="majorBidi" w:cstheme="majorBidi"/>
          <w:sz w:val="30"/>
          <w:szCs w:val="30"/>
          <w:u w:val="none"/>
          <w:lang w:val="en-US"/>
        </w:rPr>
        <w:t>4</w:t>
      </w:r>
      <w:r w:rsidR="009D06DE" w:rsidRPr="003558E9">
        <w:rPr>
          <w:rFonts w:asciiTheme="majorBidi" w:hAnsiTheme="majorBidi" w:cstheme="majorBidi"/>
          <w:sz w:val="30"/>
          <w:szCs w:val="30"/>
          <w:u w:val="none"/>
          <w:lang w:val="en-US"/>
        </w:rPr>
        <w:tab/>
      </w:r>
      <w:r w:rsidR="009172C3" w:rsidRPr="003558E9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39EF6A40" w14:textId="77777777" w:rsidR="0079044B" w:rsidRPr="003558E9" w:rsidRDefault="0079044B" w:rsidP="00A86171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0CBE395" w14:textId="158B8710" w:rsidR="00CF6C42" w:rsidRPr="003558E9" w:rsidRDefault="008C334B" w:rsidP="00C96D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558E9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</w:t>
      </w:r>
      <w:r w:rsidR="005C61F9" w:rsidRPr="003558E9">
        <w:rPr>
          <w:rFonts w:asciiTheme="majorBidi" w:hAnsiTheme="majorBidi" w:cstheme="majorBidi"/>
          <w:sz w:val="30"/>
          <w:szCs w:val="30"/>
          <w:cs/>
          <w:lang w:val="en-GB"/>
        </w:rPr>
        <w:t xml:space="preserve">ผู้ถือหุ้นรายใหญ่ </w:t>
      </w:r>
      <w:r w:rsidR="00F51E71" w:rsidRPr="003558E9">
        <w:rPr>
          <w:rFonts w:asciiTheme="majorBidi" w:hAnsiTheme="majorBidi" w:cstheme="majorBidi"/>
          <w:b/>
          <w:sz w:val="30"/>
          <w:szCs w:val="30"/>
          <w:cs/>
        </w:rPr>
        <w:t>บริษัทย่อย</w:t>
      </w:r>
      <w:r w:rsidR="00A9157A" w:rsidRPr="003558E9">
        <w:rPr>
          <w:rFonts w:asciiTheme="majorBidi" w:hAnsiTheme="majorBidi" w:cstheme="majorBidi"/>
          <w:b/>
          <w:sz w:val="30"/>
          <w:szCs w:val="30"/>
          <w:cs/>
        </w:rPr>
        <w:t>และบริษัทร่วม</w:t>
      </w:r>
      <w:r w:rsidR="00F51E71" w:rsidRPr="003558E9">
        <w:rPr>
          <w:rFonts w:asciiTheme="majorBidi" w:hAnsiTheme="majorBidi" w:cstheme="majorBidi"/>
          <w:b/>
          <w:sz w:val="30"/>
          <w:szCs w:val="30"/>
          <w:cs/>
        </w:rPr>
        <w:t xml:space="preserve">ได้เปิดเผยในหมายเหตุข้อ </w:t>
      </w:r>
      <w:r w:rsidR="005C61F9" w:rsidRPr="003558E9">
        <w:rPr>
          <w:rFonts w:asciiTheme="majorBidi" w:hAnsiTheme="majorBidi" w:cstheme="majorBidi"/>
          <w:bCs/>
          <w:sz w:val="30"/>
          <w:szCs w:val="30"/>
          <w:lang w:val="en-US"/>
        </w:rPr>
        <w:t xml:space="preserve">1, </w:t>
      </w:r>
      <w:r w:rsidR="009C6446" w:rsidRPr="003558E9">
        <w:rPr>
          <w:rFonts w:asciiTheme="majorBidi" w:hAnsiTheme="majorBidi" w:cstheme="majorBidi"/>
          <w:bCs/>
          <w:sz w:val="30"/>
          <w:szCs w:val="30"/>
          <w:lang w:val="en-US"/>
        </w:rPr>
        <w:t>8</w:t>
      </w:r>
      <w:r w:rsidR="00A9157A" w:rsidRPr="003558E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A9157A" w:rsidRPr="003558E9">
        <w:rPr>
          <w:rFonts w:asciiTheme="majorBidi" w:hAnsiTheme="majorBidi" w:cstheme="majorBidi"/>
          <w:b/>
          <w:sz w:val="30"/>
          <w:szCs w:val="30"/>
          <w:cs/>
        </w:rPr>
        <w:t xml:space="preserve">และ </w:t>
      </w:r>
      <w:r w:rsidR="009C6446" w:rsidRPr="003558E9">
        <w:rPr>
          <w:rFonts w:asciiTheme="majorBidi" w:hAnsiTheme="majorBidi" w:cstheme="majorBidi"/>
          <w:bCs/>
          <w:sz w:val="30"/>
          <w:szCs w:val="30"/>
          <w:lang w:val="en-US"/>
        </w:rPr>
        <w:t>9</w:t>
      </w:r>
      <w:r w:rsidR="00F51E71" w:rsidRPr="003558E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3F37CF" w:rsidRPr="003558E9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</w:t>
      </w:r>
      <w:r w:rsidR="009D434F" w:rsidRPr="003558E9">
        <w:rPr>
          <w:rFonts w:asciiTheme="majorBidi" w:hAnsiTheme="majorBidi" w:cstheme="majorBidi" w:hint="cs"/>
          <w:b/>
          <w:sz w:val="30"/>
          <w:szCs w:val="30"/>
          <w:cs/>
        </w:rPr>
        <w:t>่</w:t>
      </w:r>
      <w:r w:rsidR="003F37CF" w:rsidRPr="003558E9">
        <w:rPr>
          <w:rFonts w:asciiTheme="majorBidi" w:hAnsiTheme="majorBidi" w:cstheme="majorBidi"/>
          <w:b/>
          <w:sz w:val="30"/>
          <w:szCs w:val="30"/>
          <w:cs/>
        </w:rPr>
        <w:t>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18E685CD" w14:textId="77777777" w:rsidR="00E7342C" w:rsidRPr="008170CC" w:rsidRDefault="00E7342C" w:rsidP="008170CC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540" w:type="dxa"/>
        <w:tblInd w:w="45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960"/>
        <w:gridCol w:w="1350"/>
        <w:gridCol w:w="4230"/>
      </w:tblGrid>
      <w:tr w:rsidR="00117CE5" w:rsidRPr="00707E2B" w14:paraId="56A2CBAA" w14:textId="77777777" w:rsidTr="008170CC">
        <w:trPr>
          <w:trHeight w:hRule="exact" w:val="792"/>
          <w:tblHeader/>
        </w:trPr>
        <w:tc>
          <w:tcPr>
            <w:tcW w:w="3960" w:type="dxa"/>
            <w:vAlign w:val="bottom"/>
            <w:hideMark/>
          </w:tcPr>
          <w:p w14:paraId="5EA7C590" w14:textId="77777777" w:rsidR="00117CE5" w:rsidRPr="00707E2B" w:rsidRDefault="00BD4E8D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after="260" w:line="260" w:lineRule="atLeas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707E2B">
              <w:rPr>
                <w:rFonts w:asciiTheme="majorBidi" w:hAnsiTheme="majorBidi" w:cstheme="majorBidi"/>
                <w:b/>
                <w:sz w:val="28"/>
                <w:szCs w:val="28"/>
              </w:rPr>
              <w:br w:type="page"/>
            </w:r>
            <w:r w:rsidR="00117CE5" w:rsidRPr="00707E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ชื่อกิจการ</w:t>
            </w:r>
          </w:p>
        </w:tc>
        <w:tc>
          <w:tcPr>
            <w:tcW w:w="1350" w:type="dxa"/>
            <w:vAlign w:val="bottom"/>
            <w:hideMark/>
          </w:tcPr>
          <w:p w14:paraId="65531913" w14:textId="77777777" w:rsidR="00117CE5" w:rsidRPr="00707E2B" w:rsidRDefault="00117CE5">
            <w:pPr>
              <w:tabs>
                <w:tab w:val="decimal" w:pos="0"/>
              </w:tabs>
              <w:spacing w:after="260" w:line="26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707E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ประเทศที่จัดตั้ง </w:t>
            </w:r>
            <w:r w:rsidRPr="00707E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707E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สัญชาติ</w:t>
            </w:r>
          </w:p>
        </w:tc>
        <w:tc>
          <w:tcPr>
            <w:tcW w:w="4230" w:type="dxa"/>
            <w:vAlign w:val="bottom"/>
            <w:hideMark/>
          </w:tcPr>
          <w:p w14:paraId="3FF5E018" w14:textId="77777777" w:rsidR="00117CE5" w:rsidRPr="00707E2B" w:rsidRDefault="00117CE5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after="260" w:line="260" w:lineRule="atLeas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707E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ลักษณะความสัมพันธ์</w:t>
            </w:r>
          </w:p>
        </w:tc>
      </w:tr>
      <w:tr w:rsidR="00117CE5" w:rsidRPr="00707E2B" w14:paraId="71079029" w14:textId="77777777" w:rsidTr="003558E9">
        <w:trPr>
          <w:trHeight w:val="128"/>
        </w:trPr>
        <w:tc>
          <w:tcPr>
            <w:tcW w:w="3960" w:type="dxa"/>
            <w:hideMark/>
          </w:tcPr>
          <w:p w14:paraId="4B5F610A" w14:textId="77777777" w:rsidR="00117CE5" w:rsidRPr="00707E2B" w:rsidRDefault="0059608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</w:t>
            </w:r>
            <w:r w:rsidR="00B90BFE" w:rsidRPr="00707E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="00117CE5" w:rsidRPr="00707E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ไทยอคริลิค ไฟเบอร์ จำกัด</w:t>
            </w:r>
          </w:p>
        </w:tc>
        <w:tc>
          <w:tcPr>
            <w:tcW w:w="1350" w:type="dxa"/>
            <w:hideMark/>
          </w:tcPr>
          <w:p w14:paraId="251A9DD1" w14:textId="77777777" w:rsidR="00117CE5" w:rsidRPr="00707E2B" w:rsidRDefault="00117CE5">
            <w:pPr>
              <w:tabs>
                <w:tab w:val="decimal" w:pos="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4230" w:type="dxa"/>
            <w:hideMark/>
          </w:tcPr>
          <w:p w14:paraId="092524F5" w14:textId="77777777" w:rsidR="00117CE5" w:rsidRPr="00707E2B" w:rsidRDefault="00117C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5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บริษัทถือหุ้นร้อยละ </w:t>
            </w:r>
            <w:r w:rsidRPr="00707E2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707E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ขึ้นไป และมีกรรมการร่วมกัน</w:t>
            </w:r>
          </w:p>
        </w:tc>
      </w:tr>
      <w:tr w:rsidR="009D434F" w:rsidRPr="00E465F7" w14:paraId="2BA31C52" w14:textId="77777777" w:rsidTr="003558E9">
        <w:tc>
          <w:tcPr>
            <w:tcW w:w="3960" w:type="dxa"/>
          </w:tcPr>
          <w:p w14:paraId="47B9463D" w14:textId="7B44E7C8" w:rsidR="009D434F" w:rsidRPr="009D434F" w:rsidRDefault="009D434F" w:rsidP="009D43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Alexandria Fiber </w:t>
            </w:r>
            <w:r w:rsidRPr="009D434F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Co., </w:t>
            </w:r>
            <w:r w:rsidRPr="00707E2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S.A.E.</w:t>
            </w:r>
          </w:p>
        </w:tc>
        <w:tc>
          <w:tcPr>
            <w:tcW w:w="1350" w:type="dxa"/>
          </w:tcPr>
          <w:p w14:paraId="29C87A16" w14:textId="5C3B3549" w:rsidR="009D434F" w:rsidRPr="009D434F" w:rsidRDefault="009D434F" w:rsidP="009D434F">
            <w:pPr>
              <w:tabs>
                <w:tab w:val="clear" w:pos="227"/>
                <w:tab w:val="clear" w:pos="454"/>
                <w:tab w:val="clear" w:pos="680"/>
                <w:tab w:val="decimal" w:pos="515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อียิปต์</w:t>
            </w:r>
          </w:p>
        </w:tc>
        <w:tc>
          <w:tcPr>
            <w:tcW w:w="4230" w:type="dxa"/>
          </w:tcPr>
          <w:p w14:paraId="0B00755D" w14:textId="2A778AA2" w:rsidR="009D434F" w:rsidRPr="009D434F" w:rsidRDefault="009D434F" w:rsidP="009D43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5" w:hanging="270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บริษัทถือหุ้นร้อยละ </w:t>
            </w:r>
            <w:r w:rsidRPr="009D434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</w:t>
            </w:r>
            <w:r w:rsidRPr="009D434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ขึ้นไป และมีกรรมการร่วมกัน</w:t>
            </w:r>
          </w:p>
        </w:tc>
      </w:tr>
      <w:tr w:rsidR="009D434F" w:rsidRPr="00707E2B" w14:paraId="3C5836A4" w14:textId="77777777" w:rsidTr="003558E9">
        <w:trPr>
          <w:trHeight w:val="128"/>
        </w:trPr>
        <w:tc>
          <w:tcPr>
            <w:tcW w:w="3960" w:type="dxa"/>
          </w:tcPr>
          <w:p w14:paraId="4A2EF55C" w14:textId="470E31FB" w:rsidR="009D434F" w:rsidRPr="009D434F" w:rsidRDefault="009D434F" w:rsidP="00AD39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</w:rPr>
              <w:t>Birla Carbon Korea Co., Ltd.</w:t>
            </w:r>
          </w:p>
        </w:tc>
        <w:tc>
          <w:tcPr>
            <w:tcW w:w="1350" w:type="dxa"/>
          </w:tcPr>
          <w:p w14:paraId="0687AB02" w14:textId="06A04ED1" w:rsidR="009D434F" w:rsidRPr="00707E2B" w:rsidRDefault="009D434F">
            <w:pPr>
              <w:tabs>
                <w:tab w:val="decimal" w:pos="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เกาหลีใต้</w:t>
            </w:r>
          </w:p>
        </w:tc>
        <w:tc>
          <w:tcPr>
            <w:tcW w:w="4230" w:type="dxa"/>
          </w:tcPr>
          <w:p w14:paraId="1DB82460" w14:textId="4EFC593A" w:rsidR="009D434F" w:rsidRPr="00707E2B" w:rsidRDefault="009D434F" w:rsidP="009D434F">
            <w:pPr>
              <w:tabs>
                <w:tab w:val="clear" w:pos="227"/>
                <w:tab w:val="clear" w:pos="454"/>
                <w:tab w:val="clear" w:pos="680"/>
                <w:tab w:val="left" w:pos="782"/>
              </w:tabs>
              <w:ind w:left="335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D43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เป็นบริษัทที่ </w:t>
            </w:r>
            <w:r w:rsidRPr="009D434F">
              <w:rPr>
                <w:rFonts w:asciiTheme="majorBidi" w:hAnsiTheme="majorBidi" w:cstheme="majorBidi"/>
                <w:sz w:val="28"/>
                <w:szCs w:val="28"/>
              </w:rPr>
              <w:t xml:space="preserve">SKI Carbon Black (Mauritius) Limited </w:t>
            </w:r>
            <w:r w:rsidRPr="009D43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มีอำนาจควบคุม หรือมีการถือหุ้นทั้งทางตรงและทางอ้อม</w:t>
            </w:r>
          </w:p>
        </w:tc>
      </w:tr>
      <w:tr w:rsidR="009D434F" w:rsidRPr="00707E2B" w14:paraId="79096CFA" w14:textId="77777777" w:rsidTr="003558E9">
        <w:trPr>
          <w:trHeight w:val="128"/>
        </w:trPr>
        <w:tc>
          <w:tcPr>
            <w:tcW w:w="3960" w:type="dxa"/>
            <w:hideMark/>
          </w:tcPr>
          <w:p w14:paraId="4A3267D6" w14:textId="60525CEA" w:rsidR="009D434F" w:rsidRPr="00707E2B" w:rsidRDefault="009D434F" w:rsidP="00AD39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</w:rPr>
              <w:t>Columbian International Chemicals Corporation</w:t>
            </w:r>
          </w:p>
        </w:tc>
        <w:tc>
          <w:tcPr>
            <w:tcW w:w="1350" w:type="dxa"/>
            <w:hideMark/>
          </w:tcPr>
          <w:p w14:paraId="0AC648CC" w14:textId="2D48F917" w:rsidR="009D434F" w:rsidRPr="00707E2B" w:rsidRDefault="009D434F">
            <w:pPr>
              <w:tabs>
                <w:tab w:val="decimal" w:pos="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จอร์เจีย</w:t>
            </w:r>
          </w:p>
        </w:tc>
        <w:tc>
          <w:tcPr>
            <w:tcW w:w="4230" w:type="dxa"/>
            <w:hideMark/>
          </w:tcPr>
          <w:p w14:paraId="73E37B98" w14:textId="0BE4E0D4" w:rsidR="009D434F" w:rsidRPr="00707E2B" w:rsidRDefault="009D43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5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7E2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เป็นบริษัทที่ </w:t>
            </w:r>
            <w:r w:rsidRPr="00707E2B">
              <w:rPr>
                <w:rFonts w:asciiTheme="majorBidi" w:hAnsiTheme="majorBidi" w:cstheme="majorBidi"/>
                <w:sz w:val="28"/>
                <w:szCs w:val="28"/>
              </w:rPr>
              <w:t xml:space="preserve">SKI Carbon Black (Mauritius) Limited </w:t>
            </w:r>
            <w:r w:rsidRPr="00707E2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มีอำนาจควบคุม หรือมีการถือหุ้นทั้งทางตรงและทางอ้อม</w:t>
            </w:r>
          </w:p>
        </w:tc>
      </w:tr>
      <w:tr w:rsidR="009D434F" w:rsidRPr="00707E2B" w14:paraId="5946F3CE" w14:textId="77777777" w:rsidTr="003558E9">
        <w:tc>
          <w:tcPr>
            <w:tcW w:w="3960" w:type="dxa"/>
            <w:hideMark/>
          </w:tcPr>
          <w:p w14:paraId="1D5C8A3E" w14:textId="2F7DFA6F" w:rsidR="009D434F" w:rsidRPr="00707E2B" w:rsidRDefault="009D434F" w:rsidP="003A2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</w:rPr>
              <w:t>Aditya Birla Global Trading (Singapore) Pte.</w:t>
            </w:r>
            <w:r w:rsidR="003558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07E2B">
              <w:rPr>
                <w:rFonts w:asciiTheme="majorBidi" w:hAnsiTheme="majorBidi" w:cstheme="majorBidi"/>
                <w:sz w:val="28"/>
                <w:szCs w:val="28"/>
              </w:rPr>
              <w:t xml:space="preserve">Ltd. </w:t>
            </w:r>
            <w:r w:rsidR="003558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A2CD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350" w:type="dxa"/>
            <w:hideMark/>
          </w:tcPr>
          <w:p w14:paraId="02302FD0" w14:textId="423E77E8" w:rsidR="009D434F" w:rsidRPr="00707E2B" w:rsidRDefault="009D434F" w:rsidP="000763C4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สิงคโปร์</w:t>
            </w:r>
          </w:p>
        </w:tc>
        <w:tc>
          <w:tcPr>
            <w:tcW w:w="4230" w:type="dxa"/>
            <w:hideMark/>
          </w:tcPr>
          <w:p w14:paraId="0DA6F663" w14:textId="7428E96B" w:rsidR="009D434F" w:rsidRPr="009D434F" w:rsidRDefault="009D434F" w:rsidP="009D43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5" w:hanging="270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E2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เป็นบริษัทที่ </w:t>
            </w:r>
            <w:r w:rsidRPr="009D434F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SKI Carbon Black (Mauritius) Limited </w:t>
            </w:r>
            <w:r w:rsidRPr="009D434F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มีอำนาจควบคุม หรือมีการถือหุ้นทั้งทางตรงและทางอ้อม</w:t>
            </w:r>
          </w:p>
        </w:tc>
      </w:tr>
      <w:tr w:rsidR="009D434F" w:rsidRPr="00707E2B" w14:paraId="2149A989" w14:textId="77777777" w:rsidTr="003558E9">
        <w:tc>
          <w:tcPr>
            <w:tcW w:w="3960" w:type="dxa"/>
            <w:hideMark/>
          </w:tcPr>
          <w:p w14:paraId="7082880B" w14:textId="001F02CC" w:rsidR="009D434F" w:rsidRPr="00707E2B" w:rsidRDefault="009D434F" w:rsidP="000763C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  <w:lang w:bidi="ar-SA"/>
              </w:rPr>
              <w:lastRenderedPageBreak/>
              <w:t>Birla Carbon India Private Limited</w:t>
            </w:r>
          </w:p>
        </w:tc>
        <w:tc>
          <w:tcPr>
            <w:tcW w:w="1350" w:type="dxa"/>
            <w:hideMark/>
          </w:tcPr>
          <w:p w14:paraId="5AAA0368" w14:textId="5E372E55" w:rsidR="009D434F" w:rsidRPr="00707E2B" w:rsidRDefault="009D434F" w:rsidP="000763C4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อินเดีย</w:t>
            </w:r>
          </w:p>
        </w:tc>
        <w:tc>
          <w:tcPr>
            <w:tcW w:w="4230" w:type="dxa"/>
            <w:hideMark/>
          </w:tcPr>
          <w:p w14:paraId="47519EE6" w14:textId="4973CFD5" w:rsidR="009D434F" w:rsidRPr="00707E2B" w:rsidRDefault="009D434F" w:rsidP="009D43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5" w:hanging="270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07E2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เป็นบริษัทที่ </w:t>
            </w:r>
            <w:r w:rsidRPr="009D434F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SKI Carbon Black (Mauritius) Limited </w:t>
            </w:r>
            <w:r w:rsidRPr="009D434F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มีอำนาจควบคุม หรือมีการถือหุ้นทั้งทางตรงและทางอ้อม</w:t>
            </w:r>
          </w:p>
        </w:tc>
      </w:tr>
      <w:tr w:rsidR="009D434F" w:rsidRPr="00707E2B" w14:paraId="6F586048" w14:textId="77777777" w:rsidTr="003558E9">
        <w:tc>
          <w:tcPr>
            <w:tcW w:w="3960" w:type="dxa"/>
          </w:tcPr>
          <w:p w14:paraId="243B60B9" w14:textId="3D17E55A" w:rsidR="009D434F" w:rsidRPr="00707E2B" w:rsidRDefault="009D434F" w:rsidP="00383A8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</w:rPr>
              <w:t>Birla Carbon U.S.A., Inc.</w:t>
            </w:r>
          </w:p>
        </w:tc>
        <w:tc>
          <w:tcPr>
            <w:tcW w:w="1350" w:type="dxa"/>
          </w:tcPr>
          <w:p w14:paraId="14FA5B12" w14:textId="5219B226" w:rsidR="009D434F" w:rsidRPr="001A5067" w:rsidRDefault="009D434F" w:rsidP="00383A8B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7E2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จอร์เจีย</w:t>
            </w:r>
          </w:p>
        </w:tc>
        <w:tc>
          <w:tcPr>
            <w:tcW w:w="4230" w:type="dxa"/>
          </w:tcPr>
          <w:p w14:paraId="63848E6A" w14:textId="7042B3C8" w:rsidR="009D434F" w:rsidRPr="00707E2B" w:rsidRDefault="009D434F" w:rsidP="009D43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5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7E2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เป็นบริษัทที่ </w:t>
            </w:r>
            <w:r w:rsidRPr="009D434F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SKI Carbon Black (Mauritius) Limited </w:t>
            </w:r>
            <w:r w:rsidRPr="009D434F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มีอำนาจควบคุม หรือมีการถือหุ้นทั้งทางตรงและทางอ้อม</w:t>
            </w:r>
          </w:p>
        </w:tc>
      </w:tr>
      <w:tr w:rsidR="009D434F" w:rsidRPr="00707E2B" w14:paraId="1BE2FCAA" w14:textId="77777777" w:rsidTr="003558E9">
        <w:tc>
          <w:tcPr>
            <w:tcW w:w="3960" w:type="dxa"/>
          </w:tcPr>
          <w:p w14:paraId="13DAE448" w14:textId="467656D4" w:rsidR="009D434F" w:rsidRPr="00707E2B" w:rsidRDefault="009D434F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  <w:lang w:bidi="ar-SA"/>
              </w:rPr>
              <w:t xml:space="preserve">Birla Carbon </w:t>
            </w:r>
            <w:r w:rsidRPr="00707E2B">
              <w:rPr>
                <w:rFonts w:asciiTheme="majorBidi" w:hAnsiTheme="majorBidi" w:cstheme="majorBidi"/>
                <w:sz w:val="28"/>
                <w:szCs w:val="28"/>
              </w:rPr>
              <w:t>Spain, S.</w:t>
            </w:r>
            <w:proofErr w:type="gramStart"/>
            <w:r w:rsidRPr="00707E2B">
              <w:rPr>
                <w:rFonts w:asciiTheme="majorBidi" w:hAnsiTheme="majorBidi" w:cstheme="majorBidi"/>
                <w:sz w:val="28"/>
                <w:szCs w:val="28"/>
              </w:rPr>
              <w:t>L.U</w:t>
            </w:r>
            <w:proofErr w:type="gramEnd"/>
          </w:p>
        </w:tc>
        <w:tc>
          <w:tcPr>
            <w:tcW w:w="1350" w:type="dxa"/>
          </w:tcPr>
          <w:p w14:paraId="4F746A95" w14:textId="755562AF" w:rsidR="009D434F" w:rsidRPr="00707E2B" w:rsidRDefault="009D434F" w:rsidP="00383A8B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7E2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สเปน</w:t>
            </w:r>
          </w:p>
        </w:tc>
        <w:tc>
          <w:tcPr>
            <w:tcW w:w="4230" w:type="dxa"/>
          </w:tcPr>
          <w:p w14:paraId="4029BA75" w14:textId="0FC907B3" w:rsidR="009D434F" w:rsidRPr="00707E2B" w:rsidRDefault="009D434F" w:rsidP="009D43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5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7E2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เป็นบริษัทที่ </w:t>
            </w:r>
            <w:r w:rsidRPr="009D434F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SKI Carbon Black (Mauritius) Limited </w:t>
            </w:r>
            <w:r w:rsidRPr="009D434F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มีอำนาจควบคุม หรือมีการถือหุ้นทั้งทางตรงและทางอ้อม</w:t>
            </w:r>
          </w:p>
        </w:tc>
      </w:tr>
      <w:tr w:rsidR="009D434F" w:rsidRPr="00707E2B" w14:paraId="256C9C05" w14:textId="77777777" w:rsidTr="003558E9">
        <w:tc>
          <w:tcPr>
            <w:tcW w:w="3960" w:type="dxa"/>
          </w:tcPr>
          <w:p w14:paraId="27D92BA6" w14:textId="5EE86D75" w:rsidR="009D434F" w:rsidRPr="00707E2B" w:rsidRDefault="009D434F" w:rsidP="00383A8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  <w:lang w:bidi="ar-SA"/>
              </w:rPr>
              <w:t xml:space="preserve">Birla Carbon </w:t>
            </w:r>
            <w:r w:rsidRPr="00707E2B">
              <w:rPr>
                <w:rFonts w:asciiTheme="majorBidi" w:hAnsiTheme="majorBidi" w:cstheme="majorBidi"/>
                <w:sz w:val="28"/>
                <w:szCs w:val="28"/>
              </w:rPr>
              <w:t xml:space="preserve">China (Jining) </w:t>
            </w:r>
            <w:proofErr w:type="gramStart"/>
            <w:r w:rsidRPr="00707E2B">
              <w:rPr>
                <w:rFonts w:asciiTheme="majorBidi" w:hAnsiTheme="majorBidi" w:cstheme="majorBidi"/>
                <w:sz w:val="28"/>
                <w:szCs w:val="28"/>
              </w:rPr>
              <w:t>Co.,Ltd</w:t>
            </w:r>
            <w:proofErr w:type="gramEnd"/>
          </w:p>
        </w:tc>
        <w:tc>
          <w:tcPr>
            <w:tcW w:w="1350" w:type="dxa"/>
          </w:tcPr>
          <w:p w14:paraId="516C3C4C" w14:textId="674D14A6" w:rsidR="009D434F" w:rsidRPr="00707E2B" w:rsidRDefault="009D434F" w:rsidP="00383A8B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7E2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จีน</w:t>
            </w:r>
          </w:p>
        </w:tc>
        <w:tc>
          <w:tcPr>
            <w:tcW w:w="4230" w:type="dxa"/>
          </w:tcPr>
          <w:p w14:paraId="405203E7" w14:textId="02802E0A" w:rsidR="009D434F" w:rsidRPr="00707E2B" w:rsidRDefault="009D434F" w:rsidP="009D43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5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7E2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เป็นบริษัทที่ </w:t>
            </w:r>
            <w:r w:rsidRPr="009D434F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SKI Carbon Black (Mauritius) Limited </w:t>
            </w:r>
            <w:r w:rsidRPr="009D434F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มีอำนาจควบคุม หรือมีการถือหุ้นทั้งทางตรงและทางอ้อม</w:t>
            </w:r>
          </w:p>
        </w:tc>
      </w:tr>
      <w:tr w:rsidR="001A5067" w:rsidRPr="00345A80" w14:paraId="6D2C1EEC" w14:textId="77777777" w:rsidTr="003558E9">
        <w:tc>
          <w:tcPr>
            <w:tcW w:w="3960" w:type="dxa"/>
          </w:tcPr>
          <w:p w14:paraId="6DF58E82" w14:textId="4D79DE8F" w:rsidR="001A5067" w:rsidRPr="00707E2B" w:rsidRDefault="001A5067" w:rsidP="00345A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Birla Carbon Canada Ltd.</w:t>
            </w:r>
          </w:p>
        </w:tc>
        <w:tc>
          <w:tcPr>
            <w:tcW w:w="1350" w:type="dxa"/>
          </w:tcPr>
          <w:p w14:paraId="00690E23" w14:textId="297535DB" w:rsidR="001A5067" w:rsidRPr="00707E2B" w:rsidRDefault="001A5067" w:rsidP="00345A80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แคนาดา</w:t>
            </w:r>
          </w:p>
        </w:tc>
        <w:tc>
          <w:tcPr>
            <w:tcW w:w="4230" w:type="dxa"/>
          </w:tcPr>
          <w:p w14:paraId="59500066" w14:textId="4976E374" w:rsidR="001A5067" w:rsidRPr="00707E2B" w:rsidRDefault="001A5067" w:rsidP="009D43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5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7E2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เป็นบริษัทที่ </w:t>
            </w:r>
            <w:r w:rsidRPr="009D434F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SKI Carbon Black (Mauritius) Limited </w:t>
            </w:r>
            <w:r w:rsidRPr="009D434F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มีอำนาจควบคุม หรือมีการถือหุ้นทั้งทางตรงและทางอ้อม</w:t>
            </w:r>
          </w:p>
        </w:tc>
      </w:tr>
      <w:tr w:rsidR="004A1F5D" w:rsidRPr="00345A80" w14:paraId="7AA8F343" w14:textId="77777777" w:rsidTr="00071224">
        <w:tc>
          <w:tcPr>
            <w:tcW w:w="3960" w:type="dxa"/>
          </w:tcPr>
          <w:p w14:paraId="5DB7E3C7" w14:textId="77777777" w:rsidR="004A1F5D" w:rsidRPr="00707E2B" w:rsidRDefault="004A1F5D" w:rsidP="000712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cs/>
              </w:rPr>
            </w:pPr>
            <w:r w:rsidRPr="001A506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Birla Carbon AP Private Limited</w:t>
            </w:r>
          </w:p>
        </w:tc>
        <w:tc>
          <w:tcPr>
            <w:tcW w:w="1350" w:type="dxa"/>
          </w:tcPr>
          <w:p w14:paraId="72AA38A2" w14:textId="77777777" w:rsidR="004A1F5D" w:rsidRPr="00707E2B" w:rsidRDefault="004A1F5D" w:rsidP="00071224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อินเดีย</w:t>
            </w:r>
          </w:p>
        </w:tc>
        <w:tc>
          <w:tcPr>
            <w:tcW w:w="4230" w:type="dxa"/>
          </w:tcPr>
          <w:p w14:paraId="074B9BE9" w14:textId="77777777" w:rsidR="004A1F5D" w:rsidRPr="00707E2B" w:rsidRDefault="004A1F5D" w:rsidP="000712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5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7E2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เป็นบริษัทที่ </w:t>
            </w:r>
            <w:r w:rsidRPr="009D434F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SKI Carbon Black (Mauritius) Limited </w:t>
            </w:r>
            <w:r w:rsidRPr="009D434F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มีอำนาจควบคุม หรือมีการถือหุ้นทั้งทางตรงและทางอ้อม</w:t>
            </w:r>
          </w:p>
        </w:tc>
      </w:tr>
      <w:tr w:rsidR="001A5067" w:rsidRPr="00345A80" w14:paraId="7B8CFE06" w14:textId="77777777" w:rsidTr="003558E9">
        <w:tc>
          <w:tcPr>
            <w:tcW w:w="3960" w:type="dxa"/>
          </w:tcPr>
          <w:p w14:paraId="0346F57D" w14:textId="2B4D42AD" w:rsidR="001A5067" w:rsidRPr="00707E2B" w:rsidRDefault="001A5067" w:rsidP="00345A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proofErr w:type="spellStart"/>
            <w:r w:rsidRPr="001A506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Domsjö</w:t>
            </w:r>
            <w:proofErr w:type="spellEnd"/>
            <w:r w:rsidRPr="001A5067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1A506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Fabriker</w:t>
            </w:r>
            <w:proofErr w:type="spellEnd"/>
            <w:r w:rsidRPr="001A5067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AB</w:t>
            </w:r>
          </w:p>
        </w:tc>
        <w:tc>
          <w:tcPr>
            <w:tcW w:w="1350" w:type="dxa"/>
          </w:tcPr>
          <w:p w14:paraId="544467B8" w14:textId="1AF29E97" w:rsidR="001A5067" w:rsidRPr="00707E2B" w:rsidRDefault="001A5067" w:rsidP="00345A80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สวีเดน</w:t>
            </w:r>
          </w:p>
        </w:tc>
        <w:tc>
          <w:tcPr>
            <w:tcW w:w="4230" w:type="dxa"/>
          </w:tcPr>
          <w:p w14:paraId="5F4BD73C" w14:textId="70D30E38" w:rsidR="001A5067" w:rsidRPr="00707E2B" w:rsidRDefault="00F677AA" w:rsidP="009D43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5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มีบริษัทใหญ่ในลำดับสูงสุดร่วมกัน</w:t>
            </w:r>
          </w:p>
        </w:tc>
      </w:tr>
      <w:tr w:rsidR="009D434F" w:rsidRPr="00345A80" w14:paraId="579C7DF2" w14:textId="77777777" w:rsidTr="003558E9">
        <w:tc>
          <w:tcPr>
            <w:tcW w:w="3960" w:type="dxa"/>
          </w:tcPr>
          <w:p w14:paraId="52C90B7A" w14:textId="72662B60" w:rsidR="009D434F" w:rsidRPr="00707E2B" w:rsidRDefault="009D434F" w:rsidP="00345A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ผู้บริหารสำคัญ</w:t>
            </w:r>
            <w:r w:rsidRPr="00707E2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</w:t>
            </w:r>
          </w:p>
        </w:tc>
        <w:tc>
          <w:tcPr>
            <w:tcW w:w="1350" w:type="dxa"/>
          </w:tcPr>
          <w:p w14:paraId="05CA2A28" w14:textId="55781F5E" w:rsidR="009D434F" w:rsidRPr="00707E2B" w:rsidRDefault="009D434F" w:rsidP="00345A80">
            <w:pPr>
              <w:tabs>
                <w:tab w:val="clear" w:pos="227"/>
                <w:tab w:val="clear" w:pos="454"/>
                <w:tab w:val="clear" w:pos="680"/>
                <w:tab w:val="decimal" w:pos="65"/>
                <w:tab w:val="decimal" w:pos="7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อินเดีย</w:t>
            </w:r>
            <w:r w:rsidRPr="00707E2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707E2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230" w:type="dxa"/>
          </w:tcPr>
          <w:p w14:paraId="37BFE40C" w14:textId="60553250" w:rsidR="009D434F" w:rsidRPr="00707E2B" w:rsidRDefault="009D434F" w:rsidP="009D43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35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07E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ุคคลที่มีอำนาจและความรับผิดชอบการวางแผนสั่งการและควบคุมกิจกรรมต่างๆของกลุ่มบริษัทไม่ว่าทางตรงหรือทางอ้อม ทั้งนี้ รวมถึงกรรมการ (ไม่ว่าจะทำหน้าที่ในระดับบริหารหรือไม่) ของกลุ่มบริษัท</w:t>
            </w:r>
          </w:p>
        </w:tc>
      </w:tr>
    </w:tbl>
    <w:p w14:paraId="728AB40C" w14:textId="474474F2" w:rsidR="008170CC" w:rsidRDefault="008170CC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4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07"/>
        <w:gridCol w:w="268"/>
        <w:gridCol w:w="1093"/>
        <w:gridCol w:w="268"/>
        <w:gridCol w:w="1078"/>
        <w:gridCol w:w="251"/>
        <w:gridCol w:w="1108"/>
      </w:tblGrid>
      <w:tr w:rsidR="003E6A5C" w:rsidRPr="00D57BA2" w14:paraId="2051034E" w14:textId="77777777" w:rsidTr="001A5067">
        <w:tc>
          <w:tcPr>
            <w:tcW w:w="4320" w:type="dxa"/>
          </w:tcPr>
          <w:p w14:paraId="733BE41F" w14:textId="2256AF2A" w:rsidR="005E14AB" w:rsidRPr="00D55512" w:rsidRDefault="00FE7C7A" w:rsidP="00790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555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68" w:type="dxa"/>
            <w:gridSpan w:val="3"/>
          </w:tcPr>
          <w:p w14:paraId="5BAB7BDC" w14:textId="77777777" w:rsidR="003E6A5C" w:rsidRPr="00D55512" w:rsidRDefault="003E6A5C" w:rsidP="00790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555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268" w:type="dxa"/>
          </w:tcPr>
          <w:p w14:paraId="5CBB97D6" w14:textId="77777777" w:rsidR="003E6A5C" w:rsidRPr="00D55512" w:rsidRDefault="003E6A5C" w:rsidP="00790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437" w:type="dxa"/>
            <w:gridSpan w:val="3"/>
          </w:tcPr>
          <w:p w14:paraId="23BCE2AE" w14:textId="77777777" w:rsidR="003E6A5C" w:rsidRPr="00D55512" w:rsidRDefault="003E6A5C" w:rsidP="007904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555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D555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D51FD2" w:rsidRPr="00D57BA2" w14:paraId="4856D97F" w14:textId="77777777" w:rsidTr="001A5067">
        <w:tc>
          <w:tcPr>
            <w:tcW w:w="4320" w:type="dxa"/>
          </w:tcPr>
          <w:p w14:paraId="5EF895DC" w14:textId="77777777" w:rsidR="00D51FD2" w:rsidRPr="00D5551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D555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สำหรับปีสิ้นสุดวันที่ </w:t>
            </w:r>
            <w:r w:rsidRPr="00D555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31</w:t>
            </w:r>
            <w:r w:rsidRPr="00D555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มีนาคม</w:t>
            </w:r>
          </w:p>
        </w:tc>
        <w:tc>
          <w:tcPr>
            <w:tcW w:w="1107" w:type="dxa"/>
          </w:tcPr>
          <w:p w14:paraId="019A008D" w14:textId="24122D2B" w:rsidR="00D51FD2" w:rsidRPr="00D5551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8</w:t>
            </w:r>
          </w:p>
        </w:tc>
        <w:tc>
          <w:tcPr>
            <w:tcW w:w="268" w:type="dxa"/>
          </w:tcPr>
          <w:p w14:paraId="0C13DCB8" w14:textId="77777777" w:rsidR="00D51FD2" w:rsidRPr="00D5551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93" w:type="dxa"/>
          </w:tcPr>
          <w:p w14:paraId="71073ADC" w14:textId="190156C2" w:rsidR="00D51FD2" w:rsidRPr="00D5551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7</w:t>
            </w:r>
          </w:p>
        </w:tc>
        <w:tc>
          <w:tcPr>
            <w:tcW w:w="268" w:type="dxa"/>
          </w:tcPr>
          <w:p w14:paraId="3D6A0238" w14:textId="77777777" w:rsidR="00D51FD2" w:rsidRPr="00D5551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78" w:type="dxa"/>
          </w:tcPr>
          <w:p w14:paraId="26E3FCFB" w14:textId="460DA816" w:rsidR="00D51FD2" w:rsidRPr="00D5551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8</w:t>
            </w:r>
          </w:p>
        </w:tc>
        <w:tc>
          <w:tcPr>
            <w:tcW w:w="251" w:type="dxa"/>
          </w:tcPr>
          <w:p w14:paraId="136CEC79" w14:textId="77777777" w:rsidR="00D51FD2" w:rsidRPr="00D5551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08" w:type="dxa"/>
          </w:tcPr>
          <w:p w14:paraId="54B895C7" w14:textId="448827B2" w:rsidR="00D51FD2" w:rsidRPr="00D5551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7</w:t>
            </w:r>
          </w:p>
        </w:tc>
      </w:tr>
      <w:tr w:rsidR="00C767D7" w:rsidRPr="00D57BA2" w14:paraId="5B577EB8" w14:textId="77777777" w:rsidTr="001A5067">
        <w:tc>
          <w:tcPr>
            <w:tcW w:w="4320" w:type="dxa"/>
          </w:tcPr>
          <w:p w14:paraId="46E2ADAF" w14:textId="77777777" w:rsidR="00C767D7" w:rsidRPr="00D55512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73" w:type="dxa"/>
            <w:gridSpan w:val="7"/>
          </w:tcPr>
          <w:p w14:paraId="012DF688" w14:textId="77777777" w:rsidR="00C767D7" w:rsidRPr="00D55512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555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C767D7" w:rsidRPr="00D57BA2" w14:paraId="1D442961" w14:textId="77777777" w:rsidTr="001A5067">
        <w:tc>
          <w:tcPr>
            <w:tcW w:w="4320" w:type="dxa"/>
          </w:tcPr>
          <w:p w14:paraId="46A54557" w14:textId="77777777" w:rsidR="00C767D7" w:rsidRPr="00D55512" w:rsidRDefault="00C767D7" w:rsidP="00C7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55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07" w:type="dxa"/>
          </w:tcPr>
          <w:p w14:paraId="4D620082" w14:textId="77777777" w:rsidR="00C767D7" w:rsidRPr="00D55512" w:rsidRDefault="00C767D7" w:rsidP="00C7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43BA5644" w14:textId="77777777" w:rsidR="00C767D7" w:rsidRPr="00D55512" w:rsidRDefault="00C767D7" w:rsidP="00C7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</w:tcPr>
          <w:p w14:paraId="5E8C3CC7" w14:textId="77777777" w:rsidR="00C767D7" w:rsidRPr="00D55512" w:rsidRDefault="00C767D7" w:rsidP="00C7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45048279" w14:textId="77777777" w:rsidR="00C767D7" w:rsidRPr="00D55512" w:rsidRDefault="00C767D7" w:rsidP="00C7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590E302D" w14:textId="77777777" w:rsidR="00C767D7" w:rsidRPr="00D55512" w:rsidRDefault="00C767D7" w:rsidP="00C7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14:paraId="105B0E7C" w14:textId="77777777" w:rsidR="00C767D7" w:rsidRPr="00D55512" w:rsidRDefault="00C767D7" w:rsidP="00C7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</w:tcPr>
          <w:p w14:paraId="10476040" w14:textId="77777777" w:rsidR="00C767D7" w:rsidRPr="00D55512" w:rsidRDefault="00C767D7" w:rsidP="00C7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A5067" w:rsidRPr="00D57BA2" w14:paraId="37CF40F1" w14:textId="77777777" w:rsidTr="001A5067">
        <w:tc>
          <w:tcPr>
            <w:tcW w:w="4320" w:type="dxa"/>
          </w:tcPr>
          <w:p w14:paraId="5AF43592" w14:textId="77777777" w:rsidR="001A5067" w:rsidRPr="00D55512" w:rsidRDefault="001A5067" w:rsidP="001A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07" w:type="dxa"/>
          </w:tcPr>
          <w:p w14:paraId="65B7F8E1" w14:textId="482243D4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1,013,003</w:t>
            </w:r>
          </w:p>
        </w:tc>
        <w:tc>
          <w:tcPr>
            <w:tcW w:w="268" w:type="dxa"/>
          </w:tcPr>
          <w:p w14:paraId="5DD3BD95" w14:textId="77777777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7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</w:tcPr>
          <w:p w14:paraId="1F1CE1E9" w14:textId="4BC46D83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972,331</w:t>
            </w:r>
          </w:p>
        </w:tc>
        <w:tc>
          <w:tcPr>
            <w:tcW w:w="268" w:type="dxa"/>
          </w:tcPr>
          <w:p w14:paraId="321366E3" w14:textId="77777777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7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</w:tcPr>
          <w:p w14:paraId="2D5ED1A2" w14:textId="3F420A70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1,013,003</w:t>
            </w:r>
          </w:p>
        </w:tc>
        <w:tc>
          <w:tcPr>
            <w:tcW w:w="251" w:type="dxa"/>
          </w:tcPr>
          <w:p w14:paraId="299CEC0D" w14:textId="77777777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14:paraId="04186B0B" w14:textId="170ACF1A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972,331</w:t>
            </w:r>
          </w:p>
        </w:tc>
      </w:tr>
      <w:tr w:rsidR="001A5067" w:rsidRPr="00D57BA2" w14:paraId="04CD017C" w14:textId="77777777" w:rsidTr="001A5067">
        <w:tc>
          <w:tcPr>
            <w:tcW w:w="4320" w:type="dxa"/>
          </w:tcPr>
          <w:p w14:paraId="24FB1D04" w14:textId="77777777" w:rsidR="001A5067" w:rsidRPr="00D55512" w:rsidRDefault="001A5067" w:rsidP="001A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7" w:type="dxa"/>
          </w:tcPr>
          <w:p w14:paraId="5094F686" w14:textId="6590F062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7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7DC244DF" w14:textId="77777777" w:rsidR="001A5067" w:rsidRPr="00D55512" w:rsidRDefault="001A5067" w:rsidP="001A5067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</w:tcPr>
          <w:p w14:paraId="20D9292F" w14:textId="1D124F4F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628"/>
              </w:tabs>
              <w:ind w:left="158" w:right="-12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460DA174" w14:textId="77777777" w:rsidR="001A5067" w:rsidRPr="00D55512" w:rsidRDefault="001A5067" w:rsidP="001A5067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</w:tcPr>
          <w:p w14:paraId="13F7AD85" w14:textId="7D94AEBE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25,491</w:t>
            </w:r>
          </w:p>
        </w:tc>
        <w:tc>
          <w:tcPr>
            <w:tcW w:w="251" w:type="dxa"/>
          </w:tcPr>
          <w:p w14:paraId="1FC87AA5" w14:textId="77777777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14:paraId="6915CFAD" w14:textId="6E07E103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25,491</w:t>
            </w:r>
          </w:p>
        </w:tc>
      </w:tr>
      <w:tr w:rsidR="001A5067" w:rsidRPr="00D57BA2" w14:paraId="5AA54235" w14:textId="77777777" w:rsidTr="001A5067">
        <w:tc>
          <w:tcPr>
            <w:tcW w:w="4320" w:type="dxa"/>
          </w:tcPr>
          <w:p w14:paraId="40A20379" w14:textId="0F54638E" w:rsidR="001A5067" w:rsidRPr="00D55512" w:rsidRDefault="001A5067" w:rsidP="001A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551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ค่าใช้จ่ายที่เรียกเก็บไปยังบริษัทร่วม</w:t>
            </w:r>
          </w:p>
        </w:tc>
        <w:tc>
          <w:tcPr>
            <w:tcW w:w="1107" w:type="dxa"/>
          </w:tcPr>
          <w:p w14:paraId="226C1280" w14:textId="6BD58017" w:rsidR="001A5067" w:rsidRPr="00D55512" w:rsidRDefault="00AB2C71" w:rsidP="001A5067">
            <w:pPr>
              <w:pStyle w:val="30"/>
              <w:tabs>
                <w:tab w:val="clear" w:pos="360"/>
                <w:tab w:val="clear" w:pos="720"/>
                <w:tab w:val="decimal" w:pos="794"/>
              </w:tabs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A740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68" w:type="dxa"/>
          </w:tcPr>
          <w:p w14:paraId="270E6E4D" w14:textId="77777777" w:rsidR="001A5067" w:rsidRPr="00D55512" w:rsidRDefault="001A5067" w:rsidP="001A5067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</w:tcPr>
          <w:p w14:paraId="6FAA437B" w14:textId="607D3566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268" w:type="dxa"/>
          </w:tcPr>
          <w:p w14:paraId="71EBB8C5" w14:textId="77777777" w:rsidR="001A5067" w:rsidRPr="00D55512" w:rsidRDefault="001A5067" w:rsidP="001A5067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</w:tcPr>
          <w:p w14:paraId="7B1C5DC4" w14:textId="789FD508" w:rsidR="001A5067" w:rsidRPr="00D55512" w:rsidRDefault="00AB2C71" w:rsidP="001A5067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A740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51" w:type="dxa"/>
          </w:tcPr>
          <w:p w14:paraId="0A462051" w14:textId="77777777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14:paraId="3F527D7F" w14:textId="7E3A8E61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</w:tr>
      <w:tr w:rsidR="001A5067" w:rsidRPr="00D57BA2" w14:paraId="02F209F2" w14:textId="77777777" w:rsidTr="001A5067">
        <w:tc>
          <w:tcPr>
            <w:tcW w:w="4320" w:type="dxa"/>
          </w:tcPr>
          <w:p w14:paraId="6743867D" w14:textId="3485B60F" w:rsidR="001A5067" w:rsidRPr="00D55512" w:rsidRDefault="001A5067" w:rsidP="001A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551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ค่าใช้จ่ายที่เรียกเก็บจากบริษัทร่วม</w:t>
            </w:r>
          </w:p>
        </w:tc>
        <w:tc>
          <w:tcPr>
            <w:tcW w:w="1107" w:type="dxa"/>
          </w:tcPr>
          <w:p w14:paraId="248B53CF" w14:textId="743CCD3F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101B0358" w14:textId="77777777" w:rsidR="001A5067" w:rsidRPr="00D55512" w:rsidRDefault="001A5067" w:rsidP="001A5067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</w:tcPr>
          <w:p w14:paraId="775C03F5" w14:textId="5EC65B28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68" w:type="dxa"/>
          </w:tcPr>
          <w:p w14:paraId="2010C8AA" w14:textId="77777777" w:rsidR="001A5067" w:rsidRPr="00D55512" w:rsidRDefault="001A5067" w:rsidP="001A5067">
            <w:pPr>
              <w:pStyle w:val="a3"/>
              <w:tabs>
                <w:tab w:val="decimal" w:pos="704"/>
                <w:tab w:val="decimal" w:pos="759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</w:tcPr>
          <w:p w14:paraId="3EEEE292" w14:textId="089D9AD0" w:rsidR="001A5067" w:rsidRPr="00D55512" w:rsidRDefault="001A5067" w:rsidP="00B01C59">
            <w:pPr>
              <w:pStyle w:val="30"/>
              <w:tabs>
                <w:tab w:val="clear" w:pos="360"/>
                <w:tab w:val="clear" w:pos="720"/>
                <w:tab w:val="decimal" w:pos="628"/>
              </w:tabs>
              <w:ind w:left="158"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1" w:type="dxa"/>
          </w:tcPr>
          <w:p w14:paraId="6D76D972" w14:textId="77777777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14:paraId="0380E586" w14:textId="4FE2CACD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  <w:tr w:rsidR="00D51FD2" w:rsidRPr="00D57BA2" w14:paraId="1CCAE324" w14:textId="77777777" w:rsidTr="001A5067">
        <w:trPr>
          <w:trHeight w:hRule="exact" w:val="446"/>
        </w:trPr>
        <w:tc>
          <w:tcPr>
            <w:tcW w:w="4320" w:type="dxa"/>
          </w:tcPr>
          <w:p w14:paraId="3459E5E3" w14:textId="77777777" w:rsidR="00D51FD2" w:rsidRPr="00D5551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77D50CD4" w14:textId="77777777" w:rsidR="00D51FD2" w:rsidRPr="00D55512" w:rsidRDefault="00D51FD2" w:rsidP="00D51FD2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435A1947" w14:textId="77777777" w:rsidR="00D51FD2" w:rsidRPr="00D55512" w:rsidRDefault="00D51FD2" w:rsidP="00D51FD2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</w:tcPr>
          <w:p w14:paraId="728880CC" w14:textId="77777777" w:rsidR="00D51FD2" w:rsidRPr="00D55512" w:rsidRDefault="00D51FD2" w:rsidP="00D51FD2">
            <w:pPr>
              <w:pStyle w:val="30"/>
              <w:tabs>
                <w:tab w:val="clear" w:pos="360"/>
                <w:tab w:val="clear" w:pos="720"/>
                <w:tab w:val="decimal" w:pos="523"/>
                <w:tab w:val="decimal" w:pos="6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9C2014D" w14:textId="77777777" w:rsidR="00D51FD2" w:rsidRPr="00D55512" w:rsidRDefault="00D51FD2" w:rsidP="00D51FD2">
            <w:pPr>
              <w:pStyle w:val="a3"/>
              <w:tabs>
                <w:tab w:val="decimal" w:pos="704"/>
                <w:tab w:val="decimal" w:pos="759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</w:tcPr>
          <w:p w14:paraId="22B8D618" w14:textId="6D1547E8" w:rsidR="00D51FD2" w:rsidRPr="00D55512" w:rsidRDefault="00D51FD2" w:rsidP="00D51FD2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1" w:type="dxa"/>
          </w:tcPr>
          <w:p w14:paraId="27FA1895" w14:textId="77777777" w:rsidR="00D51FD2" w:rsidRPr="00D55512" w:rsidRDefault="00D51FD2" w:rsidP="00D51FD2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14:paraId="408DD901" w14:textId="77777777" w:rsidR="00D51FD2" w:rsidRPr="00D55512" w:rsidRDefault="00D51FD2" w:rsidP="00D51FD2">
            <w:pPr>
              <w:pStyle w:val="30"/>
              <w:tabs>
                <w:tab w:val="clear" w:pos="360"/>
                <w:tab w:val="clear" w:pos="720"/>
                <w:tab w:val="decimal" w:pos="489"/>
                <w:tab w:val="decimal" w:pos="600"/>
              </w:tabs>
              <w:ind w:right="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51FD2" w:rsidRPr="00D57BA2" w14:paraId="644EB6DC" w14:textId="77777777" w:rsidTr="001A5067">
        <w:tc>
          <w:tcPr>
            <w:tcW w:w="4320" w:type="dxa"/>
          </w:tcPr>
          <w:p w14:paraId="2E78A582" w14:textId="77777777" w:rsidR="00D51FD2" w:rsidRPr="00D5551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55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07" w:type="dxa"/>
          </w:tcPr>
          <w:p w14:paraId="6572465D" w14:textId="77777777" w:rsidR="00D51FD2" w:rsidRPr="00D55512" w:rsidRDefault="00D51FD2" w:rsidP="00D51FD2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6C024B54" w14:textId="77777777" w:rsidR="00D51FD2" w:rsidRPr="00D55512" w:rsidRDefault="00D51FD2" w:rsidP="00D51FD2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</w:tcPr>
          <w:p w14:paraId="2F10C4C9" w14:textId="77777777" w:rsidR="00D51FD2" w:rsidRPr="00D55512" w:rsidRDefault="00D51FD2" w:rsidP="00D51FD2">
            <w:pPr>
              <w:pStyle w:val="30"/>
              <w:tabs>
                <w:tab w:val="clear" w:pos="360"/>
                <w:tab w:val="clear" w:pos="720"/>
                <w:tab w:val="decimal" w:pos="680"/>
                <w:tab w:val="decimal" w:pos="7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315A22D2" w14:textId="77777777" w:rsidR="00D51FD2" w:rsidRPr="00D55512" w:rsidRDefault="00D51FD2" w:rsidP="00D51FD2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</w:tcPr>
          <w:p w14:paraId="69F696EC" w14:textId="77777777" w:rsidR="00D51FD2" w:rsidRPr="00D55512" w:rsidRDefault="00D51FD2" w:rsidP="00D51FD2">
            <w:pPr>
              <w:pStyle w:val="30"/>
              <w:tabs>
                <w:tab w:val="clear" w:pos="360"/>
                <w:tab w:val="clear" w:pos="720"/>
                <w:tab w:val="decimal" w:pos="883"/>
              </w:tabs>
              <w:ind w:left="46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1" w:type="dxa"/>
          </w:tcPr>
          <w:p w14:paraId="3408C443" w14:textId="77777777" w:rsidR="00D51FD2" w:rsidRPr="00D55512" w:rsidRDefault="00D51FD2" w:rsidP="00D51FD2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14:paraId="4F5E00BA" w14:textId="77777777" w:rsidR="00D51FD2" w:rsidRPr="00D55512" w:rsidRDefault="00D51FD2" w:rsidP="00D51FD2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51FD2" w:rsidRPr="00D57BA2" w14:paraId="1B8392AC" w14:textId="77777777" w:rsidTr="001A5067">
        <w:tc>
          <w:tcPr>
            <w:tcW w:w="4320" w:type="dxa"/>
          </w:tcPr>
          <w:p w14:paraId="3ACA0737" w14:textId="7D1FDDCE" w:rsidR="00D51FD2" w:rsidRPr="00D5551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D5551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07" w:type="dxa"/>
            <w:vAlign w:val="bottom"/>
          </w:tcPr>
          <w:p w14:paraId="73839508" w14:textId="4A8D1F59" w:rsidR="00D51FD2" w:rsidRPr="00D55512" w:rsidRDefault="00D51FD2" w:rsidP="00D51FD2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19F93BC2" w14:textId="77777777" w:rsidR="00D51FD2" w:rsidRPr="00D55512" w:rsidRDefault="00D51FD2" w:rsidP="00D51FD2">
            <w:pPr>
              <w:pStyle w:val="a3"/>
              <w:tabs>
                <w:tab w:val="decimal" w:pos="704"/>
                <w:tab w:val="decimal" w:pos="759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  <w:vAlign w:val="bottom"/>
          </w:tcPr>
          <w:p w14:paraId="09765207" w14:textId="22F86862" w:rsidR="00D51FD2" w:rsidRPr="00D55512" w:rsidRDefault="00D51FD2" w:rsidP="00D51FD2">
            <w:pPr>
              <w:pStyle w:val="30"/>
              <w:tabs>
                <w:tab w:val="clear" w:pos="360"/>
                <w:tab w:val="clear" w:pos="720"/>
                <w:tab w:val="decimal" w:pos="6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1B359423" w14:textId="77777777" w:rsidR="00D51FD2" w:rsidRPr="00D55512" w:rsidRDefault="00D51FD2" w:rsidP="00D51FD2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7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vAlign w:val="bottom"/>
          </w:tcPr>
          <w:p w14:paraId="7180C207" w14:textId="2EC94348" w:rsidR="00D51FD2" w:rsidRPr="00D55512" w:rsidRDefault="00D51FD2" w:rsidP="00D51FD2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1" w:type="dxa"/>
          </w:tcPr>
          <w:p w14:paraId="73A07309" w14:textId="77777777" w:rsidR="00D51FD2" w:rsidRPr="00D55512" w:rsidRDefault="00D51FD2" w:rsidP="00D51FD2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75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  <w:vAlign w:val="bottom"/>
          </w:tcPr>
          <w:p w14:paraId="6D6A2112" w14:textId="7A26E629" w:rsidR="00D51FD2" w:rsidRPr="00D55512" w:rsidRDefault="00D51FD2" w:rsidP="00D51FD2">
            <w:pPr>
              <w:pStyle w:val="30"/>
              <w:tabs>
                <w:tab w:val="clear" w:pos="360"/>
                <w:tab w:val="clear" w:pos="720"/>
                <w:tab w:val="decimal" w:pos="600"/>
              </w:tabs>
              <w:ind w:right="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51FD2" w:rsidRPr="00D57BA2" w14:paraId="36A8F1CA" w14:textId="77777777" w:rsidTr="001A5067">
        <w:tc>
          <w:tcPr>
            <w:tcW w:w="4320" w:type="dxa"/>
            <w:vAlign w:val="center"/>
          </w:tcPr>
          <w:p w14:paraId="219E8FF3" w14:textId="5A037A40" w:rsidR="00D51FD2" w:rsidRPr="00D5551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5551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07" w:type="dxa"/>
            <w:vAlign w:val="center"/>
          </w:tcPr>
          <w:p w14:paraId="5B053158" w14:textId="7E712946" w:rsidR="00D51FD2" w:rsidRPr="00D55512" w:rsidRDefault="001A5067" w:rsidP="00D51FD2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66,112</w:t>
            </w:r>
          </w:p>
        </w:tc>
        <w:tc>
          <w:tcPr>
            <w:tcW w:w="268" w:type="dxa"/>
            <w:vAlign w:val="center"/>
          </w:tcPr>
          <w:p w14:paraId="7142F587" w14:textId="77777777" w:rsidR="00D51FD2" w:rsidRPr="00D55512" w:rsidRDefault="00D51FD2" w:rsidP="00D51FD2">
            <w:pPr>
              <w:pStyle w:val="a3"/>
              <w:tabs>
                <w:tab w:val="decimal" w:pos="704"/>
                <w:tab w:val="decimal" w:pos="759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  <w:vAlign w:val="center"/>
          </w:tcPr>
          <w:p w14:paraId="30D21FD9" w14:textId="7D4BF50B" w:rsidR="00D51FD2" w:rsidRPr="00D55512" w:rsidRDefault="00D51FD2" w:rsidP="00D51FD2">
            <w:pPr>
              <w:pStyle w:val="30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50,514</w:t>
            </w:r>
          </w:p>
        </w:tc>
        <w:tc>
          <w:tcPr>
            <w:tcW w:w="268" w:type="dxa"/>
            <w:vAlign w:val="center"/>
          </w:tcPr>
          <w:p w14:paraId="081C9F94" w14:textId="77777777" w:rsidR="00D51FD2" w:rsidRPr="00D55512" w:rsidRDefault="00D51FD2" w:rsidP="00D51FD2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  <w:vAlign w:val="center"/>
          </w:tcPr>
          <w:p w14:paraId="4D2298C7" w14:textId="497B1FD1" w:rsidR="00D51FD2" w:rsidRPr="00D55512" w:rsidRDefault="001A5067" w:rsidP="00D51FD2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66,112</w:t>
            </w:r>
          </w:p>
        </w:tc>
        <w:tc>
          <w:tcPr>
            <w:tcW w:w="251" w:type="dxa"/>
            <w:vAlign w:val="center"/>
          </w:tcPr>
          <w:p w14:paraId="434BE3FB" w14:textId="77777777" w:rsidR="00D51FD2" w:rsidRPr="00D55512" w:rsidRDefault="00D51FD2" w:rsidP="00D51FD2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816"/>
              </w:tabs>
              <w:ind w:right="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  <w:vAlign w:val="center"/>
          </w:tcPr>
          <w:p w14:paraId="5175FE48" w14:textId="4DFCA78E" w:rsidR="00D51FD2" w:rsidRPr="00D55512" w:rsidRDefault="00D51FD2" w:rsidP="00D51FD2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50,514</w:t>
            </w:r>
          </w:p>
        </w:tc>
      </w:tr>
      <w:tr w:rsidR="00975ADF" w:rsidRPr="00D57BA2" w14:paraId="43D466BD" w14:textId="77777777" w:rsidTr="001A5067">
        <w:trPr>
          <w:trHeight w:val="288"/>
        </w:trPr>
        <w:tc>
          <w:tcPr>
            <w:tcW w:w="4320" w:type="dxa"/>
          </w:tcPr>
          <w:p w14:paraId="2EC6D18B" w14:textId="77777777" w:rsidR="00975ADF" w:rsidRPr="00D55512" w:rsidRDefault="00975ADF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1C619FD5" w14:textId="77777777" w:rsidR="00975ADF" w:rsidRPr="00D55512" w:rsidRDefault="00975ADF" w:rsidP="00D51FD2">
            <w:pPr>
              <w:pStyle w:val="30"/>
              <w:tabs>
                <w:tab w:val="clear" w:pos="360"/>
                <w:tab w:val="clear" w:pos="720"/>
                <w:tab w:val="decimal" w:pos="816"/>
              </w:tabs>
              <w:spacing w:line="380" w:lineRule="exact"/>
              <w:ind w:left="2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683D7C27" w14:textId="77777777" w:rsidR="00975ADF" w:rsidRPr="00D55512" w:rsidRDefault="00975ADF" w:rsidP="00D51FD2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2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</w:tcPr>
          <w:p w14:paraId="19D0D2D7" w14:textId="77777777" w:rsidR="00975ADF" w:rsidRPr="00D55512" w:rsidRDefault="00975ADF" w:rsidP="00D51FD2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870"/>
              </w:tabs>
              <w:spacing w:line="380" w:lineRule="exact"/>
              <w:ind w:left="2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B354071" w14:textId="77777777" w:rsidR="00975ADF" w:rsidRPr="00D55512" w:rsidRDefault="00975ADF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4F6340C" w14:textId="77777777" w:rsidR="00975ADF" w:rsidRPr="00D55512" w:rsidRDefault="00975ADF" w:rsidP="00D51FD2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883"/>
              </w:tabs>
              <w:spacing w:line="380" w:lineRule="exact"/>
              <w:ind w:left="2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1" w:type="dxa"/>
          </w:tcPr>
          <w:p w14:paraId="34379A16" w14:textId="77777777" w:rsidR="00975ADF" w:rsidRPr="00D55512" w:rsidRDefault="00975ADF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541EFCC8" w14:textId="77777777" w:rsidR="00975ADF" w:rsidRPr="00D55512" w:rsidRDefault="00975ADF" w:rsidP="00D51FD2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816"/>
              </w:tabs>
              <w:spacing w:line="380" w:lineRule="exact"/>
              <w:ind w:left="2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51FD2" w:rsidRPr="00D57BA2" w14:paraId="328A2E1D" w14:textId="77777777" w:rsidTr="001A5067">
        <w:trPr>
          <w:trHeight w:val="288"/>
        </w:trPr>
        <w:tc>
          <w:tcPr>
            <w:tcW w:w="4320" w:type="dxa"/>
          </w:tcPr>
          <w:p w14:paraId="3AA180D9" w14:textId="50CD423C" w:rsidR="00D51FD2" w:rsidRPr="00D5551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55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</w:tcPr>
          <w:p w14:paraId="60D8D1C8" w14:textId="77777777" w:rsidR="00D51FD2" w:rsidRPr="00D55512" w:rsidRDefault="00D51FD2" w:rsidP="00D51FD2">
            <w:pPr>
              <w:pStyle w:val="30"/>
              <w:tabs>
                <w:tab w:val="clear" w:pos="360"/>
                <w:tab w:val="clear" w:pos="720"/>
                <w:tab w:val="decimal" w:pos="816"/>
              </w:tabs>
              <w:spacing w:line="380" w:lineRule="exact"/>
              <w:ind w:left="2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8F4D466" w14:textId="77777777" w:rsidR="00D51FD2" w:rsidRPr="00D55512" w:rsidRDefault="00D51FD2" w:rsidP="00D51FD2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2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</w:tcPr>
          <w:p w14:paraId="638538BA" w14:textId="77777777" w:rsidR="00D51FD2" w:rsidRPr="00D55512" w:rsidRDefault="00D51FD2" w:rsidP="00D51FD2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870"/>
              </w:tabs>
              <w:spacing w:line="380" w:lineRule="exact"/>
              <w:ind w:left="2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8DE122A" w14:textId="77777777" w:rsidR="00D51FD2" w:rsidRPr="00D5551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A6B7986" w14:textId="77777777" w:rsidR="00D51FD2" w:rsidRPr="00D55512" w:rsidRDefault="00D51FD2" w:rsidP="00D51FD2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883"/>
              </w:tabs>
              <w:spacing w:line="380" w:lineRule="exact"/>
              <w:ind w:left="2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1" w:type="dxa"/>
          </w:tcPr>
          <w:p w14:paraId="1821E03A" w14:textId="77777777" w:rsidR="00D51FD2" w:rsidRPr="00D5551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66A3BCAD" w14:textId="77777777" w:rsidR="00D51FD2" w:rsidRPr="00D55512" w:rsidRDefault="00D51FD2" w:rsidP="00D51FD2">
            <w:pPr>
              <w:pStyle w:val="30"/>
              <w:tabs>
                <w:tab w:val="clear" w:pos="360"/>
                <w:tab w:val="clear" w:pos="720"/>
                <w:tab w:val="decimal" w:pos="704"/>
                <w:tab w:val="decimal" w:pos="816"/>
              </w:tabs>
              <w:spacing w:line="380" w:lineRule="exact"/>
              <w:ind w:left="2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51FD2" w:rsidRPr="00D57BA2" w14:paraId="5B75187A" w14:textId="77777777" w:rsidTr="001A5067">
        <w:trPr>
          <w:trHeight w:val="398"/>
        </w:trPr>
        <w:tc>
          <w:tcPr>
            <w:tcW w:w="4320" w:type="dxa"/>
          </w:tcPr>
          <w:p w14:paraId="01664C13" w14:textId="53557517" w:rsidR="00D51FD2" w:rsidRPr="00D5551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551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107" w:type="dxa"/>
            <w:vAlign w:val="center"/>
          </w:tcPr>
          <w:p w14:paraId="4C8127DA" w14:textId="599399B3" w:rsidR="00D51FD2" w:rsidRPr="00D55512" w:rsidRDefault="001A5067" w:rsidP="00E56CA9">
            <w:pPr>
              <w:pStyle w:val="30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1,098</w:t>
            </w:r>
          </w:p>
        </w:tc>
        <w:tc>
          <w:tcPr>
            <w:tcW w:w="268" w:type="dxa"/>
          </w:tcPr>
          <w:p w14:paraId="11E2C3D2" w14:textId="77777777" w:rsidR="00D51FD2" w:rsidRPr="00D55512" w:rsidRDefault="00D51FD2" w:rsidP="00D51FD2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  <w:vAlign w:val="center"/>
          </w:tcPr>
          <w:p w14:paraId="437F0443" w14:textId="58FFBEC2" w:rsidR="00D51FD2" w:rsidRPr="00D55512" w:rsidRDefault="00D51FD2" w:rsidP="00D51FD2">
            <w:pPr>
              <w:pStyle w:val="30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1,579</w:t>
            </w:r>
          </w:p>
        </w:tc>
        <w:tc>
          <w:tcPr>
            <w:tcW w:w="268" w:type="dxa"/>
          </w:tcPr>
          <w:p w14:paraId="7AD36849" w14:textId="77777777" w:rsidR="00D51FD2" w:rsidRPr="00D5551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1B54B295" w14:textId="3B62122F" w:rsidR="00D51FD2" w:rsidRPr="00D55512" w:rsidRDefault="001A5067" w:rsidP="00E56CA9">
            <w:pPr>
              <w:pStyle w:val="30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1,098</w:t>
            </w:r>
          </w:p>
        </w:tc>
        <w:tc>
          <w:tcPr>
            <w:tcW w:w="251" w:type="dxa"/>
          </w:tcPr>
          <w:p w14:paraId="1B53AD90" w14:textId="77777777" w:rsidR="00D51FD2" w:rsidRPr="00D5551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center"/>
          </w:tcPr>
          <w:p w14:paraId="74361FF6" w14:textId="64B41084" w:rsidR="00D51FD2" w:rsidRPr="00D55512" w:rsidRDefault="00D51FD2" w:rsidP="00D51FD2">
            <w:pPr>
              <w:pStyle w:val="30"/>
              <w:tabs>
                <w:tab w:val="clear" w:pos="360"/>
                <w:tab w:val="clear" w:pos="720"/>
                <w:tab w:val="decimal" w:pos="816"/>
              </w:tabs>
              <w:ind w:right="7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1,579</w:t>
            </w:r>
          </w:p>
        </w:tc>
      </w:tr>
      <w:tr w:rsidR="001A5067" w:rsidRPr="00D57BA2" w14:paraId="661F265D" w14:textId="77777777" w:rsidTr="001A5067">
        <w:trPr>
          <w:trHeight w:val="398"/>
        </w:trPr>
        <w:tc>
          <w:tcPr>
            <w:tcW w:w="4320" w:type="dxa"/>
          </w:tcPr>
          <w:p w14:paraId="5DC83CD3" w14:textId="450EDBA7" w:rsidR="001A5067" w:rsidRPr="00D55512" w:rsidRDefault="001A5067" w:rsidP="001A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551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รายได้จากการขายไฟฟ้าและไอน้ำที่ได้จาก</w:t>
            </w:r>
            <w:r w:rsidRPr="00D5551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555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กระบวนการผลิต</w:t>
            </w:r>
          </w:p>
        </w:tc>
        <w:tc>
          <w:tcPr>
            <w:tcW w:w="1107" w:type="dxa"/>
            <w:vAlign w:val="center"/>
          </w:tcPr>
          <w:p w14:paraId="3B9DC3F2" w14:textId="77777777" w:rsidR="001A5067" w:rsidRDefault="001A5067" w:rsidP="001A5067">
            <w:pPr>
              <w:pStyle w:val="30"/>
              <w:tabs>
                <w:tab w:val="clear" w:pos="360"/>
                <w:tab w:val="clear" w:pos="720"/>
                <w:tab w:val="decimal" w:pos="816"/>
              </w:tabs>
              <w:spacing w:line="380" w:lineRule="exact"/>
              <w:ind w:right="7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5D25F2A" w14:textId="2E72F415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600"/>
              </w:tabs>
              <w:spacing w:line="380" w:lineRule="exact"/>
              <w:ind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523,156</w:t>
            </w:r>
          </w:p>
        </w:tc>
        <w:tc>
          <w:tcPr>
            <w:tcW w:w="268" w:type="dxa"/>
          </w:tcPr>
          <w:p w14:paraId="5299B968" w14:textId="77777777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70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  <w:vAlign w:val="center"/>
          </w:tcPr>
          <w:p w14:paraId="283C5342" w14:textId="77777777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816"/>
              </w:tabs>
              <w:spacing w:line="380" w:lineRule="exact"/>
              <w:ind w:right="7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E6A9AE1" w14:textId="2D52D468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87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539,718</w:t>
            </w:r>
          </w:p>
        </w:tc>
        <w:tc>
          <w:tcPr>
            <w:tcW w:w="268" w:type="dxa"/>
          </w:tcPr>
          <w:p w14:paraId="0AC48A40" w14:textId="77777777" w:rsidR="001A5067" w:rsidRPr="00D55512" w:rsidRDefault="001A5067" w:rsidP="001A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7B1482FF" w14:textId="77777777" w:rsidR="001A5067" w:rsidRDefault="001A5067" w:rsidP="001A5067">
            <w:pPr>
              <w:pStyle w:val="30"/>
              <w:tabs>
                <w:tab w:val="clear" w:pos="360"/>
                <w:tab w:val="clear" w:pos="720"/>
                <w:tab w:val="decimal" w:pos="816"/>
              </w:tabs>
              <w:spacing w:line="380" w:lineRule="exact"/>
              <w:ind w:right="7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0F86AEE" w14:textId="50EBA48D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816"/>
              </w:tabs>
              <w:spacing w:line="380" w:lineRule="exact"/>
              <w:ind w:right="7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523,156</w:t>
            </w:r>
          </w:p>
        </w:tc>
        <w:tc>
          <w:tcPr>
            <w:tcW w:w="251" w:type="dxa"/>
          </w:tcPr>
          <w:p w14:paraId="452AF059" w14:textId="77777777" w:rsidR="001A5067" w:rsidRPr="00D55512" w:rsidRDefault="001A5067" w:rsidP="001A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center"/>
          </w:tcPr>
          <w:p w14:paraId="417DAF00" w14:textId="77777777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816"/>
              </w:tabs>
              <w:spacing w:line="380" w:lineRule="exact"/>
              <w:ind w:right="7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B534F8A" w14:textId="0DAF753C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816"/>
              </w:tabs>
              <w:spacing w:line="380" w:lineRule="exact"/>
              <w:ind w:right="7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539,718</w:t>
            </w:r>
          </w:p>
        </w:tc>
      </w:tr>
      <w:tr w:rsidR="001A5067" w:rsidRPr="00D57BA2" w14:paraId="17AE63A1" w14:textId="77777777" w:rsidTr="001A5067">
        <w:tc>
          <w:tcPr>
            <w:tcW w:w="4320" w:type="dxa"/>
          </w:tcPr>
          <w:p w14:paraId="4915875B" w14:textId="2ABA85DE" w:rsidR="001A5067" w:rsidRPr="00D55512" w:rsidRDefault="001A5067" w:rsidP="001A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Pr="00D5551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บริการเรียก</w:t>
            </w:r>
            <w:r w:rsidRPr="00D55512">
              <w:rPr>
                <w:rFonts w:asciiTheme="majorBidi" w:hAnsiTheme="majorBidi" w:cstheme="majorBidi"/>
                <w:sz w:val="30"/>
                <w:szCs w:val="30"/>
                <w:cs/>
              </w:rPr>
              <w:t>เก็บไปยังกิจการที่เกี่ยวข้องกัน</w:t>
            </w:r>
          </w:p>
        </w:tc>
        <w:tc>
          <w:tcPr>
            <w:tcW w:w="1107" w:type="dxa"/>
          </w:tcPr>
          <w:p w14:paraId="59F69349" w14:textId="6E8F309F" w:rsidR="001A5067" w:rsidRPr="00D55512" w:rsidRDefault="001A5067" w:rsidP="001A5067">
            <w:pPr>
              <w:tabs>
                <w:tab w:val="decimal" w:pos="816"/>
              </w:tabs>
              <w:spacing w:line="380" w:lineRule="exac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28,452</w:t>
            </w:r>
          </w:p>
        </w:tc>
        <w:tc>
          <w:tcPr>
            <w:tcW w:w="268" w:type="dxa"/>
          </w:tcPr>
          <w:p w14:paraId="637D4091" w14:textId="77777777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75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</w:tcPr>
          <w:p w14:paraId="5722EDD7" w14:textId="158AEBEB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87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</w:rPr>
              <w:t>64,094</w:t>
            </w:r>
          </w:p>
        </w:tc>
        <w:tc>
          <w:tcPr>
            <w:tcW w:w="268" w:type="dxa"/>
          </w:tcPr>
          <w:p w14:paraId="720B31E9" w14:textId="77777777" w:rsidR="001A5067" w:rsidRPr="00D55512" w:rsidRDefault="001A5067" w:rsidP="001A5067">
            <w:pPr>
              <w:tabs>
                <w:tab w:val="clear" w:pos="907"/>
                <w:tab w:val="decimal" w:pos="75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286AB8F" w14:textId="5759C268" w:rsidR="001A5067" w:rsidRPr="001A5067" w:rsidRDefault="001A5067" w:rsidP="001A5067">
            <w:pPr>
              <w:pStyle w:val="30"/>
              <w:tabs>
                <w:tab w:val="clear" w:pos="360"/>
                <w:tab w:val="clear" w:pos="720"/>
                <w:tab w:val="decimal" w:pos="816"/>
              </w:tabs>
              <w:spacing w:line="380" w:lineRule="exact"/>
              <w:ind w:right="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28,452</w:t>
            </w:r>
          </w:p>
        </w:tc>
        <w:tc>
          <w:tcPr>
            <w:tcW w:w="251" w:type="dxa"/>
          </w:tcPr>
          <w:p w14:paraId="737066C9" w14:textId="77777777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54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14:paraId="3A24250E" w14:textId="3E231070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759"/>
                <w:tab w:val="decimal" w:pos="816"/>
              </w:tabs>
              <w:spacing w:line="380" w:lineRule="exac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</w:rPr>
              <w:t>64,094</w:t>
            </w:r>
          </w:p>
        </w:tc>
      </w:tr>
      <w:tr w:rsidR="001A5067" w:rsidRPr="00D57BA2" w14:paraId="4D5F9F9C" w14:textId="77777777" w:rsidTr="001A5067">
        <w:tc>
          <w:tcPr>
            <w:tcW w:w="4320" w:type="dxa"/>
          </w:tcPr>
          <w:p w14:paraId="20805586" w14:textId="496EEDE6" w:rsidR="001A5067" w:rsidRPr="00D55512" w:rsidRDefault="001A5067" w:rsidP="001A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="004661E5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D55512">
              <w:rPr>
                <w:rFonts w:asciiTheme="majorBidi" w:hAnsiTheme="majorBidi" w:cstheme="majorBidi"/>
                <w:sz w:val="30"/>
                <w:szCs w:val="30"/>
                <w:cs/>
              </w:rPr>
              <w:t>เรียกเก็บไปยังกิจการที่เกี่ยวข้องกัน</w:t>
            </w:r>
          </w:p>
        </w:tc>
        <w:tc>
          <w:tcPr>
            <w:tcW w:w="1107" w:type="dxa"/>
          </w:tcPr>
          <w:p w14:paraId="765DADB9" w14:textId="06492DDD" w:rsidR="001A5067" w:rsidRPr="00D55512" w:rsidRDefault="001A5067" w:rsidP="001A5067">
            <w:pPr>
              <w:tabs>
                <w:tab w:val="decimal" w:pos="816"/>
              </w:tabs>
              <w:spacing w:line="380" w:lineRule="exac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17,602</w:t>
            </w:r>
          </w:p>
        </w:tc>
        <w:tc>
          <w:tcPr>
            <w:tcW w:w="268" w:type="dxa"/>
          </w:tcPr>
          <w:p w14:paraId="02DE8D51" w14:textId="77777777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75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</w:tcPr>
          <w:p w14:paraId="6752C59F" w14:textId="6A18F684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87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</w:rPr>
              <w:t xml:space="preserve"> 7,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268" w:type="dxa"/>
          </w:tcPr>
          <w:p w14:paraId="6D7452C1" w14:textId="77777777" w:rsidR="001A5067" w:rsidRPr="00D55512" w:rsidRDefault="001A5067" w:rsidP="001A5067">
            <w:pPr>
              <w:tabs>
                <w:tab w:val="clear" w:pos="907"/>
                <w:tab w:val="decimal" w:pos="75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297A8D5" w14:textId="0B139B31" w:rsidR="001A5067" w:rsidRPr="00D37A90" w:rsidRDefault="001A5067" w:rsidP="001A5067">
            <w:pPr>
              <w:pStyle w:val="30"/>
              <w:tabs>
                <w:tab w:val="clear" w:pos="360"/>
                <w:tab w:val="clear" w:pos="720"/>
                <w:tab w:val="decimal" w:pos="816"/>
              </w:tabs>
              <w:spacing w:line="380" w:lineRule="exact"/>
              <w:ind w:right="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17,602</w:t>
            </w:r>
          </w:p>
        </w:tc>
        <w:tc>
          <w:tcPr>
            <w:tcW w:w="251" w:type="dxa"/>
          </w:tcPr>
          <w:p w14:paraId="2F34AA74" w14:textId="77777777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54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14:paraId="36F41893" w14:textId="7614E48D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759"/>
                <w:tab w:val="decimal" w:pos="816"/>
              </w:tabs>
              <w:spacing w:line="380" w:lineRule="exac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</w:rPr>
              <w:t xml:space="preserve"> 7,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400</w:t>
            </w:r>
          </w:p>
        </w:tc>
      </w:tr>
      <w:tr w:rsidR="001A5067" w:rsidRPr="00D57BA2" w14:paraId="72EDDC5B" w14:textId="77777777" w:rsidTr="001A5067">
        <w:tc>
          <w:tcPr>
            <w:tcW w:w="4320" w:type="dxa"/>
          </w:tcPr>
          <w:p w14:paraId="687B0633" w14:textId="2480525F" w:rsidR="001A5067" w:rsidRPr="00D55512" w:rsidRDefault="001A5067" w:rsidP="001A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07" w:type="dxa"/>
          </w:tcPr>
          <w:p w14:paraId="52A9CD42" w14:textId="4071328E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816"/>
              </w:tabs>
              <w:spacing w:line="380" w:lineRule="exac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4,341,834</w:t>
            </w:r>
          </w:p>
        </w:tc>
        <w:tc>
          <w:tcPr>
            <w:tcW w:w="268" w:type="dxa"/>
          </w:tcPr>
          <w:p w14:paraId="57344B0C" w14:textId="77777777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75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</w:tcPr>
          <w:p w14:paraId="0C2FDEAF" w14:textId="14A9CED5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87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6,383,410 </w:t>
            </w:r>
          </w:p>
        </w:tc>
        <w:tc>
          <w:tcPr>
            <w:tcW w:w="268" w:type="dxa"/>
          </w:tcPr>
          <w:p w14:paraId="237E9274" w14:textId="77777777" w:rsidR="001A5067" w:rsidRPr="00D55512" w:rsidRDefault="001A5067" w:rsidP="001A5067">
            <w:pPr>
              <w:tabs>
                <w:tab w:val="clear" w:pos="907"/>
                <w:tab w:val="decimal" w:pos="75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9C52C6E" w14:textId="5EB828F0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816"/>
              </w:tabs>
              <w:spacing w:line="380" w:lineRule="exact"/>
              <w:ind w:right="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4,341,834</w:t>
            </w:r>
          </w:p>
        </w:tc>
        <w:tc>
          <w:tcPr>
            <w:tcW w:w="251" w:type="dxa"/>
          </w:tcPr>
          <w:p w14:paraId="2C464BF5" w14:textId="77777777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54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14:paraId="1FDCC13C" w14:textId="432A6AB1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759"/>
                <w:tab w:val="decimal" w:pos="816"/>
              </w:tabs>
              <w:spacing w:line="380" w:lineRule="exac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6,383,410 </w:t>
            </w:r>
          </w:p>
        </w:tc>
      </w:tr>
      <w:tr w:rsidR="001A5067" w:rsidRPr="00D57BA2" w14:paraId="0DBC6B1E" w14:textId="77777777" w:rsidTr="001A5067">
        <w:tc>
          <w:tcPr>
            <w:tcW w:w="4320" w:type="dxa"/>
          </w:tcPr>
          <w:p w14:paraId="7F0AF7EC" w14:textId="452523C7" w:rsidR="001A5067" w:rsidRPr="00D55512" w:rsidRDefault="001A5067" w:rsidP="001A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Pr="00D5551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บริการเรียก</w:t>
            </w:r>
            <w:r w:rsidRPr="00D55512">
              <w:rPr>
                <w:rFonts w:asciiTheme="majorBidi" w:hAnsiTheme="majorBidi" w:cstheme="majorBidi"/>
                <w:sz w:val="30"/>
                <w:szCs w:val="30"/>
                <w:cs/>
              </w:rPr>
              <w:t>เก็บ</w:t>
            </w:r>
            <w:r w:rsidRPr="00D5551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 w:rsidRPr="00D5551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07" w:type="dxa"/>
          </w:tcPr>
          <w:p w14:paraId="62D60E5F" w14:textId="51AD3F10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816"/>
              </w:tabs>
              <w:spacing w:line="380" w:lineRule="exac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203,312</w:t>
            </w:r>
          </w:p>
        </w:tc>
        <w:tc>
          <w:tcPr>
            <w:tcW w:w="268" w:type="dxa"/>
          </w:tcPr>
          <w:p w14:paraId="48F2333E" w14:textId="77777777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75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</w:tcPr>
          <w:p w14:paraId="0EA4BE79" w14:textId="646D6E24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87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181,561</w:t>
            </w:r>
          </w:p>
        </w:tc>
        <w:tc>
          <w:tcPr>
            <w:tcW w:w="268" w:type="dxa"/>
          </w:tcPr>
          <w:p w14:paraId="612BDF7A" w14:textId="77777777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75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</w:tcPr>
          <w:p w14:paraId="6B293C03" w14:textId="7DEF2249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816"/>
              </w:tabs>
              <w:spacing w:line="380" w:lineRule="exact"/>
              <w:ind w:right="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203,312</w:t>
            </w:r>
          </w:p>
        </w:tc>
        <w:tc>
          <w:tcPr>
            <w:tcW w:w="251" w:type="dxa"/>
          </w:tcPr>
          <w:p w14:paraId="27F02020" w14:textId="77777777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54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14:paraId="420D27CB" w14:textId="7223FCC6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759"/>
                <w:tab w:val="decimal" w:pos="816"/>
              </w:tabs>
              <w:spacing w:line="380" w:lineRule="exac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181,561</w:t>
            </w:r>
          </w:p>
        </w:tc>
      </w:tr>
      <w:tr w:rsidR="001A5067" w:rsidRPr="00D57BA2" w14:paraId="11C6DFD3" w14:textId="77777777" w:rsidTr="001A5067">
        <w:tc>
          <w:tcPr>
            <w:tcW w:w="4320" w:type="dxa"/>
          </w:tcPr>
          <w:p w14:paraId="2A2B8CCA" w14:textId="56F0AF43" w:rsidR="001A5067" w:rsidRPr="00D55512" w:rsidRDefault="001A5067" w:rsidP="001A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="004661E5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D55512">
              <w:rPr>
                <w:rFonts w:asciiTheme="majorBidi" w:hAnsiTheme="majorBidi" w:cstheme="majorBidi"/>
                <w:sz w:val="30"/>
                <w:szCs w:val="30"/>
                <w:cs/>
              </w:rPr>
              <w:t>เรียกเก็บจากกิจการที่เกี่ยวข้องกัน</w:t>
            </w:r>
          </w:p>
        </w:tc>
        <w:tc>
          <w:tcPr>
            <w:tcW w:w="1107" w:type="dxa"/>
          </w:tcPr>
          <w:p w14:paraId="63C4F36D" w14:textId="7E591B9B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816"/>
              </w:tabs>
              <w:spacing w:line="380" w:lineRule="exac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17,630</w:t>
            </w:r>
          </w:p>
        </w:tc>
        <w:tc>
          <w:tcPr>
            <w:tcW w:w="268" w:type="dxa"/>
          </w:tcPr>
          <w:p w14:paraId="15BB98D5" w14:textId="77777777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75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</w:tcPr>
          <w:p w14:paraId="58E2DCFF" w14:textId="5D006336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87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16,253</w:t>
            </w:r>
          </w:p>
        </w:tc>
        <w:tc>
          <w:tcPr>
            <w:tcW w:w="268" w:type="dxa"/>
          </w:tcPr>
          <w:p w14:paraId="124516A1" w14:textId="77777777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75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</w:tcPr>
          <w:p w14:paraId="7F81D8DB" w14:textId="666F5E3F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816"/>
              </w:tabs>
              <w:spacing w:line="380" w:lineRule="exact"/>
              <w:ind w:right="7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17,630</w:t>
            </w:r>
          </w:p>
        </w:tc>
        <w:tc>
          <w:tcPr>
            <w:tcW w:w="251" w:type="dxa"/>
          </w:tcPr>
          <w:p w14:paraId="33693681" w14:textId="77777777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54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14:paraId="665CD0E5" w14:textId="0247A373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759"/>
                <w:tab w:val="decimal" w:pos="816"/>
              </w:tabs>
              <w:spacing w:line="380" w:lineRule="exac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16,253</w:t>
            </w:r>
          </w:p>
        </w:tc>
      </w:tr>
      <w:tr w:rsidR="001A5067" w:rsidRPr="00D57BA2" w14:paraId="3C69E536" w14:textId="77777777" w:rsidTr="001A5067">
        <w:tc>
          <w:tcPr>
            <w:tcW w:w="4320" w:type="dxa"/>
          </w:tcPr>
          <w:p w14:paraId="15855415" w14:textId="428667DC" w:rsidR="001A5067" w:rsidRPr="00D55512" w:rsidRDefault="001A5067" w:rsidP="001A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1107" w:type="dxa"/>
          </w:tcPr>
          <w:p w14:paraId="36F76679" w14:textId="2BC792C7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816"/>
              </w:tabs>
              <w:spacing w:line="380" w:lineRule="exac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105,915</w:t>
            </w:r>
          </w:p>
        </w:tc>
        <w:tc>
          <w:tcPr>
            <w:tcW w:w="268" w:type="dxa"/>
          </w:tcPr>
          <w:p w14:paraId="4C22F650" w14:textId="77777777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75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3" w:type="dxa"/>
          </w:tcPr>
          <w:p w14:paraId="74504A67" w14:textId="3DA1AB9A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87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118,280</w:t>
            </w:r>
          </w:p>
        </w:tc>
        <w:tc>
          <w:tcPr>
            <w:tcW w:w="268" w:type="dxa"/>
          </w:tcPr>
          <w:p w14:paraId="47434E79" w14:textId="77777777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75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8" w:type="dxa"/>
          </w:tcPr>
          <w:p w14:paraId="7C2657F0" w14:textId="170035DF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816"/>
              </w:tabs>
              <w:spacing w:line="380" w:lineRule="exact"/>
              <w:ind w:right="7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105,915</w:t>
            </w:r>
          </w:p>
        </w:tc>
        <w:tc>
          <w:tcPr>
            <w:tcW w:w="251" w:type="dxa"/>
          </w:tcPr>
          <w:p w14:paraId="6608862D" w14:textId="77777777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54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14:paraId="70104D14" w14:textId="3200720A" w:rsidR="001A5067" w:rsidRPr="00D55512" w:rsidRDefault="001A5067" w:rsidP="001A5067">
            <w:pPr>
              <w:pStyle w:val="30"/>
              <w:tabs>
                <w:tab w:val="clear" w:pos="360"/>
                <w:tab w:val="clear" w:pos="720"/>
                <w:tab w:val="decimal" w:pos="759"/>
                <w:tab w:val="decimal" w:pos="816"/>
              </w:tabs>
              <w:spacing w:line="380" w:lineRule="exac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55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118,280</w:t>
            </w:r>
          </w:p>
        </w:tc>
      </w:tr>
    </w:tbl>
    <w:p w14:paraId="5B0755AF" w14:textId="31020B3A" w:rsidR="00D942BE" w:rsidRPr="00A70B52" w:rsidRDefault="00D9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</w:rPr>
      </w:pPr>
    </w:p>
    <w:p w14:paraId="50B86E06" w14:textId="77777777" w:rsidR="006F05A4" w:rsidRDefault="006F05A4" w:rsidP="001D1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outlineLvl w:val="1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209089A" w14:textId="4960C902" w:rsidR="00F4336B" w:rsidRPr="00D57BA2" w:rsidRDefault="003E6A5C" w:rsidP="006F0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outlineLvl w:val="1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</w:t>
      </w:r>
      <w:r w:rsidR="006C00A9" w:rsidRPr="00D57BA2">
        <w:rPr>
          <w:rFonts w:asciiTheme="majorBidi" w:hAnsiTheme="majorBidi" w:cstheme="majorBidi"/>
          <w:sz w:val="30"/>
          <w:szCs w:val="30"/>
          <w:cs/>
        </w:rPr>
        <w:t>กับ</w:t>
      </w:r>
      <w:r w:rsidR="00F4336B" w:rsidRPr="00D57BA2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4336B" w:rsidRPr="00D57BA2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F4336B"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="006F05A4">
        <w:rPr>
          <w:rFonts w:asciiTheme="majorBidi" w:hAnsiTheme="majorBidi" w:cstheme="majorBidi"/>
          <w:sz w:val="30"/>
          <w:szCs w:val="30"/>
        </w:rPr>
        <w:t>31</w:t>
      </w:r>
      <w:r w:rsidR="00F4336B"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="002C0E7F" w:rsidRPr="00D57BA2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6257FE"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="006F05A4">
        <w:rPr>
          <w:rFonts w:asciiTheme="majorBidi" w:hAnsiTheme="majorBidi" w:cstheme="majorBidi"/>
          <w:sz w:val="30"/>
          <w:szCs w:val="30"/>
        </w:rPr>
        <w:t>2568</w:t>
      </w:r>
      <w:r w:rsidR="006257FE" w:rsidRPr="00D57BA2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6257FE" w:rsidRPr="00D57BA2">
        <w:rPr>
          <w:rFonts w:asciiTheme="majorBidi" w:hAnsiTheme="majorBidi" w:cstheme="majorBidi"/>
          <w:sz w:val="30"/>
          <w:szCs w:val="30"/>
        </w:rPr>
        <w:t>256</w:t>
      </w:r>
      <w:r w:rsidR="00D51FD2">
        <w:rPr>
          <w:rFonts w:asciiTheme="majorBidi" w:hAnsiTheme="majorBidi" w:cstheme="majorBidi" w:hint="cs"/>
          <w:sz w:val="30"/>
          <w:szCs w:val="30"/>
          <w:cs/>
        </w:rPr>
        <w:t>7</w:t>
      </w:r>
      <w:r w:rsidR="00D36A35"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="00F4336B" w:rsidRPr="00D57BA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F9BD9D5" w14:textId="066037AC" w:rsidR="004D2BBC" w:rsidRPr="006F05A4" w:rsidRDefault="004D2BBC" w:rsidP="00F82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152"/>
        <w:gridCol w:w="289"/>
        <w:gridCol w:w="1154"/>
        <w:gridCol w:w="270"/>
        <w:gridCol w:w="1171"/>
        <w:gridCol w:w="252"/>
        <w:gridCol w:w="1184"/>
      </w:tblGrid>
      <w:tr w:rsidR="00444831" w:rsidRPr="00D57BA2" w14:paraId="09CD44C1" w14:textId="77777777" w:rsidTr="006F05A4">
        <w:trPr>
          <w:trHeight w:val="374"/>
          <w:tblHeader/>
        </w:trPr>
        <w:tc>
          <w:tcPr>
            <w:tcW w:w="2159" w:type="pct"/>
          </w:tcPr>
          <w:p w14:paraId="41E5EBED" w14:textId="27D6D342" w:rsidR="00444831" w:rsidRPr="00D57BA2" w:rsidRDefault="00444831" w:rsidP="0007390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bookmarkStart w:id="5" w:name="_Hlk72158384"/>
          </w:p>
        </w:tc>
        <w:tc>
          <w:tcPr>
            <w:tcW w:w="1347" w:type="pct"/>
            <w:gridSpan w:val="3"/>
          </w:tcPr>
          <w:p w14:paraId="2C98C003" w14:textId="7165AE0A" w:rsidR="00444831" w:rsidRPr="00D57BA2" w:rsidRDefault="00444831" w:rsidP="000739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7B0AEF8E" w14:textId="77777777" w:rsidR="00444831" w:rsidRPr="00D57BA2" w:rsidRDefault="00444831" w:rsidP="000739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pct"/>
            <w:gridSpan w:val="3"/>
          </w:tcPr>
          <w:p w14:paraId="6D950AD3" w14:textId="64D2A3DA" w:rsidR="00444831" w:rsidRPr="00D57BA2" w:rsidRDefault="00444831" w:rsidP="000739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1FD2" w:rsidRPr="00D57BA2" w14:paraId="67847620" w14:textId="77777777" w:rsidTr="006F05A4">
        <w:trPr>
          <w:trHeight w:val="374"/>
          <w:tblHeader/>
        </w:trPr>
        <w:tc>
          <w:tcPr>
            <w:tcW w:w="2159" w:type="pct"/>
          </w:tcPr>
          <w:p w14:paraId="22D35C95" w14:textId="0DB9BB71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</w:tcPr>
          <w:p w14:paraId="21938A03" w14:textId="72A92142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50" w:type="pct"/>
          </w:tcPr>
          <w:p w14:paraId="34224C50" w14:textId="77777777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22D66DE2" w14:textId="58E0906D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40" w:type="pct"/>
          </w:tcPr>
          <w:p w14:paraId="17424242" w14:textId="77777777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3F49892" w14:textId="148A493A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31" w:type="pct"/>
          </w:tcPr>
          <w:p w14:paraId="398DF487" w14:textId="77777777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15EAB091" w14:textId="51BE08EC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</w:tr>
      <w:tr w:rsidR="00C767D7" w:rsidRPr="00D57BA2" w14:paraId="52DACB3F" w14:textId="77777777" w:rsidTr="006F05A4">
        <w:trPr>
          <w:trHeight w:val="374"/>
          <w:tblHeader/>
        </w:trPr>
        <w:tc>
          <w:tcPr>
            <w:tcW w:w="2159" w:type="pct"/>
          </w:tcPr>
          <w:p w14:paraId="5FB4A674" w14:textId="77777777" w:rsidR="00C767D7" w:rsidRPr="00D57BA2" w:rsidRDefault="00C767D7" w:rsidP="000739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1" w:type="pct"/>
            <w:gridSpan w:val="7"/>
          </w:tcPr>
          <w:p w14:paraId="3062A182" w14:textId="77777777" w:rsidR="00C767D7" w:rsidRPr="00D57BA2" w:rsidRDefault="00C767D7" w:rsidP="000739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73903" w:rsidRPr="00D57BA2" w14:paraId="2D0D2F96" w14:textId="77777777" w:rsidTr="006F05A4">
        <w:trPr>
          <w:trHeight w:val="374"/>
        </w:trPr>
        <w:tc>
          <w:tcPr>
            <w:tcW w:w="2159" w:type="pct"/>
          </w:tcPr>
          <w:p w14:paraId="2EB4139E" w14:textId="29589281" w:rsidR="001F773E" w:rsidRPr="00D57BA2" w:rsidRDefault="004D3AC9" w:rsidP="0007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98" w:type="pct"/>
          </w:tcPr>
          <w:p w14:paraId="4D61652C" w14:textId="1AB93F95" w:rsidR="001F773E" w:rsidRPr="00D57BA2" w:rsidRDefault="001F773E" w:rsidP="00073903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14:paraId="2C731B7B" w14:textId="77777777" w:rsidR="001F773E" w:rsidRPr="00D57BA2" w:rsidRDefault="001F773E" w:rsidP="00073903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</w:tcPr>
          <w:p w14:paraId="56F216FF" w14:textId="1F0EED7B" w:rsidR="001F773E" w:rsidRPr="00D57BA2" w:rsidRDefault="001F773E" w:rsidP="00073903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  <w:vAlign w:val="bottom"/>
          </w:tcPr>
          <w:p w14:paraId="20692242" w14:textId="77777777" w:rsidR="001F773E" w:rsidRPr="00D57BA2" w:rsidRDefault="001F773E" w:rsidP="0007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7C540DD9" w14:textId="4FB99ED3" w:rsidR="001F773E" w:rsidRPr="00D57BA2" w:rsidRDefault="001F773E" w:rsidP="00073903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  <w:vAlign w:val="bottom"/>
          </w:tcPr>
          <w:p w14:paraId="3FA42FCC" w14:textId="77777777" w:rsidR="001F773E" w:rsidRPr="00D57BA2" w:rsidRDefault="001F773E" w:rsidP="00073903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</w:tcPr>
          <w:p w14:paraId="18CA8997" w14:textId="5681E1A0" w:rsidR="001F773E" w:rsidRPr="00D57BA2" w:rsidRDefault="001F773E" w:rsidP="00073903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bookmarkEnd w:id="5"/>
      <w:tr w:rsidR="00D51FD2" w:rsidRPr="00D57BA2" w14:paraId="4459A19B" w14:textId="77777777" w:rsidTr="006F05A4">
        <w:trPr>
          <w:trHeight w:val="374"/>
        </w:trPr>
        <w:tc>
          <w:tcPr>
            <w:tcW w:w="2159" w:type="pct"/>
          </w:tcPr>
          <w:p w14:paraId="79546B7A" w14:textId="2C73DC1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8" w:type="pct"/>
          </w:tcPr>
          <w:p w14:paraId="36AC2ABF" w14:textId="33675DB6" w:rsidR="00D51FD2" w:rsidRPr="00D57BA2" w:rsidRDefault="001A5067" w:rsidP="00D51FD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95,479</w:t>
            </w:r>
          </w:p>
        </w:tc>
        <w:tc>
          <w:tcPr>
            <w:tcW w:w="150" w:type="pct"/>
            <w:vAlign w:val="bottom"/>
          </w:tcPr>
          <w:p w14:paraId="05F0ABF2" w14:textId="77777777" w:rsidR="00D51FD2" w:rsidRPr="00D57BA2" w:rsidRDefault="00D51FD2" w:rsidP="00D51FD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</w:tcPr>
          <w:p w14:paraId="7D010C1F" w14:textId="31E46074" w:rsidR="00D51FD2" w:rsidRPr="00D57BA2" w:rsidRDefault="00D51FD2" w:rsidP="00D51FD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83,120</w:t>
            </w:r>
          </w:p>
        </w:tc>
        <w:tc>
          <w:tcPr>
            <w:tcW w:w="140" w:type="pct"/>
            <w:vAlign w:val="bottom"/>
          </w:tcPr>
          <w:p w14:paraId="2C3AFDB8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6E244A71" w14:textId="2B8FCA59" w:rsidR="00D51FD2" w:rsidRPr="00D57BA2" w:rsidRDefault="001A5067" w:rsidP="00D51FD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95,479</w:t>
            </w:r>
          </w:p>
        </w:tc>
        <w:tc>
          <w:tcPr>
            <w:tcW w:w="131" w:type="pct"/>
            <w:vAlign w:val="bottom"/>
          </w:tcPr>
          <w:p w14:paraId="0148BFA6" w14:textId="77777777" w:rsidR="00D51FD2" w:rsidRPr="00D57BA2" w:rsidRDefault="00D51FD2" w:rsidP="00D51FD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</w:tcPr>
          <w:p w14:paraId="5EECFAAD" w14:textId="4A3F9220" w:rsidR="00D51FD2" w:rsidRPr="00D57BA2" w:rsidRDefault="00D51FD2" w:rsidP="00D51FD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83,120</w:t>
            </w:r>
          </w:p>
        </w:tc>
      </w:tr>
      <w:tr w:rsidR="00D51FD2" w:rsidRPr="00D57BA2" w14:paraId="0821C490" w14:textId="77777777" w:rsidTr="006F05A4">
        <w:trPr>
          <w:trHeight w:val="374"/>
        </w:trPr>
        <w:tc>
          <w:tcPr>
            <w:tcW w:w="2159" w:type="pct"/>
          </w:tcPr>
          <w:p w14:paraId="6DE75D23" w14:textId="5C2C6FB1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9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5FED0B23" w14:textId="1F82DD32" w:rsidR="00D51FD2" w:rsidRPr="00D57BA2" w:rsidRDefault="001A5067" w:rsidP="00D51FD2">
            <w:pPr>
              <w:pStyle w:val="a3"/>
              <w:tabs>
                <w:tab w:val="decimal" w:pos="681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vAlign w:val="bottom"/>
          </w:tcPr>
          <w:p w14:paraId="23D12EA2" w14:textId="77777777" w:rsidR="00D51FD2" w:rsidRPr="00D57BA2" w:rsidRDefault="00D51FD2" w:rsidP="00D51FD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2AF6CC6D" w14:textId="58C341FE" w:rsidR="00D51FD2" w:rsidRPr="00D57BA2" w:rsidRDefault="00D51FD2" w:rsidP="00D51FD2">
            <w:pPr>
              <w:pStyle w:val="a3"/>
              <w:tabs>
                <w:tab w:val="decimal" w:pos="681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  <w:vAlign w:val="bottom"/>
          </w:tcPr>
          <w:p w14:paraId="590D47B0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6D841FD3" w14:textId="465284AF" w:rsidR="00D51FD2" w:rsidRPr="00D57BA2" w:rsidRDefault="001A5067" w:rsidP="00D51FD2">
            <w:pPr>
              <w:pStyle w:val="a3"/>
              <w:tabs>
                <w:tab w:val="decimal" w:pos="681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  <w:vAlign w:val="bottom"/>
          </w:tcPr>
          <w:p w14:paraId="00C5C948" w14:textId="77777777" w:rsidR="00D51FD2" w:rsidRPr="00D57BA2" w:rsidRDefault="00D51FD2" w:rsidP="00D51FD2">
            <w:pPr>
              <w:pStyle w:val="a3"/>
              <w:tabs>
                <w:tab w:val="decimal" w:pos="681"/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3EC78ABA" w14:textId="3660496C" w:rsidR="00D51FD2" w:rsidRPr="00D57BA2" w:rsidRDefault="00D51FD2" w:rsidP="00D51FD2">
            <w:pPr>
              <w:pStyle w:val="a3"/>
              <w:tabs>
                <w:tab w:val="decimal" w:pos="681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51FD2" w:rsidRPr="00D57BA2" w14:paraId="7B6F296A" w14:textId="77777777" w:rsidTr="006F05A4">
        <w:trPr>
          <w:trHeight w:val="374"/>
        </w:trPr>
        <w:tc>
          <w:tcPr>
            <w:tcW w:w="2159" w:type="pct"/>
          </w:tcPr>
          <w:p w14:paraId="127E6FBA" w14:textId="0B460320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1790FAE1" w14:textId="6B22103F" w:rsidR="00D51FD2" w:rsidRPr="00D57BA2" w:rsidRDefault="001A5067" w:rsidP="00D51FD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95,479</w:t>
            </w:r>
          </w:p>
        </w:tc>
        <w:tc>
          <w:tcPr>
            <w:tcW w:w="150" w:type="pct"/>
            <w:vAlign w:val="bottom"/>
          </w:tcPr>
          <w:p w14:paraId="2FF54814" w14:textId="77777777" w:rsidR="00D51FD2" w:rsidRPr="00D57BA2" w:rsidRDefault="00D51FD2" w:rsidP="00D51FD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6FDB05E6" w14:textId="6509D903" w:rsidR="00D51FD2" w:rsidRPr="00D57BA2" w:rsidRDefault="00D51FD2" w:rsidP="00D51FD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83,120</w:t>
            </w:r>
          </w:p>
        </w:tc>
        <w:tc>
          <w:tcPr>
            <w:tcW w:w="140" w:type="pct"/>
            <w:vAlign w:val="bottom"/>
          </w:tcPr>
          <w:p w14:paraId="407E3234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58D33A" w14:textId="16EED29D" w:rsidR="00D51FD2" w:rsidRPr="00D57BA2" w:rsidRDefault="001A5067" w:rsidP="00D51FD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95,479</w:t>
            </w:r>
          </w:p>
        </w:tc>
        <w:tc>
          <w:tcPr>
            <w:tcW w:w="131" w:type="pct"/>
            <w:vAlign w:val="bottom"/>
          </w:tcPr>
          <w:p w14:paraId="1EAC25D9" w14:textId="77777777" w:rsidR="00D51FD2" w:rsidRPr="00D57BA2" w:rsidRDefault="00D51FD2" w:rsidP="00D51FD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4D34BE23" w14:textId="01BE0899" w:rsidR="00D51FD2" w:rsidRPr="00D57BA2" w:rsidRDefault="00D51FD2" w:rsidP="00D51FD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83,120</w:t>
            </w:r>
          </w:p>
        </w:tc>
      </w:tr>
      <w:tr w:rsidR="00D51FD2" w:rsidRPr="00D57BA2" w14:paraId="6046417D" w14:textId="77777777" w:rsidTr="006F05A4">
        <w:trPr>
          <w:trHeight w:val="374"/>
          <w:tblHeader/>
        </w:trPr>
        <w:tc>
          <w:tcPr>
            <w:tcW w:w="2159" w:type="pct"/>
          </w:tcPr>
          <w:p w14:paraId="476F37CF" w14:textId="77777777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598" w:type="pct"/>
          </w:tcPr>
          <w:p w14:paraId="10BCC942" w14:textId="77777777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8" w:right="-108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50" w:type="pct"/>
          </w:tcPr>
          <w:p w14:paraId="3581A046" w14:textId="77777777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599" w:type="pct"/>
          </w:tcPr>
          <w:p w14:paraId="48EE7937" w14:textId="77777777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0" w:type="pct"/>
          </w:tcPr>
          <w:p w14:paraId="7FAD205F" w14:textId="77777777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08" w:type="pct"/>
          </w:tcPr>
          <w:p w14:paraId="2FBFE435" w14:textId="77777777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8" w:right="-108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31" w:type="pct"/>
          </w:tcPr>
          <w:p w14:paraId="6FA29D4B" w14:textId="77777777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15" w:type="pct"/>
          </w:tcPr>
          <w:p w14:paraId="4C79307E" w14:textId="77777777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D51FD2" w:rsidRPr="00D57BA2" w14:paraId="34E8B06A" w14:textId="77777777" w:rsidTr="006F05A4">
        <w:trPr>
          <w:trHeight w:val="374"/>
          <w:tblHeader/>
        </w:trPr>
        <w:tc>
          <w:tcPr>
            <w:tcW w:w="2159" w:type="pct"/>
          </w:tcPr>
          <w:p w14:paraId="4C59E927" w14:textId="4DD7A593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224F3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98" w:type="pct"/>
          </w:tcPr>
          <w:p w14:paraId="30524C72" w14:textId="72F667AD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604B6BA2" w14:textId="77777777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486D04DC" w14:textId="1CDD5AF0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1960520D" w14:textId="77777777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1F38864E" w14:textId="240632F3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5685200C" w14:textId="77777777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4C2B51A9" w14:textId="0D161A93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1FD2" w:rsidRPr="00D57BA2" w14:paraId="5D020C77" w14:textId="77777777" w:rsidTr="006F05A4">
        <w:trPr>
          <w:trHeight w:val="374"/>
        </w:trPr>
        <w:tc>
          <w:tcPr>
            <w:tcW w:w="2159" w:type="pct"/>
          </w:tcPr>
          <w:p w14:paraId="17C162E8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8" w:type="pct"/>
          </w:tcPr>
          <w:p w14:paraId="70FC2ADB" w14:textId="2FF33ECF" w:rsidR="00D51FD2" w:rsidRPr="00D57BA2" w:rsidRDefault="001A5067" w:rsidP="00D51FD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2,186</w:t>
            </w:r>
          </w:p>
        </w:tc>
        <w:tc>
          <w:tcPr>
            <w:tcW w:w="150" w:type="pct"/>
            <w:vAlign w:val="bottom"/>
          </w:tcPr>
          <w:p w14:paraId="150505D4" w14:textId="77777777" w:rsidR="00D51FD2" w:rsidRPr="00D57BA2" w:rsidRDefault="00D51FD2" w:rsidP="00D51FD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</w:tcPr>
          <w:p w14:paraId="7CBD49A3" w14:textId="6C84D35E" w:rsidR="00D51FD2" w:rsidRPr="00D57BA2" w:rsidRDefault="00D51FD2" w:rsidP="00D51FD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8,240</w:t>
            </w:r>
          </w:p>
        </w:tc>
        <w:tc>
          <w:tcPr>
            <w:tcW w:w="140" w:type="pct"/>
            <w:vAlign w:val="bottom"/>
          </w:tcPr>
          <w:p w14:paraId="04BEF831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2D441A96" w14:textId="7B030AC1" w:rsidR="00D51FD2" w:rsidRPr="00D57BA2" w:rsidRDefault="001A5067" w:rsidP="00D51FD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2,186</w:t>
            </w:r>
          </w:p>
        </w:tc>
        <w:tc>
          <w:tcPr>
            <w:tcW w:w="131" w:type="pct"/>
            <w:vAlign w:val="bottom"/>
          </w:tcPr>
          <w:p w14:paraId="28BCBB78" w14:textId="77777777" w:rsidR="00D51FD2" w:rsidRPr="00D57BA2" w:rsidRDefault="00D51FD2" w:rsidP="00D51FD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</w:tcPr>
          <w:p w14:paraId="6B70AF4D" w14:textId="60FD6D66" w:rsidR="00D51FD2" w:rsidRPr="00D57BA2" w:rsidRDefault="00D51FD2" w:rsidP="00D51FD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8,240</w:t>
            </w:r>
          </w:p>
        </w:tc>
      </w:tr>
      <w:tr w:rsidR="00D51FD2" w:rsidRPr="00D57BA2" w14:paraId="03566D44" w14:textId="77777777" w:rsidTr="006F05A4">
        <w:trPr>
          <w:trHeight w:val="374"/>
        </w:trPr>
        <w:tc>
          <w:tcPr>
            <w:tcW w:w="2159" w:type="pct"/>
          </w:tcPr>
          <w:p w14:paraId="017D1934" w14:textId="39D359D5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373C91F2" w14:textId="21BD54B5" w:rsidR="00D51FD2" w:rsidRPr="00D57BA2" w:rsidRDefault="001A5067" w:rsidP="00D51FD2">
            <w:pPr>
              <w:pStyle w:val="a3"/>
              <w:tabs>
                <w:tab w:val="decimal" w:pos="681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vAlign w:val="bottom"/>
          </w:tcPr>
          <w:p w14:paraId="29B7B148" w14:textId="77777777" w:rsidR="00D51FD2" w:rsidRPr="00D57BA2" w:rsidRDefault="00D51FD2" w:rsidP="00D51FD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0718D739" w14:textId="28185088" w:rsidR="00D51FD2" w:rsidRPr="00D57BA2" w:rsidRDefault="00D51FD2" w:rsidP="00D51FD2">
            <w:pPr>
              <w:pStyle w:val="a3"/>
              <w:tabs>
                <w:tab w:val="decimal" w:pos="681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  <w:vAlign w:val="bottom"/>
          </w:tcPr>
          <w:p w14:paraId="5F0564CC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6CF8BDB3" w14:textId="3EC07E82" w:rsidR="00D51FD2" w:rsidRPr="00D57BA2" w:rsidRDefault="001A5067" w:rsidP="00D51FD2">
            <w:pPr>
              <w:pStyle w:val="a3"/>
              <w:tabs>
                <w:tab w:val="decimal" w:pos="681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  <w:vAlign w:val="bottom"/>
          </w:tcPr>
          <w:p w14:paraId="1D9262D5" w14:textId="77777777" w:rsidR="00D51FD2" w:rsidRPr="00D57BA2" w:rsidRDefault="00D51FD2" w:rsidP="00D51FD2">
            <w:pPr>
              <w:pStyle w:val="a3"/>
              <w:tabs>
                <w:tab w:val="decimal" w:pos="681"/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13E640F3" w14:textId="3A399490" w:rsidR="00D51FD2" w:rsidRPr="00D57BA2" w:rsidRDefault="00D51FD2" w:rsidP="00D51FD2">
            <w:pPr>
              <w:pStyle w:val="a3"/>
              <w:tabs>
                <w:tab w:val="decimal" w:pos="681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51FD2" w:rsidRPr="00D57BA2" w14:paraId="4AF0E259" w14:textId="77777777" w:rsidTr="006F05A4">
        <w:trPr>
          <w:trHeight w:val="374"/>
        </w:trPr>
        <w:tc>
          <w:tcPr>
            <w:tcW w:w="2159" w:type="pct"/>
          </w:tcPr>
          <w:p w14:paraId="053ED48F" w14:textId="7C2A2095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566D256D" w14:textId="2DE3478D" w:rsidR="00D51FD2" w:rsidRPr="00D57BA2" w:rsidRDefault="001A5067" w:rsidP="00D51FD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2,186</w:t>
            </w:r>
          </w:p>
        </w:tc>
        <w:tc>
          <w:tcPr>
            <w:tcW w:w="150" w:type="pct"/>
            <w:vAlign w:val="bottom"/>
          </w:tcPr>
          <w:p w14:paraId="34419845" w14:textId="2DA6A1A7" w:rsidR="00D51FD2" w:rsidRPr="00D57BA2" w:rsidRDefault="00D51FD2" w:rsidP="00D51FD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  <w:tcBorders>
              <w:bottom w:val="double" w:sz="4" w:space="0" w:color="auto"/>
            </w:tcBorders>
          </w:tcPr>
          <w:p w14:paraId="537B6874" w14:textId="031FE0EA" w:rsidR="00D51FD2" w:rsidRPr="00D57BA2" w:rsidRDefault="00D51FD2" w:rsidP="00D51FD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8,240</w:t>
            </w:r>
          </w:p>
        </w:tc>
        <w:tc>
          <w:tcPr>
            <w:tcW w:w="140" w:type="pct"/>
            <w:vAlign w:val="bottom"/>
          </w:tcPr>
          <w:p w14:paraId="40631EBB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9EB7B0" w14:textId="5A74E084" w:rsidR="00D51FD2" w:rsidRPr="00D57BA2" w:rsidRDefault="001A5067" w:rsidP="00D51FD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2,186</w:t>
            </w:r>
          </w:p>
        </w:tc>
        <w:tc>
          <w:tcPr>
            <w:tcW w:w="131" w:type="pct"/>
            <w:vAlign w:val="bottom"/>
          </w:tcPr>
          <w:p w14:paraId="24F9A6EB" w14:textId="77777777" w:rsidR="00D51FD2" w:rsidRPr="00D57BA2" w:rsidRDefault="00D51FD2" w:rsidP="00D51FD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14:paraId="18853FE5" w14:textId="38C94F2F" w:rsidR="00D51FD2" w:rsidRPr="00D57BA2" w:rsidRDefault="00D51FD2" w:rsidP="00D51FD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8,240</w:t>
            </w:r>
          </w:p>
        </w:tc>
      </w:tr>
      <w:tr w:rsidR="00D51FD2" w:rsidRPr="00D57BA2" w14:paraId="215BA07E" w14:textId="77777777" w:rsidTr="006F05A4">
        <w:trPr>
          <w:trHeight w:val="374"/>
        </w:trPr>
        <w:tc>
          <w:tcPr>
            <w:tcW w:w="2159" w:type="pct"/>
          </w:tcPr>
          <w:p w14:paraId="3C84E460" w14:textId="3270D100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598" w:type="pct"/>
          </w:tcPr>
          <w:p w14:paraId="513A0207" w14:textId="67F83EA1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50" w:type="pct"/>
          </w:tcPr>
          <w:p w14:paraId="396CA780" w14:textId="77777777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599" w:type="pct"/>
          </w:tcPr>
          <w:p w14:paraId="1862B4FD" w14:textId="3AB5B547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0" w:type="pct"/>
          </w:tcPr>
          <w:p w14:paraId="1DC61F6F" w14:textId="77777777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08" w:type="pct"/>
          </w:tcPr>
          <w:p w14:paraId="54B0B0C7" w14:textId="385547F1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8" w:right="-108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31" w:type="pct"/>
          </w:tcPr>
          <w:p w14:paraId="197A98C3" w14:textId="77777777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15" w:type="pct"/>
          </w:tcPr>
          <w:p w14:paraId="0F433BD9" w14:textId="2F67B346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D51FD2" w:rsidRPr="00D57BA2" w14:paraId="4E233CDB" w14:textId="77777777" w:rsidTr="006F05A4">
        <w:trPr>
          <w:trHeight w:val="374"/>
        </w:trPr>
        <w:tc>
          <w:tcPr>
            <w:tcW w:w="2159" w:type="pct"/>
          </w:tcPr>
          <w:p w14:paraId="601DCFDD" w14:textId="2D0EB741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598" w:type="pct"/>
          </w:tcPr>
          <w:p w14:paraId="72BC4E30" w14:textId="77777777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3D107FC6" w14:textId="77777777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3D029DFB" w14:textId="77777777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287371DD" w14:textId="77777777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FE3F04B" w14:textId="77777777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16865241" w14:textId="77777777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3A0E3565" w14:textId="77777777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1FD2" w:rsidRPr="00D57BA2" w14:paraId="673BB38E" w14:textId="77777777" w:rsidTr="006F05A4">
        <w:trPr>
          <w:trHeight w:val="374"/>
        </w:trPr>
        <w:tc>
          <w:tcPr>
            <w:tcW w:w="2159" w:type="pct"/>
            <w:vAlign w:val="bottom"/>
          </w:tcPr>
          <w:p w14:paraId="5AAC209D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8" w:type="pct"/>
          </w:tcPr>
          <w:p w14:paraId="186C14A8" w14:textId="04BE5158" w:rsidR="00D51FD2" w:rsidRPr="00D57BA2" w:rsidRDefault="00D51FD2" w:rsidP="00D51FD2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14:paraId="056140E9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7F03CFE1" w14:textId="1443504C" w:rsidR="00D51FD2" w:rsidRPr="00D57BA2" w:rsidRDefault="00D51FD2" w:rsidP="00D51FD2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  <w:vAlign w:val="bottom"/>
          </w:tcPr>
          <w:p w14:paraId="504AF581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8" w:type="pct"/>
          </w:tcPr>
          <w:p w14:paraId="66B93EFC" w14:textId="756C3757" w:rsidR="00D51FD2" w:rsidRPr="00D57BA2" w:rsidRDefault="00D51FD2" w:rsidP="00D51FD2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  <w:vAlign w:val="bottom"/>
          </w:tcPr>
          <w:p w14:paraId="6BB243AD" w14:textId="77777777" w:rsidR="00D51FD2" w:rsidRPr="00D57BA2" w:rsidRDefault="00D51FD2" w:rsidP="00D51FD2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</w:tcPr>
          <w:p w14:paraId="30DB46E6" w14:textId="53940C99" w:rsidR="00D51FD2" w:rsidRPr="00D57BA2" w:rsidRDefault="00D51FD2" w:rsidP="00D51FD2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51FD2" w:rsidRPr="00D57BA2" w14:paraId="1ECB2BDD" w14:textId="77777777" w:rsidTr="006F05A4">
        <w:trPr>
          <w:trHeight w:val="374"/>
        </w:trPr>
        <w:tc>
          <w:tcPr>
            <w:tcW w:w="2159" w:type="pct"/>
            <w:vAlign w:val="bottom"/>
          </w:tcPr>
          <w:p w14:paraId="66638CF8" w14:textId="54896D46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เงินให้กู้ยืมระยะยาว</w:t>
            </w:r>
          </w:p>
        </w:tc>
        <w:tc>
          <w:tcPr>
            <w:tcW w:w="598" w:type="pct"/>
          </w:tcPr>
          <w:p w14:paraId="1423F2AB" w14:textId="2C0EA802" w:rsidR="00D51FD2" w:rsidRPr="00D57BA2" w:rsidRDefault="001A5067" w:rsidP="00D51FD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5,867,283</w:t>
            </w:r>
          </w:p>
        </w:tc>
        <w:tc>
          <w:tcPr>
            <w:tcW w:w="150" w:type="pct"/>
            <w:vAlign w:val="bottom"/>
          </w:tcPr>
          <w:p w14:paraId="4221452A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11673B32" w14:textId="31907CD9" w:rsidR="00D51FD2" w:rsidRPr="00D57BA2" w:rsidRDefault="00D51FD2" w:rsidP="00D51FD2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6,306,311</w:t>
            </w:r>
          </w:p>
        </w:tc>
        <w:tc>
          <w:tcPr>
            <w:tcW w:w="140" w:type="pct"/>
            <w:vAlign w:val="bottom"/>
          </w:tcPr>
          <w:p w14:paraId="4056A5F6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8" w:type="pct"/>
          </w:tcPr>
          <w:p w14:paraId="57299C11" w14:textId="60BFB577" w:rsidR="00D51FD2" w:rsidRPr="00D57BA2" w:rsidRDefault="001A5067" w:rsidP="00D51FD2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5,867,283</w:t>
            </w:r>
          </w:p>
        </w:tc>
        <w:tc>
          <w:tcPr>
            <w:tcW w:w="131" w:type="pct"/>
            <w:vAlign w:val="bottom"/>
          </w:tcPr>
          <w:p w14:paraId="72551FE0" w14:textId="77777777" w:rsidR="00D51FD2" w:rsidRPr="00D57BA2" w:rsidRDefault="00D51FD2" w:rsidP="00D51FD2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</w:tcPr>
          <w:p w14:paraId="46B4BD33" w14:textId="0C55F5AA" w:rsidR="00D51FD2" w:rsidRPr="00D57BA2" w:rsidRDefault="00D51FD2" w:rsidP="00D51FD2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6,306,311</w:t>
            </w:r>
          </w:p>
        </w:tc>
      </w:tr>
      <w:tr w:rsidR="00D51FD2" w:rsidRPr="00D57BA2" w14:paraId="2FEBBCE9" w14:textId="77777777" w:rsidTr="006F05A4">
        <w:trPr>
          <w:trHeight w:val="374"/>
        </w:trPr>
        <w:tc>
          <w:tcPr>
            <w:tcW w:w="2159" w:type="pct"/>
            <w:vAlign w:val="bottom"/>
          </w:tcPr>
          <w:p w14:paraId="62251A45" w14:textId="6E1ACC46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446DBEB4" w14:textId="5873AD3A" w:rsidR="00D51FD2" w:rsidRPr="00D57BA2" w:rsidRDefault="001A5067" w:rsidP="00D51FD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6,057,275</w:t>
            </w:r>
          </w:p>
        </w:tc>
        <w:tc>
          <w:tcPr>
            <w:tcW w:w="150" w:type="pct"/>
            <w:vAlign w:val="bottom"/>
          </w:tcPr>
          <w:p w14:paraId="4139DFF9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64523277" w14:textId="4F45A928" w:rsidR="00D51FD2" w:rsidRPr="00D57BA2" w:rsidRDefault="00D51FD2" w:rsidP="00D51FD2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5,451,700</w:t>
            </w:r>
          </w:p>
        </w:tc>
        <w:tc>
          <w:tcPr>
            <w:tcW w:w="140" w:type="pct"/>
            <w:vAlign w:val="bottom"/>
          </w:tcPr>
          <w:p w14:paraId="4066E55C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4679C400" w14:textId="0D3FF8E7" w:rsidR="00D51FD2" w:rsidRPr="00D57BA2" w:rsidRDefault="001A5067" w:rsidP="00D51FD2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6,057,275</w:t>
            </w:r>
          </w:p>
        </w:tc>
        <w:tc>
          <w:tcPr>
            <w:tcW w:w="131" w:type="pct"/>
            <w:vAlign w:val="bottom"/>
          </w:tcPr>
          <w:p w14:paraId="48611C13" w14:textId="77777777" w:rsidR="00D51FD2" w:rsidRPr="00D57BA2" w:rsidRDefault="00D51FD2" w:rsidP="00D51FD2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507EEA34" w14:textId="14E36FBF" w:rsidR="00D51FD2" w:rsidRPr="00D57BA2" w:rsidRDefault="00D51FD2" w:rsidP="00D51FD2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5,451,700</w:t>
            </w:r>
          </w:p>
        </w:tc>
      </w:tr>
      <w:tr w:rsidR="00D51FD2" w:rsidRPr="00D57BA2" w14:paraId="4498512B" w14:textId="77777777" w:rsidTr="006F05A4">
        <w:trPr>
          <w:trHeight w:val="374"/>
        </w:trPr>
        <w:tc>
          <w:tcPr>
            <w:tcW w:w="2159" w:type="pct"/>
            <w:vAlign w:val="bottom"/>
          </w:tcPr>
          <w:p w14:paraId="70421209" w14:textId="7836A5E3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31BACA72" w14:textId="38FE2E60" w:rsidR="00D51FD2" w:rsidRPr="00D57BA2" w:rsidRDefault="001A5067" w:rsidP="00D51FD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11,924,558</w:t>
            </w:r>
          </w:p>
        </w:tc>
        <w:tc>
          <w:tcPr>
            <w:tcW w:w="150" w:type="pct"/>
            <w:vAlign w:val="bottom"/>
          </w:tcPr>
          <w:p w14:paraId="65F555E6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0FED3445" w14:textId="020F5971" w:rsidR="00D51FD2" w:rsidRPr="00D57BA2" w:rsidRDefault="00D51FD2" w:rsidP="00D51FD2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11,758,011</w:t>
            </w:r>
          </w:p>
        </w:tc>
        <w:tc>
          <w:tcPr>
            <w:tcW w:w="140" w:type="pct"/>
            <w:vAlign w:val="bottom"/>
          </w:tcPr>
          <w:p w14:paraId="19FAFB22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4C810671" w14:textId="227507DE" w:rsidR="00D51FD2" w:rsidRPr="00D57BA2" w:rsidRDefault="001A5067" w:rsidP="00D51FD2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11,924,558</w:t>
            </w:r>
          </w:p>
        </w:tc>
        <w:tc>
          <w:tcPr>
            <w:tcW w:w="131" w:type="pct"/>
            <w:vAlign w:val="bottom"/>
          </w:tcPr>
          <w:p w14:paraId="0CE0F4A5" w14:textId="77777777" w:rsidR="00D51FD2" w:rsidRPr="00D57BA2" w:rsidRDefault="00D51FD2" w:rsidP="00D51FD2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14:paraId="2D161E62" w14:textId="3B8BA4D6" w:rsidR="00D51FD2" w:rsidRPr="00D57BA2" w:rsidRDefault="00D51FD2" w:rsidP="00D51FD2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11,758,011</w:t>
            </w:r>
          </w:p>
        </w:tc>
      </w:tr>
      <w:tr w:rsidR="00D51FD2" w:rsidRPr="00D57BA2" w14:paraId="45140C9C" w14:textId="77777777" w:rsidTr="006F05A4">
        <w:trPr>
          <w:trHeight w:val="374"/>
        </w:trPr>
        <w:tc>
          <w:tcPr>
            <w:tcW w:w="2159" w:type="pct"/>
            <w:vAlign w:val="bottom"/>
          </w:tcPr>
          <w:p w14:paraId="5DA9C928" w14:textId="42AFA88C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5596E4A3" w14:textId="0A45DFB0" w:rsidR="00D51FD2" w:rsidRPr="00D57BA2" w:rsidRDefault="001A5067" w:rsidP="00D51FD2">
            <w:pPr>
              <w:pStyle w:val="a3"/>
              <w:tabs>
                <w:tab w:val="decimal" w:pos="681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vAlign w:val="bottom"/>
          </w:tcPr>
          <w:p w14:paraId="18CE2AA4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38469EDC" w14:textId="3650B518" w:rsidR="00D51FD2" w:rsidRPr="00D57BA2" w:rsidRDefault="00D51FD2" w:rsidP="00D51FD2">
            <w:pPr>
              <w:pStyle w:val="a3"/>
              <w:tabs>
                <w:tab w:val="decimal" w:pos="681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  <w:vAlign w:val="bottom"/>
          </w:tcPr>
          <w:p w14:paraId="08492A21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79E1DD0C" w14:textId="7EBB9E78" w:rsidR="00D51FD2" w:rsidRPr="00D57BA2" w:rsidRDefault="001A5067" w:rsidP="00D51FD2">
            <w:pPr>
              <w:pStyle w:val="a3"/>
              <w:tabs>
                <w:tab w:val="decimal" w:pos="681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  <w:vAlign w:val="bottom"/>
          </w:tcPr>
          <w:p w14:paraId="68EA03E0" w14:textId="77777777" w:rsidR="00D51FD2" w:rsidRPr="00D57BA2" w:rsidRDefault="00D51FD2" w:rsidP="00D51FD2">
            <w:pPr>
              <w:pStyle w:val="30"/>
              <w:tabs>
                <w:tab w:val="clear" w:pos="360"/>
                <w:tab w:val="clear" w:pos="720"/>
                <w:tab w:val="decimal" w:pos="681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74A3A594" w14:textId="5B44BAD5" w:rsidR="00D51FD2" w:rsidRPr="00D57BA2" w:rsidRDefault="00D51FD2" w:rsidP="00D51FD2">
            <w:pPr>
              <w:pStyle w:val="a3"/>
              <w:tabs>
                <w:tab w:val="decimal" w:pos="681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51FD2" w:rsidRPr="00D57BA2" w14:paraId="14AC25A3" w14:textId="77777777" w:rsidTr="006F05A4">
        <w:trPr>
          <w:trHeight w:val="374"/>
        </w:trPr>
        <w:tc>
          <w:tcPr>
            <w:tcW w:w="2159" w:type="pct"/>
            <w:vAlign w:val="bottom"/>
          </w:tcPr>
          <w:p w14:paraId="3E2CC526" w14:textId="101F2A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56941CF1" w14:textId="01701D36" w:rsidR="00D51FD2" w:rsidRPr="00D57BA2" w:rsidRDefault="001A5067" w:rsidP="00D51FD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11,924,558</w:t>
            </w:r>
          </w:p>
        </w:tc>
        <w:tc>
          <w:tcPr>
            <w:tcW w:w="150" w:type="pct"/>
            <w:vAlign w:val="bottom"/>
          </w:tcPr>
          <w:p w14:paraId="0B273719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7A7982FC" w14:textId="27B61EBC" w:rsidR="00D51FD2" w:rsidRPr="00D57BA2" w:rsidRDefault="00D51FD2" w:rsidP="00D51FD2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11,758,011</w:t>
            </w:r>
          </w:p>
        </w:tc>
        <w:tc>
          <w:tcPr>
            <w:tcW w:w="140" w:type="pct"/>
            <w:vAlign w:val="bottom"/>
          </w:tcPr>
          <w:p w14:paraId="22A2F3A3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606971E1" w14:textId="52BAAD14" w:rsidR="00D51FD2" w:rsidRPr="00D57BA2" w:rsidRDefault="001A5067" w:rsidP="00D51FD2">
            <w:pPr>
              <w:pStyle w:val="a3"/>
              <w:tabs>
                <w:tab w:val="decimal" w:pos="918"/>
              </w:tabs>
              <w:spacing w:line="380" w:lineRule="exact"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11,924,558</w:t>
            </w:r>
          </w:p>
        </w:tc>
        <w:tc>
          <w:tcPr>
            <w:tcW w:w="131" w:type="pct"/>
            <w:vAlign w:val="bottom"/>
          </w:tcPr>
          <w:p w14:paraId="4842B162" w14:textId="77777777" w:rsidR="00D51FD2" w:rsidRPr="00D57BA2" w:rsidRDefault="00D51FD2" w:rsidP="00D51FD2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419BE4FA" w14:textId="4E1DB726" w:rsidR="00D51FD2" w:rsidRPr="00D57BA2" w:rsidRDefault="00D51FD2" w:rsidP="00D51FD2">
            <w:pPr>
              <w:pStyle w:val="30"/>
              <w:tabs>
                <w:tab w:val="clear" w:pos="360"/>
                <w:tab w:val="clear" w:pos="720"/>
                <w:tab w:val="decimal" w:pos="918"/>
              </w:tabs>
              <w:spacing w:line="380" w:lineRule="exact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11,758,011</w:t>
            </w:r>
          </w:p>
        </w:tc>
      </w:tr>
    </w:tbl>
    <w:p w14:paraId="6007DFC6" w14:textId="483C2949" w:rsidR="00A43A3C" w:rsidRPr="00D57BA2" w:rsidRDefault="006F05A4" w:rsidP="006F0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outlineLvl w:val="1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/>
      </w:r>
      <w:r w:rsidR="00A43A3C" w:rsidRPr="00D57BA2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</w:t>
      </w:r>
      <w:r w:rsidR="003A5944" w:rsidRPr="00D57BA2">
        <w:rPr>
          <w:rFonts w:asciiTheme="majorBidi" w:hAnsiTheme="majorBidi" w:cstheme="majorBidi"/>
          <w:sz w:val="30"/>
          <w:szCs w:val="30"/>
          <w:cs/>
        </w:rPr>
        <w:t>ระยะยาว</w:t>
      </w:r>
      <w:r w:rsidR="00A43A3C" w:rsidRPr="00D57BA2">
        <w:rPr>
          <w:rFonts w:asciiTheme="majorBidi" w:hAnsiTheme="majorBidi" w:cstheme="majorBidi"/>
          <w:sz w:val="30"/>
          <w:szCs w:val="30"/>
          <w:cs/>
        </w:rPr>
        <w:t>แก่</w:t>
      </w:r>
      <w:r w:rsidR="009D157F">
        <w:rPr>
          <w:rFonts w:asciiTheme="majorBidi" w:hAnsiTheme="majorBidi" w:cstheme="majorBidi" w:hint="cs"/>
          <w:sz w:val="30"/>
          <w:szCs w:val="30"/>
          <w:cs/>
        </w:rPr>
        <w:t>บริษัทร่วม</w:t>
      </w:r>
      <w:r w:rsidR="00A43A3C" w:rsidRPr="00D57BA2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="00E85D1C" w:rsidRPr="00D57BA2">
        <w:rPr>
          <w:rFonts w:asciiTheme="majorBidi" w:hAnsiTheme="majorBidi" w:cstheme="majorBidi"/>
          <w:sz w:val="30"/>
          <w:szCs w:val="30"/>
        </w:rPr>
        <w:t>31</w:t>
      </w:r>
      <w:r w:rsidR="00A43A3C" w:rsidRPr="00D57BA2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6257FE" w:rsidRPr="00D57BA2">
        <w:rPr>
          <w:rFonts w:asciiTheme="majorBidi" w:hAnsiTheme="majorBidi" w:cstheme="majorBidi"/>
          <w:sz w:val="30"/>
          <w:szCs w:val="30"/>
        </w:rPr>
        <w:t>256</w:t>
      </w:r>
      <w:r w:rsidR="00D51FD2">
        <w:rPr>
          <w:rFonts w:asciiTheme="majorBidi" w:hAnsiTheme="majorBidi" w:cstheme="majorBidi" w:hint="cs"/>
          <w:sz w:val="30"/>
          <w:szCs w:val="30"/>
          <w:cs/>
        </w:rPr>
        <w:t>8</w:t>
      </w:r>
      <w:r w:rsidR="006257FE"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="006257FE" w:rsidRPr="00D57BA2">
        <w:rPr>
          <w:rFonts w:asciiTheme="majorBidi" w:hAnsiTheme="majorBidi" w:cstheme="majorBidi"/>
          <w:sz w:val="30"/>
          <w:szCs w:val="30"/>
          <w:cs/>
        </w:rPr>
        <w:t>และ</w:t>
      </w:r>
      <w:r w:rsidR="00F90C4E"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="006257FE" w:rsidRPr="00D57BA2">
        <w:rPr>
          <w:rFonts w:asciiTheme="majorBidi" w:hAnsiTheme="majorBidi" w:cstheme="majorBidi"/>
          <w:sz w:val="30"/>
          <w:szCs w:val="30"/>
        </w:rPr>
        <w:t>256</w:t>
      </w:r>
      <w:r w:rsidR="00D51FD2">
        <w:rPr>
          <w:rFonts w:asciiTheme="majorBidi" w:hAnsiTheme="majorBidi" w:cstheme="majorBidi" w:hint="cs"/>
          <w:sz w:val="30"/>
          <w:szCs w:val="30"/>
          <w:cs/>
        </w:rPr>
        <w:t>7</w:t>
      </w:r>
      <w:r w:rsidR="006257FE"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="00A43A3C" w:rsidRPr="00D57BA2">
        <w:rPr>
          <w:rFonts w:asciiTheme="majorBidi" w:hAnsiTheme="majorBidi" w:cstheme="majorBidi"/>
          <w:sz w:val="30"/>
          <w:szCs w:val="30"/>
          <w:cs/>
        </w:rPr>
        <w:t>มีดังนี้</w:t>
      </w:r>
      <w:r w:rsidR="00A43A3C" w:rsidRPr="00D57BA2">
        <w:rPr>
          <w:rFonts w:asciiTheme="majorBidi" w:hAnsiTheme="majorBidi" w:cstheme="majorBidi"/>
          <w:sz w:val="30"/>
          <w:szCs w:val="30"/>
        </w:rPr>
        <w:t xml:space="preserve">  </w:t>
      </w:r>
    </w:p>
    <w:p w14:paraId="29208EC4" w14:textId="77777777" w:rsidR="001A5F6D" w:rsidRPr="00D57BA2" w:rsidRDefault="001A5F6D" w:rsidP="001A5F6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94"/>
        <w:gridCol w:w="1349"/>
        <w:gridCol w:w="1937"/>
        <w:gridCol w:w="180"/>
        <w:gridCol w:w="2070"/>
      </w:tblGrid>
      <w:tr w:rsidR="003558E9" w:rsidRPr="00D57BA2" w14:paraId="73E0B831" w14:textId="77777777" w:rsidTr="00A057E4">
        <w:trPr>
          <w:cantSplit/>
          <w:trHeight w:hRule="exact" w:val="389"/>
          <w:tblHeader/>
        </w:trPr>
        <w:tc>
          <w:tcPr>
            <w:tcW w:w="4094" w:type="dxa"/>
          </w:tcPr>
          <w:p w14:paraId="4D44EBA5" w14:textId="20DE8BBB" w:rsidR="003558E9" w:rsidRPr="00D57BA2" w:rsidRDefault="003558E9" w:rsidP="0034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349" w:type="dxa"/>
          </w:tcPr>
          <w:p w14:paraId="68110450" w14:textId="44C5FE21" w:rsidR="003558E9" w:rsidRPr="00D57BA2" w:rsidRDefault="003558E9" w:rsidP="0034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4187" w:type="dxa"/>
            <w:gridSpan w:val="3"/>
          </w:tcPr>
          <w:p w14:paraId="1AC78908" w14:textId="747DA0F2" w:rsidR="003558E9" w:rsidRPr="00D57BA2" w:rsidRDefault="003558E9" w:rsidP="0034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 w:rsidRPr="00CB72A3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34469F" w:rsidRPr="00D57BA2" w14:paraId="66B8CB61" w14:textId="77777777" w:rsidTr="00590A64">
        <w:trPr>
          <w:cantSplit/>
          <w:trHeight w:hRule="exact" w:val="389"/>
          <w:tblHeader/>
        </w:trPr>
        <w:tc>
          <w:tcPr>
            <w:tcW w:w="4094" w:type="dxa"/>
          </w:tcPr>
          <w:p w14:paraId="138D050B" w14:textId="77777777" w:rsidR="0034469F" w:rsidRPr="00D57BA2" w:rsidRDefault="0034469F" w:rsidP="0034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49" w:type="dxa"/>
          </w:tcPr>
          <w:p w14:paraId="240731F7" w14:textId="77777777" w:rsidR="0034469F" w:rsidRPr="00D57BA2" w:rsidRDefault="0034469F" w:rsidP="0034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937" w:type="dxa"/>
          </w:tcPr>
          <w:p w14:paraId="4314A8B2" w14:textId="4D18480D" w:rsidR="0034469F" w:rsidRPr="00D57BA2" w:rsidRDefault="0034469F" w:rsidP="0034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D51FD2" w:rsidRPr="001A5067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8</w:t>
            </w:r>
          </w:p>
        </w:tc>
        <w:tc>
          <w:tcPr>
            <w:tcW w:w="180" w:type="dxa"/>
          </w:tcPr>
          <w:p w14:paraId="0A9897F3" w14:textId="77777777" w:rsidR="0034469F" w:rsidRPr="00D57BA2" w:rsidRDefault="0034469F" w:rsidP="0034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070" w:type="dxa"/>
          </w:tcPr>
          <w:p w14:paraId="1B09EC3E" w14:textId="4D9E9A05" w:rsidR="0034469F" w:rsidRPr="00D57BA2" w:rsidRDefault="0034469F" w:rsidP="0034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D51FD2" w:rsidRPr="001A5067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GB"/>
              </w:rPr>
              <w:t>7</w:t>
            </w:r>
          </w:p>
        </w:tc>
      </w:tr>
      <w:tr w:rsidR="0034469F" w:rsidRPr="00D57BA2" w14:paraId="48AAEDB2" w14:textId="77777777" w:rsidTr="00590A64">
        <w:trPr>
          <w:trHeight w:hRule="exact" w:val="360"/>
        </w:trPr>
        <w:tc>
          <w:tcPr>
            <w:tcW w:w="4094" w:type="dxa"/>
            <w:vAlign w:val="bottom"/>
          </w:tcPr>
          <w:p w14:paraId="0F072A29" w14:textId="77777777" w:rsidR="0034469F" w:rsidRPr="00D57BA2" w:rsidRDefault="0034469F" w:rsidP="0034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9" w:type="dxa"/>
          </w:tcPr>
          <w:p w14:paraId="20E93233" w14:textId="4CB463B6" w:rsidR="0034469F" w:rsidRPr="00D57BA2" w:rsidRDefault="0034469F" w:rsidP="0034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187" w:type="dxa"/>
            <w:gridSpan w:val="3"/>
          </w:tcPr>
          <w:p w14:paraId="2D37970F" w14:textId="77777777" w:rsidR="0034469F" w:rsidRPr="00D57BA2" w:rsidRDefault="0034469F" w:rsidP="0034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4469F" w:rsidRPr="00D57BA2" w14:paraId="3E53D5C0" w14:textId="77777777" w:rsidTr="00590A64">
        <w:trPr>
          <w:trHeight w:hRule="exact" w:val="389"/>
        </w:trPr>
        <w:tc>
          <w:tcPr>
            <w:tcW w:w="4094" w:type="dxa"/>
            <w:vAlign w:val="bottom"/>
          </w:tcPr>
          <w:p w14:paraId="606D97EF" w14:textId="77777777" w:rsidR="0034469F" w:rsidRPr="00D57BA2" w:rsidRDefault="0034469F" w:rsidP="0034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9" w:type="dxa"/>
            <w:vAlign w:val="bottom"/>
          </w:tcPr>
          <w:p w14:paraId="676A9698" w14:textId="3F621BAD" w:rsidR="0034469F" w:rsidRPr="00D57BA2" w:rsidRDefault="0034469F" w:rsidP="0034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SOFR+3.5</w:t>
            </w:r>
          </w:p>
        </w:tc>
        <w:tc>
          <w:tcPr>
            <w:tcW w:w="1937" w:type="dxa"/>
            <w:vAlign w:val="bottom"/>
          </w:tcPr>
          <w:p w14:paraId="7F203F33" w14:textId="77777777" w:rsidR="0034469F" w:rsidRPr="00D57BA2" w:rsidRDefault="0034469F" w:rsidP="0034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257CA5" w14:textId="77777777" w:rsidR="0034469F" w:rsidRPr="00D57BA2" w:rsidRDefault="0034469F" w:rsidP="0034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202B75D3" w14:textId="77777777" w:rsidR="0034469F" w:rsidRPr="00D57BA2" w:rsidRDefault="0034469F" w:rsidP="00344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1FD2" w:rsidRPr="00D57BA2" w14:paraId="2D88BBE0" w14:textId="77777777" w:rsidTr="00590A64">
        <w:trPr>
          <w:cantSplit/>
          <w:trHeight w:hRule="exact" w:val="389"/>
        </w:trPr>
        <w:tc>
          <w:tcPr>
            <w:tcW w:w="4094" w:type="dxa"/>
            <w:vAlign w:val="bottom"/>
          </w:tcPr>
          <w:p w14:paraId="313C0623" w14:textId="57667F36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เมษายนของปีก่อน</w:t>
            </w:r>
          </w:p>
        </w:tc>
        <w:tc>
          <w:tcPr>
            <w:tcW w:w="1349" w:type="dxa"/>
            <w:vAlign w:val="center"/>
          </w:tcPr>
          <w:p w14:paraId="66C428F5" w14:textId="77777777" w:rsidR="00D51FD2" w:rsidRPr="00D57BA2" w:rsidRDefault="00D51FD2" w:rsidP="00D51FD2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8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37" w:type="dxa"/>
          </w:tcPr>
          <w:p w14:paraId="0E641A58" w14:textId="06B6A25A" w:rsidR="00D51FD2" w:rsidRPr="00D51FD2" w:rsidRDefault="00D51FD2" w:rsidP="00D51FD2">
            <w:pPr>
              <w:pStyle w:val="30"/>
              <w:tabs>
                <w:tab w:val="clear" w:pos="360"/>
                <w:tab w:val="clear" w:pos="720"/>
                <w:tab w:val="decimal" w:pos="1356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1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6,306,311</w:t>
            </w:r>
          </w:p>
        </w:tc>
        <w:tc>
          <w:tcPr>
            <w:tcW w:w="180" w:type="dxa"/>
            <w:vAlign w:val="center"/>
          </w:tcPr>
          <w:p w14:paraId="3153658E" w14:textId="77777777" w:rsidR="00D51FD2" w:rsidRPr="00D57BA2" w:rsidRDefault="00D51FD2" w:rsidP="00D51FD2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70" w:type="dxa"/>
          </w:tcPr>
          <w:p w14:paraId="676BCC47" w14:textId="7E8FF1D3" w:rsidR="00D51FD2" w:rsidRPr="00D57BA2" w:rsidRDefault="00D51FD2" w:rsidP="00D51FD2">
            <w:pPr>
              <w:pStyle w:val="30"/>
              <w:tabs>
                <w:tab w:val="clear" w:pos="360"/>
                <w:tab w:val="clear" w:pos="720"/>
                <w:tab w:val="decimal" w:pos="1540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5,897,081</w:t>
            </w:r>
          </w:p>
        </w:tc>
      </w:tr>
      <w:tr w:rsidR="00D51FD2" w:rsidRPr="00D57BA2" w14:paraId="42CB500F" w14:textId="77777777" w:rsidTr="00590A64">
        <w:trPr>
          <w:cantSplit/>
          <w:trHeight w:hRule="exact" w:val="389"/>
        </w:trPr>
        <w:tc>
          <w:tcPr>
            <w:tcW w:w="4094" w:type="dxa"/>
            <w:vAlign w:val="bottom"/>
          </w:tcPr>
          <w:p w14:paraId="719C526B" w14:textId="157D31D3" w:rsidR="00D51FD2" w:rsidRPr="00D57BA2" w:rsidRDefault="00EC7C10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(ขาดทุน) </w:t>
            </w:r>
            <w:r w:rsidR="00D51FD2"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349" w:type="dxa"/>
            <w:vAlign w:val="center"/>
          </w:tcPr>
          <w:p w14:paraId="1512CF1B" w14:textId="77777777" w:rsidR="00D51FD2" w:rsidRPr="00D57BA2" w:rsidRDefault="00D51FD2" w:rsidP="00D51FD2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8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</w:tcPr>
          <w:p w14:paraId="0D9FF895" w14:textId="0C668964" w:rsidR="00D51FD2" w:rsidRPr="00D57BA2" w:rsidRDefault="001A5067" w:rsidP="00D51FD2">
            <w:pPr>
              <w:pStyle w:val="30"/>
              <w:tabs>
                <w:tab w:val="clear" w:pos="360"/>
                <w:tab w:val="clear" w:pos="720"/>
                <w:tab w:val="decimal" w:pos="1356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(439,028)</w:t>
            </w:r>
          </w:p>
        </w:tc>
        <w:tc>
          <w:tcPr>
            <w:tcW w:w="180" w:type="dxa"/>
            <w:vAlign w:val="center"/>
          </w:tcPr>
          <w:p w14:paraId="4D102154" w14:textId="77777777" w:rsidR="00D51FD2" w:rsidRPr="00D57BA2" w:rsidRDefault="00D51FD2" w:rsidP="00D51FD2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7EDB6C01" w14:textId="09E8636B" w:rsidR="00D51FD2" w:rsidRPr="00D57BA2" w:rsidRDefault="00D51FD2" w:rsidP="00D51FD2">
            <w:pPr>
              <w:pStyle w:val="30"/>
              <w:tabs>
                <w:tab w:val="clear" w:pos="360"/>
                <w:tab w:val="clear" w:pos="720"/>
                <w:tab w:val="decimal" w:pos="1540"/>
              </w:tabs>
              <w:ind w:left="-61" w:right="-198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409,230</w:t>
            </w:r>
          </w:p>
        </w:tc>
      </w:tr>
      <w:tr w:rsidR="00D51FD2" w:rsidRPr="00D57BA2" w14:paraId="72151241" w14:textId="77777777" w:rsidTr="00590A64">
        <w:trPr>
          <w:cantSplit/>
          <w:trHeight w:hRule="exact" w:val="389"/>
        </w:trPr>
        <w:tc>
          <w:tcPr>
            <w:tcW w:w="4094" w:type="dxa"/>
            <w:vAlign w:val="bottom"/>
          </w:tcPr>
          <w:p w14:paraId="0CCB264B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49" w:type="dxa"/>
          </w:tcPr>
          <w:p w14:paraId="6888D2BA" w14:textId="77777777" w:rsidR="00D51FD2" w:rsidRPr="00D57BA2" w:rsidRDefault="00D51FD2" w:rsidP="00D51FD2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61" w:right="-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937" w:type="dxa"/>
            <w:tcBorders>
              <w:top w:val="single" w:sz="4" w:space="0" w:color="auto"/>
              <w:bottom w:val="double" w:sz="4" w:space="0" w:color="auto"/>
            </w:tcBorders>
          </w:tcPr>
          <w:p w14:paraId="64090E59" w14:textId="5EDEBEE4" w:rsidR="00D51FD2" w:rsidRPr="00D57BA2" w:rsidRDefault="001A5067" w:rsidP="00D51FD2">
            <w:pPr>
              <w:pStyle w:val="30"/>
              <w:tabs>
                <w:tab w:val="clear" w:pos="360"/>
                <w:tab w:val="clear" w:pos="720"/>
                <w:tab w:val="decimal" w:pos="1356"/>
              </w:tabs>
              <w:ind w:left="-61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5,867,283</w:t>
            </w:r>
          </w:p>
        </w:tc>
        <w:tc>
          <w:tcPr>
            <w:tcW w:w="180" w:type="dxa"/>
            <w:vAlign w:val="bottom"/>
          </w:tcPr>
          <w:p w14:paraId="4A7851EF" w14:textId="77777777" w:rsidR="00D51FD2" w:rsidRPr="00D57BA2" w:rsidRDefault="00D51FD2" w:rsidP="00D51FD2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61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04EC235B" w14:textId="6C1C44BA" w:rsidR="00D51FD2" w:rsidRPr="00D57BA2" w:rsidRDefault="00D51FD2" w:rsidP="00D51FD2">
            <w:pPr>
              <w:pStyle w:val="30"/>
              <w:tabs>
                <w:tab w:val="clear" w:pos="360"/>
                <w:tab w:val="clear" w:pos="720"/>
                <w:tab w:val="decimal" w:pos="1540"/>
              </w:tabs>
              <w:ind w:left="-61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6,306,311</w:t>
            </w:r>
          </w:p>
        </w:tc>
      </w:tr>
    </w:tbl>
    <w:p w14:paraId="0E70DE56" w14:textId="77777777" w:rsidR="00F11CBF" w:rsidRPr="00D57BA2" w:rsidRDefault="00F11CBF" w:rsidP="007979BC">
      <w:pPr>
        <w:tabs>
          <w:tab w:val="clear" w:pos="454"/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538B0F6" w14:textId="27376FC3" w:rsidR="004932A6" w:rsidRPr="00D57BA2" w:rsidRDefault="0000227E" w:rsidP="00A70B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เงินให้กู้ยืมแก่บริษัทร่วม</w:t>
      </w:r>
    </w:p>
    <w:p w14:paraId="368CB1DE" w14:textId="77777777" w:rsidR="00494720" w:rsidRPr="00D57BA2" w:rsidRDefault="00494720" w:rsidP="007979BC">
      <w:pPr>
        <w:tabs>
          <w:tab w:val="clear" w:pos="227"/>
          <w:tab w:val="clear" w:pos="454"/>
          <w:tab w:val="clear" w:pos="680"/>
          <w:tab w:val="left" w:pos="720"/>
        </w:tabs>
        <w:spacing w:line="380" w:lineRule="exact"/>
        <w:ind w:left="547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16A006C6" w14:textId="175A527E" w:rsidR="00AE5DDD" w:rsidRPr="00D57BA2" w:rsidRDefault="00444831" w:rsidP="004932A6">
      <w:pPr>
        <w:tabs>
          <w:tab w:val="clear" w:pos="227"/>
          <w:tab w:val="clear" w:pos="454"/>
          <w:tab w:val="clear" w:pos="680"/>
          <w:tab w:val="left" w:pos="720"/>
        </w:tabs>
        <w:spacing w:line="38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FD50BA" w:rsidRPr="00D57BA2">
        <w:rPr>
          <w:rFonts w:asciiTheme="majorBidi" w:hAnsiTheme="majorBidi" w:cstheme="majorBidi"/>
          <w:sz w:val="30"/>
          <w:szCs w:val="30"/>
        </w:rPr>
        <w:t>2554</w:t>
      </w:r>
      <w:r w:rsidR="00FD50BA"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บริษัทได้ทำสัญญาเงินให้กู้ยืมกับบริษัทร่วมแห่งหนึ่งเป็นจำนวนเงิน </w:t>
      </w:r>
      <w:r w:rsidR="00382685" w:rsidRPr="00D57BA2">
        <w:rPr>
          <w:rFonts w:asciiTheme="majorBidi" w:hAnsiTheme="majorBidi" w:cstheme="majorBidi"/>
          <w:sz w:val="30"/>
          <w:szCs w:val="30"/>
        </w:rPr>
        <w:t>173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ล้านเหรียญสหรัฐอเมริกา</w:t>
      </w:r>
      <w:r w:rsidR="00CB160F" w:rsidRPr="00D57BA2">
        <w:rPr>
          <w:rFonts w:asciiTheme="majorBidi" w:hAnsiTheme="majorBidi" w:cstheme="majorBidi"/>
          <w:sz w:val="30"/>
          <w:szCs w:val="30"/>
          <w:cs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โดยคิดดอกเบี้ยอัตรา </w:t>
      </w:r>
      <w:r w:rsidRPr="00D57BA2">
        <w:rPr>
          <w:rFonts w:asciiTheme="majorBidi" w:hAnsiTheme="majorBidi" w:cstheme="majorBidi"/>
          <w:sz w:val="30"/>
          <w:szCs w:val="30"/>
        </w:rPr>
        <w:t xml:space="preserve">LIBOR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บวกด้วยร้อยละ </w:t>
      </w:r>
      <w:r w:rsidR="00FD50BA" w:rsidRPr="00D57BA2">
        <w:rPr>
          <w:rFonts w:asciiTheme="majorBidi" w:hAnsiTheme="majorBidi" w:cstheme="majorBidi"/>
          <w:sz w:val="30"/>
          <w:szCs w:val="30"/>
        </w:rPr>
        <w:t>3.5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ต่อปี เงินให้กู้ยืมนี้มีกำหนดคืนในเดือนกรกฎาคม </w:t>
      </w:r>
      <w:r w:rsidR="00FD50BA" w:rsidRPr="00D57BA2">
        <w:rPr>
          <w:rFonts w:asciiTheme="majorBidi" w:hAnsiTheme="majorBidi" w:cstheme="majorBidi"/>
          <w:sz w:val="30"/>
          <w:szCs w:val="30"/>
        </w:rPr>
        <w:t>2559</w:t>
      </w:r>
      <w:r w:rsidR="00FD50BA"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B160F" w:rsidRPr="00D57BA2">
        <w:rPr>
          <w:rFonts w:asciiTheme="majorBidi" w:hAnsiTheme="majorBidi" w:cstheme="majorBidi"/>
          <w:sz w:val="30"/>
          <w:szCs w:val="30"/>
          <w:cs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FD50BA" w:rsidRPr="00D57BA2">
        <w:rPr>
          <w:rFonts w:asciiTheme="majorBidi" w:hAnsiTheme="majorBidi" w:cstheme="majorBidi"/>
          <w:sz w:val="30"/>
          <w:szCs w:val="30"/>
        </w:rPr>
        <w:t>5</w:t>
      </w:r>
      <w:r w:rsidR="00FD50BA"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="00FD50BA" w:rsidRPr="00D57BA2">
        <w:rPr>
          <w:rFonts w:asciiTheme="majorBidi" w:hAnsiTheme="majorBidi" w:cstheme="majorBidi"/>
          <w:sz w:val="30"/>
          <w:szCs w:val="30"/>
        </w:rPr>
        <w:t>2559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บริษัทได้ทำหนังสือแก้ไขสัญญาเพื่อขยายกำหนดการชำระคืนเป็นเดือนกรกฎาคม </w:t>
      </w:r>
      <w:r w:rsidR="00FD50BA" w:rsidRPr="00D57BA2">
        <w:rPr>
          <w:rFonts w:asciiTheme="majorBidi" w:hAnsiTheme="majorBidi" w:cstheme="majorBidi"/>
          <w:sz w:val="30"/>
          <w:szCs w:val="30"/>
        </w:rPr>
        <w:t>2564</w:t>
      </w:r>
      <w:r w:rsidR="00FD50BA"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โดยไม่มีการเปลี่ยนแปลงเงื่อนไขอื่นใด และเมื่อวันที่ </w:t>
      </w:r>
      <w:r w:rsidR="00FD50BA" w:rsidRPr="00D57BA2">
        <w:rPr>
          <w:rFonts w:asciiTheme="majorBidi" w:hAnsiTheme="majorBidi" w:cstheme="majorBidi"/>
          <w:sz w:val="30"/>
          <w:szCs w:val="30"/>
        </w:rPr>
        <w:t>18</w:t>
      </w:r>
      <w:r w:rsidR="00FD50BA"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FD50BA" w:rsidRPr="00D57BA2">
        <w:rPr>
          <w:rFonts w:asciiTheme="majorBidi" w:hAnsiTheme="majorBidi" w:cstheme="majorBidi"/>
          <w:sz w:val="30"/>
          <w:szCs w:val="30"/>
        </w:rPr>
        <w:t>2564</w:t>
      </w:r>
      <w:r w:rsidR="00FD50BA"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บริษัทได้ทำหนังสือแก้ไขสัญญาเพื่อขยายกำหนดการชำระคืนเป็นเดือนมิถุนายน </w:t>
      </w:r>
      <w:r w:rsidR="00FD50BA" w:rsidRPr="00D57BA2">
        <w:rPr>
          <w:rFonts w:asciiTheme="majorBidi" w:hAnsiTheme="majorBidi" w:cstheme="majorBidi"/>
          <w:sz w:val="30"/>
          <w:szCs w:val="30"/>
        </w:rPr>
        <w:t>2569</w:t>
      </w:r>
      <w:r w:rsidR="00FD50BA"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โดยคิดดอกเบี้ยอัตรา </w:t>
      </w:r>
      <w:r w:rsidRPr="00D57BA2">
        <w:rPr>
          <w:rFonts w:asciiTheme="majorBidi" w:hAnsiTheme="majorBidi" w:cstheme="majorBidi"/>
          <w:sz w:val="30"/>
          <w:szCs w:val="30"/>
        </w:rPr>
        <w:t xml:space="preserve">SOFR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บวกด้วยร้อยละ </w:t>
      </w:r>
      <w:r w:rsidR="00FD50BA" w:rsidRPr="00D57BA2">
        <w:rPr>
          <w:rFonts w:asciiTheme="majorBidi" w:hAnsiTheme="majorBidi" w:cstheme="majorBidi"/>
          <w:sz w:val="30"/>
          <w:szCs w:val="30"/>
        </w:rPr>
        <w:t>3.5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ต่อปี </w:t>
      </w:r>
      <w:r w:rsidR="006C4E95" w:rsidRPr="00D57BA2">
        <w:rPr>
          <w:rFonts w:asciiTheme="majorBidi" w:hAnsiTheme="majorBidi" w:cstheme="majorBidi"/>
          <w:sz w:val="30"/>
          <w:szCs w:val="30"/>
          <w:cs/>
        </w:rPr>
        <w:t>ดอกเบี้ยจะ</w:t>
      </w:r>
      <w:r w:rsidR="00CB160F" w:rsidRPr="00D57BA2">
        <w:rPr>
          <w:rFonts w:asciiTheme="majorBidi" w:hAnsiTheme="majorBidi" w:cstheme="majorBidi"/>
          <w:sz w:val="30"/>
          <w:szCs w:val="30"/>
          <w:cs/>
        </w:rPr>
        <w:br/>
      </w:r>
      <w:r w:rsidR="006C4E95" w:rsidRPr="00D57BA2">
        <w:rPr>
          <w:rFonts w:asciiTheme="majorBidi" w:hAnsiTheme="majorBidi" w:cstheme="majorBidi"/>
          <w:sz w:val="30"/>
          <w:szCs w:val="30"/>
          <w:cs/>
        </w:rPr>
        <w:t>ถูกรวมทบต้น ณ วันสิ้นสุดในแต่ละงวดของดอกเบี้ย</w:t>
      </w:r>
      <w:r w:rsidR="00CB160F" w:rsidRPr="00D57BA2">
        <w:rPr>
          <w:rFonts w:asciiTheme="majorBidi" w:hAnsiTheme="majorBidi" w:cstheme="majorBidi"/>
          <w:sz w:val="30"/>
          <w:szCs w:val="30"/>
          <w:cs/>
        </w:rPr>
        <w:t>ทุกเดือน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และจะถูกชำระคืนพร้อมกั</w:t>
      </w:r>
      <w:r w:rsidR="008F1B34" w:rsidRPr="00D57BA2">
        <w:rPr>
          <w:rFonts w:asciiTheme="majorBidi" w:hAnsiTheme="majorBidi" w:cstheme="majorBidi"/>
          <w:sz w:val="30"/>
          <w:szCs w:val="30"/>
          <w:cs/>
        </w:rPr>
        <w:t>บ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เงินกู้ยืม หนังสือแก้ไขสัญญาเพื่อขยายกำหนดการชำระคืนดังกล่าว มีผลบังคับใช้ตั้งแต่วันที่ </w:t>
      </w:r>
      <w:r w:rsidR="00FD50BA" w:rsidRPr="00D57BA2">
        <w:rPr>
          <w:rFonts w:asciiTheme="majorBidi" w:hAnsiTheme="majorBidi" w:cstheme="majorBidi"/>
          <w:sz w:val="30"/>
          <w:szCs w:val="30"/>
        </w:rPr>
        <w:t>1</w:t>
      </w:r>
      <w:r w:rsidR="00FD50BA"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FD50BA" w:rsidRPr="00D57BA2">
        <w:rPr>
          <w:rFonts w:asciiTheme="majorBidi" w:hAnsiTheme="majorBidi" w:cstheme="majorBidi"/>
          <w:sz w:val="30"/>
          <w:szCs w:val="30"/>
        </w:rPr>
        <w:t>2564</w:t>
      </w:r>
    </w:p>
    <w:p w14:paraId="0FAF3E9A" w14:textId="77777777" w:rsidR="00444831" w:rsidRPr="00D57BA2" w:rsidRDefault="00444831" w:rsidP="004932A6">
      <w:pPr>
        <w:tabs>
          <w:tab w:val="clear" w:pos="227"/>
          <w:tab w:val="clear" w:pos="454"/>
          <w:tab w:val="clear" w:pos="680"/>
          <w:tab w:val="left" w:pos="720"/>
        </w:tabs>
        <w:spacing w:line="380" w:lineRule="exact"/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4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6"/>
        <w:gridCol w:w="1062"/>
        <w:gridCol w:w="288"/>
        <w:gridCol w:w="1078"/>
        <w:gridCol w:w="275"/>
        <w:gridCol w:w="1078"/>
        <w:gridCol w:w="256"/>
        <w:gridCol w:w="1142"/>
      </w:tblGrid>
      <w:tr w:rsidR="00444831" w:rsidRPr="00D57BA2" w14:paraId="20BAC9C7" w14:textId="77777777" w:rsidTr="00D51FD2">
        <w:trPr>
          <w:trHeight w:val="389"/>
        </w:trPr>
        <w:tc>
          <w:tcPr>
            <w:tcW w:w="2247" w:type="pct"/>
          </w:tcPr>
          <w:p w14:paraId="4D1DCF37" w14:textId="3488E778" w:rsidR="00444831" w:rsidRPr="00D57BA2" w:rsidRDefault="0044483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291" w:type="pct"/>
            <w:gridSpan w:val="3"/>
          </w:tcPr>
          <w:p w14:paraId="0BA341FB" w14:textId="77777777" w:rsidR="00444831" w:rsidRPr="00D57BA2" w:rsidRDefault="00444831" w:rsidP="00BB7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1126FB39" w14:textId="77777777" w:rsidR="00444831" w:rsidRPr="00D57BA2" w:rsidRDefault="00444831" w:rsidP="00BB7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pct"/>
            <w:gridSpan w:val="3"/>
          </w:tcPr>
          <w:p w14:paraId="1F8086A9" w14:textId="466E593E" w:rsidR="00444831" w:rsidRPr="00D57BA2" w:rsidRDefault="00444831" w:rsidP="00BB7B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1FD2" w:rsidRPr="00D57BA2" w14:paraId="3A4F94F1" w14:textId="77777777" w:rsidTr="00D51FD2">
        <w:trPr>
          <w:trHeight w:hRule="exact" w:val="389"/>
        </w:trPr>
        <w:tc>
          <w:tcPr>
            <w:tcW w:w="2247" w:type="pct"/>
          </w:tcPr>
          <w:p w14:paraId="38DB9C9A" w14:textId="048B97FC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5C139A75" w14:textId="128D5B05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53" w:type="pct"/>
          </w:tcPr>
          <w:p w14:paraId="77196486" w14:textId="77777777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243269B5" w14:textId="4157BBFC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46" w:type="pct"/>
          </w:tcPr>
          <w:p w14:paraId="3D0E1680" w14:textId="77777777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60820CDB" w14:textId="2D355305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36" w:type="pct"/>
          </w:tcPr>
          <w:p w14:paraId="78341E06" w14:textId="77777777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0270BEAD" w14:textId="3D762444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</w:tr>
      <w:tr w:rsidR="00C767D7" w:rsidRPr="00D57BA2" w14:paraId="345F1C7A" w14:textId="77777777" w:rsidTr="00F11CBF">
        <w:trPr>
          <w:trHeight w:hRule="exact" w:val="389"/>
        </w:trPr>
        <w:tc>
          <w:tcPr>
            <w:tcW w:w="2247" w:type="pct"/>
          </w:tcPr>
          <w:p w14:paraId="1A11ADD5" w14:textId="77777777" w:rsidR="00C767D7" w:rsidRPr="00D57BA2" w:rsidRDefault="00C767D7" w:rsidP="00C7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3" w:type="pct"/>
            <w:gridSpan w:val="7"/>
          </w:tcPr>
          <w:p w14:paraId="33468B69" w14:textId="77777777" w:rsidR="00C767D7" w:rsidRPr="00D57BA2" w:rsidRDefault="00C767D7" w:rsidP="00C76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0C4E" w:rsidRPr="00D57BA2" w14:paraId="41D839D1" w14:textId="77777777" w:rsidTr="00F11CBF">
        <w:trPr>
          <w:trHeight w:val="389"/>
        </w:trPr>
        <w:tc>
          <w:tcPr>
            <w:tcW w:w="2247" w:type="pct"/>
          </w:tcPr>
          <w:p w14:paraId="546B52E8" w14:textId="2D5C9022" w:rsidR="00F90C4E" w:rsidRPr="00D57BA2" w:rsidRDefault="00F90C4E" w:rsidP="00382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53" w:type="pct"/>
            <w:gridSpan w:val="7"/>
          </w:tcPr>
          <w:p w14:paraId="34587DA0" w14:textId="77777777" w:rsidR="00F90C4E" w:rsidRPr="00D57BA2" w:rsidRDefault="00F90C4E" w:rsidP="00F90C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51FD2" w:rsidRPr="00D57BA2" w14:paraId="7D49B3AA" w14:textId="77777777" w:rsidTr="00D51FD2">
        <w:trPr>
          <w:trHeight w:val="389"/>
        </w:trPr>
        <w:tc>
          <w:tcPr>
            <w:tcW w:w="2247" w:type="pct"/>
          </w:tcPr>
          <w:p w14:paraId="3FD44C49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4E7F6FCD" w14:textId="3C9A9ECF" w:rsidR="00D51FD2" w:rsidRPr="00D57BA2" w:rsidRDefault="001A5067" w:rsidP="00D51FD2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1,939,791</w:t>
            </w:r>
          </w:p>
        </w:tc>
        <w:tc>
          <w:tcPr>
            <w:tcW w:w="153" w:type="pct"/>
            <w:vAlign w:val="bottom"/>
          </w:tcPr>
          <w:p w14:paraId="09F0D8CD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77B9F554" w14:textId="720DD22A" w:rsidR="00D51FD2" w:rsidRPr="00D57BA2" w:rsidRDefault="00D51FD2" w:rsidP="00D51FD2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1,204,836</w:t>
            </w:r>
          </w:p>
        </w:tc>
        <w:tc>
          <w:tcPr>
            <w:tcW w:w="146" w:type="pct"/>
            <w:vAlign w:val="bottom"/>
          </w:tcPr>
          <w:p w14:paraId="340594F2" w14:textId="77777777" w:rsidR="00D51FD2" w:rsidRPr="00D57BA2" w:rsidRDefault="00D51FD2" w:rsidP="00D51FD2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552FE473" w14:textId="0C1B0129" w:rsidR="00D51FD2" w:rsidRPr="00D57BA2" w:rsidRDefault="001A5067" w:rsidP="00D51FD2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1,939,791</w:t>
            </w:r>
          </w:p>
        </w:tc>
        <w:tc>
          <w:tcPr>
            <w:tcW w:w="136" w:type="pct"/>
            <w:vAlign w:val="bottom"/>
          </w:tcPr>
          <w:p w14:paraId="295BF622" w14:textId="77777777" w:rsidR="00D51FD2" w:rsidRPr="00D57BA2" w:rsidRDefault="00D51FD2" w:rsidP="00D51FD2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47FE2E79" w14:textId="65686D72" w:rsidR="00D51FD2" w:rsidRPr="00D57BA2" w:rsidRDefault="00D51FD2" w:rsidP="00D51FD2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1,204,836</w:t>
            </w:r>
          </w:p>
        </w:tc>
      </w:tr>
      <w:tr w:rsidR="00D51FD2" w:rsidRPr="00D57BA2" w14:paraId="50F5EA18" w14:textId="77777777" w:rsidTr="00D51FD2">
        <w:trPr>
          <w:trHeight w:val="389"/>
        </w:trPr>
        <w:tc>
          <w:tcPr>
            <w:tcW w:w="2247" w:type="pct"/>
          </w:tcPr>
          <w:p w14:paraId="0F7E8D8D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05091964" w14:textId="2CDCE29A" w:rsidR="00D51FD2" w:rsidRPr="00D57BA2" w:rsidRDefault="001A5067" w:rsidP="00D51FD2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1,939,791</w:t>
            </w:r>
          </w:p>
        </w:tc>
        <w:tc>
          <w:tcPr>
            <w:tcW w:w="153" w:type="pct"/>
          </w:tcPr>
          <w:p w14:paraId="491FC986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6382FC5C" w14:textId="3ABF7D4A" w:rsidR="00D51FD2" w:rsidRPr="00D57BA2" w:rsidRDefault="00D51FD2" w:rsidP="00D51FD2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1,204,836</w:t>
            </w:r>
          </w:p>
        </w:tc>
        <w:tc>
          <w:tcPr>
            <w:tcW w:w="146" w:type="pct"/>
          </w:tcPr>
          <w:p w14:paraId="331837BB" w14:textId="77777777" w:rsidR="00D51FD2" w:rsidRPr="00D57BA2" w:rsidRDefault="00D51FD2" w:rsidP="00D51FD2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431EC066" w14:textId="4E5A4630" w:rsidR="00D51FD2" w:rsidRPr="00D57BA2" w:rsidRDefault="001A5067" w:rsidP="00D51FD2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1,939,791</w:t>
            </w:r>
          </w:p>
        </w:tc>
        <w:tc>
          <w:tcPr>
            <w:tcW w:w="136" w:type="pct"/>
          </w:tcPr>
          <w:p w14:paraId="0DC7DD21" w14:textId="77777777" w:rsidR="00D51FD2" w:rsidRPr="00D57BA2" w:rsidRDefault="00D51FD2" w:rsidP="00D51FD2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477AE6D2" w14:textId="71D86C6B" w:rsidR="00D51FD2" w:rsidRPr="00D57BA2" w:rsidRDefault="00D51FD2" w:rsidP="00D51FD2">
            <w:pPr>
              <w:pStyle w:val="a3"/>
              <w:tabs>
                <w:tab w:val="decimal" w:pos="801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1,204,836</w:t>
            </w:r>
          </w:p>
        </w:tc>
      </w:tr>
      <w:tr w:rsidR="00D51FD2" w:rsidRPr="00D57BA2" w14:paraId="53901E3D" w14:textId="77777777" w:rsidTr="00D51FD2">
        <w:trPr>
          <w:trHeight w:val="389"/>
        </w:trPr>
        <w:tc>
          <w:tcPr>
            <w:tcW w:w="2247" w:type="pct"/>
          </w:tcPr>
          <w:p w14:paraId="6DB5AFC5" w14:textId="742FCD92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6E250D9A" w14:textId="6B7FB698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1E87C2A9" w14:textId="77777777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59438EA8" w14:textId="3A3DAF6D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0FC4A4E4" w14:textId="77777777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05F67AD9" w14:textId="7EC3D7E0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14:paraId="5BD39D43" w14:textId="77777777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604509A6" w14:textId="7A2529DC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51FD2" w:rsidRPr="00D57BA2" w14:paraId="36580AB2" w14:textId="77777777" w:rsidTr="00D51FD2">
        <w:trPr>
          <w:trHeight w:val="389"/>
        </w:trPr>
        <w:tc>
          <w:tcPr>
            <w:tcW w:w="2247" w:type="pct"/>
          </w:tcPr>
          <w:p w14:paraId="460DA2A5" w14:textId="3C9F8B6D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224F3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65" w:type="pct"/>
          </w:tcPr>
          <w:p w14:paraId="14257354" w14:textId="77777777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7BC619C1" w14:textId="77777777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79D702D0" w14:textId="77777777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4893CF96" w14:textId="77777777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698F883A" w14:textId="77777777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14:paraId="426A1800" w14:textId="77777777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7B27864C" w14:textId="77777777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51FD2" w:rsidRPr="00D57BA2" w14:paraId="06BF58CB" w14:textId="77777777" w:rsidTr="00D51FD2">
        <w:trPr>
          <w:trHeight w:val="389"/>
        </w:trPr>
        <w:tc>
          <w:tcPr>
            <w:tcW w:w="2247" w:type="pct"/>
          </w:tcPr>
          <w:p w14:paraId="7668A109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26F6CC6F" w14:textId="156382E5" w:rsidR="00D51FD2" w:rsidRPr="00D57BA2" w:rsidRDefault="001A5067" w:rsidP="00D51FD2">
            <w:pPr>
              <w:pStyle w:val="a3"/>
              <w:tabs>
                <w:tab w:val="decimal" w:pos="801"/>
              </w:tabs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41,474</w:t>
            </w:r>
          </w:p>
        </w:tc>
        <w:tc>
          <w:tcPr>
            <w:tcW w:w="153" w:type="pct"/>
            <w:vAlign w:val="bottom"/>
          </w:tcPr>
          <w:p w14:paraId="650D8308" w14:textId="77777777" w:rsidR="00D51FD2" w:rsidRPr="00D57BA2" w:rsidRDefault="00D51FD2" w:rsidP="00D51FD2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5268B966" w14:textId="4405B567" w:rsidR="00D51FD2" w:rsidRPr="00D57BA2" w:rsidRDefault="00D51FD2" w:rsidP="00D51FD2">
            <w:pPr>
              <w:pStyle w:val="a3"/>
              <w:tabs>
                <w:tab w:val="decimal" w:pos="801"/>
              </w:tabs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36,182</w:t>
            </w:r>
          </w:p>
        </w:tc>
        <w:tc>
          <w:tcPr>
            <w:tcW w:w="146" w:type="pct"/>
            <w:vAlign w:val="bottom"/>
          </w:tcPr>
          <w:p w14:paraId="169D62B0" w14:textId="77777777" w:rsidR="00D51FD2" w:rsidRPr="00D57BA2" w:rsidRDefault="00D51FD2" w:rsidP="00D51FD2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2EDFAB3E" w14:textId="562CF8E2" w:rsidR="00D51FD2" w:rsidRPr="00D57BA2" w:rsidRDefault="001A5067" w:rsidP="00D51FD2">
            <w:pPr>
              <w:pStyle w:val="a3"/>
              <w:tabs>
                <w:tab w:val="decimal" w:pos="801"/>
              </w:tabs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41,474</w:t>
            </w:r>
          </w:p>
        </w:tc>
        <w:tc>
          <w:tcPr>
            <w:tcW w:w="136" w:type="pct"/>
            <w:vAlign w:val="bottom"/>
          </w:tcPr>
          <w:p w14:paraId="55B930EE" w14:textId="77777777" w:rsidR="00D51FD2" w:rsidRPr="00D57BA2" w:rsidRDefault="00D51FD2" w:rsidP="00D51FD2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3C96F846" w14:textId="026CBDB9" w:rsidR="00D51FD2" w:rsidRPr="00D57BA2" w:rsidRDefault="00D51FD2" w:rsidP="00D51FD2">
            <w:pPr>
              <w:pStyle w:val="a3"/>
              <w:tabs>
                <w:tab w:val="decimal" w:pos="801"/>
              </w:tabs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36,182</w:t>
            </w:r>
          </w:p>
        </w:tc>
      </w:tr>
      <w:tr w:rsidR="00D51FD2" w:rsidRPr="00D57BA2" w14:paraId="0E70768E" w14:textId="77777777" w:rsidTr="00D51FD2">
        <w:trPr>
          <w:trHeight w:val="389"/>
        </w:trPr>
        <w:tc>
          <w:tcPr>
            <w:tcW w:w="2247" w:type="pct"/>
            <w:vAlign w:val="bottom"/>
          </w:tcPr>
          <w:p w14:paraId="75BE2288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1A3FC3DA" w14:textId="7B8FFB12" w:rsidR="00D51FD2" w:rsidRPr="00D57BA2" w:rsidRDefault="001A5067" w:rsidP="00D51FD2">
            <w:pPr>
              <w:pStyle w:val="a3"/>
              <w:tabs>
                <w:tab w:val="decimal" w:pos="801"/>
              </w:tabs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41,474</w:t>
            </w:r>
          </w:p>
        </w:tc>
        <w:tc>
          <w:tcPr>
            <w:tcW w:w="153" w:type="pct"/>
          </w:tcPr>
          <w:p w14:paraId="1B495332" w14:textId="77777777" w:rsidR="00D51FD2" w:rsidRPr="00D57BA2" w:rsidRDefault="00D51FD2" w:rsidP="00D51FD2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67096633" w14:textId="52F5E4A3" w:rsidR="00D51FD2" w:rsidRPr="00D57BA2" w:rsidRDefault="00D51FD2" w:rsidP="00D51FD2">
            <w:pPr>
              <w:pStyle w:val="a3"/>
              <w:tabs>
                <w:tab w:val="decimal" w:pos="801"/>
              </w:tabs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36,182</w:t>
            </w:r>
          </w:p>
        </w:tc>
        <w:tc>
          <w:tcPr>
            <w:tcW w:w="146" w:type="pct"/>
          </w:tcPr>
          <w:p w14:paraId="6EA2A5D7" w14:textId="77777777" w:rsidR="00D51FD2" w:rsidRPr="00D57BA2" w:rsidRDefault="00D51FD2" w:rsidP="00D51FD2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70C117D9" w14:textId="587B3298" w:rsidR="00D51FD2" w:rsidRPr="00D57BA2" w:rsidRDefault="001A5067" w:rsidP="00D51FD2">
            <w:pPr>
              <w:pStyle w:val="a3"/>
              <w:tabs>
                <w:tab w:val="decimal" w:pos="801"/>
              </w:tabs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41,474</w:t>
            </w:r>
          </w:p>
        </w:tc>
        <w:tc>
          <w:tcPr>
            <w:tcW w:w="136" w:type="pct"/>
            <w:vAlign w:val="bottom"/>
          </w:tcPr>
          <w:p w14:paraId="3ABCCBA8" w14:textId="77777777" w:rsidR="00D51FD2" w:rsidRPr="00D57BA2" w:rsidRDefault="00D51FD2" w:rsidP="00D51FD2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left="-61" w:right="-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77DDAE31" w14:textId="2A23D39F" w:rsidR="00D51FD2" w:rsidRPr="00D57BA2" w:rsidRDefault="00D51FD2" w:rsidP="00D51FD2">
            <w:pPr>
              <w:pStyle w:val="a3"/>
              <w:tabs>
                <w:tab w:val="decimal" w:pos="801"/>
              </w:tabs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36,182</w:t>
            </w:r>
          </w:p>
        </w:tc>
      </w:tr>
    </w:tbl>
    <w:p w14:paraId="054579D3" w14:textId="5EDF662B" w:rsidR="0053180A" w:rsidRDefault="0053180A" w:rsidP="00531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846765F" w14:textId="03AB9C32" w:rsidR="004912AE" w:rsidRPr="00D57BA2" w:rsidRDefault="004912AE" w:rsidP="0053180A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0237DF60" w14:textId="77777777" w:rsidR="004912AE" w:rsidRPr="00273512" w:rsidRDefault="004912AE" w:rsidP="004912AE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34811694" w14:textId="705A40FB" w:rsidR="004912AE" w:rsidRPr="00D57BA2" w:rsidRDefault="004912AE" w:rsidP="004912AE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D57BA2">
        <w:rPr>
          <w:rFonts w:asciiTheme="majorBidi" w:hAnsiTheme="majorBidi" w:cstheme="majorBidi"/>
          <w:sz w:val="30"/>
          <w:szCs w:val="30"/>
        </w:rPr>
        <w:t>31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D57BA2">
        <w:rPr>
          <w:rFonts w:asciiTheme="majorBidi" w:hAnsiTheme="majorBidi" w:cstheme="majorBidi"/>
          <w:sz w:val="30"/>
          <w:szCs w:val="30"/>
        </w:rPr>
        <w:t>25</w:t>
      </w:r>
      <w:r w:rsidR="00C5171F">
        <w:rPr>
          <w:rFonts w:asciiTheme="majorBidi" w:hAnsiTheme="majorBidi" w:cstheme="majorBidi"/>
          <w:sz w:val="30"/>
          <w:szCs w:val="30"/>
        </w:rPr>
        <w:t>6</w:t>
      </w:r>
      <w:r w:rsidR="00D51FD2">
        <w:rPr>
          <w:rFonts w:asciiTheme="majorBidi" w:hAnsiTheme="majorBidi" w:cstheme="majorBidi"/>
          <w:sz w:val="30"/>
          <w:szCs w:val="30"/>
        </w:rPr>
        <w:t>8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กลุ่มบริษัทมีสัญญาสำคัญที่ทำกับบุคคลหรือกิจการที่เกี่ยวข้องกันดังต่อไปนี้</w:t>
      </w:r>
    </w:p>
    <w:p w14:paraId="068BD551" w14:textId="77777777" w:rsidR="00494720" w:rsidRPr="00273512" w:rsidRDefault="00494720" w:rsidP="00494720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5F19EB27" w14:textId="77777777" w:rsidR="004912AE" w:rsidRPr="00D57BA2" w:rsidRDefault="004912AE" w:rsidP="004912AE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สัญญาการให้บริการระหว่างกัน</w:t>
      </w:r>
    </w:p>
    <w:p w14:paraId="7E40C722" w14:textId="77777777" w:rsidR="00494720" w:rsidRPr="00273512" w:rsidRDefault="00494720" w:rsidP="00494720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5A670809" w14:textId="77777777" w:rsidR="004912AE" w:rsidRDefault="004912AE" w:rsidP="004912AE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ในเดือนเมษายน </w:t>
      </w:r>
      <w:r w:rsidRPr="00D57BA2">
        <w:rPr>
          <w:rFonts w:asciiTheme="majorBidi" w:hAnsiTheme="majorBidi" w:cstheme="majorBidi"/>
          <w:sz w:val="30"/>
          <w:szCs w:val="30"/>
        </w:rPr>
        <w:t>2559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บริษัทได้ลงนามทำสัญญาการให้บริการระหว่างกันกับบริษัทที่เกี่ยวข้องกันแห่งหนึ่ง โดยที่บริษัทที่เกี่ยวข้องกันดังกล่าวตกลงที่จะให้บริการงานด้านการบริหาร ซึ่งรวมถึงแต่ไม่จำกัดที่งานสนับสนุน</w:t>
      </w:r>
      <w:r w:rsidRPr="00D57BA2">
        <w:rPr>
          <w:rFonts w:asciiTheme="majorBidi" w:hAnsiTheme="majorBidi" w:cstheme="majorBidi"/>
          <w:sz w:val="30"/>
          <w:szCs w:val="30"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ด้านบริหาร การเงิน การดำเนินงาน ทรัพยากรบุคคล การขายและการตลาด การจัดการทั่วไป และการบริการสนับสนุนโครงการ ค่าธรรมเนียมการให้บริการเรียกเก็บตามที่ตกลงร่วมกัน</w:t>
      </w:r>
    </w:p>
    <w:p w14:paraId="68488E06" w14:textId="77777777" w:rsidR="00273512" w:rsidRPr="00273512" w:rsidRDefault="00273512" w:rsidP="004912AE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31E678BA" w14:textId="77777777" w:rsidR="006F05A4" w:rsidRDefault="006F05A4" w:rsidP="00273512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1AEEAD2B" w14:textId="580E2677" w:rsidR="00273512" w:rsidRPr="00273512" w:rsidRDefault="00273512" w:rsidP="00273512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351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สัญญาปันส่วนต้นทุนระหว่างกัน</w:t>
      </w:r>
    </w:p>
    <w:p w14:paraId="5175FE2C" w14:textId="77777777" w:rsidR="00273512" w:rsidRPr="006F05A4" w:rsidRDefault="00273512" w:rsidP="00273512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6A4B6A0" w14:textId="77777777" w:rsidR="00273512" w:rsidRPr="00273512" w:rsidRDefault="00273512" w:rsidP="00273512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73512">
        <w:rPr>
          <w:rFonts w:asciiTheme="majorBidi" w:hAnsiTheme="majorBidi" w:cstheme="majorBidi" w:hint="cs"/>
          <w:sz w:val="30"/>
          <w:szCs w:val="30"/>
          <w:cs/>
        </w:rPr>
        <w:t xml:space="preserve">ในเดือนเมษายน </w:t>
      </w:r>
      <w:r w:rsidRPr="00273512">
        <w:rPr>
          <w:rFonts w:asciiTheme="majorBidi" w:hAnsiTheme="majorBidi" w:cstheme="majorBidi"/>
          <w:sz w:val="30"/>
          <w:szCs w:val="30"/>
        </w:rPr>
        <w:t>2567</w:t>
      </w:r>
      <w:r w:rsidRPr="00273512"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บริษัทได้ลงนามทำสัญญาปันส่วนต้นทุนระหว่างกันกับบริษัทที่เกี่ยวข้องกันแห่งหนึ่ง โดยที่บริษัทที่เกี่ยวข้องกันดังกล่าวตกลงที่จะปันส่วนค่าใช้จ่ายร่วมที่เกี่ยวข้องกับการจัดตั้งโรงงานผลิตคาร์บอน</w:t>
      </w:r>
      <w:r w:rsidRPr="00273512">
        <w:rPr>
          <w:rFonts w:asciiTheme="majorBidi" w:hAnsiTheme="majorBidi" w:cstheme="majorBidi"/>
          <w:sz w:val="30"/>
          <w:szCs w:val="30"/>
          <w:cs/>
        </w:rPr>
        <w:br/>
      </w:r>
      <w:r w:rsidRPr="00273512">
        <w:rPr>
          <w:rFonts w:asciiTheme="majorBidi" w:hAnsiTheme="majorBidi" w:cstheme="majorBidi" w:hint="cs"/>
          <w:sz w:val="30"/>
          <w:szCs w:val="30"/>
          <w:cs/>
        </w:rPr>
        <w:t>แบล็คแห่งใหม่</w:t>
      </w:r>
    </w:p>
    <w:p w14:paraId="3DAC229A" w14:textId="4C8BA919" w:rsidR="004912AE" w:rsidRPr="006F05A4" w:rsidRDefault="004912AE" w:rsidP="004912AE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B8544D" w14:textId="77777777" w:rsidR="004912AE" w:rsidRPr="00273512" w:rsidRDefault="004912AE" w:rsidP="00491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351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สัญญาค่าลิขสิทธิ์</w:t>
      </w:r>
    </w:p>
    <w:p w14:paraId="775B083E" w14:textId="77777777" w:rsidR="005944BB" w:rsidRPr="006F05A4" w:rsidRDefault="005944BB" w:rsidP="005944BB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C1D1246" w14:textId="26BC9CA7" w:rsidR="00273512" w:rsidRDefault="00273512" w:rsidP="00273512">
      <w:pPr>
        <w:tabs>
          <w:tab w:val="clear" w:pos="454"/>
          <w:tab w:val="clear" w:pos="680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64B9">
        <w:rPr>
          <w:rFonts w:asciiTheme="majorBidi" w:hAnsiTheme="majorBidi" w:cstheme="majorBidi" w:hint="cs"/>
          <w:sz w:val="30"/>
          <w:szCs w:val="30"/>
          <w:cs/>
        </w:rPr>
        <w:t xml:space="preserve">ในเดือนมิถุนายน </w:t>
      </w:r>
      <w:r w:rsidRPr="002364B9">
        <w:rPr>
          <w:rFonts w:asciiTheme="majorBidi" w:hAnsiTheme="majorBidi" w:cstheme="majorBidi"/>
          <w:sz w:val="30"/>
          <w:szCs w:val="30"/>
        </w:rPr>
        <w:t xml:space="preserve">2565 </w:t>
      </w:r>
      <w:r w:rsidRPr="00CB72A3">
        <w:rPr>
          <w:rFonts w:asciiTheme="majorBidi" w:hAnsiTheme="majorBidi" w:cstheme="majorBidi"/>
          <w:sz w:val="30"/>
          <w:szCs w:val="30"/>
          <w:cs/>
        </w:rPr>
        <w:t>บริษัทได้ลงนามต่ออายุสัญญาลิขสิทธิ์กับบริษัทที่เกี่ยวข้องกันแห่งหนึ่ง โดยที่บริษัทที่เกี่ยวข้องกันดังกล่าวตกลงที่จะสนับสนุนบริษัทในโครงการวิจัยและพัฒนาเกี่ยวกับผงคาร์บอนเกรดใหม่ และ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CB72A3">
        <w:rPr>
          <w:rFonts w:asciiTheme="majorBidi" w:hAnsiTheme="majorBidi" w:cstheme="majorBidi"/>
          <w:sz w:val="30"/>
          <w:szCs w:val="30"/>
          <w:cs/>
        </w:rPr>
        <w:t>การพัฒนากระบวนการผลิตผงคาร์บอน โดยอนุญาตให้บริษัทใช้ข้อมูลทางด้านเทคนิคและสิทธิบัตร 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ได้ตกลงที่จะ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จ่ายค่าลิขสิทธิ์ในอัตราร้อยละ </w:t>
      </w:r>
      <w:r w:rsidRPr="00CB72A3">
        <w:rPr>
          <w:rFonts w:asciiTheme="majorBidi" w:hAnsiTheme="majorBidi" w:cstheme="majorBidi"/>
          <w:sz w:val="30"/>
          <w:szCs w:val="30"/>
        </w:rPr>
        <w:t>4.5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 ของยอดขายสุทธิหักด้วยต้นทุนของวัตถุดิบตามจริงและ</w:t>
      </w:r>
      <w:r>
        <w:rPr>
          <w:rFonts w:asciiTheme="majorBidi" w:hAnsiTheme="majorBidi" w:cstheme="majorBidi" w:hint="cs"/>
          <w:sz w:val="30"/>
          <w:szCs w:val="30"/>
          <w:cs/>
        </w:rPr>
        <w:t>ต้นทุนในการจัดจำหน่าย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 เว้นแต่กำไรก่อนภาษีเท่ากับ</w:t>
      </w:r>
      <w:r>
        <w:rPr>
          <w:rFonts w:asciiTheme="majorBidi" w:hAnsiTheme="majorBidi" w:cstheme="majorBidi" w:hint="cs"/>
          <w:sz w:val="30"/>
          <w:szCs w:val="30"/>
          <w:cs/>
        </w:rPr>
        <w:t>หรือน้อยกว่า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Pr="00CB72A3">
        <w:rPr>
          <w:rFonts w:asciiTheme="majorBidi" w:hAnsiTheme="majorBidi" w:cstheme="majorBidi"/>
          <w:sz w:val="30"/>
          <w:szCs w:val="30"/>
        </w:rPr>
        <w:t>4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 ของยอดขาย สัญญา</w:t>
      </w:r>
      <w:r>
        <w:rPr>
          <w:rFonts w:asciiTheme="majorBidi" w:hAnsiTheme="majorBidi" w:cstheme="majorBidi" w:hint="cs"/>
          <w:sz w:val="30"/>
          <w:szCs w:val="30"/>
          <w:cs/>
        </w:rPr>
        <w:t>ฉบับ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นี้มีระยะเวลา </w:t>
      </w:r>
      <w:r w:rsidRPr="00CB72A3">
        <w:rPr>
          <w:rFonts w:asciiTheme="majorBidi" w:hAnsiTheme="majorBidi" w:cstheme="majorBidi"/>
          <w:sz w:val="30"/>
          <w:szCs w:val="30"/>
        </w:rPr>
        <w:t>3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 ปี โดยมีผลบังคับใช้ตั้งแต่วันที่ในสัญญา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ซึ่งจะหมดอายุในวันที่ </w:t>
      </w:r>
      <w:r w:rsidRPr="00CB72A3">
        <w:rPr>
          <w:rFonts w:asciiTheme="majorBidi" w:hAnsiTheme="majorBidi" w:cstheme="majorBidi"/>
          <w:sz w:val="30"/>
          <w:szCs w:val="30"/>
        </w:rPr>
        <w:t xml:space="preserve">31 </w:t>
      </w:r>
      <w:r w:rsidRPr="003F420C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3F420C">
        <w:rPr>
          <w:rFonts w:asciiTheme="majorBidi" w:hAnsiTheme="majorBidi" w:cstheme="majorBidi"/>
          <w:sz w:val="30"/>
          <w:szCs w:val="30"/>
        </w:rPr>
        <w:t>2568</w:t>
      </w:r>
      <w:r w:rsidR="00E56CA9" w:rsidRPr="003F420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56CA9" w:rsidRPr="00C84864">
        <w:rPr>
          <w:rFonts w:asciiTheme="majorBidi" w:hAnsiTheme="majorBidi" w:cstheme="majorBidi"/>
          <w:sz w:val="30"/>
          <w:szCs w:val="30"/>
          <w:cs/>
        </w:rPr>
        <w:t>สัญญาดังกล่าวอยู่ระหว่าง</w:t>
      </w:r>
      <w:r w:rsidR="003F420C">
        <w:rPr>
          <w:rFonts w:asciiTheme="majorBidi" w:hAnsiTheme="majorBidi" w:cstheme="majorBidi" w:hint="cs"/>
          <w:sz w:val="30"/>
          <w:szCs w:val="30"/>
          <w:cs/>
        </w:rPr>
        <w:t>กระบวน</w:t>
      </w:r>
      <w:r w:rsidR="003F420C" w:rsidRPr="00C84864">
        <w:rPr>
          <w:rFonts w:asciiTheme="majorBidi" w:hAnsiTheme="majorBidi" w:cstheme="majorBidi"/>
          <w:sz w:val="30"/>
          <w:szCs w:val="30"/>
          <w:cs/>
        </w:rPr>
        <w:t>การ</w:t>
      </w:r>
      <w:r w:rsidR="00E56CA9" w:rsidRPr="00C84864">
        <w:rPr>
          <w:rFonts w:asciiTheme="majorBidi" w:hAnsiTheme="majorBidi" w:cstheme="majorBidi"/>
          <w:sz w:val="30"/>
          <w:szCs w:val="30"/>
          <w:cs/>
        </w:rPr>
        <w:t>ต่ออายุสัญญา</w:t>
      </w:r>
    </w:p>
    <w:p w14:paraId="2814E06A" w14:textId="77777777" w:rsidR="00382685" w:rsidRPr="006F05A4" w:rsidRDefault="00382685" w:rsidP="00382685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831CD8F" w14:textId="0AAF2715" w:rsidR="0028162F" w:rsidRPr="00D57BA2" w:rsidRDefault="00DA73D1" w:rsidP="00590A64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63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D57BA2">
        <w:rPr>
          <w:rFonts w:asciiTheme="majorBidi" w:hAnsiTheme="majorBidi" w:cstheme="majorBidi"/>
          <w:sz w:val="30"/>
          <w:szCs w:val="30"/>
          <w:u w:val="none"/>
          <w:lang w:val="en-US"/>
        </w:rPr>
        <w:t>5</w:t>
      </w:r>
      <w:r w:rsidR="00AE2452" w:rsidRPr="00D57BA2">
        <w:rPr>
          <w:rFonts w:asciiTheme="majorBidi" w:hAnsiTheme="majorBidi" w:cstheme="majorBidi"/>
          <w:sz w:val="30"/>
          <w:szCs w:val="30"/>
          <w:u w:val="none"/>
          <w:cs/>
        </w:rPr>
        <w:tab/>
      </w:r>
      <w:r w:rsidR="0028162F" w:rsidRPr="00D57BA2">
        <w:rPr>
          <w:rFonts w:asciiTheme="majorBidi" w:hAnsiTheme="majorBidi" w:cstheme="majorBidi"/>
          <w:sz w:val="30"/>
          <w:szCs w:val="30"/>
          <w:u w:val="none"/>
          <w:cs/>
        </w:rPr>
        <w:t>เงินสดและรายการเทียบเท่าเงินสด</w:t>
      </w:r>
    </w:p>
    <w:p w14:paraId="0E641747" w14:textId="77777777" w:rsidR="005944BB" w:rsidRPr="006F05A4" w:rsidRDefault="005944BB" w:rsidP="005944BB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90"/>
        <w:gridCol w:w="236"/>
        <w:gridCol w:w="1241"/>
        <w:gridCol w:w="245"/>
        <w:gridCol w:w="1042"/>
        <w:gridCol w:w="245"/>
        <w:gridCol w:w="1165"/>
      </w:tblGrid>
      <w:tr w:rsidR="0028162F" w:rsidRPr="00D57BA2" w14:paraId="08B68118" w14:textId="77777777" w:rsidTr="009A6A5D">
        <w:trPr>
          <w:cantSplit/>
          <w:trHeight w:val="346"/>
        </w:trPr>
        <w:tc>
          <w:tcPr>
            <w:tcW w:w="3960" w:type="dxa"/>
          </w:tcPr>
          <w:p w14:paraId="1847A142" w14:textId="77777777" w:rsidR="0028162F" w:rsidRPr="00D57BA2" w:rsidRDefault="0028162F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67" w:type="dxa"/>
            <w:gridSpan w:val="3"/>
            <w:shd w:val="clear" w:color="auto" w:fill="auto"/>
          </w:tcPr>
          <w:p w14:paraId="0F021FFF" w14:textId="77777777" w:rsidR="0028162F" w:rsidRPr="00D57BA2" w:rsidRDefault="0028162F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D57BA2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5" w:type="dxa"/>
          </w:tcPr>
          <w:p w14:paraId="5F9223E5" w14:textId="77777777" w:rsidR="0028162F" w:rsidRPr="00D57BA2" w:rsidRDefault="0028162F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52" w:type="dxa"/>
            <w:gridSpan w:val="3"/>
            <w:shd w:val="clear" w:color="auto" w:fill="auto"/>
          </w:tcPr>
          <w:p w14:paraId="0477F31E" w14:textId="77777777" w:rsidR="0028162F" w:rsidRPr="00D57BA2" w:rsidRDefault="0028162F" w:rsidP="00A8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D57BA2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D51FD2" w:rsidRPr="00D57BA2" w14:paraId="3DA6600A" w14:textId="77777777" w:rsidTr="009A6A5D">
        <w:trPr>
          <w:cantSplit/>
          <w:trHeight w:val="346"/>
        </w:trPr>
        <w:tc>
          <w:tcPr>
            <w:tcW w:w="3960" w:type="dxa"/>
          </w:tcPr>
          <w:p w14:paraId="5C833C3A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90" w:type="dxa"/>
            <w:shd w:val="clear" w:color="auto" w:fill="auto"/>
          </w:tcPr>
          <w:p w14:paraId="31AA53FD" w14:textId="183C4CE4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6E64DF5C" w14:textId="77777777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41" w:type="dxa"/>
            <w:shd w:val="clear" w:color="auto" w:fill="auto"/>
          </w:tcPr>
          <w:p w14:paraId="2ED9AD15" w14:textId="2ECBFC6A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45" w:type="dxa"/>
          </w:tcPr>
          <w:p w14:paraId="6FD1BE64" w14:textId="77777777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42" w:type="dxa"/>
            <w:shd w:val="clear" w:color="auto" w:fill="auto"/>
          </w:tcPr>
          <w:p w14:paraId="5C81F245" w14:textId="713FCF9A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45" w:type="dxa"/>
          </w:tcPr>
          <w:p w14:paraId="0038294C" w14:textId="77777777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65" w:type="dxa"/>
            <w:shd w:val="clear" w:color="auto" w:fill="auto"/>
          </w:tcPr>
          <w:p w14:paraId="0594EF20" w14:textId="49127A23" w:rsidR="00D51FD2" w:rsidRPr="00D57BA2" w:rsidRDefault="00D51FD2" w:rsidP="00D51F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C767D7" w:rsidRPr="00D57BA2" w14:paraId="6394E4EB" w14:textId="77777777" w:rsidTr="009A6A5D">
        <w:trPr>
          <w:cantSplit/>
          <w:trHeight w:val="346"/>
        </w:trPr>
        <w:tc>
          <w:tcPr>
            <w:tcW w:w="3960" w:type="dxa"/>
          </w:tcPr>
          <w:p w14:paraId="32BF3770" w14:textId="77777777" w:rsidR="00C767D7" w:rsidRPr="00D57BA2" w:rsidRDefault="00C767D7" w:rsidP="00C7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64" w:type="dxa"/>
            <w:gridSpan w:val="7"/>
          </w:tcPr>
          <w:p w14:paraId="6CBE822D" w14:textId="77777777" w:rsidR="00C767D7" w:rsidRPr="00D57BA2" w:rsidRDefault="00C767D7" w:rsidP="00C76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1FD2" w:rsidRPr="00D57BA2" w14:paraId="23A80AC5" w14:textId="77777777" w:rsidTr="009A6A5D">
        <w:trPr>
          <w:cantSplit/>
          <w:trHeight w:val="346"/>
        </w:trPr>
        <w:tc>
          <w:tcPr>
            <w:tcW w:w="3960" w:type="dxa"/>
          </w:tcPr>
          <w:p w14:paraId="621EECDA" w14:textId="77777777" w:rsidR="00D51FD2" w:rsidRPr="00D57BA2" w:rsidRDefault="00D51FD2" w:rsidP="00D51FD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90" w:type="dxa"/>
          </w:tcPr>
          <w:p w14:paraId="57714D19" w14:textId="44AE23FD" w:rsidR="00D51FD2" w:rsidRPr="00D57BA2" w:rsidRDefault="00037927" w:rsidP="00D51FD2">
            <w:pPr>
              <w:pStyle w:val="acctfourfigures"/>
              <w:tabs>
                <w:tab w:val="clear" w:pos="765"/>
              </w:tabs>
              <w:spacing w:line="240" w:lineRule="auto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36" w:type="dxa"/>
          </w:tcPr>
          <w:p w14:paraId="30A7931F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1" w:type="dxa"/>
          </w:tcPr>
          <w:p w14:paraId="27C3DA57" w14:textId="5FE0D89F" w:rsidR="00D51FD2" w:rsidRPr="00D57BA2" w:rsidRDefault="00D51FD2" w:rsidP="00D51F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45" w:type="dxa"/>
          </w:tcPr>
          <w:p w14:paraId="1F9BF96C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14:paraId="3DBC7874" w14:textId="5A6D3EB7" w:rsidR="00D51FD2" w:rsidRPr="00D57BA2" w:rsidRDefault="001A5067" w:rsidP="00D51FD2">
            <w:pPr>
              <w:pStyle w:val="acctfourfigures"/>
              <w:tabs>
                <w:tab w:val="clear" w:pos="765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45" w:type="dxa"/>
          </w:tcPr>
          <w:p w14:paraId="0265DA47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5" w:type="dxa"/>
          </w:tcPr>
          <w:p w14:paraId="18738AFF" w14:textId="285DFBA1" w:rsidR="00D51FD2" w:rsidRPr="00D57BA2" w:rsidRDefault="00D51FD2" w:rsidP="00D51FD2">
            <w:pPr>
              <w:pStyle w:val="acctfourfigures"/>
              <w:tabs>
                <w:tab w:val="clear" w:pos="765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D51FD2" w:rsidRPr="00D57BA2" w14:paraId="656DA6E5" w14:textId="77777777" w:rsidTr="009A6A5D">
        <w:trPr>
          <w:cantSplit/>
          <w:trHeight w:val="346"/>
        </w:trPr>
        <w:tc>
          <w:tcPr>
            <w:tcW w:w="3960" w:type="dxa"/>
          </w:tcPr>
          <w:p w14:paraId="00B1DF8B" w14:textId="77777777" w:rsidR="00D51FD2" w:rsidRPr="00D57BA2" w:rsidRDefault="00D51FD2" w:rsidP="00D51FD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90" w:type="dxa"/>
            <w:vAlign w:val="bottom"/>
          </w:tcPr>
          <w:p w14:paraId="42D97EE9" w14:textId="63A49EEB" w:rsidR="00D51FD2" w:rsidRPr="00D57BA2" w:rsidRDefault="00037927" w:rsidP="00D51FD2">
            <w:pPr>
              <w:pStyle w:val="acctfourfigures"/>
              <w:tabs>
                <w:tab w:val="clear" w:pos="765"/>
              </w:tabs>
              <w:spacing w:line="240" w:lineRule="auto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9,658</w:t>
            </w:r>
          </w:p>
        </w:tc>
        <w:tc>
          <w:tcPr>
            <w:tcW w:w="236" w:type="dxa"/>
          </w:tcPr>
          <w:p w14:paraId="2CE678F4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20BAF272" w14:textId="58A1F10E" w:rsidR="00D51FD2" w:rsidRPr="00D57BA2" w:rsidRDefault="00D51FD2" w:rsidP="00D51F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242,053</w:t>
            </w:r>
          </w:p>
        </w:tc>
        <w:tc>
          <w:tcPr>
            <w:tcW w:w="245" w:type="dxa"/>
          </w:tcPr>
          <w:p w14:paraId="3EF3D608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2B66C9D9" w14:textId="57A34184" w:rsidR="00D51FD2" w:rsidRPr="00D57BA2" w:rsidRDefault="001A5067" w:rsidP="00D51FD2">
            <w:pPr>
              <w:pStyle w:val="acctfourfigures"/>
              <w:tabs>
                <w:tab w:val="clear" w:pos="765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9,658</w:t>
            </w:r>
          </w:p>
        </w:tc>
        <w:tc>
          <w:tcPr>
            <w:tcW w:w="245" w:type="dxa"/>
          </w:tcPr>
          <w:p w14:paraId="215A549D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216CC927" w14:textId="4B7007B3" w:rsidR="00D51FD2" w:rsidRPr="00D57BA2" w:rsidRDefault="00D51FD2" w:rsidP="00D51FD2">
            <w:pPr>
              <w:pStyle w:val="acctfourfigures"/>
              <w:tabs>
                <w:tab w:val="clear" w:pos="765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242,053</w:t>
            </w:r>
          </w:p>
        </w:tc>
      </w:tr>
      <w:tr w:rsidR="00D51FD2" w:rsidRPr="00D57BA2" w14:paraId="0306B31C" w14:textId="77777777" w:rsidTr="009A6A5D">
        <w:trPr>
          <w:cantSplit/>
          <w:trHeight w:val="346"/>
        </w:trPr>
        <w:tc>
          <w:tcPr>
            <w:tcW w:w="3960" w:type="dxa"/>
          </w:tcPr>
          <w:p w14:paraId="3AA89534" w14:textId="77777777" w:rsidR="00D51FD2" w:rsidRPr="00D57BA2" w:rsidRDefault="00D51FD2" w:rsidP="00D51FD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90" w:type="dxa"/>
          </w:tcPr>
          <w:p w14:paraId="7070C8F3" w14:textId="7BF01F41" w:rsidR="00D51FD2" w:rsidRPr="00D57BA2" w:rsidRDefault="00037927" w:rsidP="00D51FD2">
            <w:pPr>
              <w:pStyle w:val="acctfourfigures"/>
              <w:tabs>
                <w:tab w:val="clear" w:pos="765"/>
              </w:tabs>
              <w:spacing w:line="240" w:lineRule="auto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82,087</w:t>
            </w:r>
          </w:p>
        </w:tc>
        <w:tc>
          <w:tcPr>
            <w:tcW w:w="236" w:type="dxa"/>
          </w:tcPr>
          <w:p w14:paraId="31DA030C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1" w:type="dxa"/>
          </w:tcPr>
          <w:p w14:paraId="13B3A513" w14:textId="1EBCC054" w:rsidR="00D51FD2" w:rsidRPr="00D57BA2" w:rsidRDefault="00D51FD2" w:rsidP="00D51F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8,198</w:t>
            </w:r>
          </w:p>
        </w:tc>
        <w:tc>
          <w:tcPr>
            <w:tcW w:w="245" w:type="dxa"/>
          </w:tcPr>
          <w:p w14:paraId="6DD088D7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14:paraId="741E901F" w14:textId="0CE6B585" w:rsidR="00D51FD2" w:rsidRPr="00D57BA2" w:rsidRDefault="001A5067" w:rsidP="00D51FD2">
            <w:pPr>
              <w:pStyle w:val="acctfourfigures"/>
              <w:tabs>
                <w:tab w:val="clear" w:pos="765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82,087</w:t>
            </w:r>
          </w:p>
        </w:tc>
        <w:tc>
          <w:tcPr>
            <w:tcW w:w="245" w:type="dxa"/>
          </w:tcPr>
          <w:p w14:paraId="538BE461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5" w:type="dxa"/>
          </w:tcPr>
          <w:p w14:paraId="38C54577" w14:textId="054E70AD" w:rsidR="00D51FD2" w:rsidRPr="00D57BA2" w:rsidRDefault="00D51FD2" w:rsidP="00D51FD2">
            <w:pPr>
              <w:pStyle w:val="acctfourfigures"/>
              <w:tabs>
                <w:tab w:val="clear" w:pos="765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8,198</w:t>
            </w:r>
          </w:p>
        </w:tc>
      </w:tr>
      <w:tr w:rsidR="00D51FD2" w:rsidRPr="00D57BA2" w14:paraId="59140EA3" w14:textId="77777777" w:rsidTr="009A6A5D">
        <w:trPr>
          <w:cantSplit/>
          <w:trHeight w:val="346"/>
        </w:trPr>
        <w:tc>
          <w:tcPr>
            <w:tcW w:w="3960" w:type="dxa"/>
          </w:tcPr>
          <w:p w14:paraId="3311FA96" w14:textId="77777777" w:rsidR="00D51FD2" w:rsidRPr="00D57BA2" w:rsidRDefault="00D51FD2" w:rsidP="00D51FD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090" w:type="dxa"/>
          </w:tcPr>
          <w:p w14:paraId="53C715EC" w14:textId="6A166784" w:rsidR="00D51FD2" w:rsidRPr="00D57BA2" w:rsidRDefault="00037927" w:rsidP="00D51FD2">
            <w:pPr>
              <w:pStyle w:val="acctfourfigures"/>
              <w:tabs>
                <w:tab w:val="clear" w:pos="765"/>
              </w:tabs>
              <w:spacing w:line="240" w:lineRule="auto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6,579,854</w:t>
            </w:r>
          </w:p>
        </w:tc>
        <w:tc>
          <w:tcPr>
            <w:tcW w:w="236" w:type="dxa"/>
          </w:tcPr>
          <w:p w14:paraId="17A0EFE1" w14:textId="77777777" w:rsidR="00D51FD2" w:rsidRPr="00D57BA2" w:rsidRDefault="00D51FD2" w:rsidP="00D51FD2">
            <w:pPr>
              <w:pStyle w:val="a3"/>
              <w:tabs>
                <w:tab w:val="decimal" w:pos="518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</w:tcPr>
          <w:p w14:paraId="141F48DB" w14:textId="741C198D" w:rsidR="00D51FD2" w:rsidRPr="00D57BA2" w:rsidRDefault="00D51FD2" w:rsidP="00D51F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5,692,050</w:t>
            </w:r>
          </w:p>
        </w:tc>
        <w:tc>
          <w:tcPr>
            <w:tcW w:w="245" w:type="dxa"/>
          </w:tcPr>
          <w:p w14:paraId="0F3AC34B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14:paraId="5C62BD88" w14:textId="44CA1F9C" w:rsidR="00D51FD2" w:rsidRPr="00D57BA2" w:rsidRDefault="001A5067" w:rsidP="00D51FD2">
            <w:pPr>
              <w:pStyle w:val="acctfourfigures"/>
              <w:tabs>
                <w:tab w:val="clear" w:pos="765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6,579,854</w:t>
            </w:r>
          </w:p>
        </w:tc>
        <w:tc>
          <w:tcPr>
            <w:tcW w:w="245" w:type="dxa"/>
          </w:tcPr>
          <w:p w14:paraId="530DE777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5" w:type="dxa"/>
          </w:tcPr>
          <w:p w14:paraId="5775B0FF" w14:textId="59BF53F3" w:rsidR="00D51FD2" w:rsidRPr="00D57BA2" w:rsidRDefault="00D51FD2" w:rsidP="00D51FD2">
            <w:pPr>
              <w:pStyle w:val="acctfourfigures"/>
              <w:tabs>
                <w:tab w:val="clear" w:pos="765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5,692,050</w:t>
            </w:r>
          </w:p>
        </w:tc>
      </w:tr>
      <w:tr w:rsidR="00D51FD2" w:rsidRPr="00D57BA2" w14:paraId="075B5648" w14:textId="77777777" w:rsidTr="009A6A5D">
        <w:trPr>
          <w:cantSplit/>
          <w:trHeight w:val="346"/>
        </w:trPr>
        <w:tc>
          <w:tcPr>
            <w:tcW w:w="3960" w:type="dxa"/>
          </w:tcPr>
          <w:p w14:paraId="7182618C" w14:textId="77777777" w:rsidR="00D51FD2" w:rsidRPr="00D57BA2" w:rsidRDefault="00D51FD2" w:rsidP="00D51FD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31E52C00" w14:textId="176AC216" w:rsidR="00D51FD2" w:rsidRPr="00D57BA2" w:rsidRDefault="00037927" w:rsidP="00D51FD2">
            <w:pPr>
              <w:pStyle w:val="acctfourfigures"/>
              <w:tabs>
                <w:tab w:val="clear" w:pos="765"/>
              </w:tabs>
              <w:spacing w:line="240" w:lineRule="auto"/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6,671,614</w:t>
            </w:r>
          </w:p>
        </w:tc>
        <w:tc>
          <w:tcPr>
            <w:tcW w:w="236" w:type="dxa"/>
          </w:tcPr>
          <w:p w14:paraId="3FD5C475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06DE88C9" w14:textId="12CED4BC" w:rsidR="00D51FD2" w:rsidRPr="00D57BA2" w:rsidRDefault="00D51FD2" w:rsidP="00D51F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5,942,312</w:t>
            </w:r>
          </w:p>
        </w:tc>
        <w:tc>
          <w:tcPr>
            <w:tcW w:w="245" w:type="dxa"/>
          </w:tcPr>
          <w:p w14:paraId="2232370D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7B76B1C1" w14:textId="1EC1AAA5" w:rsidR="00D51FD2" w:rsidRPr="00D57BA2" w:rsidRDefault="001A5067" w:rsidP="00D51FD2">
            <w:pPr>
              <w:pStyle w:val="acctfourfigures"/>
              <w:tabs>
                <w:tab w:val="clear" w:pos="765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6,671,614</w:t>
            </w:r>
          </w:p>
        </w:tc>
        <w:tc>
          <w:tcPr>
            <w:tcW w:w="245" w:type="dxa"/>
          </w:tcPr>
          <w:p w14:paraId="138E369F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51D22ED4" w14:textId="718E040F" w:rsidR="00D51FD2" w:rsidRPr="00D57BA2" w:rsidRDefault="00D51FD2" w:rsidP="00D51FD2">
            <w:pPr>
              <w:pStyle w:val="acctfourfigures"/>
              <w:tabs>
                <w:tab w:val="clear" w:pos="765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5,942,312</w:t>
            </w:r>
          </w:p>
        </w:tc>
      </w:tr>
    </w:tbl>
    <w:p w14:paraId="19A1A3A2" w14:textId="27C493AE" w:rsidR="006F05A4" w:rsidRDefault="006F05A4" w:rsidP="00823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FCEB7BF" w14:textId="7A11ED01" w:rsidR="003E6A5C" w:rsidRPr="00D57BA2" w:rsidRDefault="00DA73D1" w:rsidP="00F0328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D57BA2">
        <w:rPr>
          <w:rFonts w:asciiTheme="majorBidi" w:hAnsiTheme="majorBidi" w:cstheme="majorBidi"/>
          <w:sz w:val="30"/>
          <w:szCs w:val="30"/>
          <w:u w:val="none"/>
          <w:lang w:val="en-US"/>
        </w:rPr>
        <w:lastRenderedPageBreak/>
        <w:t>6</w:t>
      </w:r>
      <w:r w:rsidR="006818E1" w:rsidRPr="00D57BA2">
        <w:rPr>
          <w:rFonts w:asciiTheme="majorBidi" w:hAnsiTheme="majorBidi" w:cstheme="majorBidi"/>
          <w:sz w:val="30"/>
          <w:szCs w:val="30"/>
          <w:u w:val="none"/>
          <w:lang w:val="en-US"/>
        </w:rPr>
        <w:tab/>
      </w:r>
      <w:r w:rsidR="003E6A5C" w:rsidRPr="00D57BA2">
        <w:rPr>
          <w:rFonts w:asciiTheme="majorBidi" w:hAnsiTheme="majorBidi" w:cstheme="majorBidi"/>
          <w:sz w:val="30"/>
          <w:szCs w:val="30"/>
          <w:u w:val="none"/>
          <w:cs/>
        </w:rPr>
        <w:t>ลูกหนี้การค้า</w:t>
      </w:r>
    </w:p>
    <w:p w14:paraId="3F2EB29D" w14:textId="77777777" w:rsidR="005944BB" w:rsidRPr="00D57BA2" w:rsidRDefault="005944BB" w:rsidP="005944BB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1170"/>
        <w:gridCol w:w="1305"/>
        <w:gridCol w:w="270"/>
        <w:gridCol w:w="1278"/>
      </w:tblGrid>
      <w:tr w:rsidR="00556CD8" w:rsidRPr="00D57BA2" w14:paraId="41EBA46A" w14:textId="77777777" w:rsidTr="00F11CBF">
        <w:trPr>
          <w:tblHeader/>
        </w:trPr>
        <w:tc>
          <w:tcPr>
            <w:tcW w:w="5220" w:type="dxa"/>
            <w:vAlign w:val="bottom"/>
          </w:tcPr>
          <w:p w14:paraId="480938EC" w14:textId="77777777" w:rsidR="00556CD8" w:rsidRPr="00D57BA2" w:rsidRDefault="00556CD8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D98B61" w14:textId="77777777" w:rsidR="00556CD8" w:rsidRPr="00D57BA2" w:rsidRDefault="00556CD8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53" w:type="dxa"/>
            <w:gridSpan w:val="3"/>
          </w:tcPr>
          <w:p w14:paraId="48C4D351" w14:textId="77777777" w:rsidR="00556CD8" w:rsidRPr="00D57BA2" w:rsidRDefault="00556CD8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556CD8" w:rsidRPr="00D57BA2" w14:paraId="628F738C" w14:textId="77777777" w:rsidTr="00F11CBF">
        <w:trPr>
          <w:tblHeader/>
        </w:trPr>
        <w:tc>
          <w:tcPr>
            <w:tcW w:w="5220" w:type="dxa"/>
          </w:tcPr>
          <w:p w14:paraId="1614FCE8" w14:textId="77777777" w:rsidR="00556CD8" w:rsidRPr="00D57BA2" w:rsidRDefault="00556CD8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371EA8" w14:textId="68B9D95A" w:rsidR="00556CD8" w:rsidRPr="00D57BA2" w:rsidRDefault="00711995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05" w:type="dxa"/>
          </w:tcPr>
          <w:p w14:paraId="639FECB8" w14:textId="4484877F" w:rsidR="00556CD8" w:rsidRPr="00D57BA2" w:rsidRDefault="00AE1C97" w:rsidP="00F11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51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094938F2" w14:textId="77777777" w:rsidR="00556CD8" w:rsidRPr="00D57BA2" w:rsidRDefault="00556CD8" w:rsidP="00F11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91A572E" w14:textId="0B2E63CB" w:rsidR="00556CD8" w:rsidRPr="00D57BA2" w:rsidRDefault="00AE1C97" w:rsidP="00F11C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51F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556CD8" w:rsidRPr="00D57BA2" w14:paraId="708812DA" w14:textId="77777777" w:rsidTr="00F11CBF">
        <w:trPr>
          <w:tblHeader/>
        </w:trPr>
        <w:tc>
          <w:tcPr>
            <w:tcW w:w="5220" w:type="dxa"/>
          </w:tcPr>
          <w:p w14:paraId="3450BB05" w14:textId="77777777" w:rsidR="00556CD8" w:rsidRPr="00D57BA2" w:rsidRDefault="00556CD8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237DA5" w14:textId="77777777" w:rsidR="00556CD8" w:rsidRPr="00D57BA2" w:rsidRDefault="00556CD8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3" w:type="dxa"/>
            <w:gridSpan w:val="3"/>
            <w:vAlign w:val="bottom"/>
          </w:tcPr>
          <w:p w14:paraId="2497D9B7" w14:textId="77777777" w:rsidR="00556CD8" w:rsidRPr="00D57BA2" w:rsidRDefault="00556CD8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56CD8" w:rsidRPr="00D57BA2" w14:paraId="7B62592A" w14:textId="77777777" w:rsidTr="00F11CBF">
        <w:tc>
          <w:tcPr>
            <w:tcW w:w="5220" w:type="dxa"/>
            <w:vAlign w:val="bottom"/>
          </w:tcPr>
          <w:p w14:paraId="2F481913" w14:textId="77777777" w:rsidR="00556CD8" w:rsidRPr="00D57BA2" w:rsidRDefault="00556CD8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7BF6CCAF" w14:textId="77777777" w:rsidR="00556CD8" w:rsidRPr="00D57BA2" w:rsidRDefault="00556CD8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6174D29" w14:textId="77777777" w:rsidR="00556CD8" w:rsidRPr="00D57BA2" w:rsidRDefault="00556CD8" w:rsidP="00F11CBF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6F7F3D7" w14:textId="77777777" w:rsidR="00556CD8" w:rsidRPr="00D57BA2" w:rsidRDefault="00556CD8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71523FB1" w14:textId="77777777" w:rsidR="00556CD8" w:rsidRPr="00D57BA2" w:rsidRDefault="00556CD8" w:rsidP="00F11CBF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1FD2" w:rsidRPr="00D57BA2" w14:paraId="49889E72" w14:textId="77777777" w:rsidTr="00F11CBF">
        <w:tc>
          <w:tcPr>
            <w:tcW w:w="5220" w:type="dxa"/>
            <w:vAlign w:val="bottom"/>
          </w:tcPr>
          <w:p w14:paraId="0703A7CF" w14:textId="06690C8B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324953F1" w14:textId="05FD52F5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22610AE" w14:textId="49CA1A9D" w:rsidR="00D51FD2" w:rsidRPr="00D57BA2" w:rsidRDefault="00037927" w:rsidP="00D51FD2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94,381</w:t>
            </w:r>
          </w:p>
        </w:tc>
        <w:tc>
          <w:tcPr>
            <w:tcW w:w="270" w:type="dxa"/>
            <w:vAlign w:val="bottom"/>
          </w:tcPr>
          <w:p w14:paraId="495AABAB" w14:textId="77777777" w:rsidR="00D51FD2" w:rsidRPr="00D57BA2" w:rsidRDefault="00D51FD2" w:rsidP="00D51FD2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36788B66" w14:textId="18217908" w:rsidR="00D51FD2" w:rsidRPr="00D57BA2" w:rsidRDefault="00D51FD2" w:rsidP="00D51FD2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83,120</w:t>
            </w:r>
          </w:p>
        </w:tc>
      </w:tr>
      <w:tr w:rsidR="00D51FD2" w:rsidRPr="00D57BA2" w14:paraId="57F36081" w14:textId="77777777" w:rsidTr="00F11CBF">
        <w:tc>
          <w:tcPr>
            <w:tcW w:w="5220" w:type="dxa"/>
            <w:vAlign w:val="bottom"/>
          </w:tcPr>
          <w:p w14:paraId="193365D1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63D5B3B4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85BE3C0" w14:textId="77777777" w:rsidR="00D51FD2" w:rsidRPr="00D57BA2" w:rsidRDefault="00D51FD2" w:rsidP="00D51FD2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3CEAAF" w14:textId="77777777" w:rsidR="00D51FD2" w:rsidRPr="00D57BA2" w:rsidRDefault="00D51FD2" w:rsidP="00D51FD2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7403FC4F" w14:textId="77777777" w:rsidR="00D51FD2" w:rsidRPr="00D57BA2" w:rsidRDefault="00D51FD2" w:rsidP="00D51FD2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1FD2" w:rsidRPr="00D57BA2" w14:paraId="2B7E046E" w14:textId="77777777" w:rsidTr="00F11CBF">
        <w:tc>
          <w:tcPr>
            <w:tcW w:w="5220" w:type="dxa"/>
          </w:tcPr>
          <w:p w14:paraId="2A793851" w14:textId="2432E71F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1 - 30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07723367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</w:tcPr>
          <w:p w14:paraId="432A9DD5" w14:textId="57405DFF" w:rsidR="00D51FD2" w:rsidRPr="00D57BA2" w:rsidRDefault="00037927" w:rsidP="00037927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1,098</w:t>
            </w:r>
          </w:p>
        </w:tc>
        <w:tc>
          <w:tcPr>
            <w:tcW w:w="270" w:type="dxa"/>
            <w:vAlign w:val="bottom"/>
          </w:tcPr>
          <w:p w14:paraId="54F5BCAF" w14:textId="77777777" w:rsidR="00D51FD2" w:rsidRPr="00D57BA2" w:rsidRDefault="00D51FD2" w:rsidP="00D51FD2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2546A46" w14:textId="6FD7A589" w:rsidR="00D51FD2" w:rsidRPr="00D57BA2" w:rsidRDefault="00D51FD2" w:rsidP="00D51FD2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1FD2" w:rsidRPr="00D57BA2" w14:paraId="3D6C1DA9" w14:textId="77777777" w:rsidTr="00F11CBF">
        <w:tc>
          <w:tcPr>
            <w:tcW w:w="5220" w:type="dxa"/>
          </w:tcPr>
          <w:p w14:paraId="449A70FA" w14:textId="32C755CA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31 - 60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73ED0D78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</w:tcPr>
          <w:p w14:paraId="682AAEF3" w14:textId="5B62F1C0" w:rsidR="00D51FD2" w:rsidRPr="00D57BA2" w:rsidRDefault="00037927" w:rsidP="00D51FD2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88691F2" w14:textId="77777777" w:rsidR="00D51FD2" w:rsidRPr="00D57BA2" w:rsidRDefault="00D51FD2" w:rsidP="00D51FD2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D99B971" w14:textId="10F61559" w:rsidR="00D51FD2" w:rsidRPr="00D57BA2" w:rsidRDefault="00D51FD2" w:rsidP="00D51FD2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1FD2" w:rsidRPr="00D57BA2" w14:paraId="1108B89D" w14:textId="77777777" w:rsidTr="00F11CBF">
        <w:tc>
          <w:tcPr>
            <w:tcW w:w="5220" w:type="dxa"/>
          </w:tcPr>
          <w:p w14:paraId="62ADDDF1" w14:textId="681305AF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61 - 180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432863FB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</w:tcPr>
          <w:p w14:paraId="7F907091" w14:textId="7DE14516" w:rsidR="00D51FD2" w:rsidRPr="00D57BA2" w:rsidRDefault="00037927" w:rsidP="00D51FD2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33B6974" w14:textId="77777777" w:rsidR="00D51FD2" w:rsidRPr="00D57BA2" w:rsidRDefault="00D51FD2" w:rsidP="00D51FD2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9496DDD" w14:textId="7AC2B7F6" w:rsidR="00D51FD2" w:rsidRPr="00D57BA2" w:rsidRDefault="00D51FD2" w:rsidP="00D51FD2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1FD2" w:rsidRPr="00D57BA2" w14:paraId="1BBABA85" w14:textId="77777777" w:rsidTr="00F11CBF">
        <w:tc>
          <w:tcPr>
            <w:tcW w:w="5220" w:type="dxa"/>
            <w:vAlign w:val="bottom"/>
          </w:tcPr>
          <w:p w14:paraId="368B73DA" w14:textId="7750C2A1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180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1EE83050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4C9236CB" w14:textId="4624643D" w:rsidR="00D51FD2" w:rsidRPr="00D57BA2" w:rsidRDefault="00037927" w:rsidP="00D51FD2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04CD966" w14:textId="77777777" w:rsidR="00D51FD2" w:rsidRPr="00D57BA2" w:rsidRDefault="00D51FD2" w:rsidP="00D51FD2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3F3CD4C1" w14:textId="11667B11" w:rsidR="00D51FD2" w:rsidRPr="00D57BA2" w:rsidRDefault="00D51FD2" w:rsidP="00037927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1FD2" w:rsidRPr="00D57BA2" w14:paraId="5349AC01" w14:textId="77777777" w:rsidTr="00F11CBF">
        <w:tc>
          <w:tcPr>
            <w:tcW w:w="5220" w:type="dxa"/>
            <w:vAlign w:val="bottom"/>
          </w:tcPr>
          <w:p w14:paraId="461BE954" w14:textId="61FF947B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7D3107C" w14:textId="1F7FEA37" w:rsidR="00D51FD2" w:rsidRPr="00D57BA2" w:rsidRDefault="00D51FD2" w:rsidP="00D51FD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372C3E23" w14:textId="38ED1693" w:rsidR="00D51FD2" w:rsidRPr="00D57BA2" w:rsidRDefault="00037927" w:rsidP="00D51FD2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95,479</w:t>
            </w:r>
          </w:p>
        </w:tc>
        <w:tc>
          <w:tcPr>
            <w:tcW w:w="270" w:type="dxa"/>
            <w:vAlign w:val="bottom"/>
          </w:tcPr>
          <w:p w14:paraId="37589D6E" w14:textId="77777777" w:rsidR="00D51FD2" w:rsidRPr="00D57BA2" w:rsidRDefault="00D51FD2" w:rsidP="00D51FD2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D9C6132" w14:textId="4A40EEFC" w:rsidR="00D51FD2" w:rsidRPr="00D57BA2" w:rsidRDefault="00D51FD2" w:rsidP="00D51FD2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83,120</w:t>
            </w:r>
          </w:p>
        </w:tc>
      </w:tr>
      <w:tr w:rsidR="00F11CBF" w:rsidRPr="00D57BA2" w14:paraId="5C5FFDCC" w14:textId="77777777" w:rsidTr="00F11CBF">
        <w:tc>
          <w:tcPr>
            <w:tcW w:w="5220" w:type="dxa"/>
            <w:vAlign w:val="bottom"/>
          </w:tcPr>
          <w:p w14:paraId="6F77076B" w14:textId="6F07073E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6" w:name="_Hlk72158781"/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170" w:type="dxa"/>
          </w:tcPr>
          <w:p w14:paraId="4464944C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19A0E56" w14:textId="77777777" w:rsidR="00F11CBF" w:rsidRPr="00D57BA2" w:rsidRDefault="00F11CBF" w:rsidP="00F11CBF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24D434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15EDBC5D" w14:textId="77777777" w:rsidR="00F11CBF" w:rsidRPr="00D57BA2" w:rsidRDefault="00F11CBF" w:rsidP="00F11CBF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1FD2" w:rsidRPr="00D57BA2" w14:paraId="5F3BB232" w14:textId="77777777" w:rsidTr="00F11CBF">
        <w:tc>
          <w:tcPr>
            <w:tcW w:w="5220" w:type="dxa"/>
            <w:vAlign w:val="bottom"/>
          </w:tcPr>
          <w:p w14:paraId="453D5586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5D06BDD6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6AD9182" w14:textId="729F2EC3" w:rsidR="00D51FD2" w:rsidRPr="00D57BA2" w:rsidRDefault="00037927" w:rsidP="00D51FD2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1,548,194</w:t>
            </w:r>
          </w:p>
        </w:tc>
        <w:tc>
          <w:tcPr>
            <w:tcW w:w="270" w:type="dxa"/>
            <w:vAlign w:val="bottom"/>
          </w:tcPr>
          <w:p w14:paraId="2BB40F1B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35B44159" w14:textId="0CD4F745" w:rsidR="00D51FD2" w:rsidRPr="00D57BA2" w:rsidRDefault="00D51FD2" w:rsidP="00D51FD2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1,874,917</w:t>
            </w:r>
          </w:p>
        </w:tc>
      </w:tr>
      <w:tr w:rsidR="00D51FD2" w:rsidRPr="00D57BA2" w14:paraId="220E79E3" w14:textId="77777777" w:rsidTr="00F11CBF">
        <w:tc>
          <w:tcPr>
            <w:tcW w:w="5220" w:type="dxa"/>
            <w:vAlign w:val="bottom"/>
          </w:tcPr>
          <w:p w14:paraId="10301137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1F1137C9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295D476" w14:textId="77777777" w:rsidR="00D51FD2" w:rsidRPr="00D57BA2" w:rsidRDefault="00D51FD2" w:rsidP="00D51FD2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904A6C7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427F207F" w14:textId="77777777" w:rsidR="00D51FD2" w:rsidRPr="00D57BA2" w:rsidRDefault="00D51FD2" w:rsidP="00D51FD2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1FD2" w:rsidRPr="00D57BA2" w14:paraId="1AF9C8FB" w14:textId="77777777" w:rsidTr="00F11CBF">
        <w:tc>
          <w:tcPr>
            <w:tcW w:w="5220" w:type="dxa"/>
            <w:vAlign w:val="bottom"/>
          </w:tcPr>
          <w:p w14:paraId="2066B376" w14:textId="50B6E8BC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1 - 30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1EFF7FF9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ADD3F95" w14:textId="245A9349" w:rsidR="00D51FD2" w:rsidRPr="00D57BA2" w:rsidRDefault="00037927" w:rsidP="00D51FD2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58,952</w:t>
            </w:r>
          </w:p>
        </w:tc>
        <w:tc>
          <w:tcPr>
            <w:tcW w:w="270" w:type="dxa"/>
            <w:vAlign w:val="bottom"/>
          </w:tcPr>
          <w:p w14:paraId="24DD25F3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5305A78E" w14:textId="7789D4C4" w:rsidR="00D51FD2" w:rsidRPr="00D57BA2" w:rsidRDefault="00D51FD2" w:rsidP="00D51FD2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120,429</w:t>
            </w:r>
          </w:p>
        </w:tc>
      </w:tr>
      <w:tr w:rsidR="00D51FD2" w:rsidRPr="00D57BA2" w14:paraId="22774BD2" w14:textId="77777777" w:rsidTr="00F11CBF">
        <w:tc>
          <w:tcPr>
            <w:tcW w:w="5220" w:type="dxa"/>
            <w:vAlign w:val="bottom"/>
          </w:tcPr>
          <w:p w14:paraId="215A089E" w14:textId="3494EF8E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proofErr w:type="gramStart"/>
            <w:r w:rsidRPr="00D57BA2">
              <w:rPr>
                <w:rFonts w:asciiTheme="majorBidi" w:hAnsiTheme="majorBidi" w:cstheme="majorBidi"/>
                <w:sz w:val="30"/>
                <w:szCs w:val="30"/>
              </w:rPr>
              <w:t>-  60</w:t>
            </w:r>
            <w:proofErr w:type="gramEnd"/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1609650D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1765A6D" w14:textId="41D12119" w:rsidR="00D51FD2" w:rsidRPr="00D57BA2" w:rsidDel="00AE1C97" w:rsidRDefault="00037927" w:rsidP="00037927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477ABA4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6E007437" w14:textId="08F80554" w:rsidR="00D51FD2" w:rsidRPr="00D57BA2" w:rsidRDefault="00D51FD2" w:rsidP="00D51FD2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1,254</w:t>
            </w:r>
          </w:p>
        </w:tc>
      </w:tr>
      <w:tr w:rsidR="00D51FD2" w:rsidRPr="00D57BA2" w14:paraId="7A9816FD" w14:textId="77777777" w:rsidTr="00F11CBF">
        <w:tc>
          <w:tcPr>
            <w:tcW w:w="5220" w:type="dxa"/>
            <w:vAlign w:val="bottom"/>
          </w:tcPr>
          <w:p w14:paraId="3632ECCE" w14:textId="24F01358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B37BCB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32A0F63C" w14:textId="583DB5A3" w:rsidR="00D51FD2" w:rsidRPr="00D57BA2" w:rsidRDefault="00037927" w:rsidP="00D51FD2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1,607,146</w:t>
            </w:r>
          </w:p>
        </w:tc>
        <w:tc>
          <w:tcPr>
            <w:tcW w:w="270" w:type="dxa"/>
            <w:vAlign w:val="bottom"/>
          </w:tcPr>
          <w:p w14:paraId="64132D51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4EBE6E3E" w14:textId="17EFB991" w:rsidR="00D51FD2" w:rsidRPr="00D57BA2" w:rsidRDefault="00D51FD2" w:rsidP="00D51FD2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1,996,600</w:t>
            </w:r>
          </w:p>
        </w:tc>
      </w:tr>
      <w:tr w:rsidR="00D51FD2" w:rsidRPr="00D57BA2" w14:paraId="73DE4F8C" w14:textId="77777777" w:rsidTr="00F11CBF">
        <w:tc>
          <w:tcPr>
            <w:tcW w:w="5220" w:type="dxa"/>
            <w:vAlign w:val="bottom"/>
          </w:tcPr>
          <w:p w14:paraId="73EF7A49" w14:textId="324DD776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533262D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564C564D" w14:textId="6F4F940B" w:rsidR="00D51FD2" w:rsidRPr="00D57BA2" w:rsidRDefault="00D51FD2" w:rsidP="00D51FD2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997AC87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AC287BD" w14:textId="5AEF6374" w:rsidR="00D51FD2" w:rsidRPr="00D57BA2" w:rsidRDefault="00D51FD2" w:rsidP="00D51FD2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D51FD2" w:rsidRPr="00D57BA2" w14:paraId="7CC58EF4" w14:textId="77777777" w:rsidTr="00F11CBF">
        <w:tc>
          <w:tcPr>
            <w:tcW w:w="5220" w:type="dxa"/>
            <w:vAlign w:val="bottom"/>
          </w:tcPr>
          <w:p w14:paraId="0C65ECA8" w14:textId="73853BA0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3D349191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vAlign w:val="bottom"/>
          </w:tcPr>
          <w:p w14:paraId="24C14BC8" w14:textId="2D150804" w:rsidR="00D51FD2" w:rsidRPr="00D57BA2" w:rsidRDefault="00037927" w:rsidP="00D51FD2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1,702,625</w:t>
            </w:r>
          </w:p>
        </w:tc>
        <w:tc>
          <w:tcPr>
            <w:tcW w:w="270" w:type="dxa"/>
            <w:vAlign w:val="bottom"/>
          </w:tcPr>
          <w:p w14:paraId="268504E9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581A1C89" w14:textId="61231BEC" w:rsidR="00D51FD2" w:rsidRPr="00D57BA2" w:rsidRDefault="00D51FD2" w:rsidP="00D51FD2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2,079,720</w:t>
            </w:r>
          </w:p>
        </w:tc>
      </w:tr>
      <w:bookmarkEnd w:id="6"/>
    </w:tbl>
    <w:p w14:paraId="67FF6BFA" w14:textId="77777777" w:rsidR="00556CD8" w:rsidRPr="00D57BA2" w:rsidRDefault="00556CD8" w:rsidP="005504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71DC88E" w14:textId="062B64D3" w:rsidR="00550472" w:rsidRPr="00D57BA2" w:rsidRDefault="00550472" w:rsidP="00382685">
      <w:pPr>
        <w:tabs>
          <w:tab w:val="clear" w:pos="227"/>
          <w:tab w:val="clear" w:pos="454"/>
          <w:tab w:val="clear" w:pos="680"/>
          <w:tab w:val="left" w:pos="720"/>
        </w:tabs>
        <w:spacing w:line="380" w:lineRule="exact"/>
        <w:ind w:firstLine="540"/>
        <w:jc w:val="thaiDistribute"/>
        <w:rPr>
          <w:rFonts w:asciiTheme="majorBidi" w:hAnsiTheme="majorBidi" w:cstheme="majorBidi"/>
          <w:sz w:val="30"/>
          <w:szCs w:val="30"/>
          <w:shd w:val="clear" w:color="auto" w:fill="FFFFFF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="000665E1">
        <w:rPr>
          <w:rFonts w:asciiTheme="majorBidi" w:hAnsiTheme="majorBidi" w:cstheme="majorBidi"/>
          <w:sz w:val="30"/>
          <w:szCs w:val="30"/>
          <w:shd w:val="clear" w:color="auto" w:fill="FFFFFF"/>
        </w:rPr>
        <w:t>1</w:t>
      </w:r>
      <w:r w:rsidRPr="00D57BA2">
        <w:rPr>
          <w:rFonts w:asciiTheme="majorBidi" w:hAnsiTheme="majorBidi" w:cstheme="majorBidi"/>
          <w:sz w:val="30"/>
          <w:szCs w:val="30"/>
          <w:shd w:val="clear" w:color="auto" w:fill="FFFFFF"/>
        </w:rPr>
        <w:t>5</w:t>
      </w:r>
      <w:r w:rsidRPr="00D57BA2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วัน ถึง</w:t>
      </w:r>
      <w:r w:rsidR="00B01C59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 xml:space="preserve"> </w:t>
      </w:r>
      <w:r w:rsidR="002C36F6">
        <w:rPr>
          <w:rFonts w:asciiTheme="majorBidi" w:hAnsiTheme="majorBidi" w:cstheme="majorBidi"/>
          <w:sz w:val="30"/>
          <w:szCs w:val="30"/>
          <w:shd w:val="clear" w:color="auto" w:fill="FFFFFF"/>
        </w:rPr>
        <w:t>90</w:t>
      </w:r>
      <w:r w:rsidRPr="00D57BA2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วัน</w:t>
      </w:r>
    </w:p>
    <w:p w14:paraId="38C19AB3" w14:textId="76ECEE32" w:rsidR="0043338B" w:rsidRPr="00D57BA2" w:rsidRDefault="00625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  <w:r w:rsidRPr="00D57BA2">
        <w:rPr>
          <w:rFonts w:asciiTheme="majorBidi" w:hAnsiTheme="majorBidi" w:cstheme="majorBidi"/>
          <w:b/>
          <w:bCs/>
          <w:sz w:val="30"/>
          <w:szCs w:val="30"/>
          <w:lang w:eastAsia="x-none"/>
        </w:rPr>
        <w:br w:type="page"/>
      </w:r>
    </w:p>
    <w:p w14:paraId="6CA3A6E1" w14:textId="05F530AA" w:rsidR="00535894" w:rsidRPr="00D57BA2" w:rsidRDefault="00DA73D1" w:rsidP="00382685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D57BA2">
        <w:rPr>
          <w:rFonts w:asciiTheme="majorBidi" w:hAnsiTheme="majorBidi" w:cstheme="majorBidi"/>
          <w:sz w:val="30"/>
          <w:szCs w:val="30"/>
          <w:u w:val="none"/>
        </w:rPr>
        <w:lastRenderedPageBreak/>
        <w:t>7</w:t>
      </w:r>
      <w:r w:rsidR="00535894" w:rsidRPr="00D57BA2">
        <w:rPr>
          <w:rFonts w:asciiTheme="majorBidi" w:hAnsiTheme="majorBidi" w:cstheme="majorBidi"/>
          <w:sz w:val="30"/>
          <w:szCs w:val="30"/>
          <w:u w:val="none"/>
          <w:cs/>
        </w:rPr>
        <w:tab/>
        <w:t>สินค้าคงเหลือ</w:t>
      </w:r>
    </w:p>
    <w:p w14:paraId="4E6C3AB6" w14:textId="77777777" w:rsidR="0044472C" w:rsidRPr="00D57BA2" w:rsidRDefault="0044472C" w:rsidP="0044472C">
      <w:pPr>
        <w:rPr>
          <w:rFonts w:asciiTheme="majorBidi" w:hAnsiTheme="majorBidi" w:cstheme="majorBidi"/>
          <w:sz w:val="20"/>
          <w:szCs w:val="20"/>
          <w:lang w:val="x-none" w:eastAsia="x-none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350"/>
        <w:gridCol w:w="270"/>
        <w:gridCol w:w="1260"/>
      </w:tblGrid>
      <w:tr w:rsidR="00556CD8" w:rsidRPr="00D57BA2" w14:paraId="4C1F822E" w14:textId="77777777" w:rsidTr="00BD66A4">
        <w:trPr>
          <w:cantSplit/>
          <w:tblHeader/>
        </w:trPr>
        <w:tc>
          <w:tcPr>
            <w:tcW w:w="6390" w:type="dxa"/>
          </w:tcPr>
          <w:p w14:paraId="47FD3C79" w14:textId="77777777" w:rsidR="00556CD8" w:rsidRPr="00D57BA2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880" w:type="dxa"/>
            <w:gridSpan w:val="3"/>
          </w:tcPr>
          <w:p w14:paraId="5905BC8E" w14:textId="77777777" w:rsidR="00556CD8" w:rsidRPr="00D57BA2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556CD8" w:rsidRPr="00D57BA2" w14:paraId="2B1987C8" w14:textId="77777777" w:rsidTr="0047075B">
        <w:trPr>
          <w:cantSplit/>
          <w:trHeight w:val="389"/>
          <w:tblHeader/>
        </w:trPr>
        <w:tc>
          <w:tcPr>
            <w:tcW w:w="6390" w:type="dxa"/>
          </w:tcPr>
          <w:p w14:paraId="6FD1FC72" w14:textId="77777777" w:rsidR="00556CD8" w:rsidRPr="00D57BA2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65CE842B" w14:textId="014CEA8B" w:rsidR="00556CD8" w:rsidRPr="00D57BA2" w:rsidRDefault="00AE1C97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51FD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70" w:type="dxa"/>
          </w:tcPr>
          <w:p w14:paraId="3EB14F0C" w14:textId="77777777" w:rsidR="00556CD8" w:rsidRPr="00D57BA2" w:rsidRDefault="00556CD8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3248A4" w14:textId="5184EA2D" w:rsidR="00556CD8" w:rsidRPr="00D57BA2" w:rsidRDefault="00AE1C97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51FD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</w:p>
        </w:tc>
      </w:tr>
      <w:tr w:rsidR="00556CD8" w:rsidRPr="00D57BA2" w14:paraId="7D58B9C8" w14:textId="77777777" w:rsidTr="0047075B">
        <w:trPr>
          <w:cantSplit/>
          <w:trHeight w:val="389"/>
          <w:tblHeader/>
        </w:trPr>
        <w:tc>
          <w:tcPr>
            <w:tcW w:w="6390" w:type="dxa"/>
          </w:tcPr>
          <w:p w14:paraId="0D7AD315" w14:textId="77777777" w:rsidR="00556CD8" w:rsidRPr="00D57BA2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880" w:type="dxa"/>
            <w:gridSpan w:val="3"/>
          </w:tcPr>
          <w:p w14:paraId="3C0094C9" w14:textId="77777777" w:rsidR="00556CD8" w:rsidRPr="00D57BA2" w:rsidRDefault="00556CD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D51FD2" w:rsidRPr="00D57BA2" w14:paraId="37A7F5B7" w14:textId="77777777" w:rsidTr="0047075B">
        <w:trPr>
          <w:cantSplit/>
          <w:trHeight w:val="389"/>
        </w:trPr>
        <w:tc>
          <w:tcPr>
            <w:tcW w:w="6390" w:type="dxa"/>
          </w:tcPr>
          <w:p w14:paraId="4FDC3AE5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สินค้าสำเร็จรูป</w:t>
            </w:r>
          </w:p>
        </w:tc>
        <w:tc>
          <w:tcPr>
            <w:tcW w:w="1350" w:type="dxa"/>
            <w:vAlign w:val="bottom"/>
          </w:tcPr>
          <w:p w14:paraId="4ECC4C2A" w14:textId="4E4BA8E7" w:rsidR="00D51FD2" w:rsidRPr="00D57BA2" w:rsidRDefault="00037927" w:rsidP="00D51FD2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432,102</w:t>
            </w:r>
          </w:p>
        </w:tc>
        <w:tc>
          <w:tcPr>
            <w:tcW w:w="270" w:type="dxa"/>
          </w:tcPr>
          <w:p w14:paraId="0E92D375" w14:textId="77777777" w:rsidR="00D51FD2" w:rsidRPr="00D57BA2" w:rsidRDefault="00D51FD2" w:rsidP="00D51FD2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1C6EE12" w14:textId="07F30392" w:rsidR="00D51FD2" w:rsidRPr="00D57BA2" w:rsidRDefault="00D51FD2" w:rsidP="00D51FD2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472,173</w:t>
            </w:r>
          </w:p>
        </w:tc>
      </w:tr>
      <w:tr w:rsidR="00D51FD2" w:rsidRPr="00D57BA2" w14:paraId="3914197E" w14:textId="77777777" w:rsidTr="0047075B">
        <w:trPr>
          <w:cantSplit/>
          <w:trHeight w:val="389"/>
        </w:trPr>
        <w:tc>
          <w:tcPr>
            <w:tcW w:w="6390" w:type="dxa"/>
          </w:tcPr>
          <w:p w14:paraId="418A4AC4" w14:textId="77777777" w:rsidR="00D51FD2" w:rsidRPr="00D57BA2" w:rsidRDefault="00D51FD2" w:rsidP="00D51FD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350" w:type="dxa"/>
            <w:vAlign w:val="bottom"/>
          </w:tcPr>
          <w:p w14:paraId="71632082" w14:textId="038F05C6" w:rsidR="00D51FD2" w:rsidRPr="00D57BA2" w:rsidRDefault="00037927" w:rsidP="00D51FD2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208,417</w:t>
            </w:r>
          </w:p>
        </w:tc>
        <w:tc>
          <w:tcPr>
            <w:tcW w:w="270" w:type="dxa"/>
          </w:tcPr>
          <w:p w14:paraId="02E31D3B" w14:textId="77777777" w:rsidR="00D51FD2" w:rsidRPr="00D57BA2" w:rsidRDefault="00D51FD2" w:rsidP="00D51FD2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E5199A" w14:textId="7F085D77" w:rsidR="00D51FD2" w:rsidRPr="00D57BA2" w:rsidRDefault="00D51FD2" w:rsidP="00D51FD2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1,041,471</w:t>
            </w:r>
          </w:p>
        </w:tc>
      </w:tr>
      <w:tr w:rsidR="00D51FD2" w:rsidRPr="00D57BA2" w14:paraId="787D5BD5" w14:textId="77777777" w:rsidTr="0047075B">
        <w:trPr>
          <w:cantSplit/>
          <w:trHeight w:val="389"/>
        </w:trPr>
        <w:tc>
          <w:tcPr>
            <w:tcW w:w="6390" w:type="dxa"/>
          </w:tcPr>
          <w:p w14:paraId="5322BA82" w14:textId="77777777" w:rsidR="00D51FD2" w:rsidRPr="00D57BA2" w:rsidRDefault="00D51FD2" w:rsidP="00D51FD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วัสดุโรงงานและอะไหล่</w:t>
            </w:r>
          </w:p>
        </w:tc>
        <w:tc>
          <w:tcPr>
            <w:tcW w:w="1350" w:type="dxa"/>
            <w:vAlign w:val="bottom"/>
          </w:tcPr>
          <w:p w14:paraId="7659EEDB" w14:textId="6585ACEB" w:rsidR="00D51FD2" w:rsidRPr="00037927" w:rsidRDefault="00037927" w:rsidP="00D51FD2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129,819</w:t>
            </w:r>
          </w:p>
        </w:tc>
        <w:tc>
          <w:tcPr>
            <w:tcW w:w="270" w:type="dxa"/>
          </w:tcPr>
          <w:p w14:paraId="732D3B65" w14:textId="77777777" w:rsidR="00D51FD2" w:rsidRPr="00D57BA2" w:rsidRDefault="00D51FD2" w:rsidP="00D51FD2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4C8B01" w14:textId="52E17FD5" w:rsidR="00D51FD2" w:rsidRPr="00D57BA2" w:rsidRDefault="00D51FD2" w:rsidP="00D51FD2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135,056</w:t>
            </w:r>
          </w:p>
        </w:tc>
      </w:tr>
      <w:tr w:rsidR="00D51FD2" w:rsidRPr="00D57BA2" w14:paraId="34A096C1" w14:textId="77777777" w:rsidTr="0047075B">
        <w:trPr>
          <w:cantSplit/>
          <w:trHeight w:val="389"/>
        </w:trPr>
        <w:tc>
          <w:tcPr>
            <w:tcW w:w="6390" w:type="dxa"/>
          </w:tcPr>
          <w:p w14:paraId="7C38FC9A" w14:textId="77777777" w:rsidR="00D51FD2" w:rsidRPr="00D57BA2" w:rsidRDefault="00D51FD2" w:rsidP="00D51F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350" w:type="dxa"/>
            <w:vAlign w:val="bottom"/>
          </w:tcPr>
          <w:p w14:paraId="313F9476" w14:textId="3D866C71" w:rsidR="00D51FD2" w:rsidRPr="00037927" w:rsidRDefault="00037927" w:rsidP="00D51FD2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1,180,426</w:t>
            </w:r>
          </w:p>
        </w:tc>
        <w:tc>
          <w:tcPr>
            <w:tcW w:w="270" w:type="dxa"/>
          </w:tcPr>
          <w:p w14:paraId="6F2F37B9" w14:textId="77777777" w:rsidR="00D51FD2" w:rsidRPr="00D57BA2" w:rsidRDefault="00D51FD2" w:rsidP="00D51FD2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79B1A4" w14:textId="717FDA52" w:rsidR="00D51FD2" w:rsidRPr="00D57BA2" w:rsidRDefault="00D51FD2" w:rsidP="00D51FD2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1,716,811</w:t>
            </w:r>
          </w:p>
        </w:tc>
      </w:tr>
      <w:tr w:rsidR="00D51FD2" w:rsidRPr="00D57BA2" w14:paraId="0ADC20BE" w14:textId="77777777" w:rsidTr="0047075B">
        <w:trPr>
          <w:cantSplit/>
          <w:trHeight w:val="389"/>
        </w:trPr>
        <w:tc>
          <w:tcPr>
            <w:tcW w:w="6390" w:type="dxa"/>
          </w:tcPr>
          <w:p w14:paraId="323B6442" w14:textId="23B6D413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821351" w14:textId="615C2FD0" w:rsidR="00D51FD2" w:rsidRPr="00D57BA2" w:rsidRDefault="00037927" w:rsidP="00D51FD2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1,950,764</w:t>
            </w:r>
          </w:p>
        </w:tc>
        <w:tc>
          <w:tcPr>
            <w:tcW w:w="270" w:type="dxa"/>
          </w:tcPr>
          <w:p w14:paraId="382BCE03" w14:textId="77777777" w:rsidR="00D51FD2" w:rsidRPr="00D57BA2" w:rsidRDefault="00D51FD2" w:rsidP="00D51FD2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8B1CCA" w14:textId="57C0FCBB" w:rsidR="00D51FD2" w:rsidRPr="00D57BA2" w:rsidRDefault="00D51FD2" w:rsidP="00D51FD2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3,365,511</w:t>
            </w:r>
          </w:p>
        </w:tc>
      </w:tr>
      <w:tr w:rsidR="005D5C18" w:rsidRPr="00D57BA2" w14:paraId="07A1443F" w14:textId="77777777" w:rsidTr="005D5C18">
        <w:trPr>
          <w:cantSplit/>
          <w:trHeight w:val="389"/>
        </w:trPr>
        <w:tc>
          <w:tcPr>
            <w:tcW w:w="6390" w:type="dxa"/>
          </w:tcPr>
          <w:p w14:paraId="7874E757" w14:textId="77777777" w:rsidR="005D5C18" w:rsidRPr="00D57BA2" w:rsidRDefault="005D5C18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7DBDCAF" w14:textId="77777777" w:rsidR="005D5C18" w:rsidRPr="00D57BA2" w:rsidRDefault="005D5C18" w:rsidP="00F11CB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ADE498" w14:textId="77777777" w:rsidR="005D5C18" w:rsidRPr="00D57BA2" w:rsidRDefault="005D5C18" w:rsidP="00F11CBF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227457B" w14:textId="77777777" w:rsidR="005D5C18" w:rsidRPr="00D57BA2" w:rsidRDefault="005D5C18" w:rsidP="00F11CB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D5C18" w:rsidRPr="00D57BA2" w14:paraId="38AD558D" w14:textId="77777777" w:rsidTr="005D5C18">
        <w:trPr>
          <w:cantSplit/>
          <w:trHeight w:val="389"/>
        </w:trPr>
        <w:tc>
          <w:tcPr>
            <w:tcW w:w="6390" w:type="dxa"/>
          </w:tcPr>
          <w:p w14:paraId="791C04B4" w14:textId="61AC5787" w:rsidR="005D5C18" w:rsidRPr="00D57BA2" w:rsidRDefault="005D5C18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ต้นทุนของสินค้าคงเหลือที่บันทึกรวมในบัญชี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“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”:</w:t>
            </w:r>
          </w:p>
        </w:tc>
        <w:tc>
          <w:tcPr>
            <w:tcW w:w="1350" w:type="dxa"/>
            <w:vAlign w:val="bottom"/>
          </w:tcPr>
          <w:p w14:paraId="42ED5A69" w14:textId="5101C6FB" w:rsidR="005D5C18" w:rsidRPr="00D57BA2" w:rsidRDefault="005D5C18" w:rsidP="00F11CB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6B25313" w14:textId="77777777" w:rsidR="005D5C18" w:rsidRPr="00D57BA2" w:rsidRDefault="005D5C18" w:rsidP="00F11CBF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29CD15" w14:textId="77777777" w:rsidR="005D5C18" w:rsidRPr="00D57BA2" w:rsidRDefault="005D5C18" w:rsidP="00F11CBF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51FD2" w:rsidRPr="00D57BA2" w14:paraId="6689E1B2" w14:textId="77777777" w:rsidTr="00D4460F">
        <w:trPr>
          <w:cantSplit/>
          <w:trHeight w:val="389"/>
        </w:trPr>
        <w:tc>
          <w:tcPr>
            <w:tcW w:w="6390" w:type="dxa"/>
          </w:tcPr>
          <w:p w14:paraId="02F61E98" w14:textId="4324BDE2" w:rsidR="00D51FD2" w:rsidRPr="005D5C18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350" w:type="dxa"/>
            <w:vAlign w:val="bottom"/>
          </w:tcPr>
          <w:p w14:paraId="37005E99" w14:textId="6033B145" w:rsidR="00D51FD2" w:rsidRPr="00037927" w:rsidRDefault="00037927" w:rsidP="00D51FD2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379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9,865,074</w:t>
            </w:r>
          </w:p>
        </w:tc>
        <w:tc>
          <w:tcPr>
            <w:tcW w:w="270" w:type="dxa"/>
          </w:tcPr>
          <w:p w14:paraId="2439E1F6" w14:textId="77777777" w:rsidR="00D51FD2" w:rsidRPr="00D57BA2" w:rsidRDefault="00D51FD2" w:rsidP="00D51FD2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9E64B2" w14:textId="74D68F3A" w:rsidR="00D51FD2" w:rsidRPr="00D57BA2" w:rsidRDefault="00D51FD2" w:rsidP="00D51FD2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,411,596</w:t>
            </w:r>
          </w:p>
        </w:tc>
      </w:tr>
      <w:tr w:rsidR="00D51FD2" w:rsidRPr="00D57BA2" w14:paraId="5EE0B65C" w14:textId="77777777" w:rsidTr="00D4460F">
        <w:trPr>
          <w:cantSplit/>
          <w:trHeight w:val="389"/>
        </w:trPr>
        <w:tc>
          <w:tcPr>
            <w:tcW w:w="6390" w:type="dxa"/>
          </w:tcPr>
          <w:p w14:paraId="4964BCA8" w14:textId="2CD2792D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(กลับรายการ) </w:t>
            </w:r>
            <w:r w:rsidR="00DA7D3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  <w:r w:rsidRPr="00240F1A">
              <w:rPr>
                <w:rFonts w:asciiTheme="majorBidi" w:hAnsiTheme="majorBidi"/>
                <w:sz w:val="30"/>
                <w:szCs w:val="30"/>
                <w:cs/>
              </w:rPr>
              <w:t>ขาดทุนจากการปรับลดมูลค่าสินค้า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8A642C3" w14:textId="77030BEC" w:rsidR="00D51FD2" w:rsidRPr="00037927" w:rsidRDefault="00037927" w:rsidP="00D51FD2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379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884</w:t>
            </w:r>
          </w:p>
        </w:tc>
        <w:tc>
          <w:tcPr>
            <w:tcW w:w="270" w:type="dxa"/>
          </w:tcPr>
          <w:p w14:paraId="5D5C027D" w14:textId="77777777" w:rsidR="00D51FD2" w:rsidRPr="00D57BA2" w:rsidRDefault="00D51FD2" w:rsidP="00D51FD2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DD85279" w14:textId="7F70215D" w:rsidR="00D51FD2" w:rsidRPr="00D57BA2" w:rsidRDefault="00D51FD2" w:rsidP="00D51FD2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238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51FD2" w:rsidRPr="00D57BA2" w14:paraId="72791172" w14:textId="77777777" w:rsidTr="00D4460F">
        <w:trPr>
          <w:cantSplit/>
          <w:trHeight w:val="389"/>
        </w:trPr>
        <w:tc>
          <w:tcPr>
            <w:tcW w:w="6390" w:type="dxa"/>
          </w:tcPr>
          <w:p w14:paraId="52A44C1E" w14:textId="1E166D0E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90EAB" w14:textId="75CF27D9" w:rsidR="00D51FD2" w:rsidRPr="003549EE" w:rsidRDefault="00FA7454" w:rsidP="00D51FD2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A7454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9</w:t>
            </w:r>
            <w:r w:rsidRPr="00FA74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A7454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865</w:t>
            </w:r>
            <w:r w:rsidRPr="00FA74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A7454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958</w:t>
            </w:r>
          </w:p>
        </w:tc>
        <w:tc>
          <w:tcPr>
            <w:tcW w:w="270" w:type="dxa"/>
          </w:tcPr>
          <w:p w14:paraId="6A845B95" w14:textId="77777777" w:rsidR="00D51FD2" w:rsidRPr="003549EE" w:rsidRDefault="00D51FD2" w:rsidP="00D51FD2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BA5C6F" w14:textId="67F0EDB2" w:rsidR="00D51FD2" w:rsidRPr="003549EE" w:rsidRDefault="00D51FD2" w:rsidP="00D51FD2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15" w:right="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10,407,358</w:t>
            </w:r>
          </w:p>
        </w:tc>
      </w:tr>
    </w:tbl>
    <w:p w14:paraId="2BE85F54" w14:textId="77777777" w:rsidR="00BC4730" w:rsidRPr="00D57BA2" w:rsidRDefault="00BC4730" w:rsidP="00A86171">
      <w:pPr>
        <w:tabs>
          <w:tab w:val="clear" w:pos="454"/>
          <w:tab w:val="left" w:pos="540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1EF02560" w14:textId="1F20DC06" w:rsidR="00BD3DD4" w:rsidRDefault="00DA73D1" w:rsidP="001338F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D57BA2">
        <w:rPr>
          <w:rFonts w:asciiTheme="majorBidi" w:hAnsiTheme="majorBidi" w:cstheme="majorBidi"/>
          <w:sz w:val="30"/>
          <w:szCs w:val="30"/>
          <w:u w:val="none"/>
          <w:lang w:val="en-US"/>
        </w:rPr>
        <w:t>8</w:t>
      </w:r>
      <w:r w:rsidR="00C26B39" w:rsidRPr="00D57BA2">
        <w:rPr>
          <w:rFonts w:asciiTheme="majorBidi" w:hAnsiTheme="majorBidi" w:cstheme="majorBidi"/>
          <w:sz w:val="30"/>
          <w:szCs w:val="30"/>
          <w:u w:val="none"/>
          <w:cs/>
        </w:rPr>
        <w:tab/>
      </w:r>
      <w:r w:rsidR="00BD3DD4" w:rsidRPr="00D57BA2">
        <w:rPr>
          <w:rFonts w:asciiTheme="majorBidi" w:hAnsiTheme="majorBidi" w:cstheme="majorBidi"/>
          <w:sz w:val="30"/>
          <w:szCs w:val="30"/>
          <w:u w:val="none"/>
          <w:cs/>
        </w:rPr>
        <w:t>เงินลงทุน</w:t>
      </w:r>
      <w:r w:rsidR="00600566" w:rsidRPr="00D57BA2">
        <w:rPr>
          <w:rFonts w:asciiTheme="majorBidi" w:hAnsiTheme="majorBidi" w:cstheme="majorBidi"/>
          <w:sz w:val="30"/>
          <w:szCs w:val="30"/>
          <w:u w:val="none"/>
          <w:cs/>
        </w:rPr>
        <w:t>ในบริษัทร่ว</w:t>
      </w:r>
      <w:r w:rsidR="001338FE">
        <w:rPr>
          <w:rFonts w:asciiTheme="majorBidi" w:hAnsiTheme="majorBidi" w:cstheme="majorBidi" w:hint="cs"/>
          <w:sz w:val="30"/>
          <w:szCs w:val="30"/>
          <w:u w:val="none"/>
          <w:cs/>
        </w:rPr>
        <w:t>ม</w:t>
      </w:r>
    </w:p>
    <w:p w14:paraId="4AA5886D" w14:textId="77777777" w:rsidR="00730F61" w:rsidRPr="00730F61" w:rsidRDefault="00730F61" w:rsidP="00730F61">
      <w:pPr>
        <w:tabs>
          <w:tab w:val="clear" w:pos="454"/>
          <w:tab w:val="left" w:pos="540"/>
        </w:tabs>
        <w:spacing w:line="240" w:lineRule="auto"/>
        <w:rPr>
          <w:sz w:val="20"/>
          <w:szCs w:val="20"/>
          <w:lang w:val="x-none" w:eastAsia="x-none"/>
        </w:rPr>
      </w:pPr>
    </w:p>
    <w:tbl>
      <w:tblPr>
        <w:tblW w:w="925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77"/>
        <w:gridCol w:w="1080"/>
        <w:gridCol w:w="270"/>
        <w:gridCol w:w="1080"/>
        <w:gridCol w:w="270"/>
        <w:gridCol w:w="1116"/>
        <w:gridCol w:w="270"/>
        <w:gridCol w:w="1089"/>
      </w:tblGrid>
      <w:tr w:rsidR="00234A51" w:rsidRPr="00D57BA2" w14:paraId="130928F3" w14:textId="77777777" w:rsidTr="0047075B">
        <w:trPr>
          <w:cantSplit/>
          <w:trHeight w:val="389"/>
          <w:tblHeader/>
        </w:trPr>
        <w:tc>
          <w:tcPr>
            <w:tcW w:w="4077" w:type="dxa"/>
          </w:tcPr>
          <w:p w14:paraId="07A295C2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  <w:gridSpan w:val="3"/>
          </w:tcPr>
          <w:p w14:paraId="0357F6B1" w14:textId="77777777" w:rsidR="00234A51" w:rsidRPr="00D57BA2" w:rsidRDefault="00234A51" w:rsidP="00444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609F9527" w14:textId="77777777" w:rsidR="00234A51" w:rsidRPr="00D57BA2" w:rsidRDefault="00234A51" w:rsidP="00444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75" w:type="dxa"/>
            <w:gridSpan w:val="3"/>
          </w:tcPr>
          <w:p w14:paraId="6529E37D" w14:textId="77777777" w:rsidR="00234A51" w:rsidRPr="00D57BA2" w:rsidRDefault="00234A51" w:rsidP="00444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D51FD2" w:rsidRPr="00D57BA2" w14:paraId="75663A01" w14:textId="77777777" w:rsidTr="0047075B">
        <w:trPr>
          <w:cantSplit/>
          <w:trHeight w:val="389"/>
          <w:tblHeader/>
        </w:trPr>
        <w:tc>
          <w:tcPr>
            <w:tcW w:w="4077" w:type="dxa"/>
          </w:tcPr>
          <w:p w14:paraId="6174B363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512D73F" w14:textId="35A0B648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14:paraId="4ED87682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1474545" w14:textId="005D0741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0639656D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62F4B5A7" w14:textId="73F85508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14:paraId="60E9A434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7E4D453D" w14:textId="5A8D07A9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</w:tr>
      <w:tr w:rsidR="00A01058" w:rsidRPr="00D57BA2" w14:paraId="0D48A4D4" w14:textId="77777777" w:rsidTr="0047075B">
        <w:trPr>
          <w:cantSplit/>
          <w:trHeight w:val="389"/>
          <w:tblHeader/>
        </w:trPr>
        <w:tc>
          <w:tcPr>
            <w:tcW w:w="4077" w:type="dxa"/>
          </w:tcPr>
          <w:p w14:paraId="6DCC3A83" w14:textId="77777777" w:rsidR="00A01058" w:rsidRPr="00D57BA2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175" w:type="dxa"/>
            <w:gridSpan w:val="7"/>
          </w:tcPr>
          <w:p w14:paraId="4EEDA10F" w14:textId="77777777" w:rsidR="00A01058" w:rsidRPr="00D57BA2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A01058" w:rsidRPr="00D57BA2" w14:paraId="27D720DA" w14:textId="77777777" w:rsidTr="0047075B">
        <w:trPr>
          <w:cantSplit/>
          <w:trHeight w:val="389"/>
        </w:trPr>
        <w:tc>
          <w:tcPr>
            <w:tcW w:w="4077" w:type="dxa"/>
          </w:tcPr>
          <w:p w14:paraId="36E80D77" w14:textId="77777777" w:rsidR="00A01058" w:rsidRPr="00D57BA2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บริษัทร่วม</w:t>
            </w:r>
          </w:p>
        </w:tc>
        <w:tc>
          <w:tcPr>
            <w:tcW w:w="1080" w:type="dxa"/>
          </w:tcPr>
          <w:p w14:paraId="7F596DC3" w14:textId="77777777" w:rsidR="00A01058" w:rsidRPr="00D57BA2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4D4C262" w14:textId="77777777" w:rsidR="00A01058" w:rsidRPr="00D57BA2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131FCDA" w14:textId="77777777" w:rsidR="00A01058" w:rsidRPr="00D57BA2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5BDE31A" w14:textId="77777777" w:rsidR="00A01058" w:rsidRPr="00D57BA2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20BE4738" w14:textId="77777777" w:rsidR="00A01058" w:rsidRPr="00D57BA2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EBF02F7" w14:textId="77777777" w:rsidR="00A01058" w:rsidRPr="00D57BA2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40E18C7B" w14:textId="77777777" w:rsidR="00A01058" w:rsidRPr="00D57BA2" w:rsidRDefault="00A01058" w:rsidP="00A0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51FD2" w:rsidRPr="00D57BA2" w14:paraId="284DAA75" w14:textId="77777777" w:rsidTr="0047075B">
        <w:trPr>
          <w:cantSplit/>
          <w:trHeight w:val="389"/>
        </w:trPr>
        <w:tc>
          <w:tcPr>
            <w:tcW w:w="4077" w:type="dxa"/>
          </w:tcPr>
          <w:p w14:paraId="031420B1" w14:textId="5AB889AC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เมษายนของปีก่อน </w:t>
            </w:r>
          </w:p>
        </w:tc>
        <w:tc>
          <w:tcPr>
            <w:tcW w:w="1080" w:type="dxa"/>
          </w:tcPr>
          <w:p w14:paraId="3636E371" w14:textId="10986D8A" w:rsidR="00D51FD2" w:rsidRPr="00D51FD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6EAB">
              <w:rPr>
                <w:rFonts w:asciiTheme="majorBidi" w:hAnsiTheme="majorBidi" w:cstheme="majorBidi"/>
                <w:sz w:val="30"/>
                <w:szCs w:val="30"/>
              </w:rPr>
              <w:t>11,415,618</w:t>
            </w:r>
          </w:p>
        </w:tc>
        <w:tc>
          <w:tcPr>
            <w:tcW w:w="270" w:type="dxa"/>
          </w:tcPr>
          <w:p w14:paraId="72C04848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5A1E804" w14:textId="7F2BCC35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9,207,115</w:t>
            </w:r>
          </w:p>
        </w:tc>
        <w:tc>
          <w:tcPr>
            <w:tcW w:w="270" w:type="dxa"/>
          </w:tcPr>
          <w:p w14:paraId="3F4ED704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4E9B8E11" w14:textId="632DE270" w:rsidR="00D51FD2" w:rsidRPr="00D51FD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1FD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770,364</w:t>
            </w:r>
          </w:p>
        </w:tc>
        <w:tc>
          <w:tcPr>
            <w:tcW w:w="270" w:type="dxa"/>
          </w:tcPr>
          <w:p w14:paraId="40A6054E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3C266717" w14:textId="3AF21AA9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770,364</w:t>
            </w:r>
          </w:p>
        </w:tc>
      </w:tr>
      <w:tr w:rsidR="00D51FD2" w:rsidRPr="00D57BA2" w14:paraId="1E2786A4" w14:textId="77777777" w:rsidTr="0047075B">
        <w:trPr>
          <w:cantSplit/>
          <w:trHeight w:val="389"/>
        </w:trPr>
        <w:tc>
          <w:tcPr>
            <w:tcW w:w="4077" w:type="dxa"/>
          </w:tcPr>
          <w:p w14:paraId="469120D2" w14:textId="2A12EC4B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ส่วนแบ่งกำไร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ของ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บริษัทร่วม</w:t>
            </w:r>
          </w:p>
        </w:tc>
        <w:tc>
          <w:tcPr>
            <w:tcW w:w="1080" w:type="dxa"/>
          </w:tcPr>
          <w:p w14:paraId="48A4FBB8" w14:textId="115D6C2F" w:rsidR="00D51FD2" w:rsidRPr="00D57BA2" w:rsidRDefault="0027351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AB2C71">
              <w:rPr>
                <w:rFonts w:asciiTheme="majorBidi" w:hAnsiTheme="majorBidi" w:cstheme="majorBidi"/>
                <w:sz w:val="30"/>
                <w:szCs w:val="30"/>
              </w:rPr>
              <w:t>114,490</w:t>
            </w:r>
          </w:p>
        </w:tc>
        <w:tc>
          <w:tcPr>
            <w:tcW w:w="270" w:type="dxa"/>
          </w:tcPr>
          <w:p w14:paraId="7C599D1A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4ECF7CB" w14:textId="722B5FE7" w:rsidR="00D51FD2" w:rsidRPr="00D57BA2" w:rsidRDefault="00D51FD2" w:rsidP="00726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1,380,054</w:t>
            </w:r>
          </w:p>
        </w:tc>
        <w:tc>
          <w:tcPr>
            <w:tcW w:w="270" w:type="dxa"/>
          </w:tcPr>
          <w:p w14:paraId="61EAD846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0977D1BF" w14:textId="27259961" w:rsidR="00D51FD2" w:rsidRPr="00D57BA2" w:rsidRDefault="00FA7454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B63778" w14:textId="77777777" w:rsidR="00D51FD2" w:rsidRPr="00D57BA2" w:rsidRDefault="00D51FD2" w:rsidP="00D51FD2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6D7AE170" w14:textId="0A69BAD2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1FD2" w:rsidRPr="00D57BA2" w14:paraId="67588CEF" w14:textId="77777777" w:rsidTr="00694737">
        <w:trPr>
          <w:cantSplit/>
          <w:trHeight w:val="389"/>
        </w:trPr>
        <w:tc>
          <w:tcPr>
            <w:tcW w:w="4077" w:type="dxa"/>
          </w:tcPr>
          <w:p w14:paraId="45749587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ส่วนแบ่งกำไร</w:t>
            </w:r>
            <w:r w:rsidRPr="00D57BA2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(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ขาดทุน) เบ็ดเสร็จอื่น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</w:p>
          <w:p w14:paraId="6CCEBF41" w14:textId="2A3A7D9A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2" w:hanging="28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สุทธิจากภาษี</w:t>
            </w:r>
          </w:p>
        </w:tc>
        <w:tc>
          <w:tcPr>
            <w:tcW w:w="1080" w:type="dxa"/>
            <w:vAlign w:val="bottom"/>
          </w:tcPr>
          <w:p w14:paraId="528C2263" w14:textId="3DAC067A" w:rsidR="00D51FD2" w:rsidRPr="00D57BA2" w:rsidRDefault="0027351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(939,73</w:t>
            </w:r>
            <w:r w:rsidR="00F025B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51020E1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6CA4DAD" w14:textId="16E89540" w:rsidR="00D51FD2" w:rsidRPr="00D57BA2" w:rsidRDefault="00D51FD2" w:rsidP="00726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528,194</w:t>
            </w:r>
          </w:p>
        </w:tc>
        <w:tc>
          <w:tcPr>
            <w:tcW w:w="270" w:type="dxa"/>
            <w:vAlign w:val="bottom"/>
          </w:tcPr>
          <w:p w14:paraId="0A12BBF2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vAlign w:val="bottom"/>
          </w:tcPr>
          <w:p w14:paraId="0BC0DB14" w14:textId="6879D695" w:rsidR="00D51FD2" w:rsidRPr="00D57BA2" w:rsidRDefault="00FA7454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0A14F88" w14:textId="77777777" w:rsidR="00D51FD2" w:rsidRPr="00D57BA2" w:rsidRDefault="00D51FD2" w:rsidP="00D51FD2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  <w:vAlign w:val="bottom"/>
          </w:tcPr>
          <w:p w14:paraId="4774CFE6" w14:textId="0CD83841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1FD2" w:rsidRPr="00D57BA2" w14:paraId="33705742" w14:textId="77777777" w:rsidTr="0047075B">
        <w:trPr>
          <w:cantSplit/>
          <w:trHeight w:val="389"/>
        </w:trPr>
        <w:tc>
          <w:tcPr>
            <w:tcW w:w="4077" w:type="dxa"/>
          </w:tcPr>
          <w:p w14:paraId="4B23A515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318104ED" w14:textId="77F83768" w:rsidR="00D51FD2" w:rsidRPr="00D57BA2" w:rsidRDefault="00273512" w:rsidP="00726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(25,491)</w:t>
            </w:r>
          </w:p>
        </w:tc>
        <w:tc>
          <w:tcPr>
            <w:tcW w:w="270" w:type="dxa"/>
          </w:tcPr>
          <w:p w14:paraId="3DA6B9F6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038DF3E" w14:textId="20B01B2A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(25,491)</w:t>
            </w:r>
          </w:p>
        </w:tc>
        <w:tc>
          <w:tcPr>
            <w:tcW w:w="270" w:type="dxa"/>
          </w:tcPr>
          <w:p w14:paraId="60D9354C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07DE9468" w14:textId="252A02C0" w:rsidR="00D51FD2" w:rsidRPr="00D57BA2" w:rsidRDefault="00FA7454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F00D90" w14:textId="77777777" w:rsidR="00D51FD2" w:rsidRPr="00D57BA2" w:rsidRDefault="00D51FD2" w:rsidP="00D51FD2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1444EE22" w14:textId="466F8526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1FD2" w:rsidRPr="00D57BA2" w14:paraId="5BD0665C" w14:textId="77777777" w:rsidTr="0047075B">
        <w:trPr>
          <w:cantSplit/>
          <w:trHeight w:val="389"/>
        </w:trPr>
        <w:tc>
          <w:tcPr>
            <w:tcW w:w="4077" w:type="dxa"/>
          </w:tcPr>
          <w:p w14:paraId="12FBAA57" w14:textId="1A905532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38FE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1080" w:type="dxa"/>
          </w:tcPr>
          <w:p w14:paraId="5BC281C7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F995A5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4EEB96D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4C664F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1EFDCB21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667015" w14:textId="77777777" w:rsidR="00D51FD2" w:rsidRPr="00D57BA2" w:rsidRDefault="00D51FD2" w:rsidP="00D51FD2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39E686DC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1FD2" w:rsidRPr="00D57BA2" w14:paraId="2F946D74" w14:textId="77777777" w:rsidTr="0047075B">
        <w:trPr>
          <w:cantSplit/>
          <w:trHeight w:val="389"/>
        </w:trPr>
        <w:tc>
          <w:tcPr>
            <w:tcW w:w="4077" w:type="dxa"/>
          </w:tcPr>
          <w:p w14:paraId="77D05A33" w14:textId="49784559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85739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338FE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แปลงค่างบการเงิน</w:t>
            </w:r>
          </w:p>
        </w:tc>
        <w:tc>
          <w:tcPr>
            <w:tcW w:w="1080" w:type="dxa"/>
          </w:tcPr>
          <w:p w14:paraId="0F214935" w14:textId="3D21AF9E" w:rsidR="00D51FD2" w:rsidRPr="00D57BA2" w:rsidRDefault="00273512" w:rsidP="00726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6EAB">
              <w:rPr>
                <w:rFonts w:asciiTheme="majorBidi" w:hAnsiTheme="majorBidi" w:cstheme="majorBidi"/>
                <w:sz w:val="30"/>
                <w:szCs w:val="30"/>
              </w:rPr>
              <w:t>(76</w:t>
            </w:r>
            <w:r w:rsidR="006E0CB5">
              <w:rPr>
                <w:rFonts w:asciiTheme="majorBidi" w:hAnsiTheme="majorBidi" w:cstheme="majorBidi"/>
                <w:sz w:val="30"/>
                <w:szCs w:val="30"/>
              </w:rPr>
              <w:t>0,17</w:t>
            </w:r>
            <w:r w:rsidR="00AB2C7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726EA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B023D11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FED5B3D" w14:textId="18BA9728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325,746</w:t>
            </w:r>
          </w:p>
        </w:tc>
        <w:tc>
          <w:tcPr>
            <w:tcW w:w="270" w:type="dxa"/>
          </w:tcPr>
          <w:p w14:paraId="7FD2177C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39DBF8A4" w14:textId="57B83373" w:rsidR="00D51FD2" w:rsidRPr="00D57BA2" w:rsidRDefault="00FA7454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DE8A83" w14:textId="77777777" w:rsidR="00D51FD2" w:rsidRPr="00D57BA2" w:rsidRDefault="00D51FD2" w:rsidP="00D51FD2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6274A2BF" w14:textId="0DEB8723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1FD2" w:rsidRPr="00D57BA2" w14:paraId="72CB6548" w14:textId="77777777" w:rsidTr="0047075B">
        <w:trPr>
          <w:cantSplit/>
          <w:trHeight w:val="389"/>
        </w:trPr>
        <w:tc>
          <w:tcPr>
            <w:tcW w:w="4077" w:type="dxa"/>
          </w:tcPr>
          <w:p w14:paraId="6C37BC7A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467D25" w14:textId="217F8A44" w:rsidR="00D51FD2" w:rsidRPr="00D57BA2" w:rsidRDefault="00273512" w:rsidP="00A3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735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10,8</w:t>
            </w:r>
            <w:r w:rsidR="00AB2C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04,70</w:t>
            </w:r>
            <w:r w:rsidR="00A33A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5</w:t>
            </w:r>
          </w:p>
        </w:tc>
        <w:tc>
          <w:tcPr>
            <w:tcW w:w="270" w:type="dxa"/>
          </w:tcPr>
          <w:p w14:paraId="783BD2C6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11EA12" w14:textId="0F7B3228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11,415,618</w:t>
            </w:r>
          </w:p>
        </w:tc>
        <w:tc>
          <w:tcPr>
            <w:tcW w:w="270" w:type="dxa"/>
          </w:tcPr>
          <w:p w14:paraId="0C4D7D00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13C10EEB" w14:textId="089721B8" w:rsidR="00D51FD2" w:rsidRPr="00D57BA2" w:rsidRDefault="00FA7454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770,364</w:t>
            </w:r>
          </w:p>
        </w:tc>
        <w:tc>
          <w:tcPr>
            <w:tcW w:w="270" w:type="dxa"/>
          </w:tcPr>
          <w:p w14:paraId="7065FD66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13B71C75" w14:textId="75AF5A73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770,364</w:t>
            </w:r>
          </w:p>
        </w:tc>
      </w:tr>
    </w:tbl>
    <w:p w14:paraId="05D50164" w14:textId="36711FA4" w:rsidR="00234A51" w:rsidRPr="00D57BA2" w:rsidRDefault="00234A51" w:rsidP="00234A51">
      <w:pPr>
        <w:rPr>
          <w:rFonts w:asciiTheme="majorBidi" w:hAnsiTheme="majorBidi" w:cstheme="majorBidi"/>
          <w:sz w:val="30"/>
          <w:szCs w:val="30"/>
          <w:cs/>
        </w:rPr>
        <w:sectPr w:rsidR="00234A51" w:rsidRPr="00D57BA2" w:rsidSect="003C0D5D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360"/>
        </w:sectPr>
      </w:pPr>
    </w:p>
    <w:p w14:paraId="19BAE912" w14:textId="45624CDB" w:rsidR="00CA43DC" w:rsidRPr="00D57BA2" w:rsidRDefault="00BC585D" w:rsidP="00BC5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2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ในระหว่างปีสิ้นสุดวันที่ </w:t>
      </w:r>
      <w:r w:rsidRPr="00D57BA2">
        <w:rPr>
          <w:rFonts w:asciiTheme="majorBidi" w:hAnsiTheme="majorBidi" w:cstheme="majorBidi"/>
          <w:sz w:val="30"/>
          <w:szCs w:val="30"/>
        </w:rPr>
        <w:t xml:space="preserve">31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D57BA2">
        <w:rPr>
          <w:rFonts w:asciiTheme="majorBidi" w:hAnsiTheme="majorBidi" w:cstheme="majorBidi"/>
          <w:sz w:val="30"/>
          <w:szCs w:val="30"/>
        </w:rPr>
        <w:t>256</w:t>
      </w:r>
      <w:r w:rsidR="00D51FD2">
        <w:rPr>
          <w:rFonts w:asciiTheme="majorBidi" w:hAnsiTheme="majorBidi" w:cstheme="majorBidi" w:hint="cs"/>
          <w:sz w:val="30"/>
          <w:szCs w:val="30"/>
          <w:cs/>
        </w:rPr>
        <w:t>8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A43DC" w:rsidRPr="00D57BA2">
        <w:rPr>
          <w:rFonts w:asciiTheme="majorBidi" w:hAnsiTheme="majorBidi" w:cstheme="majorBidi"/>
          <w:sz w:val="30"/>
          <w:szCs w:val="30"/>
          <w:cs/>
        </w:rPr>
        <w:t xml:space="preserve">ไม่มีการซื้อและจำหน่ายเงินลงทุนในบริษัทร่วม </w:t>
      </w:r>
    </w:p>
    <w:p w14:paraId="41478D5C" w14:textId="77777777" w:rsidR="00CA43DC" w:rsidRPr="00D57BA2" w:rsidRDefault="00CA43DC" w:rsidP="00BC5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2"/>
        <w:rPr>
          <w:rFonts w:asciiTheme="majorBidi" w:hAnsiTheme="majorBidi" w:cstheme="majorBidi"/>
          <w:sz w:val="30"/>
          <w:szCs w:val="30"/>
        </w:rPr>
      </w:pPr>
    </w:p>
    <w:p w14:paraId="18FFB09E" w14:textId="1C7694B1" w:rsidR="00543F83" w:rsidRPr="00D57BA2" w:rsidRDefault="00543F83" w:rsidP="00234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92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เงินลงทุนในตราสารทุนที่บันทึกตามวิธีส่วนได้เสีย ณ วันที่</w:t>
      </w:r>
      <w:r w:rsidRPr="00D57BA2">
        <w:rPr>
          <w:rFonts w:asciiTheme="majorBidi" w:hAnsiTheme="majorBidi" w:cstheme="majorBidi"/>
          <w:sz w:val="30"/>
          <w:szCs w:val="30"/>
          <w:lang w:bidi="ar-SA"/>
        </w:rPr>
        <w:t xml:space="preserve"> </w:t>
      </w:r>
      <w:r w:rsidR="0039076D" w:rsidRPr="00D57BA2">
        <w:rPr>
          <w:rFonts w:asciiTheme="majorBidi" w:hAnsiTheme="majorBidi" w:cstheme="majorBidi"/>
          <w:sz w:val="30"/>
          <w:szCs w:val="30"/>
        </w:rPr>
        <w:t>31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มี</w:t>
      </w:r>
      <w:r w:rsidR="0039076D" w:rsidRPr="00D57BA2">
        <w:rPr>
          <w:rFonts w:asciiTheme="majorBidi" w:hAnsiTheme="majorBidi" w:cstheme="majorBidi"/>
          <w:sz w:val="30"/>
          <w:szCs w:val="30"/>
          <w:cs/>
        </w:rPr>
        <w:t xml:space="preserve">นาคม </w:t>
      </w:r>
      <w:r w:rsidR="00AE1C97" w:rsidRPr="00D57BA2">
        <w:rPr>
          <w:rFonts w:asciiTheme="majorBidi" w:hAnsiTheme="majorBidi" w:cstheme="majorBidi"/>
          <w:sz w:val="30"/>
          <w:szCs w:val="30"/>
        </w:rPr>
        <w:t>256</w:t>
      </w:r>
      <w:r w:rsidR="00D51FD2">
        <w:rPr>
          <w:rFonts w:asciiTheme="majorBidi" w:hAnsiTheme="majorBidi" w:cstheme="majorBidi" w:hint="cs"/>
          <w:sz w:val="30"/>
          <w:szCs w:val="30"/>
          <w:cs/>
        </w:rPr>
        <w:t>8</w:t>
      </w:r>
      <w:r w:rsidR="00AE1C97"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="00700CF8" w:rsidRPr="00D57BA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E1C97" w:rsidRPr="00D57BA2">
        <w:rPr>
          <w:rFonts w:asciiTheme="majorBidi" w:hAnsiTheme="majorBidi" w:cstheme="majorBidi"/>
          <w:sz w:val="30"/>
          <w:szCs w:val="30"/>
        </w:rPr>
        <w:t>256</w:t>
      </w:r>
      <w:r w:rsidR="00D51FD2">
        <w:rPr>
          <w:rFonts w:asciiTheme="majorBidi" w:hAnsiTheme="majorBidi" w:cstheme="majorBidi"/>
          <w:sz w:val="30"/>
          <w:szCs w:val="30"/>
        </w:rPr>
        <w:t>7</w:t>
      </w:r>
      <w:r w:rsidR="00AE1C97"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และเงินปันผลรับจากเงินลงทุนดังกล่าวสำหรับ</w:t>
      </w:r>
      <w:r w:rsidR="000277F7" w:rsidRPr="00D57BA2">
        <w:rPr>
          <w:rFonts w:asciiTheme="majorBidi" w:hAnsiTheme="majorBidi" w:cstheme="majorBidi"/>
          <w:sz w:val="30"/>
          <w:szCs w:val="30"/>
          <w:cs/>
        </w:rPr>
        <w:t>แต่ละ</w:t>
      </w:r>
      <w:r w:rsidRPr="00D57BA2">
        <w:rPr>
          <w:rFonts w:asciiTheme="majorBidi" w:hAnsiTheme="majorBidi" w:cstheme="majorBidi"/>
          <w:sz w:val="30"/>
          <w:szCs w:val="30"/>
          <w:cs/>
        </w:rPr>
        <w:t>ปี</w:t>
      </w:r>
      <w:r w:rsidR="003D470C">
        <w:rPr>
          <w:rFonts w:asciiTheme="majorBidi" w:hAnsiTheme="majorBidi" w:cstheme="majorBidi" w:hint="cs"/>
          <w:sz w:val="30"/>
          <w:szCs w:val="30"/>
          <w:cs/>
        </w:rPr>
        <w:t>สิ้นสุด</w:t>
      </w:r>
      <w:r w:rsidR="00E74881">
        <w:rPr>
          <w:rFonts w:asciiTheme="majorBidi" w:hAnsiTheme="majorBidi" w:cstheme="majorBidi" w:hint="cs"/>
          <w:sz w:val="30"/>
          <w:szCs w:val="30"/>
          <w:cs/>
        </w:rPr>
        <w:t>วัน</w:t>
      </w:r>
      <w:r w:rsidR="003D470C">
        <w:rPr>
          <w:rFonts w:asciiTheme="majorBidi" w:hAnsiTheme="majorBidi" w:cstheme="majorBidi" w:hint="cs"/>
          <w:sz w:val="30"/>
          <w:szCs w:val="30"/>
          <w:cs/>
        </w:rPr>
        <w:t>เดียวกัน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4276BA0" w14:textId="77777777" w:rsidR="00BC4730" w:rsidRPr="00D57BA2" w:rsidRDefault="00BC4730" w:rsidP="00093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-39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235" w:type="dxa"/>
        <w:tblInd w:w="-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065"/>
        <w:gridCol w:w="1165"/>
        <w:gridCol w:w="1180"/>
        <w:gridCol w:w="990"/>
        <w:gridCol w:w="182"/>
        <w:gridCol w:w="835"/>
        <w:gridCol w:w="180"/>
        <w:gridCol w:w="949"/>
        <w:gridCol w:w="180"/>
        <w:gridCol w:w="810"/>
        <w:gridCol w:w="82"/>
        <w:gridCol w:w="98"/>
        <w:gridCol w:w="82"/>
        <w:gridCol w:w="922"/>
        <w:gridCol w:w="180"/>
        <w:gridCol w:w="900"/>
        <w:gridCol w:w="25"/>
        <w:gridCol w:w="155"/>
        <w:gridCol w:w="23"/>
        <w:gridCol w:w="882"/>
        <w:gridCol w:w="25"/>
        <w:gridCol w:w="155"/>
        <w:gridCol w:w="25"/>
        <w:gridCol w:w="875"/>
        <w:gridCol w:w="25"/>
        <w:gridCol w:w="155"/>
        <w:gridCol w:w="25"/>
        <w:gridCol w:w="870"/>
        <w:gridCol w:w="25"/>
        <w:gridCol w:w="153"/>
        <w:gridCol w:w="25"/>
        <w:gridCol w:w="967"/>
        <w:gridCol w:w="25"/>
      </w:tblGrid>
      <w:tr w:rsidR="00234A51" w:rsidRPr="00D57BA2" w14:paraId="31650934" w14:textId="77777777" w:rsidTr="002B5604">
        <w:trPr>
          <w:gridAfter w:val="1"/>
          <w:wAfter w:w="25" w:type="dxa"/>
          <w:cantSplit/>
          <w:tblHeader/>
        </w:trPr>
        <w:tc>
          <w:tcPr>
            <w:tcW w:w="2065" w:type="dxa"/>
          </w:tcPr>
          <w:p w14:paraId="79FFFAB2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bookmarkStart w:id="7" w:name="_Hlk72159339"/>
          </w:p>
        </w:tc>
        <w:tc>
          <w:tcPr>
            <w:tcW w:w="1165" w:type="dxa"/>
          </w:tcPr>
          <w:p w14:paraId="6C416C35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80" w:type="dxa"/>
          </w:tcPr>
          <w:p w14:paraId="24E11CAD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007" w:type="dxa"/>
            <w:gridSpan w:val="3"/>
          </w:tcPr>
          <w:p w14:paraId="6B15D038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3EE1D71A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39" w:type="dxa"/>
            <w:gridSpan w:val="3"/>
          </w:tcPr>
          <w:p w14:paraId="7905C381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</w:tcPr>
          <w:p w14:paraId="6D2A1B81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494" w:type="dxa"/>
            <w:gridSpan w:val="20"/>
            <w:hideMark/>
          </w:tcPr>
          <w:p w14:paraId="036E1695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234A51" w:rsidRPr="00D57BA2" w14:paraId="04A27EED" w14:textId="77777777" w:rsidTr="002B5604">
        <w:trPr>
          <w:gridAfter w:val="1"/>
          <w:wAfter w:w="25" w:type="dxa"/>
          <w:cantSplit/>
          <w:tblHeader/>
        </w:trPr>
        <w:tc>
          <w:tcPr>
            <w:tcW w:w="2065" w:type="dxa"/>
          </w:tcPr>
          <w:p w14:paraId="0C1ED6C7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5" w:type="dxa"/>
            <w:hideMark/>
          </w:tcPr>
          <w:p w14:paraId="16223D54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ลักษณะธุรกิจ</w:t>
            </w:r>
          </w:p>
        </w:tc>
        <w:tc>
          <w:tcPr>
            <w:tcW w:w="1180" w:type="dxa"/>
            <w:hideMark/>
          </w:tcPr>
          <w:p w14:paraId="3A97795C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ประเทศที่</w:t>
            </w: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</w:t>
            </w: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กิจการจัดตั้ง</w:t>
            </w:r>
          </w:p>
        </w:tc>
        <w:tc>
          <w:tcPr>
            <w:tcW w:w="2007" w:type="dxa"/>
            <w:gridSpan w:val="3"/>
            <w:hideMark/>
          </w:tcPr>
          <w:p w14:paraId="6017A0F3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สัดส่วนความเป็น</w:t>
            </w: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</w:t>
            </w:r>
          </w:p>
          <w:p w14:paraId="05868504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เจ้าของ</w:t>
            </w:r>
          </w:p>
        </w:tc>
        <w:tc>
          <w:tcPr>
            <w:tcW w:w="180" w:type="dxa"/>
          </w:tcPr>
          <w:p w14:paraId="14A98BCD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39" w:type="dxa"/>
            <w:gridSpan w:val="3"/>
          </w:tcPr>
          <w:p w14:paraId="4764E46E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049C2934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  <w:gridSpan w:val="2"/>
          </w:tcPr>
          <w:p w14:paraId="75E5702D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084" w:type="dxa"/>
            <w:gridSpan w:val="4"/>
          </w:tcPr>
          <w:p w14:paraId="7E0D68B4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6376B30E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80" w:type="dxa"/>
            <w:gridSpan w:val="2"/>
          </w:tcPr>
          <w:p w14:paraId="5BC00F0E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985" w:type="dxa"/>
            <w:gridSpan w:val="6"/>
            <w:hideMark/>
          </w:tcPr>
          <w:p w14:paraId="720E664C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มูลค่าตาม</w:t>
            </w:r>
          </w:p>
          <w:p w14:paraId="2D776620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วิธีส่วนได้เสีย</w:t>
            </w:r>
          </w:p>
        </w:tc>
        <w:tc>
          <w:tcPr>
            <w:tcW w:w="180" w:type="dxa"/>
            <w:gridSpan w:val="2"/>
          </w:tcPr>
          <w:p w14:paraId="58959E7C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2065" w:type="dxa"/>
            <w:gridSpan w:val="6"/>
            <w:hideMark/>
          </w:tcPr>
          <w:p w14:paraId="1E3B75AE" w14:textId="77777777" w:rsidR="00CA43DC" w:rsidRPr="00D57BA2" w:rsidRDefault="00CA43DC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7EEDD21C" w14:textId="227C865D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เงินปันผลรับ</w:t>
            </w:r>
          </w:p>
        </w:tc>
      </w:tr>
      <w:tr w:rsidR="00D51FD2" w:rsidRPr="00D57BA2" w14:paraId="2AD11FAB" w14:textId="77777777" w:rsidTr="002B5604">
        <w:trPr>
          <w:gridAfter w:val="1"/>
          <w:wAfter w:w="25" w:type="dxa"/>
          <w:cantSplit/>
          <w:tblHeader/>
        </w:trPr>
        <w:tc>
          <w:tcPr>
            <w:tcW w:w="2065" w:type="dxa"/>
          </w:tcPr>
          <w:p w14:paraId="68EBFC39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1165" w:type="dxa"/>
          </w:tcPr>
          <w:p w14:paraId="40380467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1180" w:type="dxa"/>
          </w:tcPr>
          <w:p w14:paraId="400DBA43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990" w:type="dxa"/>
            <w:vAlign w:val="bottom"/>
            <w:hideMark/>
          </w:tcPr>
          <w:p w14:paraId="69AF63D2" w14:textId="1ECAE41A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182" w:type="dxa"/>
            <w:vAlign w:val="bottom"/>
          </w:tcPr>
          <w:p w14:paraId="08955412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35" w:type="dxa"/>
            <w:vAlign w:val="bottom"/>
            <w:hideMark/>
          </w:tcPr>
          <w:p w14:paraId="63C6F5C7" w14:textId="7AA7A88F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80" w:type="dxa"/>
            <w:vAlign w:val="bottom"/>
          </w:tcPr>
          <w:p w14:paraId="62CFB8D2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  <w:vAlign w:val="bottom"/>
            <w:hideMark/>
          </w:tcPr>
          <w:p w14:paraId="55F22ED9" w14:textId="3C5DA2C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46FC1D83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51050CE5" w14:textId="33CE114D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80" w:type="dxa"/>
            <w:gridSpan w:val="2"/>
            <w:vAlign w:val="bottom"/>
          </w:tcPr>
          <w:p w14:paraId="49CC9305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04" w:type="dxa"/>
            <w:gridSpan w:val="2"/>
            <w:vAlign w:val="bottom"/>
            <w:hideMark/>
          </w:tcPr>
          <w:p w14:paraId="4830FAE3" w14:textId="6BDFFD9A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1A15A8AA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  <w:hideMark/>
          </w:tcPr>
          <w:p w14:paraId="4BF43F33" w14:textId="224E74B3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80" w:type="dxa"/>
            <w:gridSpan w:val="2"/>
            <w:vAlign w:val="bottom"/>
          </w:tcPr>
          <w:p w14:paraId="74295F44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5" w:type="dxa"/>
            <w:gridSpan w:val="2"/>
            <w:vAlign w:val="bottom"/>
            <w:hideMark/>
          </w:tcPr>
          <w:p w14:paraId="7238A870" w14:textId="3CACDE33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  <w:gridSpan w:val="2"/>
            <w:vAlign w:val="bottom"/>
          </w:tcPr>
          <w:p w14:paraId="02A2D0E5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gridSpan w:val="2"/>
            <w:vAlign w:val="bottom"/>
            <w:hideMark/>
          </w:tcPr>
          <w:p w14:paraId="3B348C93" w14:textId="60151083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80" w:type="dxa"/>
            <w:gridSpan w:val="2"/>
            <w:vAlign w:val="bottom"/>
          </w:tcPr>
          <w:p w14:paraId="6A01C3C3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  <w:gridSpan w:val="2"/>
            <w:vAlign w:val="bottom"/>
            <w:hideMark/>
          </w:tcPr>
          <w:p w14:paraId="60BFF0F2" w14:textId="256453E4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178" w:type="dxa"/>
            <w:gridSpan w:val="2"/>
            <w:vAlign w:val="bottom"/>
          </w:tcPr>
          <w:p w14:paraId="3E8B5D57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  <w:vAlign w:val="bottom"/>
            <w:hideMark/>
          </w:tcPr>
          <w:p w14:paraId="03889BE4" w14:textId="4D4FAE4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7</w:t>
            </w:r>
          </w:p>
        </w:tc>
      </w:tr>
      <w:tr w:rsidR="00F11CBF" w:rsidRPr="00D57BA2" w14:paraId="31EF06CD" w14:textId="77777777" w:rsidTr="002B5604">
        <w:trPr>
          <w:gridAfter w:val="1"/>
          <w:wAfter w:w="25" w:type="dxa"/>
          <w:cantSplit/>
          <w:trHeight w:val="261"/>
        </w:trPr>
        <w:tc>
          <w:tcPr>
            <w:tcW w:w="2065" w:type="dxa"/>
          </w:tcPr>
          <w:p w14:paraId="33B8B28C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5" w:type="dxa"/>
          </w:tcPr>
          <w:p w14:paraId="4FA66D04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1180" w:type="dxa"/>
          </w:tcPr>
          <w:p w14:paraId="3EB10938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2007" w:type="dxa"/>
            <w:gridSpan w:val="3"/>
            <w:hideMark/>
          </w:tcPr>
          <w:p w14:paraId="28BB9039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D57B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ร้อยละ</w:t>
            </w:r>
            <w:r w:rsidRPr="00D57B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</w:tcPr>
          <w:p w14:paraId="3E989D3E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613" w:type="dxa"/>
            <w:gridSpan w:val="25"/>
            <w:hideMark/>
          </w:tcPr>
          <w:p w14:paraId="7FD538BF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decimal" w:pos="55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F11CBF" w:rsidRPr="00D57BA2" w14:paraId="36E71D87" w14:textId="77777777" w:rsidTr="002B5604">
        <w:trPr>
          <w:cantSplit/>
          <w:trHeight w:val="351"/>
        </w:trPr>
        <w:tc>
          <w:tcPr>
            <w:tcW w:w="2065" w:type="dxa"/>
            <w:hideMark/>
          </w:tcPr>
          <w:p w14:paraId="39E4B36D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1165" w:type="dxa"/>
          </w:tcPr>
          <w:p w14:paraId="15C424FB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1180" w:type="dxa"/>
          </w:tcPr>
          <w:p w14:paraId="20CB767F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val="en-GB"/>
              </w:rPr>
            </w:pPr>
          </w:p>
        </w:tc>
        <w:tc>
          <w:tcPr>
            <w:tcW w:w="990" w:type="dxa"/>
          </w:tcPr>
          <w:p w14:paraId="388D9A4A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14:paraId="2B64CC8B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35" w:type="dxa"/>
          </w:tcPr>
          <w:p w14:paraId="5507CB29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2709B57E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</w:tcPr>
          <w:p w14:paraId="3A847532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0690D184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decimal" w:pos="46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92" w:type="dxa"/>
            <w:gridSpan w:val="2"/>
          </w:tcPr>
          <w:p w14:paraId="7CC259F7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</w:tcPr>
          <w:p w14:paraId="47024E98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2" w:type="dxa"/>
          </w:tcPr>
          <w:p w14:paraId="3E8DEC6B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65B39E7C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5" w:type="dxa"/>
            <w:gridSpan w:val="2"/>
          </w:tcPr>
          <w:p w14:paraId="36D3DE2E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gridSpan w:val="2"/>
          </w:tcPr>
          <w:p w14:paraId="78FF4A19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7" w:type="dxa"/>
            <w:gridSpan w:val="2"/>
          </w:tcPr>
          <w:p w14:paraId="74CA948B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</w:tcPr>
          <w:p w14:paraId="1AB19541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gridSpan w:val="2"/>
          </w:tcPr>
          <w:p w14:paraId="29B7A2BA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</w:tcPr>
          <w:p w14:paraId="04EA7152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95" w:type="dxa"/>
            <w:gridSpan w:val="2"/>
          </w:tcPr>
          <w:p w14:paraId="310A0FA9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  <w:gridSpan w:val="2"/>
          </w:tcPr>
          <w:p w14:paraId="6A079B10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2" w:type="dxa"/>
            <w:gridSpan w:val="2"/>
          </w:tcPr>
          <w:p w14:paraId="40D49864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D51FD2" w:rsidRPr="00D57BA2" w14:paraId="45AD4CB0" w14:textId="77777777" w:rsidTr="002B5604">
        <w:trPr>
          <w:cantSplit/>
          <w:trHeight w:val="270"/>
        </w:trPr>
        <w:tc>
          <w:tcPr>
            <w:tcW w:w="2065" w:type="dxa"/>
            <w:hideMark/>
          </w:tcPr>
          <w:p w14:paraId="5B649EC8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P.T. Indo Liberty </w:t>
            </w:r>
            <w:r w:rsidRPr="00D57BA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Textiles</w:t>
            </w:r>
          </w:p>
        </w:tc>
        <w:tc>
          <w:tcPr>
            <w:tcW w:w="1165" w:type="dxa"/>
          </w:tcPr>
          <w:p w14:paraId="3E2C3739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6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  <w:p w14:paraId="414F5402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63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ผลิตสิ่งทอ</w:t>
            </w:r>
          </w:p>
        </w:tc>
        <w:tc>
          <w:tcPr>
            <w:tcW w:w="1180" w:type="dxa"/>
          </w:tcPr>
          <w:p w14:paraId="1B56A373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65C93AA2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อินโดนีเซีย</w:t>
            </w:r>
          </w:p>
        </w:tc>
        <w:tc>
          <w:tcPr>
            <w:tcW w:w="990" w:type="dxa"/>
            <w:vAlign w:val="bottom"/>
          </w:tcPr>
          <w:p w14:paraId="73DB3A1B" w14:textId="4A1485F6" w:rsidR="00D51FD2" w:rsidRPr="00D57BA2" w:rsidRDefault="00333B44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40.00</w:t>
            </w:r>
          </w:p>
        </w:tc>
        <w:tc>
          <w:tcPr>
            <w:tcW w:w="182" w:type="dxa"/>
            <w:vAlign w:val="bottom"/>
          </w:tcPr>
          <w:p w14:paraId="3C51152B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35" w:type="dxa"/>
            <w:vAlign w:val="bottom"/>
          </w:tcPr>
          <w:p w14:paraId="0DA5FA1A" w14:textId="594BE55E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40.00</w:t>
            </w:r>
          </w:p>
        </w:tc>
        <w:tc>
          <w:tcPr>
            <w:tcW w:w="180" w:type="dxa"/>
            <w:vAlign w:val="bottom"/>
          </w:tcPr>
          <w:p w14:paraId="33786501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  <w:vAlign w:val="bottom"/>
          </w:tcPr>
          <w:p w14:paraId="2CC79BA0" w14:textId="1692A07F" w:rsidR="00D51FD2" w:rsidRPr="00D57BA2" w:rsidRDefault="00333B44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515,664</w:t>
            </w:r>
          </w:p>
        </w:tc>
        <w:tc>
          <w:tcPr>
            <w:tcW w:w="180" w:type="dxa"/>
            <w:vAlign w:val="bottom"/>
          </w:tcPr>
          <w:p w14:paraId="00AA0ED0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92" w:type="dxa"/>
            <w:gridSpan w:val="2"/>
            <w:vAlign w:val="bottom"/>
          </w:tcPr>
          <w:p w14:paraId="1706F232" w14:textId="5C8A841F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515,664</w:t>
            </w:r>
          </w:p>
        </w:tc>
        <w:tc>
          <w:tcPr>
            <w:tcW w:w="180" w:type="dxa"/>
            <w:gridSpan w:val="2"/>
            <w:vAlign w:val="bottom"/>
          </w:tcPr>
          <w:p w14:paraId="00861739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2" w:type="dxa"/>
            <w:vAlign w:val="bottom"/>
          </w:tcPr>
          <w:p w14:paraId="3335A762" w14:textId="435E6865" w:rsidR="00D51FD2" w:rsidRPr="00D57BA2" w:rsidRDefault="00333B44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196,948</w:t>
            </w:r>
          </w:p>
        </w:tc>
        <w:tc>
          <w:tcPr>
            <w:tcW w:w="180" w:type="dxa"/>
            <w:vAlign w:val="bottom"/>
          </w:tcPr>
          <w:p w14:paraId="2C63293E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gridSpan w:val="2"/>
            <w:vAlign w:val="bottom"/>
          </w:tcPr>
          <w:p w14:paraId="7331F38E" w14:textId="61CD9A46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196,948</w:t>
            </w:r>
          </w:p>
        </w:tc>
        <w:tc>
          <w:tcPr>
            <w:tcW w:w="178" w:type="dxa"/>
            <w:gridSpan w:val="2"/>
            <w:vAlign w:val="bottom"/>
          </w:tcPr>
          <w:p w14:paraId="5E598C17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2C6031C9" w14:textId="367FB4CD" w:rsidR="00D51FD2" w:rsidRPr="00D57BA2" w:rsidRDefault="00AB2C71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88,606</w:t>
            </w:r>
          </w:p>
        </w:tc>
        <w:tc>
          <w:tcPr>
            <w:tcW w:w="180" w:type="dxa"/>
            <w:gridSpan w:val="2"/>
            <w:vAlign w:val="bottom"/>
          </w:tcPr>
          <w:p w14:paraId="0162C749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583F823" w14:textId="04734F95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163,466</w:t>
            </w:r>
          </w:p>
        </w:tc>
        <w:tc>
          <w:tcPr>
            <w:tcW w:w="180" w:type="dxa"/>
            <w:gridSpan w:val="2"/>
            <w:vAlign w:val="bottom"/>
          </w:tcPr>
          <w:p w14:paraId="72D32E87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gridSpan w:val="2"/>
            <w:vAlign w:val="bottom"/>
          </w:tcPr>
          <w:p w14:paraId="2AACF837" w14:textId="7B6712B4" w:rsidR="00D51FD2" w:rsidRPr="00D57BA2" w:rsidRDefault="00333B44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48BB2388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4E4EF22B" w14:textId="1686E964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51FD2" w:rsidRPr="00D57BA2" w14:paraId="4C3C25B7" w14:textId="77777777" w:rsidTr="002B5604">
        <w:trPr>
          <w:cantSplit/>
          <w:trHeight w:val="695"/>
        </w:trPr>
        <w:tc>
          <w:tcPr>
            <w:tcW w:w="2065" w:type="dxa"/>
            <w:hideMark/>
          </w:tcPr>
          <w:p w14:paraId="2463D973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อดิตยา เบอร์ล่า เคมีคัลส์ (ประเทศไทย) จำกัด</w:t>
            </w:r>
          </w:p>
        </w:tc>
        <w:tc>
          <w:tcPr>
            <w:tcW w:w="1165" w:type="dxa"/>
          </w:tcPr>
          <w:p w14:paraId="2599DEA1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6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  <w:p w14:paraId="1AFE95C4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63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33C43A6C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63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ผลิตสารเคมี</w:t>
            </w:r>
          </w:p>
        </w:tc>
        <w:tc>
          <w:tcPr>
            <w:tcW w:w="1180" w:type="dxa"/>
            <w:vAlign w:val="bottom"/>
            <w:hideMark/>
          </w:tcPr>
          <w:p w14:paraId="0A02203F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990" w:type="dxa"/>
            <w:vAlign w:val="bottom"/>
          </w:tcPr>
          <w:p w14:paraId="0E9BD0A7" w14:textId="09E461D9" w:rsidR="00D51FD2" w:rsidRPr="00D57BA2" w:rsidRDefault="00333B44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29.99</w:t>
            </w:r>
          </w:p>
        </w:tc>
        <w:tc>
          <w:tcPr>
            <w:tcW w:w="182" w:type="dxa"/>
            <w:vAlign w:val="bottom"/>
          </w:tcPr>
          <w:p w14:paraId="0AA06040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35" w:type="dxa"/>
            <w:vAlign w:val="bottom"/>
            <w:hideMark/>
          </w:tcPr>
          <w:p w14:paraId="459938F6" w14:textId="7647F71C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29.99</w:t>
            </w:r>
          </w:p>
        </w:tc>
        <w:tc>
          <w:tcPr>
            <w:tcW w:w="180" w:type="dxa"/>
            <w:vAlign w:val="bottom"/>
          </w:tcPr>
          <w:p w14:paraId="222B1AAC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  <w:vAlign w:val="bottom"/>
          </w:tcPr>
          <w:p w14:paraId="6AAB0223" w14:textId="277BC011" w:rsidR="00D51FD2" w:rsidRPr="00D57BA2" w:rsidRDefault="00333B44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1,700,000</w:t>
            </w:r>
          </w:p>
        </w:tc>
        <w:tc>
          <w:tcPr>
            <w:tcW w:w="180" w:type="dxa"/>
            <w:vAlign w:val="bottom"/>
          </w:tcPr>
          <w:p w14:paraId="3D7DE7C2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92" w:type="dxa"/>
            <w:gridSpan w:val="2"/>
            <w:vAlign w:val="bottom"/>
            <w:hideMark/>
          </w:tcPr>
          <w:p w14:paraId="2230DEA9" w14:textId="72D46E98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1,700,000</w:t>
            </w:r>
          </w:p>
        </w:tc>
        <w:tc>
          <w:tcPr>
            <w:tcW w:w="180" w:type="dxa"/>
            <w:gridSpan w:val="2"/>
            <w:vAlign w:val="bottom"/>
          </w:tcPr>
          <w:p w14:paraId="47DAC36C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2" w:type="dxa"/>
            <w:vAlign w:val="bottom"/>
          </w:tcPr>
          <w:p w14:paraId="2E87F1C2" w14:textId="216AEB2A" w:rsidR="00D51FD2" w:rsidRPr="00D57BA2" w:rsidRDefault="00333B44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509,820</w:t>
            </w:r>
          </w:p>
        </w:tc>
        <w:tc>
          <w:tcPr>
            <w:tcW w:w="180" w:type="dxa"/>
            <w:vAlign w:val="bottom"/>
          </w:tcPr>
          <w:p w14:paraId="30526C0E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gridSpan w:val="2"/>
            <w:vAlign w:val="bottom"/>
            <w:hideMark/>
          </w:tcPr>
          <w:p w14:paraId="650820FD" w14:textId="64D24B4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509,820</w:t>
            </w:r>
          </w:p>
        </w:tc>
        <w:tc>
          <w:tcPr>
            <w:tcW w:w="178" w:type="dxa"/>
            <w:gridSpan w:val="2"/>
            <w:vAlign w:val="bottom"/>
          </w:tcPr>
          <w:p w14:paraId="03E663D4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38906E4B" w14:textId="5A82D919" w:rsidR="00D51FD2" w:rsidRPr="00D57BA2" w:rsidRDefault="00F025B3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5,942,344</w:t>
            </w:r>
          </w:p>
        </w:tc>
        <w:tc>
          <w:tcPr>
            <w:tcW w:w="180" w:type="dxa"/>
            <w:gridSpan w:val="2"/>
            <w:vAlign w:val="bottom"/>
          </w:tcPr>
          <w:p w14:paraId="17E40884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vAlign w:val="bottom"/>
            <w:hideMark/>
          </w:tcPr>
          <w:p w14:paraId="22277E8E" w14:textId="3C338D6D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7,002,382</w:t>
            </w:r>
          </w:p>
        </w:tc>
        <w:tc>
          <w:tcPr>
            <w:tcW w:w="180" w:type="dxa"/>
            <w:gridSpan w:val="2"/>
            <w:vAlign w:val="bottom"/>
          </w:tcPr>
          <w:p w14:paraId="602ED5D1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gridSpan w:val="2"/>
            <w:vAlign w:val="bottom"/>
          </w:tcPr>
          <w:p w14:paraId="7FCD90A8" w14:textId="3412B536" w:rsidR="00D51FD2" w:rsidRPr="00D57BA2" w:rsidRDefault="00333B44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25,491</w:t>
            </w:r>
          </w:p>
        </w:tc>
        <w:tc>
          <w:tcPr>
            <w:tcW w:w="178" w:type="dxa"/>
            <w:gridSpan w:val="2"/>
            <w:vAlign w:val="bottom"/>
          </w:tcPr>
          <w:p w14:paraId="0C338627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bottom"/>
            <w:hideMark/>
          </w:tcPr>
          <w:p w14:paraId="2FAE493B" w14:textId="30E4177C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25,491</w:t>
            </w:r>
          </w:p>
        </w:tc>
      </w:tr>
      <w:tr w:rsidR="00333B44" w:rsidRPr="00D57BA2" w14:paraId="73FC18C4" w14:textId="77777777" w:rsidTr="002B5604">
        <w:trPr>
          <w:cantSplit/>
        </w:trPr>
        <w:tc>
          <w:tcPr>
            <w:tcW w:w="2065" w:type="dxa"/>
            <w:hideMark/>
          </w:tcPr>
          <w:p w14:paraId="3A7FA9AF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proofErr w:type="spellStart"/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Indigold</w:t>
            </w:r>
            <w:proofErr w:type="spellEnd"/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Carbon (</w:t>
            </w:r>
            <w:proofErr w:type="gramStart"/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Mauritius)  Limited</w:t>
            </w:r>
            <w:proofErr w:type="gramEnd"/>
          </w:p>
        </w:tc>
        <w:tc>
          <w:tcPr>
            <w:tcW w:w="1165" w:type="dxa"/>
            <w:hideMark/>
          </w:tcPr>
          <w:p w14:paraId="4E9D6DFF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63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บริษัทเพื่อ</w:t>
            </w: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  <w:t>การลงทุน</w:t>
            </w:r>
          </w:p>
        </w:tc>
        <w:tc>
          <w:tcPr>
            <w:tcW w:w="1180" w:type="dxa"/>
            <w:vAlign w:val="bottom"/>
            <w:hideMark/>
          </w:tcPr>
          <w:p w14:paraId="0891BE29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มอริเชียส</w:t>
            </w:r>
          </w:p>
        </w:tc>
        <w:tc>
          <w:tcPr>
            <w:tcW w:w="990" w:type="dxa"/>
            <w:vAlign w:val="bottom"/>
          </w:tcPr>
          <w:p w14:paraId="5A38DB4C" w14:textId="13E0F1A5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20.59</w:t>
            </w:r>
          </w:p>
        </w:tc>
        <w:tc>
          <w:tcPr>
            <w:tcW w:w="182" w:type="dxa"/>
            <w:vAlign w:val="bottom"/>
          </w:tcPr>
          <w:p w14:paraId="5241D97C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35" w:type="dxa"/>
            <w:vAlign w:val="bottom"/>
            <w:hideMark/>
          </w:tcPr>
          <w:p w14:paraId="434152F2" w14:textId="44E1E1CC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20.59</w:t>
            </w:r>
          </w:p>
        </w:tc>
        <w:tc>
          <w:tcPr>
            <w:tcW w:w="180" w:type="dxa"/>
            <w:vAlign w:val="bottom"/>
          </w:tcPr>
          <w:p w14:paraId="3C17F325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  <w:vAlign w:val="bottom"/>
          </w:tcPr>
          <w:p w14:paraId="7DD79520" w14:textId="7F228892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308,870</w:t>
            </w:r>
          </w:p>
        </w:tc>
        <w:tc>
          <w:tcPr>
            <w:tcW w:w="180" w:type="dxa"/>
            <w:vAlign w:val="bottom"/>
          </w:tcPr>
          <w:p w14:paraId="5280DFCA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92" w:type="dxa"/>
            <w:gridSpan w:val="2"/>
            <w:vAlign w:val="bottom"/>
            <w:hideMark/>
          </w:tcPr>
          <w:p w14:paraId="35162944" w14:textId="57366384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308,870</w:t>
            </w:r>
          </w:p>
        </w:tc>
        <w:tc>
          <w:tcPr>
            <w:tcW w:w="180" w:type="dxa"/>
            <w:gridSpan w:val="2"/>
            <w:vAlign w:val="bottom"/>
          </w:tcPr>
          <w:p w14:paraId="2E39EA39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DB6259" w14:textId="5A5B51F4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63,596</w:t>
            </w:r>
          </w:p>
        </w:tc>
        <w:tc>
          <w:tcPr>
            <w:tcW w:w="180" w:type="dxa"/>
            <w:vAlign w:val="bottom"/>
          </w:tcPr>
          <w:p w14:paraId="4158E1C6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DA4312" w14:textId="542985CD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63,596</w:t>
            </w:r>
          </w:p>
        </w:tc>
        <w:tc>
          <w:tcPr>
            <w:tcW w:w="178" w:type="dxa"/>
            <w:gridSpan w:val="2"/>
            <w:vAlign w:val="bottom"/>
          </w:tcPr>
          <w:p w14:paraId="154BD0B9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93121D" w14:textId="2BD7669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F025B3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AB2C71">
              <w:rPr>
                <w:rFonts w:asciiTheme="majorBidi" w:hAnsiTheme="majorBidi" w:cstheme="majorBidi"/>
                <w:sz w:val="28"/>
                <w:szCs w:val="28"/>
              </w:rPr>
              <w:t>3,755</w:t>
            </w:r>
          </w:p>
        </w:tc>
        <w:tc>
          <w:tcPr>
            <w:tcW w:w="180" w:type="dxa"/>
            <w:gridSpan w:val="2"/>
            <w:vAlign w:val="bottom"/>
          </w:tcPr>
          <w:p w14:paraId="5D2AB242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057201" w14:textId="51A31295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4,249,770</w:t>
            </w:r>
          </w:p>
        </w:tc>
        <w:tc>
          <w:tcPr>
            <w:tcW w:w="180" w:type="dxa"/>
            <w:gridSpan w:val="2"/>
            <w:vAlign w:val="bottom"/>
          </w:tcPr>
          <w:p w14:paraId="4DF37D02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0F9E1B" w14:textId="2B71294C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1F312643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959183" w14:textId="0DE29EF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33B44" w:rsidRPr="00D57BA2" w14:paraId="6A3B8A10" w14:textId="77777777" w:rsidTr="002B5604">
        <w:trPr>
          <w:cantSplit/>
        </w:trPr>
        <w:tc>
          <w:tcPr>
            <w:tcW w:w="2065" w:type="dxa"/>
            <w:hideMark/>
          </w:tcPr>
          <w:p w14:paraId="294F10AA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165" w:type="dxa"/>
          </w:tcPr>
          <w:p w14:paraId="593F0E2B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80" w:type="dxa"/>
          </w:tcPr>
          <w:p w14:paraId="630F5B3D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5F2C2846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14:paraId="3C11DB99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35" w:type="dxa"/>
          </w:tcPr>
          <w:p w14:paraId="14225214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03B38669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49" w:type="dxa"/>
          </w:tcPr>
          <w:p w14:paraId="19382604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A171FF4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92" w:type="dxa"/>
            <w:gridSpan w:val="2"/>
          </w:tcPr>
          <w:p w14:paraId="04318579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</w:tcPr>
          <w:p w14:paraId="7ADA1E6A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CDAFD6" w14:textId="172130AC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770,364</w:t>
            </w:r>
          </w:p>
        </w:tc>
        <w:tc>
          <w:tcPr>
            <w:tcW w:w="180" w:type="dxa"/>
          </w:tcPr>
          <w:p w14:paraId="19DF6ACE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5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B110DF2" w14:textId="67C24CF9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770,364</w:t>
            </w:r>
          </w:p>
        </w:tc>
        <w:tc>
          <w:tcPr>
            <w:tcW w:w="178" w:type="dxa"/>
            <w:gridSpan w:val="2"/>
          </w:tcPr>
          <w:p w14:paraId="4850BDBA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C8B66FB" w14:textId="6DB1332C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F025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0,8</w:t>
            </w:r>
            <w:r w:rsidR="00AB2C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04,705</w:t>
            </w:r>
          </w:p>
        </w:tc>
        <w:tc>
          <w:tcPr>
            <w:tcW w:w="180" w:type="dxa"/>
            <w:gridSpan w:val="2"/>
          </w:tcPr>
          <w:p w14:paraId="6AFA7FED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70A91A6" w14:textId="1A4DFE8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11,415,618</w:t>
            </w:r>
          </w:p>
        </w:tc>
        <w:tc>
          <w:tcPr>
            <w:tcW w:w="180" w:type="dxa"/>
            <w:gridSpan w:val="2"/>
          </w:tcPr>
          <w:p w14:paraId="5B824C2B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0B0F6AC" w14:textId="26915070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25,491</w:t>
            </w:r>
          </w:p>
        </w:tc>
        <w:tc>
          <w:tcPr>
            <w:tcW w:w="178" w:type="dxa"/>
            <w:gridSpan w:val="2"/>
          </w:tcPr>
          <w:p w14:paraId="0FF3F14A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C7C5E54" w14:textId="7369BCDD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25,491</w:t>
            </w:r>
          </w:p>
        </w:tc>
      </w:tr>
      <w:bookmarkEnd w:id="7"/>
    </w:tbl>
    <w:p w14:paraId="47030ACE" w14:textId="77777777" w:rsidR="0084328E" w:rsidRPr="00D57BA2" w:rsidRDefault="0084328E" w:rsidP="00543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392"/>
        <w:jc w:val="thaiDistribute"/>
        <w:rPr>
          <w:rFonts w:asciiTheme="majorBidi" w:hAnsiTheme="majorBidi" w:cstheme="majorBidi"/>
          <w:sz w:val="30"/>
          <w:szCs w:val="30"/>
        </w:rPr>
      </w:pPr>
    </w:p>
    <w:p w14:paraId="5AC264B7" w14:textId="4151AD37" w:rsidR="003571B5" w:rsidRPr="00D57BA2" w:rsidRDefault="00234A51" w:rsidP="00BD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กลุ่ม</w:t>
      </w:r>
      <w:r w:rsidR="00096F4C" w:rsidRPr="00D57BA2">
        <w:rPr>
          <w:rFonts w:asciiTheme="majorBidi" w:hAnsiTheme="majorBidi" w:cstheme="majorBidi"/>
          <w:sz w:val="30"/>
          <w:szCs w:val="30"/>
          <w:cs/>
          <w:lang w:val="en-GB"/>
        </w:rPr>
        <w:t>บริษัท</w:t>
      </w:r>
      <w:r w:rsidRPr="00D57BA2">
        <w:rPr>
          <w:rFonts w:asciiTheme="majorBidi" w:hAnsiTheme="majorBidi" w:cstheme="majorBidi"/>
          <w:sz w:val="30"/>
          <w:szCs w:val="30"/>
          <w:cs/>
          <w:lang w:val="en-GB"/>
        </w:rPr>
        <w:t>และบริษัท</w:t>
      </w:r>
      <w:r w:rsidR="00096F4C" w:rsidRPr="00D57BA2">
        <w:rPr>
          <w:rFonts w:asciiTheme="majorBidi" w:hAnsiTheme="majorBidi" w:cstheme="majorBidi"/>
          <w:sz w:val="30"/>
          <w:szCs w:val="30"/>
          <w:cs/>
          <w:lang w:val="en-GB"/>
        </w:rPr>
        <w:t>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6E9E9F30" w14:textId="756EF9A8" w:rsidR="008E64A4" w:rsidRPr="00D57BA2" w:rsidRDefault="008E64A4" w:rsidP="008E64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7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14757" w:type="dxa"/>
        <w:tblInd w:w="27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77"/>
        <w:gridCol w:w="854"/>
        <w:gridCol w:w="180"/>
        <w:gridCol w:w="794"/>
        <w:gridCol w:w="972"/>
        <w:gridCol w:w="180"/>
        <w:gridCol w:w="979"/>
        <w:gridCol w:w="180"/>
        <w:gridCol w:w="880"/>
        <w:gridCol w:w="180"/>
        <w:gridCol w:w="810"/>
        <w:gridCol w:w="180"/>
        <w:gridCol w:w="794"/>
        <w:gridCol w:w="180"/>
        <w:gridCol w:w="794"/>
        <w:gridCol w:w="180"/>
        <w:gridCol w:w="842"/>
        <w:gridCol w:w="180"/>
        <w:gridCol w:w="810"/>
        <w:gridCol w:w="180"/>
        <w:gridCol w:w="794"/>
        <w:gridCol w:w="180"/>
        <w:gridCol w:w="857"/>
      </w:tblGrid>
      <w:tr w:rsidR="00234A51" w:rsidRPr="00D57BA2" w14:paraId="3A2157ED" w14:textId="77777777" w:rsidTr="009F3276">
        <w:trPr>
          <w:cantSplit/>
          <w:tblHeader/>
        </w:trPr>
        <w:tc>
          <w:tcPr>
            <w:tcW w:w="2777" w:type="dxa"/>
            <w:vAlign w:val="bottom"/>
          </w:tcPr>
          <w:p w14:paraId="31C8F298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28" w:type="dxa"/>
            <w:gridSpan w:val="3"/>
            <w:vAlign w:val="bottom"/>
          </w:tcPr>
          <w:p w14:paraId="050F77F4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131" w:type="dxa"/>
            <w:gridSpan w:val="3"/>
            <w:vAlign w:val="bottom"/>
          </w:tcPr>
          <w:p w14:paraId="3D79911A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BC05487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7841" w:type="dxa"/>
            <w:gridSpan w:val="15"/>
            <w:vAlign w:val="bottom"/>
            <w:hideMark/>
          </w:tcPr>
          <w:p w14:paraId="1C77C731" w14:textId="77777777" w:rsidR="00234A51" w:rsidRPr="00D57BA2" w:rsidRDefault="00234A51" w:rsidP="00C808F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34A51" w:rsidRPr="00D57BA2" w14:paraId="1FB02A90" w14:textId="77777777" w:rsidTr="009F3276">
        <w:trPr>
          <w:cantSplit/>
          <w:tblHeader/>
        </w:trPr>
        <w:tc>
          <w:tcPr>
            <w:tcW w:w="2777" w:type="dxa"/>
            <w:vAlign w:val="bottom"/>
          </w:tcPr>
          <w:p w14:paraId="2C36F09F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52B9CF37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28" w:type="dxa"/>
            <w:gridSpan w:val="3"/>
            <w:vAlign w:val="bottom"/>
            <w:hideMark/>
          </w:tcPr>
          <w:p w14:paraId="3D4F4773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สัดส่วนของความเป็นเจ้าของ</w:t>
            </w:r>
          </w:p>
        </w:tc>
        <w:tc>
          <w:tcPr>
            <w:tcW w:w="2131" w:type="dxa"/>
            <w:gridSpan w:val="3"/>
            <w:vAlign w:val="bottom"/>
          </w:tcPr>
          <w:p w14:paraId="2574D1C8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</w:pPr>
          </w:p>
          <w:p w14:paraId="0DA0B8AE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69D9A893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70" w:type="dxa"/>
            <w:gridSpan w:val="3"/>
            <w:vAlign w:val="bottom"/>
          </w:tcPr>
          <w:p w14:paraId="5E250689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4D78AEA1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29D02FCE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768" w:type="dxa"/>
            <w:gridSpan w:val="3"/>
            <w:vAlign w:val="bottom"/>
          </w:tcPr>
          <w:p w14:paraId="32C6B918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0CB79D99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7B259BD1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1832" w:type="dxa"/>
            <w:gridSpan w:val="3"/>
            <w:vAlign w:val="bottom"/>
          </w:tcPr>
          <w:p w14:paraId="6CD7ABB1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28E28E6D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ราคาทุน</w:t>
            </w:r>
            <w:r w:rsidRPr="00D57BA2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  <w:r w:rsidRPr="00D57BA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167EBF72" w14:textId="77777777" w:rsidR="00234A51" w:rsidRPr="00D57BA2" w:rsidRDefault="00234A51" w:rsidP="00C808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31" w:type="dxa"/>
            <w:gridSpan w:val="3"/>
            <w:vAlign w:val="bottom"/>
            <w:hideMark/>
          </w:tcPr>
          <w:p w14:paraId="178335B5" w14:textId="77777777" w:rsidR="00234A51" w:rsidRPr="00D57BA2" w:rsidRDefault="00234A51" w:rsidP="00C808F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</w:tr>
      <w:tr w:rsidR="00D51FD2" w:rsidRPr="00D57BA2" w14:paraId="60BC9AE0" w14:textId="77777777" w:rsidTr="009F3276">
        <w:trPr>
          <w:cantSplit/>
          <w:trHeight w:val="389"/>
          <w:tblHeader/>
        </w:trPr>
        <w:tc>
          <w:tcPr>
            <w:tcW w:w="2777" w:type="dxa"/>
          </w:tcPr>
          <w:p w14:paraId="445D8691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854" w:type="dxa"/>
            <w:vAlign w:val="bottom"/>
            <w:hideMark/>
          </w:tcPr>
          <w:p w14:paraId="5300419D" w14:textId="584CD922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4BE2152D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14:paraId="3B5343D4" w14:textId="15D08948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972" w:type="dxa"/>
            <w:vAlign w:val="bottom"/>
            <w:hideMark/>
          </w:tcPr>
          <w:p w14:paraId="045DE5C0" w14:textId="628CC153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2143A00A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979" w:type="dxa"/>
            <w:vAlign w:val="bottom"/>
            <w:hideMark/>
          </w:tcPr>
          <w:p w14:paraId="3A5F5655" w14:textId="7E16717E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80" w:type="dxa"/>
          </w:tcPr>
          <w:p w14:paraId="767FC548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80" w:type="dxa"/>
            <w:vAlign w:val="bottom"/>
            <w:hideMark/>
          </w:tcPr>
          <w:p w14:paraId="1EC04329" w14:textId="1952C18B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50DD33DE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511B996C" w14:textId="6A7ECF04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80" w:type="dxa"/>
          </w:tcPr>
          <w:p w14:paraId="2AD9B2E8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14:paraId="7CB12C9E" w14:textId="7C61FBE6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3409AE66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14:paraId="7274426A" w14:textId="4B8E6F61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80" w:type="dxa"/>
          </w:tcPr>
          <w:p w14:paraId="7124C1A9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42" w:type="dxa"/>
            <w:vAlign w:val="bottom"/>
            <w:hideMark/>
          </w:tcPr>
          <w:p w14:paraId="2A2652A1" w14:textId="094DC0EA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1B3CA310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0048559D" w14:textId="0510153C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80" w:type="dxa"/>
          </w:tcPr>
          <w:p w14:paraId="72090F5F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14:paraId="609F9736" w14:textId="1A8CB1DB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6578E9D3" w14:textId="77777777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857" w:type="dxa"/>
            <w:vAlign w:val="bottom"/>
            <w:hideMark/>
          </w:tcPr>
          <w:p w14:paraId="6AAF437A" w14:textId="05BB0F71" w:rsidR="00D51FD2" w:rsidRPr="00D57BA2" w:rsidRDefault="00D51FD2" w:rsidP="00D51F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7</w:t>
            </w:r>
          </w:p>
        </w:tc>
      </w:tr>
      <w:tr w:rsidR="00F11CBF" w:rsidRPr="00D57BA2" w14:paraId="274D4C5F" w14:textId="77777777" w:rsidTr="009F3276">
        <w:trPr>
          <w:cantSplit/>
          <w:trHeight w:val="270"/>
        </w:trPr>
        <w:tc>
          <w:tcPr>
            <w:tcW w:w="2777" w:type="dxa"/>
          </w:tcPr>
          <w:p w14:paraId="3E8E715F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28" w:type="dxa"/>
            <w:gridSpan w:val="3"/>
            <w:hideMark/>
          </w:tcPr>
          <w:p w14:paraId="79A015DC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D57B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ร้อยละ</w:t>
            </w:r>
            <w:r w:rsidRPr="00D57B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10152" w:type="dxa"/>
            <w:gridSpan w:val="19"/>
            <w:hideMark/>
          </w:tcPr>
          <w:p w14:paraId="0D739CA6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F11CBF" w:rsidRPr="00D57BA2" w14:paraId="7AC667B2" w14:textId="77777777" w:rsidTr="009F3276">
        <w:trPr>
          <w:cantSplit/>
          <w:trHeight w:val="270"/>
        </w:trPr>
        <w:tc>
          <w:tcPr>
            <w:tcW w:w="2777" w:type="dxa"/>
            <w:hideMark/>
          </w:tcPr>
          <w:p w14:paraId="5B77979A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บริษัทร่วม</w:t>
            </w:r>
          </w:p>
        </w:tc>
        <w:tc>
          <w:tcPr>
            <w:tcW w:w="854" w:type="dxa"/>
            <w:vAlign w:val="bottom"/>
          </w:tcPr>
          <w:p w14:paraId="15FFC68A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0705C93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14:paraId="419C2EF8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  <w:vAlign w:val="bottom"/>
          </w:tcPr>
          <w:p w14:paraId="1FC2C972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EB6DCBB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9" w:type="dxa"/>
            <w:vAlign w:val="bottom"/>
          </w:tcPr>
          <w:p w14:paraId="183E9BE5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4EF6F3E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80" w:type="dxa"/>
            <w:vAlign w:val="bottom"/>
          </w:tcPr>
          <w:p w14:paraId="608B6933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F4FB4E6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FDBC090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C770217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14:paraId="7C982BE1" w14:textId="77777777" w:rsidR="00F11CBF" w:rsidRPr="00D57BA2" w:rsidRDefault="00F11CBF" w:rsidP="00F11CBF">
            <w:pPr>
              <w:tabs>
                <w:tab w:val="clear" w:pos="227"/>
                <w:tab w:val="decimal" w:pos="3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4D85CEF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decimal" w:pos="37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14:paraId="2B7222F4" w14:textId="77777777" w:rsidR="00F11CBF" w:rsidRPr="00D57BA2" w:rsidRDefault="00F11CBF" w:rsidP="00F11CBF">
            <w:pPr>
              <w:tabs>
                <w:tab w:val="clear" w:pos="227"/>
                <w:tab w:val="decimal" w:pos="3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54B3B44B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42" w:type="dxa"/>
            <w:vAlign w:val="bottom"/>
          </w:tcPr>
          <w:p w14:paraId="0D18904B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2644812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C2D7E34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84F7C6A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14:paraId="7C64D216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2DC7F31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7" w:type="dxa"/>
            <w:vAlign w:val="bottom"/>
          </w:tcPr>
          <w:p w14:paraId="2008558B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decimal" w:pos="506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3B44" w:rsidRPr="00D57BA2" w14:paraId="02C8EC83" w14:textId="77777777" w:rsidTr="009F3276">
        <w:trPr>
          <w:cantSplit/>
          <w:trHeight w:val="270"/>
        </w:trPr>
        <w:tc>
          <w:tcPr>
            <w:tcW w:w="2777" w:type="dxa"/>
            <w:hideMark/>
          </w:tcPr>
          <w:p w14:paraId="28850C54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P.T. Indo Liberty </w:t>
            </w:r>
            <w:r w:rsidRPr="00D57BA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Textiles</w:t>
            </w:r>
          </w:p>
        </w:tc>
        <w:tc>
          <w:tcPr>
            <w:tcW w:w="854" w:type="dxa"/>
            <w:vAlign w:val="bottom"/>
          </w:tcPr>
          <w:p w14:paraId="1336C550" w14:textId="13C521FB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40.00</w:t>
            </w:r>
          </w:p>
        </w:tc>
        <w:tc>
          <w:tcPr>
            <w:tcW w:w="180" w:type="dxa"/>
            <w:vAlign w:val="bottom"/>
          </w:tcPr>
          <w:p w14:paraId="373C5CE3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14:paraId="21C44D9A" w14:textId="62287693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40.00</w:t>
            </w:r>
          </w:p>
        </w:tc>
        <w:tc>
          <w:tcPr>
            <w:tcW w:w="972" w:type="dxa"/>
            <w:vAlign w:val="bottom"/>
          </w:tcPr>
          <w:p w14:paraId="02E1DE52" w14:textId="7A4BAD24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80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515,664</w:t>
            </w:r>
          </w:p>
        </w:tc>
        <w:tc>
          <w:tcPr>
            <w:tcW w:w="180" w:type="dxa"/>
            <w:vAlign w:val="bottom"/>
          </w:tcPr>
          <w:p w14:paraId="2E1AAD4E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9" w:type="dxa"/>
            <w:vAlign w:val="bottom"/>
            <w:hideMark/>
          </w:tcPr>
          <w:p w14:paraId="5077680C" w14:textId="612660E2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515,664</w:t>
            </w:r>
          </w:p>
        </w:tc>
        <w:tc>
          <w:tcPr>
            <w:tcW w:w="180" w:type="dxa"/>
            <w:vAlign w:val="bottom"/>
          </w:tcPr>
          <w:p w14:paraId="0FDF759F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80" w:type="dxa"/>
            <w:vAlign w:val="bottom"/>
          </w:tcPr>
          <w:p w14:paraId="0AAFFF66" w14:textId="67497C69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196,948</w:t>
            </w:r>
          </w:p>
        </w:tc>
        <w:tc>
          <w:tcPr>
            <w:tcW w:w="180" w:type="dxa"/>
            <w:vAlign w:val="bottom"/>
          </w:tcPr>
          <w:p w14:paraId="1CE5AD18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322E3EAC" w14:textId="722C8082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196,948</w:t>
            </w:r>
          </w:p>
        </w:tc>
        <w:tc>
          <w:tcPr>
            <w:tcW w:w="180" w:type="dxa"/>
          </w:tcPr>
          <w:p w14:paraId="332714DE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14:paraId="7D584DF4" w14:textId="2FD2C90B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3FB38A85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decimal" w:pos="37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14:paraId="65D5D3FA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5731F87C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42" w:type="dxa"/>
            <w:vAlign w:val="bottom"/>
          </w:tcPr>
          <w:p w14:paraId="33167EA5" w14:textId="2C545A0F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196,948</w:t>
            </w:r>
          </w:p>
        </w:tc>
        <w:tc>
          <w:tcPr>
            <w:tcW w:w="180" w:type="dxa"/>
            <w:vAlign w:val="bottom"/>
          </w:tcPr>
          <w:p w14:paraId="0105525E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44358C22" w14:textId="68C96350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196,948</w:t>
            </w:r>
          </w:p>
        </w:tc>
        <w:tc>
          <w:tcPr>
            <w:tcW w:w="180" w:type="dxa"/>
          </w:tcPr>
          <w:p w14:paraId="554DBFBB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14:paraId="22C143E6" w14:textId="32CA9F8A" w:rsidR="00333B44" w:rsidRPr="002B5604" w:rsidRDefault="00333B44" w:rsidP="003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B56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B5695A9" w14:textId="77777777" w:rsidR="00333B44" w:rsidRPr="00D57BA2" w:rsidRDefault="00333B44" w:rsidP="00333B44">
            <w:pP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7" w:type="dxa"/>
            <w:vAlign w:val="bottom"/>
            <w:hideMark/>
          </w:tcPr>
          <w:p w14:paraId="73B85CB1" w14:textId="2D2AE582" w:rsidR="00333B44" w:rsidRPr="002B5604" w:rsidRDefault="00333B44" w:rsidP="003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B56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33B44" w:rsidRPr="00D57BA2" w14:paraId="3102FA4F" w14:textId="77777777" w:rsidTr="009F3276">
        <w:trPr>
          <w:cantSplit/>
          <w:trHeight w:val="270"/>
        </w:trPr>
        <w:tc>
          <w:tcPr>
            <w:tcW w:w="2777" w:type="dxa"/>
            <w:hideMark/>
          </w:tcPr>
          <w:p w14:paraId="71261AF4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อดิตยา เบอร์ล่า เคมีคัลส์ (ประเทศไทย) จำกัด</w:t>
            </w:r>
          </w:p>
        </w:tc>
        <w:tc>
          <w:tcPr>
            <w:tcW w:w="854" w:type="dxa"/>
            <w:vAlign w:val="bottom"/>
          </w:tcPr>
          <w:p w14:paraId="5DE4F9C7" w14:textId="0CB551EF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29.99</w:t>
            </w:r>
          </w:p>
        </w:tc>
        <w:tc>
          <w:tcPr>
            <w:tcW w:w="180" w:type="dxa"/>
            <w:vAlign w:val="bottom"/>
          </w:tcPr>
          <w:p w14:paraId="344F30DE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14:paraId="5D128BDD" w14:textId="2154E4D1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29.99</w:t>
            </w:r>
          </w:p>
        </w:tc>
        <w:tc>
          <w:tcPr>
            <w:tcW w:w="972" w:type="dxa"/>
            <w:vAlign w:val="bottom"/>
          </w:tcPr>
          <w:p w14:paraId="2B8C879C" w14:textId="443E3032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1,700,000</w:t>
            </w:r>
          </w:p>
        </w:tc>
        <w:tc>
          <w:tcPr>
            <w:tcW w:w="180" w:type="dxa"/>
            <w:vAlign w:val="bottom"/>
          </w:tcPr>
          <w:p w14:paraId="493B3BD8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9" w:type="dxa"/>
            <w:vAlign w:val="bottom"/>
            <w:hideMark/>
          </w:tcPr>
          <w:p w14:paraId="0073B4F3" w14:textId="28D2ED84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1,700,000</w:t>
            </w:r>
          </w:p>
        </w:tc>
        <w:tc>
          <w:tcPr>
            <w:tcW w:w="180" w:type="dxa"/>
            <w:vAlign w:val="bottom"/>
          </w:tcPr>
          <w:p w14:paraId="71F17BD5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80" w:type="dxa"/>
            <w:vAlign w:val="bottom"/>
          </w:tcPr>
          <w:p w14:paraId="58288500" w14:textId="0936BAB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509,820</w:t>
            </w:r>
          </w:p>
        </w:tc>
        <w:tc>
          <w:tcPr>
            <w:tcW w:w="180" w:type="dxa"/>
            <w:vAlign w:val="bottom"/>
          </w:tcPr>
          <w:p w14:paraId="258348AA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3887584E" w14:textId="43275020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509,820</w:t>
            </w:r>
          </w:p>
        </w:tc>
        <w:tc>
          <w:tcPr>
            <w:tcW w:w="180" w:type="dxa"/>
          </w:tcPr>
          <w:p w14:paraId="3B538B2B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14:paraId="0F0EBA81" w14:textId="44776896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43159E16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decimal" w:pos="37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14:paraId="2F5E86D0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5866A4B7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42" w:type="dxa"/>
            <w:vAlign w:val="bottom"/>
          </w:tcPr>
          <w:p w14:paraId="74C9E16F" w14:textId="3B0FB808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509,820</w:t>
            </w:r>
          </w:p>
        </w:tc>
        <w:tc>
          <w:tcPr>
            <w:tcW w:w="180" w:type="dxa"/>
            <w:vAlign w:val="bottom"/>
          </w:tcPr>
          <w:p w14:paraId="7FDA612C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77CECCF1" w14:textId="79FA25DB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509,820</w:t>
            </w:r>
          </w:p>
        </w:tc>
        <w:tc>
          <w:tcPr>
            <w:tcW w:w="180" w:type="dxa"/>
          </w:tcPr>
          <w:p w14:paraId="53993269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</w:tcPr>
          <w:p w14:paraId="372FBF89" w14:textId="22573D43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</w:t>
            </w:r>
            <w:r w:rsidRPr="00D57BA2">
              <w:rPr>
                <w:rFonts w:asciiTheme="majorBidi" w:hAnsiTheme="majorBidi" w:cstheme="majorBidi"/>
                <w:sz w:val="28"/>
                <w:szCs w:val="28"/>
              </w:rPr>
              <w:t>25,491</w:t>
            </w:r>
          </w:p>
        </w:tc>
        <w:tc>
          <w:tcPr>
            <w:tcW w:w="180" w:type="dxa"/>
            <w:vAlign w:val="bottom"/>
          </w:tcPr>
          <w:p w14:paraId="3DD3B8FF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7" w:type="dxa"/>
            <w:vAlign w:val="bottom"/>
            <w:hideMark/>
          </w:tcPr>
          <w:p w14:paraId="7E6CDA63" w14:textId="3C67EBAA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</w:t>
            </w:r>
            <w:r w:rsidRPr="00D57BA2">
              <w:rPr>
                <w:rFonts w:asciiTheme="majorBidi" w:hAnsiTheme="majorBidi" w:cstheme="majorBidi"/>
                <w:sz w:val="28"/>
                <w:szCs w:val="28"/>
              </w:rPr>
              <w:t>25,491</w:t>
            </w:r>
          </w:p>
        </w:tc>
      </w:tr>
      <w:tr w:rsidR="00333B44" w:rsidRPr="00D57BA2" w14:paraId="7A5EA248" w14:textId="77777777" w:rsidTr="009F3276">
        <w:trPr>
          <w:cantSplit/>
          <w:trHeight w:val="270"/>
        </w:trPr>
        <w:tc>
          <w:tcPr>
            <w:tcW w:w="2777" w:type="dxa"/>
            <w:hideMark/>
          </w:tcPr>
          <w:p w14:paraId="5A49635E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proofErr w:type="spellStart"/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Indigold</w:t>
            </w:r>
            <w:proofErr w:type="spellEnd"/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Carbon (Mauritius) Limited</w:t>
            </w:r>
          </w:p>
        </w:tc>
        <w:tc>
          <w:tcPr>
            <w:tcW w:w="854" w:type="dxa"/>
            <w:vAlign w:val="bottom"/>
          </w:tcPr>
          <w:p w14:paraId="4C75EF9B" w14:textId="2314F6B2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20.59</w:t>
            </w:r>
          </w:p>
        </w:tc>
        <w:tc>
          <w:tcPr>
            <w:tcW w:w="180" w:type="dxa"/>
            <w:vAlign w:val="bottom"/>
          </w:tcPr>
          <w:p w14:paraId="6375DAB5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vAlign w:val="bottom"/>
            <w:hideMark/>
          </w:tcPr>
          <w:p w14:paraId="3B5443F2" w14:textId="7740512C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20.59</w:t>
            </w:r>
          </w:p>
        </w:tc>
        <w:tc>
          <w:tcPr>
            <w:tcW w:w="972" w:type="dxa"/>
            <w:vAlign w:val="bottom"/>
          </w:tcPr>
          <w:p w14:paraId="2ABF6DDC" w14:textId="20CBBA38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308,870</w:t>
            </w:r>
          </w:p>
        </w:tc>
        <w:tc>
          <w:tcPr>
            <w:tcW w:w="180" w:type="dxa"/>
            <w:vAlign w:val="bottom"/>
          </w:tcPr>
          <w:p w14:paraId="0CE66DB0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79" w:type="dxa"/>
            <w:vAlign w:val="bottom"/>
            <w:hideMark/>
          </w:tcPr>
          <w:p w14:paraId="7F0AA777" w14:textId="62900852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308,870</w:t>
            </w:r>
          </w:p>
        </w:tc>
        <w:tc>
          <w:tcPr>
            <w:tcW w:w="180" w:type="dxa"/>
            <w:vAlign w:val="bottom"/>
          </w:tcPr>
          <w:p w14:paraId="56C778B7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6EE151" w14:textId="13A5A78B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63,596</w:t>
            </w:r>
          </w:p>
        </w:tc>
        <w:tc>
          <w:tcPr>
            <w:tcW w:w="180" w:type="dxa"/>
            <w:vAlign w:val="bottom"/>
          </w:tcPr>
          <w:p w14:paraId="61C6BC49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3230E3" w14:textId="7EF0880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63,596</w:t>
            </w:r>
          </w:p>
        </w:tc>
        <w:tc>
          <w:tcPr>
            <w:tcW w:w="180" w:type="dxa"/>
            <w:vAlign w:val="bottom"/>
          </w:tcPr>
          <w:p w14:paraId="408A2B50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AC7468" w14:textId="33F4282C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65FA732D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decimal" w:pos="37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21646E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2016BD0F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5FADE9" w14:textId="6513E8CA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63,596</w:t>
            </w:r>
          </w:p>
        </w:tc>
        <w:tc>
          <w:tcPr>
            <w:tcW w:w="180" w:type="dxa"/>
            <w:vAlign w:val="bottom"/>
          </w:tcPr>
          <w:p w14:paraId="289F85BC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DA38B8" w14:textId="530361D0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63,596</w:t>
            </w:r>
          </w:p>
        </w:tc>
        <w:tc>
          <w:tcPr>
            <w:tcW w:w="180" w:type="dxa"/>
            <w:vAlign w:val="bottom"/>
          </w:tcPr>
          <w:p w14:paraId="70BE9FE4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08DEBE" w14:textId="07D5FBCD" w:rsidR="00333B44" w:rsidRPr="002B5604" w:rsidRDefault="00333B44" w:rsidP="003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B56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  <w:hideMark/>
          </w:tcPr>
          <w:p w14:paraId="5B561509" w14:textId="77777777" w:rsidR="00333B44" w:rsidRPr="00D57BA2" w:rsidRDefault="00333B44" w:rsidP="00333B44">
            <w:pP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71D755" w14:textId="201A100E" w:rsidR="00333B44" w:rsidRPr="002B5604" w:rsidRDefault="00333B44" w:rsidP="003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56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33B44" w:rsidRPr="00D57BA2" w14:paraId="2A4743E7" w14:textId="77777777" w:rsidTr="00813A6D">
        <w:trPr>
          <w:cantSplit/>
          <w:trHeight w:val="274"/>
        </w:trPr>
        <w:tc>
          <w:tcPr>
            <w:tcW w:w="2777" w:type="dxa"/>
            <w:hideMark/>
          </w:tcPr>
          <w:p w14:paraId="1B848C29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854" w:type="dxa"/>
          </w:tcPr>
          <w:p w14:paraId="4701B8DE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281DEA6D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</w:tcPr>
          <w:p w14:paraId="1EB71FE8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72" w:type="dxa"/>
          </w:tcPr>
          <w:p w14:paraId="724FC59E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795D4365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79" w:type="dxa"/>
          </w:tcPr>
          <w:p w14:paraId="09EF636B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3FC5BEBC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3"/>
              </w:tabs>
              <w:spacing w:line="240" w:lineRule="auto"/>
              <w:ind w:left="-97" w:right="-12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0331B59" w14:textId="234E8538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770,364</w:t>
            </w:r>
          </w:p>
        </w:tc>
        <w:tc>
          <w:tcPr>
            <w:tcW w:w="180" w:type="dxa"/>
          </w:tcPr>
          <w:p w14:paraId="63ACF222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89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7CD1E328" w14:textId="3CDB6EB9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770,364</w:t>
            </w:r>
          </w:p>
        </w:tc>
        <w:tc>
          <w:tcPr>
            <w:tcW w:w="180" w:type="dxa"/>
            <w:vAlign w:val="bottom"/>
          </w:tcPr>
          <w:p w14:paraId="1B046973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34E1442" w14:textId="38B5E61E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356BD349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49570EA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741968DE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D8FEC5" w14:textId="47D67E13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770,364</w:t>
            </w:r>
          </w:p>
        </w:tc>
        <w:tc>
          <w:tcPr>
            <w:tcW w:w="180" w:type="dxa"/>
          </w:tcPr>
          <w:p w14:paraId="58B27141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89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0AFB277" w14:textId="10AE7D7A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770,364</w:t>
            </w:r>
          </w:p>
        </w:tc>
        <w:tc>
          <w:tcPr>
            <w:tcW w:w="180" w:type="dxa"/>
            <w:vAlign w:val="bottom"/>
          </w:tcPr>
          <w:p w14:paraId="7F5E4FA0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021A981" w14:textId="37298D63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 xml:space="preserve"> 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25,491</w:t>
            </w:r>
          </w:p>
        </w:tc>
        <w:tc>
          <w:tcPr>
            <w:tcW w:w="180" w:type="dxa"/>
          </w:tcPr>
          <w:p w14:paraId="0670A7C9" w14:textId="77777777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decimal" w:pos="89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AE18F68" w14:textId="05530381" w:rsidR="00333B44" w:rsidRPr="00D57BA2" w:rsidRDefault="00333B44" w:rsidP="00333B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 xml:space="preserve"> 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25,491</w:t>
            </w:r>
          </w:p>
        </w:tc>
      </w:tr>
    </w:tbl>
    <w:p w14:paraId="422DAB93" w14:textId="77777777" w:rsidR="00A919DE" w:rsidRPr="00D57BA2" w:rsidRDefault="00A919DE" w:rsidP="008A5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6D1BFFA4" w14:textId="13555747" w:rsidR="00BA53F8" w:rsidRPr="00D57BA2" w:rsidRDefault="00A919DE" w:rsidP="00234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lang w:eastAsia="x-none"/>
        </w:rPr>
        <w:br w:type="page"/>
      </w:r>
      <w:r w:rsidR="00B44813" w:rsidRPr="00D57BA2">
        <w:rPr>
          <w:rFonts w:asciiTheme="majorBidi" w:hAnsiTheme="majorBidi" w:cstheme="majorBidi"/>
          <w:sz w:val="30"/>
          <w:szCs w:val="30"/>
          <w:cs/>
        </w:rPr>
        <w:lastRenderedPageBreak/>
        <w:t>ตารางต่อไปนี้สรุป</w:t>
      </w:r>
      <w:r w:rsidR="00284730" w:rsidRPr="00D57BA2">
        <w:rPr>
          <w:rFonts w:asciiTheme="majorBidi" w:hAnsiTheme="majorBidi" w:cstheme="majorBidi"/>
          <w:sz w:val="30"/>
          <w:szCs w:val="30"/>
          <w:cs/>
        </w:rPr>
        <w:t>ข้อมูลทางการเงินของบริษัทร่วม</w:t>
      </w:r>
      <w:r w:rsidR="00B44813" w:rsidRPr="00D57BA2">
        <w:rPr>
          <w:rFonts w:asciiTheme="majorBidi" w:hAnsiTheme="majorBidi" w:cstheme="majorBidi"/>
          <w:sz w:val="30"/>
          <w:szCs w:val="30"/>
          <w:cs/>
        </w:rPr>
        <w:t xml:space="preserve">ที่รวมอยู่ในงบการเงินของบริษัทร่วม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</w:t>
      </w:r>
      <w:r w:rsidR="00066DCD" w:rsidRPr="00D57BA2">
        <w:rPr>
          <w:rFonts w:asciiTheme="majorBidi" w:hAnsiTheme="majorBidi" w:cstheme="majorBidi"/>
          <w:sz w:val="30"/>
          <w:szCs w:val="30"/>
          <w:cs/>
        </w:rPr>
        <w:br/>
      </w:r>
      <w:r w:rsidR="003E66CE" w:rsidRPr="00D57BA2">
        <w:rPr>
          <w:rFonts w:asciiTheme="majorBidi" w:hAnsiTheme="majorBidi" w:cstheme="majorBidi"/>
          <w:sz w:val="30"/>
          <w:szCs w:val="30"/>
          <w:cs/>
        </w:rPr>
        <w:t>รวมทั้ง</w:t>
      </w:r>
      <w:r w:rsidR="00B44813" w:rsidRPr="00D57BA2">
        <w:rPr>
          <w:rFonts w:asciiTheme="majorBidi" w:hAnsiTheme="majorBidi" w:cstheme="majorBidi"/>
          <w:sz w:val="30"/>
          <w:szCs w:val="30"/>
          <w:cs/>
        </w:rPr>
        <w:t>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</w:t>
      </w:r>
      <w:r w:rsidR="0068670F" w:rsidRPr="00D57BA2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44813" w:rsidRPr="00D57BA2">
        <w:rPr>
          <w:rFonts w:asciiTheme="majorBidi" w:hAnsiTheme="majorBidi" w:cstheme="majorBidi"/>
          <w:sz w:val="30"/>
          <w:szCs w:val="30"/>
          <w:cs/>
        </w:rPr>
        <w:t>ในกิจการเหล่านี้</w:t>
      </w:r>
    </w:p>
    <w:p w14:paraId="4C01EB9A" w14:textId="77777777" w:rsidR="00192069" w:rsidRPr="00D57BA2" w:rsidRDefault="00192069" w:rsidP="00234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color w:val="0000FF"/>
          <w:sz w:val="16"/>
          <w:szCs w:val="16"/>
        </w:rPr>
      </w:pPr>
    </w:p>
    <w:tbl>
      <w:tblPr>
        <w:tblW w:w="14562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99"/>
        <w:gridCol w:w="1170"/>
        <w:gridCol w:w="180"/>
        <w:gridCol w:w="1233"/>
        <w:gridCol w:w="180"/>
        <w:gridCol w:w="1170"/>
        <w:gridCol w:w="180"/>
        <w:gridCol w:w="1170"/>
        <w:gridCol w:w="180"/>
        <w:gridCol w:w="1215"/>
        <w:gridCol w:w="180"/>
        <w:gridCol w:w="1260"/>
        <w:gridCol w:w="180"/>
        <w:gridCol w:w="1224"/>
        <w:gridCol w:w="180"/>
        <w:gridCol w:w="1261"/>
      </w:tblGrid>
      <w:tr w:rsidR="00234A51" w:rsidRPr="00D57BA2" w14:paraId="6B4B1854" w14:textId="77777777" w:rsidTr="004353B7">
        <w:trPr>
          <w:cantSplit/>
          <w:trHeight w:hRule="exact" w:val="374"/>
          <w:tblHeader/>
        </w:trPr>
        <w:tc>
          <w:tcPr>
            <w:tcW w:w="3599" w:type="dxa"/>
            <w:vAlign w:val="bottom"/>
          </w:tcPr>
          <w:p w14:paraId="23E016D1" w14:textId="77777777" w:rsidR="00234A51" w:rsidRPr="00D57BA2" w:rsidRDefault="00234A51" w:rsidP="00234A5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3" w:type="dxa"/>
            <w:gridSpan w:val="3"/>
            <w:vAlign w:val="bottom"/>
          </w:tcPr>
          <w:p w14:paraId="66D826FE" w14:textId="77777777" w:rsidR="00234A51" w:rsidRPr="00D57BA2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P.T. Indo Liberty Textiles</w:t>
            </w:r>
          </w:p>
        </w:tc>
        <w:tc>
          <w:tcPr>
            <w:tcW w:w="180" w:type="dxa"/>
            <w:vAlign w:val="bottom"/>
          </w:tcPr>
          <w:p w14:paraId="0D5CBAAA" w14:textId="77777777" w:rsidR="00234A51" w:rsidRPr="00D57BA2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971BDD0" w14:textId="77777777" w:rsidR="00234A51" w:rsidRPr="00D57BA2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อดิตยา เบอร์ล่า เคมีคัลส์</w:t>
            </w:r>
          </w:p>
        </w:tc>
        <w:tc>
          <w:tcPr>
            <w:tcW w:w="180" w:type="dxa"/>
            <w:vAlign w:val="bottom"/>
          </w:tcPr>
          <w:p w14:paraId="5B8B94ED" w14:textId="77777777" w:rsidR="00234A51" w:rsidRPr="00D57BA2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55" w:type="dxa"/>
            <w:gridSpan w:val="3"/>
            <w:vAlign w:val="bottom"/>
          </w:tcPr>
          <w:p w14:paraId="14DD2310" w14:textId="77777777" w:rsidR="00234A51" w:rsidRPr="00D57BA2" w:rsidRDefault="00234A51" w:rsidP="00234A51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D57BA2">
              <w:rPr>
                <w:rFonts w:asciiTheme="majorBidi" w:hAnsiTheme="majorBidi" w:cstheme="majorBidi"/>
                <w:sz w:val="28"/>
                <w:szCs w:val="28"/>
              </w:rPr>
              <w:t>Indigold</w:t>
            </w:r>
            <w:proofErr w:type="spellEnd"/>
            <w:r w:rsidRPr="00D57BA2">
              <w:rPr>
                <w:rFonts w:asciiTheme="majorBidi" w:hAnsiTheme="majorBidi" w:cstheme="majorBidi"/>
                <w:sz w:val="28"/>
                <w:szCs w:val="28"/>
              </w:rPr>
              <w:t xml:space="preserve"> Carbon (Mauritius)</w:t>
            </w:r>
          </w:p>
        </w:tc>
        <w:tc>
          <w:tcPr>
            <w:tcW w:w="180" w:type="dxa"/>
            <w:vAlign w:val="bottom"/>
          </w:tcPr>
          <w:p w14:paraId="0296E3EC" w14:textId="77777777" w:rsidR="00234A51" w:rsidRPr="00D57BA2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65" w:type="dxa"/>
            <w:gridSpan w:val="3"/>
            <w:vAlign w:val="bottom"/>
          </w:tcPr>
          <w:p w14:paraId="71B296AB" w14:textId="77777777" w:rsidR="00234A51" w:rsidRPr="00D57BA2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รวม</w:t>
            </w:r>
          </w:p>
        </w:tc>
      </w:tr>
      <w:tr w:rsidR="00234A51" w:rsidRPr="00D57BA2" w14:paraId="0704262D" w14:textId="77777777" w:rsidTr="004353B7">
        <w:trPr>
          <w:cantSplit/>
          <w:trHeight w:hRule="exact" w:val="374"/>
          <w:tblHeader/>
        </w:trPr>
        <w:tc>
          <w:tcPr>
            <w:tcW w:w="3599" w:type="dxa"/>
            <w:vAlign w:val="bottom"/>
          </w:tcPr>
          <w:p w14:paraId="3AF1492D" w14:textId="77777777" w:rsidR="00234A51" w:rsidRPr="00D57BA2" w:rsidRDefault="00234A51" w:rsidP="00234A5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3" w:type="dxa"/>
            <w:gridSpan w:val="3"/>
            <w:vAlign w:val="bottom"/>
          </w:tcPr>
          <w:p w14:paraId="55910429" w14:textId="77777777" w:rsidR="00234A51" w:rsidRPr="00D57BA2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759774E" w14:textId="77777777" w:rsidR="00234A51" w:rsidRPr="00D57BA2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E42C014" w14:textId="77777777" w:rsidR="00234A51" w:rsidRPr="00D57BA2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80" w:type="dxa"/>
            <w:vAlign w:val="bottom"/>
          </w:tcPr>
          <w:p w14:paraId="61CFA9D0" w14:textId="77777777" w:rsidR="00234A51" w:rsidRPr="00D57BA2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55" w:type="dxa"/>
            <w:gridSpan w:val="3"/>
            <w:vAlign w:val="bottom"/>
          </w:tcPr>
          <w:p w14:paraId="76B275CA" w14:textId="77777777" w:rsidR="00234A51" w:rsidRPr="00D57BA2" w:rsidRDefault="00234A51" w:rsidP="00234A51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Limited</w:t>
            </w:r>
          </w:p>
        </w:tc>
        <w:tc>
          <w:tcPr>
            <w:tcW w:w="180" w:type="dxa"/>
            <w:vAlign w:val="bottom"/>
          </w:tcPr>
          <w:p w14:paraId="375DAF6F" w14:textId="77777777" w:rsidR="00234A51" w:rsidRPr="00D57BA2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65" w:type="dxa"/>
            <w:gridSpan w:val="3"/>
            <w:vAlign w:val="bottom"/>
          </w:tcPr>
          <w:p w14:paraId="20200247" w14:textId="77777777" w:rsidR="00234A51" w:rsidRPr="00D57BA2" w:rsidRDefault="00234A51" w:rsidP="00234A51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B86F48" w:rsidRPr="00D57BA2" w14:paraId="459AB27B" w14:textId="77777777" w:rsidTr="004353B7">
        <w:trPr>
          <w:cantSplit/>
          <w:trHeight w:hRule="exact" w:val="374"/>
          <w:tblHeader/>
        </w:trPr>
        <w:tc>
          <w:tcPr>
            <w:tcW w:w="3599" w:type="dxa"/>
            <w:vAlign w:val="bottom"/>
          </w:tcPr>
          <w:p w14:paraId="453951A8" w14:textId="77777777" w:rsidR="00B86F48" w:rsidRPr="00D57BA2" w:rsidRDefault="00B86F48" w:rsidP="00B86F48">
            <w:pPr>
              <w:tabs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2FE748B" w14:textId="679B096D" w:rsidR="00B86F48" w:rsidRPr="00D57BA2" w:rsidRDefault="00B86F48" w:rsidP="00B86F48">
            <w:pPr>
              <w:spacing w:before="120" w:line="2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B86F48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8</w:t>
            </w:r>
          </w:p>
        </w:tc>
        <w:tc>
          <w:tcPr>
            <w:tcW w:w="180" w:type="dxa"/>
            <w:vAlign w:val="bottom"/>
          </w:tcPr>
          <w:p w14:paraId="36C9E285" w14:textId="77777777" w:rsidR="00B86F48" w:rsidRPr="00D57BA2" w:rsidRDefault="00B86F48" w:rsidP="00B86F48">
            <w:pPr>
              <w:spacing w:before="120" w:line="2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7A03E2FA" w14:textId="51D6BE6A" w:rsidR="00B86F48" w:rsidRPr="00D57BA2" w:rsidRDefault="00B86F48" w:rsidP="00B86F48">
            <w:pPr>
              <w:spacing w:before="120" w:line="2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B86F48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7</w:t>
            </w:r>
          </w:p>
        </w:tc>
        <w:tc>
          <w:tcPr>
            <w:tcW w:w="180" w:type="dxa"/>
          </w:tcPr>
          <w:p w14:paraId="022788C9" w14:textId="77777777" w:rsidR="00B86F48" w:rsidRPr="00D57BA2" w:rsidRDefault="00B86F48" w:rsidP="00B86F48">
            <w:pPr>
              <w:spacing w:line="2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B73327" w14:textId="348842A4" w:rsidR="00B86F48" w:rsidRPr="00D57BA2" w:rsidRDefault="00B86F48" w:rsidP="00B86F48">
            <w:pPr>
              <w:spacing w:before="120" w:line="2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B86F48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8</w:t>
            </w:r>
          </w:p>
        </w:tc>
        <w:tc>
          <w:tcPr>
            <w:tcW w:w="180" w:type="dxa"/>
            <w:vAlign w:val="bottom"/>
          </w:tcPr>
          <w:p w14:paraId="2C32387D" w14:textId="77777777" w:rsidR="00B86F48" w:rsidRPr="00D57BA2" w:rsidRDefault="00B86F48" w:rsidP="00B86F48">
            <w:pPr>
              <w:spacing w:before="120" w:line="2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ADCB4F" w14:textId="1AAD9026" w:rsidR="00B86F48" w:rsidRPr="00D57BA2" w:rsidRDefault="00B86F48" w:rsidP="00B86F48">
            <w:pPr>
              <w:spacing w:before="120" w:line="2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B86F48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7</w:t>
            </w:r>
          </w:p>
        </w:tc>
        <w:tc>
          <w:tcPr>
            <w:tcW w:w="180" w:type="dxa"/>
          </w:tcPr>
          <w:p w14:paraId="2F5D5C82" w14:textId="77777777" w:rsidR="00B86F48" w:rsidRPr="00D57BA2" w:rsidRDefault="00B86F48" w:rsidP="00B86F48">
            <w:pPr>
              <w:spacing w:line="2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BB2B3A8" w14:textId="2A135B2B" w:rsidR="00B86F48" w:rsidRPr="00D57BA2" w:rsidRDefault="00B86F48" w:rsidP="00B86F48">
            <w:pPr>
              <w:spacing w:before="120" w:line="2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B86F48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8</w:t>
            </w:r>
          </w:p>
        </w:tc>
        <w:tc>
          <w:tcPr>
            <w:tcW w:w="180" w:type="dxa"/>
            <w:vAlign w:val="bottom"/>
          </w:tcPr>
          <w:p w14:paraId="01A2F200" w14:textId="77777777" w:rsidR="00B86F48" w:rsidRPr="00D57BA2" w:rsidRDefault="00B86F48" w:rsidP="00B86F48">
            <w:pPr>
              <w:spacing w:before="120" w:line="2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32AA5CA" w14:textId="03B3146D" w:rsidR="00B86F48" w:rsidRPr="00D57BA2" w:rsidRDefault="00B86F48" w:rsidP="00B86F48">
            <w:pPr>
              <w:spacing w:before="120" w:line="2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B86F48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7</w:t>
            </w:r>
          </w:p>
        </w:tc>
        <w:tc>
          <w:tcPr>
            <w:tcW w:w="180" w:type="dxa"/>
          </w:tcPr>
          <w:p w14:paraId="762734A3" w14:textId="77777777" w:rsidR="00B86F48" w:rsidRPr="00D57BA2" w:rsidRDefault="00B86F48" w:rsidP="00B86F48">
            <w:pPr>
              <w:spacing w:line="2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591B38FD" w14:textId="439DB873" w:rsidR="00B86F48" w:rsidRPr="00D57BA2" w:rsidRDefault="00B86F48" w:rsidP="00B86F48">
            <w:pPr>
              <w:spacing w:before="120" w:line="2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B86F48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8</w:t>
            </w:r>
          </w:p>
        </w:tc>
        <w:tc>
          <w:tcPr>
            <w:tcW w:w="180" w:type="dxa"/>
            <w:vAlign w:val="bottom"/>
          </w:tcPr>
          <w:p w14:paraId="046631C8" w14:textId="77777777" w:rsidR="00B86F48" w:rsidRPr="00D57BA2" w:rsidRDefault="00B86F48" w:rsidP="00B86F48">
            <w:pPr>
              <w:spacing w:before="120" w:line="2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5F908066" w14:textId="3CFD0B23" w:rsidR="00B86F48" w:rsidRPr="00D57BA2" w:rsidRDefault="00B86F48" w:rsidP="00B86F48">
            <w:pPr>
              <w:spacing w:before="120" w:line="2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B86F48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7</w:t>
            </w:r>
          </w:p>
        </w:tc>
      </w:tr>
      <w:tr w:rsidR="00F11CBF" w:rsidRPr="00D57BA2" w14:paraId="2E357C40" w14:textId="77777777" w:rsidTr="004353B7">
        <w:trPr>
          <w:cantSplit/>
          <w:trHeight w:hRule="exact" w:val="374"/>
          <w:tblHeader/>
        </w:trPr>
        <w:tc>
          <w:tcPr>
            <w:tcW w:w="3599" w:type="dxa"/>
            <w:vAlign w:val="bottom"/>
          </w:tcPr>
          <w:p w14:paraId="5ABDE1F6" w14:textId="77777777" w:rsidR="00F11CBF" w:rsidRPr="00D57BA2" w:rsidRDefault="00F11CBF" w:rsidP="00F11CB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63" w:type="dxa"/>
            <w:gridSpan w:val="15"/>
            <w:vAlign w:val="bottom"/>
          </w:tcPr>
          <w:p w14:paraId="41928CEF" w14:textId="77777777" w:rsidR="00F11CBF" w:rsidRPr="00D57BA2" w:rsidRDefault="00F11CBF" w:rsidP="00F11CBF">
            <w:pPr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57B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D57B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86F48" w:rsidRPr="00D57BA2" w14:paraId="570767F8" w14:textId="77777777" w:rsidTr="002A537B">
        <w:trPr>
          <w:cantSplit/>
          <w:trHeight w:hRule="exact" w:val="403"/>
        </w:trPr>
        <w:tc>
          <w:tcPr>
            <w:tcW w:w="3599" w:type="dxa"/>
            <w:vAlign w:val="bottom"/>
          </w:tcPr>
          <w:p w14:paraId="54EC6B68" w14:textId="77777777" w:rsidR="00B86F48" w:rsidRPr="00D57BA2" w:rsidRDefault="00B86F48" w:rsidP="00B86F4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170" w:type="dxa"/>
            <w:vAlign w:val="bottom"/>
          </w:tcPr>
          <w:p w14:paraId="0CE14B8D" w14:textId="4D1FADB9" w:rsidR="00B86F48" w:rsidRPr="00D57BA2" w:rsidRDefault="00333B44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</w:t>
            </w:r>
            <w:r w:rsidR="00AB2C7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935,195</w:t>
            </w:r>
          </w:p>
        </w:tc>
        <w:tc>
          <w:tcPr>
            <w:tcW w:w="180" w:type="dxa"/>
            <w:vAlign w:val="bottom"/>
          </w:tcPr>
          <w:p w14:paraId="3A1C20BD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6420B532" w14:textId="03472E2A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53B7">
              <w:rPr>
                <w:rFonts w:asciiTheme="majorBidi" w:hAnsiTheme="majorBidi" w:cstheme="majorBidi"/>
                <w:sz w:val="28"/>
                <w:szCs w:val="28"/>
              </w:rPr>
              <w:t>3,920,919</w:t>
            </w:r>
          </w:p>
        </w:tc>
        <w:tc>
          <w:tcPr>
            <w:tcW w:w="180" w:type="dxa"/>
            <w:vAlign w:val="bottom"/>
          </w:tcPr>
          <w:p w14:paraId="55D42464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84F961" w14:textId="212A070E" w:rsidR="00B86F48" w:rsidRPr="00D57BA2" w:rsidRDefault="00333B44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19,474,122</w:t>
            </w:r>
          </w:p>
        </w:tc>
        <w:tc>
          <w:tcPr>
            <w:tcW w:w="180" w:type="dxa"/>
            <w:vAlign w:val="bottom"/>
          </w:tcPr>
          <w:p w14:paraId="765FCB09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3FD1F70" w14:textId="01974069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53B7">
              <w:rPr>
                <w:rFonts w:asciiTheme="majorBidi" w:hAnsiTheme="majorBidi" w:cstheme="majorBidi"/>
                <w:sz w:val="28"/>
                <w:szCs w:val="28"/>
              </w:rPr>
              <w:t>19,473,267</w:t>
            </w:r>
          </w:p>
        </w:tc>
        <w:tc>
          <w:tcPr>
            <w:tcW w:w="180" w:type="dxa"/>
            <w:vAlign w:val="bottom"/>
          </w:tcPr>
          <w:p w14:paraId="30ABFF9A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17990B5" w14:textId="4A95BE55" w:rsidR="00B86F48" w:rsidRPr="00D57BA2" w:rsidRDefault="00333B44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54,551,256</w:t>
            </w:r>
          </w:p>
        </w:tc>
        <w:tc>
          <w:tcPr>
            <w:tcW w:w="180" w:type="dxa"/>
            <w:vAlign w:val="bottom"/>
          </w:tcPr>
          <w:p w14:paraId="3FB160D2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DC35CD" w14:textId="7DF21ADE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53,440,203</w:t>
            </w:r>
          </w:p>
        </w:tc>
        <w:tc>
          <w:tcPr>
            <w:tcW w:w="180" w:type="dxa"/>
            <w:vAlign w:val="bottom"/>
          </w:tcPr>
          <w:p w14:paraId="2508C753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5CD38A6D" w14:textId="2D4D6774" w:rsidR="00B86F48" w:rsidRPr="00D57BA2" w:rsidRDefault="00333B44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77,</w:t>
            </w:r>
            <w:r w:rsidR="00F3524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960,573</w:t>
            </w:r>
          </w:p>
        </w:tc>
        <w:tc>
          <w:tcPr>
            <w:tcW w:w="180" w:type="dxa"/>
            <w:vAlign w:val="bottom"/>
          </w:tcPr>
          <w:p w14:paraId="3A72582E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4FADBBB8" w14:textId="4C62174D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76,834,389</w:t>
            </w:r>
          </w:p>
        </w:tc>
      </w:tr>
      <w:tr w:rsidR="00B86F48" w:rsidRPr="00D57BA2" w14:paraId="6B17A850" w14:textId="77777777" w:rsidTr="002A537B">
        <w:trPr>
          <w:cantSplit/>
          <w:trHeight w:hRule="exact" w:val="403"/>
        </w:trPr>
        <w:tc>
          <w:tcPr>
            <w:tcW w:w="3599" w:type="dxa"/>
            <w:vAlign w:val="bottom"/>
          </w:tcPr>
          <w:p w14:paraId="522C8509" w14:textId="77777777" w:rsidR="00B86F48" w:rsidRPr="00D57BA2" w:rsidRDefault="00B86F48" w:rsidP="00B86F4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สุทธิ</w:t>
            </w:r>
          </w:p>
        </w:tc>
        <w:tc>
          <w:tcPr>
            <w:tcW w:w="1170" w:type="dxa"/>
            <w:vAlign w:val="bottom"/>
          </w:tcPr>
          <w:p w14:paraId="10F89259" w14:textId="381FBEA9" w:rsidR="00B86F48" w:rsidRPr="00D57BA2" w:rsidRDefault="00333B44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AB2C71">
              <w:rPr>
                <w:rFonts w:asciiTheme="majorBidi" w:hAnsiTheme="majorBidi" w:cstheme="majorBidi"/>
                <w:sz w:val="28"/>
                <w:szCs w:val="28"/>
              </w:rPr>
              <w:t>50,654</w:t>
            </w:r>
            <w:r w:rsidRPr="00333B4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2B131F46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17A38A16" w14:textId="359676B8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4353B7">
              <w:rPr>
                <w:rFonts w:asciiTheme="majorBidi" w:hAnsiTheme="majorBidi" w:cstheme="majorBidi"/>
                <w:sz w:val="28"/>
                <w:szCs w:val="28"/>
              </w:rPr>
              <w:t>(365,927)</w:t>
            </w:r>
          </w:p>
        </w:tc>
        <w:tc>
          <w:tcPr>
            <w:tcW w:w="180" w:type="dxa"/>
            <w:vAlign w:val="bottom"/>
          </w:tcPr>
          <w:p w14:paraId="77F536AB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53F45AB" w14:textId="5D52D4BF" w:rsidR="00B86F48" w:rsidRPr="00D57BA2" w:rsidRDefault="00333B44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166,166</w:t>
            </w:r>
          </w:p>
        </w:tc>
        <w:tc>
          <w:tcPr>
            <w:tcW w:w="180" w:type="dxa"/>
            <w:vAlign w:val="bottom"/>
          </w:tcPr>
          <w:p w14:paraId="37607B3A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642C33" w14:textId="54FD2F11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53B7">
              <w:rPr>
                <w:rFonts w:asciiTheme="majorBidi" w:hAnsiTheme="majorBidi" w:cstheme="majorBidi"/>
                <w:sz w:val="28"/>
                <w:szCs w:val="28"/>
              </w:rPr>
              <w:t>1,844,223</w:t>
            </w:r>
          </w:p>
        </w:tc>
        <w:tc>
          <w:tcPr>
            <w:tcW w:w="180" w:type="dxa"/>
            <w:vAlign w:val="bottom"/>
          </w:tcPr>
          <w:p w14:paraId="1D0068FC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3C857D3" w14:textId="0E2F7804" w:rsidR="00B86F48" w:rsidRPr="00D57BA2" w:rsidRDefault="00333B44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</w:rPr>
              <w:t>5,4</w:t>
            </w:r>
            <w:r w:rsidR="004F4D2B">
              <w:rPr>
                <w:rFonts w:asciiTheme="majorBidi" w:hAnsiTheme="majorBidi" w:cstheme="majorBidi"/>
                <w:sz w:val="28"/>
                <w:szCs w:val="28"/>
              </w:rPr>
              <w:t>32,976</w:t>
            </w:r>
          </w:p>
        </w:tc>
        <w:tc>
          <w:tcPr>
            <w:tcW w:w="180" w:type="dxa"/>
            <w:vAlign w:val="bottom"/>
          </w:tcPr>
          <w:p w14:paraId="27DE100C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D1A6066" w14:textId="5DAD6E5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5,440,909</w:t>
            </w:r>
          </w:p>
        </w:tc>
        <w:tc>
          <w:tcPr>
            <w:tcW w:w="180" w:type="dxa"/>
            <w:vAlign w:val="bottom"/>
          </w:tcPr>
          <w:p w14:paraId="47F0D9D5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DE1A3BB" w14:textId="2EA6E824" w:rsidR="00B86F48" w:rsidRPr="00D57BA2" w:rsidRDefault="00333B44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5,4</w:t>
            </w:r>
            <w:r w:rsidR="00F3524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48,488</w:t>
            </w:r>
          </w:p>
        </w:tc>
        <w:tc>
          <w:tcPr>
            <w:tcW w:w="180" w:type="dxa"/>
            <w:vAlign w:val="bottom"/>
          </w:tcPr>
          <w:p w14:paraId="54533797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17888309" w14:textId="2187A2E8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6,919,205</w:t>
            </w:r>
          </w:p>
        </w:tc>
      </w:tr>
      <w:tr w:rsidR="00B86F48" w:rsidRPr="00D57BA2" w14:paraId="1A7D2241" w14:textId="77777777" w:rsidTr="002A537B">
        <w:trPr>
          <w:cantSplit/>
          <w:trHeight w:hRule="exact" w:val="403"/>
        </w:trPr>
        <w:tc>
          <w:tcPr>
            <w:tcW w:w="3599" w:type="dxa"/>
            <w:vAlign w:val="bottom"/>
          </w:tcPr>
          <w:p w14:paraId="05A1002C" w14:textId="38BBF655" w:rsidR="00B86F48" w:rsidRPr="00D57BA2" w:rsidRDefault="00B86F48" w:rsidP="00B86F4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D57BA2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D57BA2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C905C3F" w14:textId="7291747B" w:rsidR="00B86F48" w:rsidRPr="00D57BA2" w:rsidRDefault="00333B44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</w:t>
            </w:r>
            <w:r w:rsidR="00AB2C7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6,496</w:t>
            </w: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192FA293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537C9208" w14:textId="2C835D36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53B7">
              <w:rPr>
                <w:rFonts w:asciiTheme="majorBidi" w:hAnsiTheme="majorBidi" w:cstheme="majorBidi"/>
                <w:sz w:val="28"/>
                <w:szCs w:val="28"/>
              </w:rPr>
              <w:t>32,328</w:t>
            </w:r>
          </w:p>
        </w:tc>
        <w:tc>
          <w:tcPr>
            <w:tcW w:w="180" w:type="dxa"/>
            <w:vAlign w:val="bottom"/>
          </w:tcPr>
          <w:p w14:paraId="6CFB1252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6FAD6B0" w14:textId="320505D1" w:rsidR="00B86F48" w:rsidRPr="00D57BA2" w:rsidRDefault="00333B44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(3,620,093)</w:t>
            </w:r>
          </w:p>
        </w:tc>
        <w:tc>
          <w:tcPr>
            <w:tcW w:w="180" w:type="dxa"/>
            <w:vAlign w:val="bottom"/>
          </w:tcPr>
          <w:p w14:paraId="100B045E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1B34951" w14:textId="70C64A54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4353B7">
              <w:rPr>
                <w:rFonts w:asciiTheme="majorBidi" w:hAnsiTheme="majorBidi" w:cstheme="majorBidi"/>
                <w:sz w:val="28"/>
                <w:szCs w:val="28"/>
              </w:rPr>
              <w:t>1,989,566</w:t>
            </w:r>
          </w:p>
        </w:tc>
        <w:tc>
          <w:tcPr>
            <w:tcW w:w="180" w:type="dxa"/>
            <w:vAlign w:val="bottom"/>
          </w:tcPr>
          <w:p w14:paraId="261060A0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5D579671" w14:textId="4FE85969" w:rsidR="00B86F48" w:rsidRPr="00D57BA2" w:rsidRDefault="00F025B3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(2,91</w:t>
            </w:r>
            <w:r w:rsidR="004F4D2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4,399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04334F5C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F783BE3" w14:textId="76398955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1,101,037</w:t>
            </w:r>
          </w:p>
        </w:tc>
        <w:tc>
          <w:tcPr>
            <w:tcW w:w="180" w:type="dxa"/>
            <w:vAlign w:val="bottom"/>
          </w:tcPr>
          <w:p w14:paraId="029E478A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D2B24F8" w14:textId="0CCCA315" w:rsidR="00B86F48" w:rsidRPr="00D57BA2" w:rsidRDefault="00333B44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(6,57</w:t>
            </w:r>
            <w:r w:rsidR="00F3524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0,988</w:t>
            </w: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4B35FB89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70FFA580" w14:textId="5BEDC85A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3,122,931</w:t>
            </w:r>
          </w:p>
        </w:tc>
      </w:tr>
      <w:tr w:rsidR="00B86F48" w:rsidRPr="00D57BA2" w14:paraId="3A0BF652" w14:textId="77777777" w:rsidTr="002A537B">
        <w:trPr>
          <w:cantSplit/>
          <w:trHeight w:hRule="exact" w:val="403"/>
        </w:trPr>
        <w:tc>
          <w:tcPr>
            <w:tcW w:w="3599" w:type="dxa"/>
            <w:vAlign w:val="bottom"/>
          </w:tcPr>
          <w:p w14:paraId="4D97C9BD" w14:textId="4D62E6BF" w:rsidR="00B86F48" w:rsidRPr="00D57BA2" w:rsidRDefault="00B86F48" w:rsidP="00B86F4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3455B" w14:textId="35576F51" w:rsidR="00B86F48" w:rsidRPr="00425E65" w:rsidRDefault="00333B44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(1</w:t>
            </w:r>
            <w:r w:rsidR="00AB2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87,150</w:t>
            </w:r>
            <w:r w:rsidRPr="00333B4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0B288AE7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58767" w14:textId="5D644229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E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(333,599)</w:t>
            </w:r>
          </w:p>
        </w:tc>
        <w:tc>
          <w:tcPr>
            <w:tcW w:w="180" w:type="dxa"/>
            <w:vAlign w:val="bottom"/>
          </w:tcPr>
          <w:p w14:paraId="2B0838D6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928FB" w14:textId="3E86EB1F" w:rsidR="00B86F48" w:rsidRPr="004353B7" w:rsidRDefault="00333B44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(3,453,927)</w:t>
            </w:r>
          </w:p>
        </w:tc>
        <w:tc>
          <w:tcPr>
            <w:tcW w:w="180" w:type="dxa"/>
            <w:vAlign w:val="bottom"/>
          </w:tcPr>
          <w:p w14:paraId="44260AB6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5C6C1" w14:textId="66B674D4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3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3,833,789</w:t>
            </w:r>
          </w:p>
        </w:tc>
        <w:tc>
          <w:tcPr>
            <w:tcW w:w="180" w:type="dxa"/>
            <w:vAlign w:val="bottom"/>
          </w:tcPr>
          <w:p w14:paraId="7B569D65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1303E" w14:textId="3D80074C" w:rsidR="00B86F48" w:rsidRPr="004F4D2B" w:rsidRDefault="00F025B3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2,</w:t>
            </w:r>
            <w:r w:rsidR="004F4D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518,577</w:t>
            </w:r>
          </w:p>
        </w:tc>
        <w:tc>
          <w:tcPr>
            <w:tcW w:w="180" w:type="dxa"/>
            <w:vAlign w:val="bottom"/>
          </w:tcPr>
          <w:p w14:paraId="0E04915E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98AA1" w14:textId="4667F861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6,541,946</w:t>
            </w:r>
          </w:p>
        </w:tc>
        <w:tc>
          <w:tcPr>
            <w:tcW w:w="180" w:type="dxa"/>
            <w:vAlign w:val="bottom"/>
          </w:tcPr>
          <w:p w14:paraId="00582745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7414E" w14:textId="2E576DE7" w:rsidR="00B86F48" w:rsidRPr="00E86140" w:rsidRDefault="00333B44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(1,1</w:t>
            </w:r>
            <w:r w:rsidR="007812D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</w:t>
            </w:r>
            <w:r w:rsidR="00F352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2,500</w:t>
            </w:r>
            <w:r w:rsidRPr="00333B4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52C132DD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9353B" w14:textId="52C471EB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10,042,136</w:t>
            </w:r>
          </w:p>
        </w:tc>
      </w:tr>
      <w:tr w:rsidR="00B86F48" w:rsidRPr="00D57BA2" w14:paraId="63EDC6E1" w14:textId="77777777" w:rsidTr="002A537B">
        <w:trPr>
          <w:cantSplit/>
          <w:trHeight w:hRule="exact" w:val="403"/>
        </w:trPr>
        <w:tc>
          <w:tcPr>
            <w:tcW w:w="3599" w:type="dxa"/>
            <w:vAlign w:val="bottom"/>
          </w:tcPr>
          <w:p w14:paraId="77F5721D" w14:textId="77777777" w:rsidR="00B86F48" w:rsidRPr="00D57BA2" w:rsidRDefault="00B86F48" w:rsidP="00B86F4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ส่วนที่เป็นของส่วนได้เสียไม่มีอำนาจควบคุม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E27C9EF" w14:textId="7852E613" w:rsidR="00B86F48" w:rsidRPr="00D57BA2" w:rsidRDefault="00333B44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4353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77A91FD" w14:textId="3D9CF7D2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343F91A5" w14:textId="5AA5056A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53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5C32ECD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BE7295E" w14:textId="4FF28B3E" w:rsidR="00B86F48" w:rsidRPr="00D57BA2" w:rsidRDefault="00333B44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</w:rPr>
              <w:t>(4,217)</w:t>
            </w:r>
          </w:p>
        </w:tc>
        <w:tc>
          <w:tcPr>
            <w:tcW w:w="180" w:type="dxa"/>
            <w:vAlign w:val="bottom"/>
          </w:tcPr>
          <w:p w14:paraId="5E2ACC25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E68ED8" w14:textId="02E6A442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4353B7">
              <w:rPr>
                <w:rFonts w:asciiTheme="majorBidi" w:hAnsiTheme="majorBidi" w:cstheme="majorBidi"/>
                <w:sz w:val="28"/>
                <w:szCs w:val="28"/>
              </w:rPr>
              <w:t>(1,465)</w:t>
            </w:r>
          </w:p>
        </w:tc>
        <w:tc>
          <w:tcPr>
            <w:tcW w:w="180" w:type="dxa"/>
            <w:vAlign w:val="bottom"/>
          </w:tcPr>
          <w:p w14:paraId="6A02C16B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6C3149E" w14:textId="259E00CE" w:rsidR="00B86F48" w:rsidRPr="00D57BA2" w:rsidRDefault="00333B44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(26,277)</w:t>
            </w:r>
          </w:p>
        </w:tc>
        <w:tc>
          <w:tcPr>
            <w:tcW w:w="180" w:type="dxa"/>
            <w:vAlign w:val="bottom"/>
          </w:tcPr>
          <w:p w14:paraId="04FAB6B6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1401845" w14:textId="149FB4C3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630,027</w:t>
            </w:r>
          </w:p>
        </w:tc>
        <w:tc>
          <w:tcPr>
            <w:tcW w:w="180" w:type="dxa"/>
            <w:vAlign w:val="bottom"/>
          </w:tcPr>
          <w:p w14:paraId="32EFD2BA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574043C" w14:textId="12A28FB7" w:rsidR="00B86F48" w:rsidRPr="00D57BA2" w:rsidRDefault="00333B44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(30,494)</w:t>
            </w:r>
          </w:p>
        </w:tc>
        <w:tc>
          <w:tcPr>
            <w:tcW w:w="180" w:type="dxa"/>
            <w:vAlign w:val="bottom"/>
          </w:tcPr>
          <w:p w14:paraId="3ED34365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49CD4C1D" w14:textId="71BD83A6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628,562</w:t>
            </w:r>
          </w:p>
        </w:tc>
      </w:tr>
      <w:tr w:rsidR="00B86F48" w:rsidRPr="00D57BA2" w14:paraId="44B622C5" w14:textId="77777777" w:rsidTr="002A537B">
        <w:trPr>
          <w:cantSplit/>
          <w:trHeight w:hRule="exact" w:val="403"/>
        </w:trPr>
        <w:tc>
          <w:tcPr>
            <w:tcW w:w="3599" w:type="dxa"/>
            <w:vAlign w:val="bottom"/>
          </w:tcPr>
          <w:p w14:paraId="33F3977B" w14:textId="77777777" w:rsidR="00B86F48" w:rsidRPr="00D57BA2" w:rsidRDefault="00B86F48" w:rsidP="00B86F4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ส่วนที่เป็นของผู้ถือหุ้นของผู้ถูกลงทุน</w:t>
            </w:r>
          </w:p>
        </w:tc>
        <w:tc>
          <w:tcPr>
            <w:tcW w:w="1170" w:type="dxa"/>
            <w:vAlign w:val="bottom"/>
          </w:tcPr>
          <w:p w14:paraId="2307192F" w14:textId="1061B763" w:rsidR="00B86F48" w:rsidRPr="00D57BA2" w:rsidRDefault="00333B44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</w:t>
            </w:r>
            <w:r w:rsidR="00AB2C7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87,150</w:t>
            </w: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625DEF32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48AE4A2C" w14:textId="75131139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4353B7">
              <w:rPr>
                <w:rFonts w:asciiTheme="majorBidi" w:hAnsiTheme="majorBidi" w:cstheme="majorBidi"/>
                <w:sz w:val="28"/>
                <w:szCs w:val="28"/>
              </w:rPr>
              <w:t>(333,599)</w:t>
            </w:r>
          </w:p>
        </w:tc>
        <w:tc>
          <w:tcPr>
            <w:tcW w:w="180" w:type="dxa"/>
            <w:vAlign w:val="bottom"/>
          </w:tcPr>
          <w:p w14:paraId="6160613C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97F202D" w14:textId="29844FE3" w:rsidR="00B86F48" w:rsidRPr="00D57BA2" w:rsidRDefault="00333B44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</w:rPr>
              <w:t>(3,449,710)</w:t>
            </w:r>
          </w:p>
        </w:tc>
        <w:tc>
          <w:tcPr>
            <w:tcW w:w="180" w:type="dxa"/>
            <w:vAlign w:val="bottom"/>
          </w:tcPr>
          <w:p w14:paraId="2D022EF9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D0CB04" w14:textId="3652650A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53B7">
              <w:rPr>
                <w:rFonts w:asciiTheme="majorBidi" w:hAnsiTheme="majorBidi" w:cstheme="majorBidi"/>
                <w:sz w:val="28"/>
                <w:szCs w:val="28"/>
              </w:rPr>
              <w:t>3,835,254</w:t>
            </w:r>
          </w:p>
        </w:tc>
        <w:tc>
          <w:tcPr>
            <w:tcW w:w="180" w:type="dxa"/>
            <w:vAlign w:val="bottom"/>
          </w:tcPr>
          <w:p w14:paraId="30093A03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D034B98" w14:textId="7FBB6A42" w:rsidR="00B86F48" w:rsidRPr="00D57BA2" w:rsidRDefault="00333B44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2,5</w:t>
            </w:r>
            <w:r w:rsidR="004F4D2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44,854</w:t>
            </w:r>
          </w:p>
        </w:tc>
        <w:tc>
          <w:tcPr>
            <w:tcW w:w="180" w:type="dxa"/>
            <w:vAlign w:val="bottom"/>
          </w:tcPr>
          <w:p w14:paraId="32780380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12B13F3" w14:textId="1944D259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5,911,919</w:t>
            </w:r>
          </w:p>
        </w:tc>
        <w:tc>
          <w:tcPr>
            <w:tcW w:w="180" w:type="dxa"/>
            <w:vAlign w:val="bottom"/>
          </w:tcPr>
          <w:p w14:paraId="2CA931F0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1ED83CD" w14:textId="0692CB7F" w:rsidR="00B86F48" w:rsidRPr="00D57BA2" w:rsidRDefault="00333B44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(1,0</w:t>
            </w:r>
            <w:r w:rsidR="00F3524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92,006</w:t>
            </w: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3FE6317B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7D0505A2" w14:textId="07BD34FC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9,413,574</w:t>
            </w:r>
          </w:p>
        </w:tc>
      </w:tr>
      <w:tr w:rsidR="00B86F48" w:rsidRPr="00D57BA2" w14:paraId="03B8BCFA" w14:textId="77777777" w:rsidTr="002A537B">
        <w:trPr>
          <w:cantSplit/>
          <w:trHeight w:hRule="exact" w:val="317"/>
        </w:trPr>
        <w:tc>
          <w:tcPr>
            <w:tcW w:w="3599" w:type="dxa"/>
            <w:vAlign w:val="bottom"/>
          </w:tcPr>
          <w:p w14:paraId="1A60B06B" w14:textId="77777777" w:rsidR="00B86F48" w:rsidRPr="00D57BA2" w:rsidRDefault="00B86F48" w:rsidP="00B86F48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5CABFA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03E44A7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0FDC824D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97F9054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D09D83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73790DE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BD6C2B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2EB6717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BDEC368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0BFB55C2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15B94F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1072F0A1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24861DAB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82CE00B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7C9BE54D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6F48" w:rsidRPr="00D57BA2" w14:paraId="76423072" w14:textId="77777777" w:rsidTr="002A537B">
        <w:trPr>
          <w:cantSplit/>
          <w:trHeight w:hRule="exact" w:val="403"/>
        </w:trPr>
        <w:tc>
          <w:tcPr>
            <w:tcW w:w="3599" w:type="dxa"/>
            <w:shd w:val="clear" w:color="auto" w:fill="auto"/>
            <w:vAlign w:val="bottom"/>
          </w:tcPr>
          <w:p w14:paraId="61367BFD" w14:textId="77777777" w:rsidR="00B86F48" w:rsidRPr="00D57BA2" w:rsidRDefault="00B86F48" w:rsidP="00B86F4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170" w:type="dxa"/>
            <w:vAlign w:val="bottom"/>
          </w:tcPr>
          <w:p w14:paraId="023F8975" w14:textId="589AA528" w:rsidR="00B86F48" w:rsidRPr="00D57BA2" w:rsidRDefault="00333B44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1,350,4</w:t>
            </w:r>
            <w:r w:rsidR="00AB2C7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39</w:t>
            </w:r>
          </w:p>
        </w:tc>
        <w:tc>
          <w:tcPr>
            <w:tcW w:w="180" w:type="dxa"/>
            <w:vAlign w:val="bottom"/>
          </w:tcPr>
          <w:p w14:paraId="5A88FA3C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53F4BA7F" w14:textId="5257BF26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53B7">
              <w:rPr>
                <w:rFonts w:asciiTheme="majorBidi" w:hAnsiTheme="majorBidi" w:cstheme="majorBidi"/>
                <w:sz w:val="28"/>
                <w:szCs w:val="28"/>
              </w:rPr>
              <w:t>1,475,250</w:t>
            </w:r>
          </w:p>
        </w:tc>
        <w:tc>
          <w:tcPr>
            <w:tcW w:w="180" w:type="dxa"/>
            <w:vAlign w:val="bottom"/>
          </w:tcPr>
          <w:p w14:paraId="6EA37DCA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1D9E8E" w14:textId="2DCDEA1F" w:rsidR="00B86F48" w:rsidRPr="00D57BA2" w:rsidRDefault="00333B44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</w:rPr>
              <w:t>8,775,</w:t>
            </w:r>
            <w:r w:rsidR="00F025B3">
              <w:rPr>
                <w:rFonts w:asciiTheme="majorBidi" w:hAnsiTheme="majorBidi" w:cstheme="majorBidi"/>
                <w:sz w:val="28"/>
                <w:szCs w:val="28"/>
              </w:rPr>
              <w:t>04</w:t>
            </w:r>
            <w:r w:rsidRPr="00333B4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38585DEA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17B9EB" w14:textId="631BE02D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53B7">
              <w:rPr>
                <w:rFonts w:asciiTheme="majorBidi" w:hAnsiTheme="majorBidi" w:cstheme="majorBidi"/>
                <w:sz w:val="28"/>
                <w:szCs w:val="28"/>
              </w:rPr>
              <w:t>7,913,844</w:t>
            </w:r>
          </w:p>
        </w:tc>
        <w:tc>
          <w:tcPr>
            <w:tcW w:w="180" w:type="dxa"/>
            <w:vAlign w:val="bottom"/>
          </w:tcPr>
          <w:p w14:paraId="76443307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1667866" w14:textId="71FC4CA2" w:rsidR="00B86F48" w:rsidRPr="00D57BA2" w:rsidRDefault="00333B44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</w:rPr>
              <w:t>20,2</w:t>
            </w:r>
            <w:r w:rsidR="006E0CB5">
              <w:rPr>
                <w:rFonts w:asciiTheme="majorBidi" w:hAnsiTheme="majorBidi" w:cstheme="majorBidi"/>
                <w:sz w:val="28"/>
                <w:szCs w:val="28"/>
              </w:rPr>
              <w:t>19,176</w:t>
            </w:r>
          </w:p>
        </w:tc>
        <w:tc>
          <w:tcPr>
            <w:tcW w:w="180" w:type="dxa"/>
            <w:vAlign w:val="bottom"/>
          </w:tcPr>
          <w:p w14:paraId="4325A76A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94567E" w14:textId="27688296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19,641,899</w:t>
            </w:r>
          </w:p>
        </w:tc>
        <w:tc>
          <w:tcPr>
            <w:tcW w:w="180" w:type="dxa"/>
            <w:vAlign w:val="bottom"/>
          </w:tcPr>
          <w:p w14:paraId="53C6D01A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0D2A555B" w14:textId="049E2884" w:rsidR="00B86F48" w:rsidRPr="00D57BA2" w:rsidRDefault="00333B44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30,</w:t>
            </w:r>
            <w:r w:rsidR="00F3524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344,661</w:t>
            </w:r>
          </w:p>
        </w:tc>
        <w:tc>
          <w:tcPr>
            <w:tcW w:w="180" w:type="dxa"/>
            <w:vAlign w:val="bottom"/>
          </w:tcPr>
          <w:p w14:paraId="2C194AB8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61543355" w14:textId="066C8479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29,030,993</w:t>
            </w:r>
          </w:p>
        </w:tc>
      </w:tr>
      <w:tr w:rsidR="00B86F48" w:rsidRPr="00D57BA2" w14:paraId="234E4DFE" w14:textId="77777777" w:rsidTr="002A537B">
        <w:trPr>
          <w:cantSplit/>
          <w:trHeight w:hRule="exact" w:val="403"/>
        </w:trPr>
        <w:tc>
          <w:tcPr>
            <w:tcW w:w="3599" w:type="dxa"/>
            <w:shd w:val="clear" w:color="auto" w:fill="auto"/>
            <w:vAlign w:val="bottom"/>
          </w:tcPr>
          <w:p w14:paraId="64498D2F" w14:textId="77777777" w:rsidR="00B86F48" w:rsidRPr="00D57BA2" w:rsidRDefault="00B86F48" w:rsidP="00B86F4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170" w:type="dxa"/>
            <w:vAlign w:val="bottom"/>
          </w:tcPr>
          <w:p w14:paraId="74BA2301" w14:textId="230BAB54" w:rsidR="00B86F48" w:rsidRPr="00D57BA2" w:rsidRDefault="00333B44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</w:rPr>
              <w:t>2,2</w:t>
            </w:r>
            <w:r w:rsidR="00AB2C71">
              <w:rPr>
                <w:rFonts w:asciiTheme="majorBidi" w:hAnsiTheme="majorBidi" w:cstheme="majorBidi"/>
                <w:sz w:val="28"/>
                <w:szCs w:val="28"/>
              </w:rPr>
              <w:t>21,558</w:t>
            </w:r>
          </w:p>
        </w:tc>
        <w:tc>
          <w:tcPr>
            <w:tcW w:w="180" w:type="dxa"/>
            <w:vAlign w:val="bottom"/>
          </w:tcPr>
          <w:p w14:paraId="23DDE2E3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1255EC52" w14:textId="24F858C0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53B7">
              <w:rPr>
                <w:rFonts w:asciiTheme="majorBidi" w:hAnsiTheme="majorBidi" w:cstheme="majorBidi"/>
                <w:sz w:val="28"/>
                <w:szCs w:val="28"/>
              </w:rPr>
              <w:t>2,386,456</w:t>
            </w:r>
          </w:p>
        </w:tc>
        <w:tc>
          <w:tcPr>
            <w:tcW w:w="180" w:type="dxa"/>
            <w:vAlign w:val="bottom"/>
          </w:tcPr>
          <w:p w14:paraId="0557AEB4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D5E99D" w14:textId="5E6711DC" w:rsidR="00B86F48" w:rsidRPr="00D57BA2" w:rsidRDefault="00333B44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22,113,</w:t>
            </w:r>
            <w:r w:rsidR="00F025B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62</w:t>
            </w: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</w:p>
        </w:tc>
        <w:tc>
          <w:tcPr>
            <w:tcW w:w="180" w:type="dxa"/>
            <w:vAlign w:val="bottom"/>
          </w:tcPr>
          <w:p w14:paraId="1C6FE4AF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A4CD57" w14:textId="60EAE540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53B7">
              <w:rPr>
                <w:rFonts w:asciiTheme="majorBidi" w:hAnsiTheme="majorBidi" w:cstheme="majorBidi"/>
                <w:sz w:val="28"/>
                <w:szCs w:val="28"/>
              </w:rPr>
              <w:t>24,879,681</w:t>
            </w:r>
          </w:p>
        </w:tc>
        <w:tc>
          <w:tcPr>
            <w:tcW w:w="180" w:type="dxa"/>
            <w:vAlign w:val="bottom"/>
          </w:tcPr>
          <w:p w14:paraId="4C664C2F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B858F27" w14:textId="3F748436" w:rsidR="00B86F48" w:rsidRPr="00D57BA2" w:rsidRDefault="00333B44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43,045,6</w:t>
            </w:r>
            <w:r w:rsidR="006E0CB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04</w:t>
            </w:r>
          </w:p>
        </w:tc>
        <w:tc>
          <w:tcPr>
            <w:tcW w:w="180" w:type="dxa"/>
            <w:vAlign w:val="bottom"/>
          </w:tcPr>
          <w:p w14:paraId="1DD18A1C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AC1DD4" w14:textId="4889BFD0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40,682,280</w:t>
            </w:r>
          </w:p>
        </w:tc>
        <w:tc>
          <w:tcPr>
            <w:tcW w:w="180" w:type="dxa"/>
            <w:vAlign w:val="bottom"/>
          </w:tcPr>
          <w:p w14:paraId="080116B3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2CD08BD9" w14:textId="449311F8" w:rsidR="00B86F48" w:rsidRPr="00D57BA2" w:rsidRDefault="00333B44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</w:rPr>
              <w:t>67,</w:t>
            </w:r>
            <w:r w:rsidR="00F3524F">
              <w:rPr>
                <w:rFonts w:asciiTheme="majorBidi" w:hAnsiTheme="majorBidi" w:cstheme="majorBidi"/>
                <w:sz w:val="28"/>
                <w:szCs w:val="28"/>
              </w:rPr>
              <w:t>380,786</w:t>
            </w:r>
          </w:p>
        </w:tc>
        <w:tc>
          <w:tcPr>
            <w:tcW w:w="180" w:type="dxa"/>
            <w:vAlign w:val="bottom"/>
          </w:tcPr>
          <w:p w14:paraId="5791CDDC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0F935C72" w14:textId="2B37FFC8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67,948,417</w:t>
            </w:r>
          </w:p>
        </w:tc>
      </w:tr>
      <w:tr w:rsidR="00B86F48" w:rsidRPr="00D57BA2" w14:paraId="026244D1" w14:textId="77777777" w:rsidTr="002A537B">
        <w:trPr>
          <w:cantSplit/>
          <w:trHeight w:hRule="exact" w:val="403"/>
        </w:trPr>
        <w:tc>
          <w:tcPr>
            <w:tcW w:w="3599" w:type="dxa"/>
            <w:shd w:val="clear" w:color="auto" w:fill="auto"/>
            <w:vAlign w:val="bottom"/>
          </w:tcPr>
          <w:p w14:paraId="0E12D52E" w14:textId="77777777" w:rsidR="00B86F48" w:rsidRPr="00D57BA2" w:rsidRDefault="00B86F48" w:rsidP="00B86F4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170" w:type="dxa"/>
            <w:vAlign w:val="bottom"/>
          </w:tcPr>
          <w:p w14:paraId="0388F944" w14:textId="671C9729" w:rsidR="00B86F48" w:rsidRPr="00D57BA2" w:rsidRDefault="00333B44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(2,023,7</w:t>
            </w:r>
            <w:r w:rsidR="00AB2C7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81</w:t>
            </w: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38CF57FB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056F0D75" w14:textId="2950CCE6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4353B7">
              <w:rPr>
                <w:rFonts w:asciiTheme="majorBidi" w:hAnsiTheme="majorBidi" w:cstheme="majorBidi"/>
                <w:sz w:val="28"/>
                <w:szCs w:val="28"/>
              </w:rPr>
              <w:t>(1,891,475)</w:t>
            </w:r>
          </w:p>
        </w:tc>
        <w:tc>
          <w:tcPr>
            <w:tcW w:w="180" w:type="dxa"/>
            <w:vAlign w:val="bottom"/>
          </w:tcPr>
          <w:p w14:paraId="1063E9BE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0AE641" w14:textId="6FBFA2E9" w:rsidR="00B86F48" w:rsidRPr="00D57BA2" w:rsidRDefault="00333B44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(8,131,929)</w:t>
            </w:r>
          </w:p>
        </w:tc>
        <w:tc>
          <w:tcPr>
            <w:tcW w:w="180" w:type="dxa"/>
            <w:vAlign w:val="bottom"/>
          </w:tcPr>
          <w:p w14:paraId="1130295A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AF1E15" w14:textId="2A4786CF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4353B7">
              <w:rPr>
                <w:rFonts w:asciiTheme="majorBidi" w:hAnsiTheme="majorBidi" w:cstheme="majorBidi"/>
                <w:sz w:val="28"/>
                <w:szCs w:val="28"/>
              </w:rPr>
              <w:t>(6,698,234)</w:t>
            </w:r>
          </w:p>
        </w:tc>
        <w:tc>
          <w:tcPr>
            <w:tcW w:w="180" w:type="dxa"/>
            <w:vAlign w:val="bottom"/>
          </w:tcPr>
          <w:p w14:paraId="7C221B43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37CE17C" w14:textId="122706E0" w:rsidR="00B86F48" w:rsidRPr="00D57BA2" w:rsidRDefault="00333B44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(9,796,9</w:t>
            </w:r>
            <w:r w:rsidR="006E0CB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55</w:t>
            </w: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28E32D89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E56B24B" w14:textId="2AD0FFC8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(9,350,733)</w:t>
            </w:r>
          </w:p>
        </w:tc>
        <w:tc>
          <w:tcPr>
            <w:tcW w:w="180" w:type="dxa"/>
            <w:vAlign w:val="bottom"/>
          </w:tcPr>
          <w:p w14:paraId="4F02B2B3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358E537F" w14:textId="1F8226D5" w:rsidR="00B86F48" w:rsidRPr="00D57BA2" w:rsidRDefault="00333B44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(19,952,6</w:t>
            </w:r>
            <w:r w:rsidR="00F3524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65</w:t>
            </w: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3025FA24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3BFA0A19" w14:textId="5B250D98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(17,940,442)</w:t>
            </w:r>
          </w:p>
        </w:tc>
      </w:tr>
      <w:tr w:rsidR="00B86F48" w:rsidRPr="00D57BA2" w14:paraId="0F29AF90" w14:textId="77777777" w:rsidTr="002A537B">
        <w:trPr>
          <w:cantSplit/>
          <w:trHeight w:hRule="exact" w:val="403"/>
        </w:trPr>
        <w:tc>
          <w:tcPr>
            <w:tcW w:w="3599" w:type="dxa"/>
            <w:shd w:val="clear" w:color="auto" w:fill="auto"/>
            <w:vAlign w:val="bottom"/>
          </w:tcPr>
          <w:p w14:paraId="0EF6B057" w14:textId="77777777" w:rsidR="00B86F48" w:rsidRPr="00D57BA2" w:rsidRDefault="00B86F48" w:rsidP="00B86F4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8D7A5BE" w14:textId="7DD04608" w:rsidR="00B86F48" w:rsidRPr="00D57BA2" w:rsidRDefault="00333B44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(1,326,69</w:t>
            </w:r>
            <w:r w:rsidR="00AB2C7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</w:t>
            </w: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73FE33FA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7A1CE25F" w14:textId="4A36A632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4353B7">
              <w:rPr>
                <w:rFonts w:asciiTheme="majorBidi" w:hAnsiTheme="majorBidi" w:cstheme="majorBidi"/>
                <w:sz w:val="28"/>
                <w:szCs w:val="28"/>
              </w:rPr>
              <w:t>(1,561,564)</w:t>
            </w:r>
          </w:p>
        </w:tc>
        <w:tc>
          <w:tcPr>
            <w:tcW w:w="180" w:type="dxa"/>
            <w:vAlign w:val="bottom"/>
          </w:tcPr>
          <w:p w14:paraId="41254DB9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F238BBF" w14:textId="722A4F15" w:rsidR="00B86F48" w:rsidRPr="00D57BA2" w:rsidRDefault="00333B44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(2,926,751)</w:t>
            </w:r>
          </w:p>
        </w:tc>
        <w:tc>
          <w:tcPr>
            <w:tcW w:w="180" w:type="dxa"/>
            <w:vAlign w:val="bottom"/>
          </w:tcPr>
          <w:p w14:paraId="21B4FA8D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6FCB6BC" w14:textId="721E24A1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54"/>
              <w:rPr>
                <w:rFonts w:asciiTheme="majorBidi" w:hAnsiTheme="majorBidi" w:cstheme="majorBidi"/>
                <w:sz w:val="28"/>
                <w:szCs w:val="28"/>
              </w:rPr>
            </w:pPr>
            <w:r w:rsidRPr="004353B7">
              <w:rPr>
                <w:rFonts w:asciiTheme="majorBidi" w:hAnsiTheme="majorBidi" w:cstheme="majorBidi"/>
                <w:sz w:val="28"/>
                <w:szCs w:val="28"/>
              </w:rPr>
              <w:t>(2,726,375)</w:t>
            </w:r>
          </w:p>
        </w:tc>
        <w:tc>
          <w:tcPr>
            <w:tcW w:w="180" w:type="dxa"/>
            <w:vAlign w:val="bottom"/>
          </w:tcPr>
          <w:p w14:paraId="17FB1707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16AF1B06" w14:textId="4F75BFF3" w:rsidR="00B86F48" w:rsidRPr="00D57BA2" w:rsidRDefault="00333B44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(29,660,</w:t>
            </w:r>
            <w:r w:rsidR="0058074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582</w:t>
            </w: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56AC607D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DFE74CD" w14:textId="7BEB4C35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(29,684,780)</w:t>
            </w:r>
          </w:p>
        </w:tc>
        <w:tc>
          <w:tcPr>
            <w:tcW w:w="180" w:type="dxa"/>
            <w:vAlign w:val="bottom"/>
          </w:tcPr>
          <w:p w14:paraId="15D3AAB3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44860C7" w14:textId="027A7746" w:rsidR="00B86F48" w:rsidRPr="00D57BA2" w:rsidRDefault="00333B44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(33,914,0</w:t>
            </w:r>
            <w:r w:rsidR="00F3524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32</w:t>
            </w: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17B5A4A3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2E79BBE3" w14:textId="5E7444AC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(33,972,719)</w:t>
            </w:r>
          </w:p>
        </w:tc>
      </w:tr>
      <w:tr w:rsidR="00B86F48" w:rsidRPr="00D57BA2" w14:paraId="5EE83818" w14:textId="77777777" w:rsidTr="002A537B">
        <w:trPr>
          <w:cantSplit/>
          <w:trHeight w:hRule="exact" w:val="403"/>
        </w:trPr>
        <w:tc>
          <w:tcPr>
            <w:tcW w:w="3599" w:type="dxa"/>
            <w:shd w:val="clear" w:color="auto" w:fill="auto"/>
            <w:vAlign w:val="bottom"/>
          </w:tcPr>
          <w:p w14:paraId="4D40CE5A" w14:textId="77777777" w:rsidR="00B86F48" w:rsidRPr="00D57BA2" w:rsidRDefault="00B86F48" w:rsidP="00B86F4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91E86" w14:textId="07A78EA6" w:rsidR="00B86F48" w:rsidRPr="00425E65" w:rsidRDefault="00333B44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</w:t>
            </w:r>
            <w:r w:rsidR="00AB2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21,517</w:t>
            </w:r>
          </w:p>
        </w:tc>
        <w:tc>
          <w:tcPr>
            <w:tcW w:w="180" w:type="dxa"/>
            <w:vAlign w:val="bottom"/>
          </w:tcPr>
          <w:p w14:paraId="0C54CDA1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14FE3" w14:textId="6BBE1FA4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5E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408,667</w:t>
            </w:r>
          </w:p>
        </w:tc>
        <w:tc>
          <w:tcPr>
            <w:tcW w:w="180" w:type="dxa"/>
            <w:vAlign w:val="bottom"/>
          </w:tcPr>
          <w:p w14:paraId="2C428C5C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F778C" w14:textId="7799A942" w:rsidR="00B86F48" w:rsidRPr="004353B7" w:rsidRDefault="00333B44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19,829,990</w:t>
            </w:r>
          </w:p>
        </w:tc>
        <w:tc>
          <w:tcPr>
            <w:tcW w:w="180" w:type="dxa"/>
            <w:vAlign w:val="bottom"/>
          </w:tcPr>
          <w:p w14:paraId="3C69EC55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C54BE" w14:textId="2D638180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3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23,368,916</w:t>
            </w:r>
          </w:p>
        </w:tc>
        <w:tc>
          <w:tcPr>
            <w:tcW w:w="180" w:type="dxa"/>
            <w:vAlign w:val="bottom"/>
          </w:tcPr>
          <w:p w14:paraId="766BCB05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88265" w14:textId="0B1D8139" w:rsidR="00B86F48" w:rsidRPr="00E86140" w:rsidRDefault="00333B44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23,</w:t>
            </w:r>
            <w:r w:rsidR="005807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807</w:t>
            </w:r>
            <w:r w:rsidRPr="00333B4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="005807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243</w:t>
            </w:r>
          </w:p>
        </w:tc>
        <w:tc>
          <w:tcPr>
            <w:tcW w:w="180" w:type="dxa"/>
            <w:vAlign w:val="bottom"/>
          </w:tcPr>
          <w:p w14:paraId="7E8F0EAA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295E1" w14:textId="447D11B3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21,288,666</w:t>
            </w:r>
          </w:p>
        </w:tc>
        <w:tc>
          <w:tcPr>
            <w:tcW w:w="180" w:type="dxa"/>
            <w:vAlign w:val="bottom"/>
          </w:tcPr>
          <w:p w14:paraId="1CACB7FA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AA021" w14:textId="7AA2F344" w:rsidR="00B86F48" w:rsidRPr="00E86140" w:rsidRDefault="00333B44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43,8</w:t>
            </w:r>
            <w:r w:rsidR="00F352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58,750</w:t>
            </w:r>
          </w:p>
        </w:tc>
        <w:tc>
          <w:tcPr>
            <w:tcW w:w="180" w:type="dxa"/>
            <w:vAlign w:val="bottom"/>
          </w:tcPr>
          <w:p w14:paraId="7D7DCF34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82E717" w14:textId="70F6F375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45,066,249</w:t>
            </w:r>
          </w:p>
        </w:tc>
      </w:tr>
      <w:tr w:rsidR="00B86F48" w:rsidRPr="00D57BA2" w14:paraId="52D4F049" w14:textId="77777777" w:rsidTr="002A537B">
        <w:trPr>
          <w:cantSplit/>
          <w:trHeight w:hRule="exact" w:val="403"/>
        </w:trPr>
        <w:tc>
          <w:tcPr>
            <w:tcW w:w="3599" w:type="dxa"/>
            <w:shd w:val="clear" w:color="auto" w:fill="auto"/>
            <w:vAlign w:val="bottom"/>
          </w:tcPr>
          <w:p w14:paraId="0DBCC94A" w14:textId="77777777" w:rsidR="00B86F48" w:rsidRPr="00D57BA2" w:rsidRDefault="00B86F48" w:rsidP="00B86F4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ส่วนที่เป็นของส่วนได้เสียไม่มีอำนาจควบคุม</w:t>
            </w:r>
          </w:p>
        </w:tc>
        <w:tc>
          <w:tcPr>
            <w:tcW w:w="1170" w:type="dxa"/>
            <w:vAlign w:val="bottom"/>
          </w:tcPr>
          <w:p w14:paraId="1E82C3D2" w14:textId="129EC271" w:rsidR="00B86F48" w:rsidRPr="00D57BA2" w:rsidRDefault="00333B44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53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99F2203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</w:tabs>
              <w:spacing w:line="240" w:lineRule="auto"/>
              <w:ind w:left="-600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08E894F3" w14:textId="1D88398D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53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DA6E92B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4C0DFB" w14:textId="1DC1D44F" w:rsidR="00B86F48" w:rsidRPr="00425E65" w:rsidRDefault="00333B44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15,176</w:t>
            </w:r>
          </w:p>
        </w:tc>
        <w:tc>
          <w:tcPr>
            <w:tcW w:w="180" w:type="dxa"/>
            <w:vAlign w:val="bottom"/>
          </w:tcPr>
          <w:p w14:paraId="6BC13D95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647071" w14:textId="0BD1D43E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E65">
              <w:rPr>
                <w:rFonts w:asciiTheme="majorBidi" w:hAnsiTheme="majorBidi" w:cstheme="majorBidi"/>
                <w:sz w:val="28"/>
                <w:szCs w:val="28"/>
              </w:rPr>
              <w:t>19,392</w:t>
            </w:r>
          </w:p>
        </w:tc>
        <w:tc>
          <w:tcPr>
            <w:tcW w:w="180" w:type="dxa"/>
            <w:vAlign w:val="bottom"/>
          </w:tcPr>
          <w:p w14:paraId="7B3A8DDE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061705E" w14:textId="4E325828" w:rsidR="00B86F48" w:rsidRPr="00D57BA2" w:rsidRDefault="00333B44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622,420</w:t>
            </w:r>
          </w:p>
        </w:tc>
        <w:tc>
          <w:tcPr>
            <w:tcW w:w="180" w:type="dxa"/>
            <w:vAlign w:val="bottom"/>
          </w:tcPr>
          <w:p w14:paraId="05207D3A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A70BA97" w14:textId="262F9336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648,697</w:t>
            </w:r>
          </w:p>
        </w:tc>
        <w:tc>
          <w:tcPr>
            <w:tcW w:w="180" w:type="dxa"/>
            <w:vAlign w:val="bottom"/>
          </w:tcPr>
          <w:p w14:paraId="61B30640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2C03A576" w14:textId="300D6ACD" w:rsidR="00B86F48" w:rsidRPr="00D57BA2" w:rsidRDefault="00333B44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</w:rPr>
              <w:t>637,596</w:t>
            </w:r>
          </w:p>
        </w:tc>
        <w:tc>
          <w:tcPr>
            <w:tcW w:w="180" w:type="dxa"/>
            <w:vAlign w:val="bottom"/>
          </w:tcPr>
          <w:p w14:paraId="22EF5C09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53AA99A3" w14:textId="4C34361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668,089</w:t>
            </w:r>
          </w:p>
        </w:tc>
      </w:tr>
      <w:tr w:rsidR="00B86F48" w:rsidRPr="00D57BA2" w14:paraId="65262076" w14:textId="77777777" w:rsidTr="002A537B">
        <w:trPr>
          <w:cantSplit/>
          <w:trHeight w:hRule="exact" w:val="403"/>
        </w:trPr>
        <w:tc>
          <w:tcPr>
            <w:tcW w:w="3599" w:type="dxa"/>
            <w:shd w:val="clear" w:color="auto" w:fill="auto"/>
            <w:vAlign w:val="bottom"/>
          </w:tcPr>
          <w:p w14:paraId="4E12F3D7" w14:textId="77777777" w:rsidR="00B86F48" w:rsidRPr="00D57BA2" w:rsidRDefault="00B86F48" w:rsidP="00B86F4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ส่วนที่เป็นของผู้ถือหุ้นของผู้ถูกลงทุน</w:t>
            </w:r>
          </w:p>
        </w:tc>
        <w:tc>
          <w:tcPr>
            <w:tcW w:w="1170" w:type="dxa"/>
            <w:vAlign w:val="bottom"/>
          </w:tcPr>
          <w:p w14:paraId="48215858" w14:textId="13835286" w:rsidR="00B86F48" w:rsidRPr="00D57BA2" w:rsidRDefault="00333B44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="00AB2C7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21,517</w:t>
            </w:r>
          </w:p>
        </w:tc>
        <w:tc>
          <w:tcPr>
            <w:tcW w:w="180" w:type="dxa"/>
            <w:vAlign w:val="bottom"/>
          </w:tcPr>
          <w:p w14:paraId="42470E9F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3B08BDC2" w14:textId="44E7EA3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53B7">
              <w:rPr>
                <w:rFonts w:asciiTheme="majorBidi" w:hAnsiTheme="majorBidi" w:cstheme="majorBidi"/>
                <w:sz w:val="28"/>
                <w:szCs w:val="28"/>
              </w:rPr>
              <w:t>408,667</w:t>
            </w:r>
          </w:p>
        </w:tc>
        <w:tc>
          <w:tcPr>
            <w:tcW w:w="180" w:type="dxa"/>
            <w:vAlign w:val="bottom"/>
          </w:tcPr>
          <w:p w14:paraId="596486B4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908F52" w14:textId="77F4ECEF" w:rsidR="00B86F48" w:rsidRPr="00425E65" w:rsidRDefault="00333B44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19,814,814</w:t>
            </w:r>
          </w:p>
        </w:tc>
        <w:tc>
          <w:tcPr>
            <w:tcW w:w="180" w:type="dxa"/>
            <w:vAlign w:val="bottom"/>
          </w:tcPr>
          <w:p w14:paraId="44D6EDCB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46D56A6" w14:textId="140CDFA6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5E65">
              <w:rPr>
                <w:rFonts w:asciiTheme="majorBidi" w:hAnsiTheme="majorBidi" w:cstheme="majorBidi"/>
                <w:sz w:val="28"/>
                <w:szCs w:val="28"/>
              </w:rPr>
              <w:t>23,349,524</w:t>
            </w:r>
          </w:p>
        </w:tc>
        <w:tc>
          <w:tcPr>
            <w:tcW w:w="180" w:type="dxa"/>
            <w:vAlign w:val="bottom"/>
          </w:tcPr>
          <w:p w14:paraId="71A1CB55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7028273" w14:textId="5FE913A5" w:rsidR="00B86F48" w:rsidRPr="00D57BA2" w:rsidRDefault="00333B44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23,</w:t>
            </w:r>
            <w:r w:rsidR="0058074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184,823</w:t>
            </w:r>
          </w:p>
        </w:tc>
        <w:tc>
          <w:tcPr>
            <w:tcW w:w="180" w:type="dxa"/>
            <w:vAlign w:val="bottom"/>
          </w:tcPr>
          <w:p w14:paraId="6653584E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66FA312" w14:textId="52BDD091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20,639,969</w:t>
            </w:r>
          </w:p>
        </w:tc>
        <w:tc>
          <w:tcPr>
            <w:tcW w:w="180" w:type="dxa"/>
            <w:vAlign w:val="bottom"/>
          </w:tcPr>
          <w:p w14:paraId="23CFB13F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1CF9134" w14:textId="07A4CB61" w:rsidR="00B86F48" w:rsidRPr="00D57BA2" w:rsidRDefault="00333B44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3B44">
              <w:rPr>
                <w:rFonts w:asciiTheme="majorBidi" w:hAnsiTheme="majorBidi" w:cstheme="majorBidi"/>
                <w:sz w:val="28"/>
                <w:szCs w:val="28"/>
              </w:rPr>
              <w:t>43,22</w:t>
            </w:r>
            <w:r w:rsidR="007812D9">
              <w:rPr>
                <w:rFonts w:asciiTheme="majorBidi" w:hAnsiTheme="majorBidi" w:cstheme="majorBidi"/>
                <w:sz w:val="28"/>
                <w:szCs w:val="28"/>
              </w:rPr>
              <w:t>1,154</w:t>
            </w:r>
          </w:p>
        </w:tc>
        <w:tc>
          <w:tcPr>
            <w:tcW w:w="180" w:type="dxa"/>
            <w:vAlign w:val="bottom"/>
          </w:tcPr>
          <w:p w14:paraId="4302777E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50AF0380" w14:textId="04DF8074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44,398,160</w:t>
            </w:r>
          </w:p>
        </w:tc>
      </w:tr>
      <w:tr w:rsidR="00F11CBF" w:rsidRPr="00D57BA2" w14:paraId="0853C4FE" w14:textId="77777777" w:rsidTr="004353B7">
        <w:trPr>
          <w:cantSplit/>
          <w:trHeight w:hRule="exact" w:val="403"/>
        </w:trPr>
        <w:tc>
          <w:tcPr>
            <w:tcW w:w="3599" w:type="dxa"/>
            <w:vAlign w:val="bottom"/>
          </w:tcPr>
          <w:p w14:paraId="47F113E8" w14:textId="77777777" w:rsidR="00F11CBF" w:rsidRPr="00D57BA2" w:rsidRDefault="00F11CBF" w:rsidP="00F11CBF">
            <w:pPr>
              <w:spacing w:line="240" w:lineRule="auto"/>
              <w:ind w:left="103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ส่วนได้เสียของกลุ่มบริษัทในสินทรัพย์สุทธิของผู้ถูกลงทุน</w:t>
            </w:r>
          </w:p>
        </w:tc>
        <w:tc>
          <w:tcPr>
            <w:tcW w:w="1170" w:type="dxa"/>
            <w:vAlign w:val="bottom"/>
          </w:tcPr>
          <w:p w14:paraId="0695929C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32630A8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5B256988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54E71B4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6CE46C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58401DE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48543A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5D3FFD9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10B0C50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FE422CA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179565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9CB20C0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00B45685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167EE08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2B2367D9" w14:textId="77777777" w:rsidR="00F11CBF" w:rsidRPr="00D57BA2" w:rsidRDefault="00F11CBF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6F48" w:rsidRPr="00D57BA2" w14:paraId="1B62F043" w14:textId="77777777" w:rsidTr="00E86140">
        <w:trPr>
          <w:cantSplit/>
          <w:trHeight w:hRule="exact" w:val="403"/>
        </w:trPr>
        <w:tc>
          <w:tcPr>
            <w:tcW w:w="3599" w:type="dxa"/>
            <w:vAlign w:val="bottom"/>
          </w:tcPr>
          <w:p w14:paraId="10B8F53E" w14:textId="237C8466" w:rsidR="00B86F48" w:rsidRPr="00D57BA2" w:rsidRDefault="00B86F48" w:rsidP="00B86F48">
            <w:pPr>
              <w:tabs>
                <w:tab w:val="left" w:pos="1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57BA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เมษายนของปีก่อน</w:t>
            </w:r>
          </w:p>
        </w:tc>
        <w:tc>
          <w:tcPr>
            <w:tcW w:w="1170" w:type="dxa"/>
            <w:vAlign w:val="bottom"/>
          </w:tcPr>
          <w:p w14:paraId="22A506C2" w14:textId="3168B199" w:rsidR="00B86F48" w:rsidRPr="00B86F48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86F48">
              <w:rPr>
                <w:rFonts w:asciiTheme="majorBidi" w:hAnsiTheme="majorBidi" w:cstheme="majorBidi"/>
                <w:sz w:val="28"/>
                <w:szCs w:val="28"/>
              </w:rPr>
              <w:t>163,466</w:t>
            </w:r>
          </w:p>
        </w:tc>
        <w:tc>
          <w:tcPr>
            <w:tcW w:w="180" w:type="dxa"/>
            <w:vAlign w:val="bottom"/>
          </w:tcPr>
          <w:p w14:paraId="3000F74A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301B938F" w14:textId="0F1DB562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296,906</w:t>
            </w:r>
          </w:p>
        </w:tc>
        <w:tc>
          <w:tcPr>
            <w:tcW w:w="180" w:type="dxa"/>
            <w:vAlign w:val="bottom"/>
          </w:tcPr>
          <w:p w14:paraId="2CF8A397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A89063" w14:textId="03DDEB47" w:rsidR="00B86F48" w:rsidRPr="00B86F48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86F48">
              <w:rPr>
                <w:rFonts w:asciiTheme="majorBidi" w:hAnsiTheme="majorBidi" w:cstheme="majorBidi"/>
                <w:sz w:val="28"/>
                <w:szCs w:val="28"/>
              </w:rPr>
              <w:t>7,002,382</w:t>
            </w:r>
          </w:p>
        </w:tc>
        <w:tc>
          <w:tcPr>
            <w:tcW w:w="180" w:type="dxa"/>
            <w:vAlign w:val="bottom"/>
          </w:tcPr>
          <w:p w14:paraId="32B814D3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B039F31" w14:textId="17865A73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5,877,703</w:t>
            </w:r>
          </w:p>
        </w:tc>
        <w:tc>
          <w:tcPr>
            <w:tcW w:w="180" w:type="dxa"/>
            <w:vAlign w:val="bottom"/>
          </w:tcPr>
          <w:p w14:paraId="34FF1203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862D68E" w14:textId="491AFD19" w:rsidR="00B86F48" w:rsidRPr="00B86F48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86F48">
              <w:rPr>
                <w:rFonts w:asciiTheme="majorBidi" w:hAnsiTheme="majorBidi" w:cstheme="majorBidi"/>
                <w:sz w:val="28"/>
                <w:szCs w:val="28"/>
              </w:rPr>
              <w:t>4,249,770</w:t>
            </w:r>
          </w:p>
        </w:tc>
        <w:tc>
          <w:tcPr>
            <w:tcW w:w="180" w:type="dxa"/>
            <w:vAlign w:val="bottom"/>
          </w:tcPr>
          <w:p w14:paraId="42CDDAC8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4EF249" w14:textId="10EFCD02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3,032,506</w:t>
            </w:r>
          </w:p>
        </w:tc>
        <w:tc>
          <w:tcPr>
            <w:tcW w:w="180" w:type="dxa"/>
            <w:vAlign w:val="bottom"/>
          </w:tcPr>
          <w:p w14:paraId="65B1CD3C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11B543B" w14:textId="44016CE1" w:rsidR="00B86F48" w:rsidRPr="00B86F48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86F48">
              <w:rPr>
                <w:rFonts w:asciiTheme="majorBidi" w:hAnsiTheme="majorBidi" w:cstheme="majorBidi"/>
                <w:sz w:val="28"/>
                <w:szCs w:val="28"/>
              </w:rPr>
              <w:t>11,415,618</w:t>
            </w:r>
          </w:p>
        </w:tc>
        <w:tc>
          <w:tcPr>
            <w:tcW w:w="180" w:type="dxa"/>
            <w:vAlign w:val="bottom"/>
          </w:tcPr>
          <w:p w14:paraId="407B48AE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54A00EC1" w14:textId="558ADA40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9,207,115</w:t>
            </w:r>
          </w:p>
        </w:tc>
      </w:tr>
      <w:tr w:rsidR="00B86F48" w:rsidRPr="00D57BA2" w14:paraId="3C618DFA" w14:textId="77777777" w:rsidTr="00E86140">
        <w:trPr>
          <w:cantSplit/>
          <w:trHeight w:hRule="exact" w:val="403"/>
        </w:trPr>
        <w:tc>
          <w:tcPr>
            <w:tcW w:w="3599" w:type="dxa"/>
            <w:vAlign w:val="bottom"/>
          </w:tcPr>
          <w:p w14:paraId="3DA7EE44" w14:textId="25DE0933" w:rsidR="00B86F48" w:rsidRPr="00D57BA2" w:rsidRDefault="00B86F48" w:rsidP="00B86F48">
            <w:pPr>
              <w:spacing w:line="240" w:lineRule="auto"/>
              <w:ind w:left="103" w:hanging="101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D57BA2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D57BA2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เบ็ดเสร็จรวม</w:t>
            </w:r>
          </w:p>
        </w:tc>
        <w:tc>
          <w:tcPr>
            <w:tcW w:w="1170" w:type="dxa"/>
            <w:vAlign w:val="bottom"/>
          </w:tcPr>
          <w:p w14:paraId="6E6C7BD2" w14:textId="68143D0A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2D70E51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1F4D09FA" w14:textId="5F44A900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9847969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3296D3" w14:textId="0235A69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1D0E2CA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5991375" w14:textId="061C2EA2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C8C528F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E4816BB" w14:textId="52F7C3B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E9CFB85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769F342" w14:textId="314C30C5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6A611EE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6C0AA0F7" w14:textId="15246BE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ECE04D6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709C6F2A" w14:textId="168205C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6F48" w:rsidRPr="00D57BA2" w14:paraId="4A86629A" w14:textId="77777777" w:rsidTr="00E86140">
        <w:trPr>
          <w:cantSplit/>
          <w:trHeight w:hRule="exact" w:val="403"/>
        </w:trPr>
        <w:tc>
          <w:tcPr>
            <w:tcW w:w="3599" w:type="dxa"/>
            <w:vAlign w:val="bottom"/>
          </w:tcPr>
          <w:p w14:paraId="30FD30FC" w14:textId="3ED82EF5" w:rsidR="00B86F48" w:rsidRPr="00D57BA2" w:rsidRDefault="00B86F48" w:rsidP="00B86F48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ส่วนที่เป็นของกลุ่มบริษัท</w:t>
            </w:r>
          </w:p>
        </w:tc>
        <w:tc>
          <w:tcPr>
            <w:tcW w:w="1170" w:type="dxa"/>
            <w:vAlign w:val="bottom"/>
          </w:tcPr>
          <w:p w14:paraId="7C4D0630" w14:textId="5A34BF1D" w:rsidR="00B86F48" w:rsidRPr="00D57BA2" w:rsidRDefault="00E7580C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7580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B2C71">
              <w:rPr>
                <w:rFonts w:asciiTheme="majorBidi" w:hAnsiTheme="majorBidi" w:cstheme="majorBidi"/>
                <w:sz w:val="28"/>
                <w:szCs w:val="28"/>
              </w:rPr>
              <w:t>74,860</w:t>
            </w:r>
            <w:r w:rsidRPr="00E7580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31F36D0E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62AB7140" w14:textId="5D7ABB7F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(133,440)</w:t>
            </w:r>
          </w:p>
        </w:tc>
        <w:tc>
          <w:tcPr>
            <w:tcW w:w="180" w:type="dxa"/>
            <w:vAlign w:val="bottom"/>
          </w:tcPr>
          <w:p w14:paraId="662482CF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1BB21E2" w14:textId="6D538E3E" w:rsidR="00B86F48" w:rsidRPr="00D57BA2" w:rsidRDefault="00E7580C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7580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(1,034,547)</w:t>
            </w:r>
          </w:p>
        </w:tc>
        <w:tc>
          <w:tcPr>
            <w:tcW w:w="180" w:type="dxa"/>
            <w:vAlign w:val="bottom"/>
          </w:tcPr>
          <w:p w14:paraId="230F970C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2266D3" w14:textId="39B1BA7F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1,150,170</w:t>
            </w:r>
          </w:p>
        </w:tc>
        <w:tc>
          <w:tcPr>
            <w:tcW w:w="180" w:type="dxa"/>
            <w:vAlign w:val="bottom"/>
          </w:tcPr>
          <w:p w14:paraId="4ACF80B9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58A0B68" w14:textId="421D2375" w:rsidR="00B86F48" w:rsidRPr="00D57BA2" w:rsidRDefault="00E7580C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7580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52</w:t>
            </w:r>
            <w:r w:rsidR="00AB2C7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3,985</w:t>
            </w:r>
          </w:p>
        </w:tc>
        <w:tc>
          <w:tcPr>
            <w:tcW w:w="180" w:type="dxa"/>
            <w:vAlign w:val="bottom"/>
          </w:tcPr>
          <w:p w14:paraId="6BE45238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1332C73" w14:textId="25353FA9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1,217,264</w:t>
            </w:r>
          </w:p>
        </w:tc>
        <w:tc>
          <w:tcPr>
            <w:tcW w:w="180" w:type="dxa"/>
            <w:vAlign w:val="bottom"/>
          </w:tcPr>
          <w:p w14:paraId="133D063B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2724BFBB" w14:textId="34E82127" w:rsidR="00B86F48" w:rsidRPr="00D57BA2" w:rsidRDefault="00E7580C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7580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(5</w:t>
            </w:r>
            <w:r w:rsidR="007812D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  <w:r w:rsidR="00A33AB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  <w:r w:rsidR="007812D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,422</w:t>
            </w:r>
            <w:r w:rsidRPr="00E7580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47DC288C" w14:textId="77777777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640C64DD" w14:textId="19FD1AA4" w:rsidR="00B86F48" w:rsidRPr="00D57BA2" w:rsidRDefault="00B86F48" w:rsidP="00B8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2,233,994</w:t>
            </w:r>
          </w:p>
        </w:tc>
      </w:tr>
      <w:tr w:rsidR="00E7580C" w:rsidRPr="00D57BA2" w14:paraId="67DEDDCB" w14:textId="77777777" w:rsidTr="00E86140">
        <w:trPr>
          <w:cantSplit/>
          <w:trHeight w:hRule="exact" w:val="403"/>
        </w:trPr>
        <w:tc>
          <w:tcPr>
            <w:tcW w:w="3599" w:type="dxa"/>
            <w:vAlign w:val="bottom"/>
          </w:tcPr>
          <w:p w14:paraId="05908312" w14:textId="3ADFAEAE" w:rsidR="00E7580C" w:rsidRPr="00D57BA2" w:rsidRDefault="00E7580C" w:rsidP="00E7580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เงินปันผลรับระหว่างปี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400F573" w14:textId="4BFBCD8B" w:rsidR="00E7580C" w:rsidRPr="00D57BA2" w:rsidRDefault="00E7580C" w:rsidP="00E7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3D50131" w14:textId="77777777" w:rsidR="00E7580C" w:rsidRPr="00D57BA2" w:rsidRDefault="00E7580C" w:rsidP="00E7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1D9B620F" w14:textId="387085CC" w:rsidR="00E7580C" w:rsidRPr="00D57BA2" w:rsidRDefault="00E7580C" w:rsidP="00E7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D0DA832" w14:textId="77777777" w:rsidR="00E7580C" w:rsidRPr="00D57BA2" w:rsidRDefault="00E7580C" w:rsidP="00E7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FA82B2" w14:textId="1B9825E4" w:rsidR="00E7580C" w:rsidRPr="00D57BA2" w:rsidRDefault="00E7580C" w:rsidP="00E7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(25,491)</w:t>
            </w:r>
          </w:p>
        </w:tc>
        <w:tc>
          <w:tcPr>
            <w:tcW w:w="180" w:type="dxa"/>
            <w:vAlign w:val="bottom"/>
          </w:tcPr>
          <w:p w14:paraId="0874BC50" w14:textId="77777777" w:rsidR="00E7580C" w:rsidRPr="00D57BA2" w:rsidRDefault="00E7580C" w:rsidP="00E7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168EDC8" w14:textId="77EAC7EF" w:rsidR="00E7580C" w:rsidRPr="00D57BA2" w:rsidRDefault="00E7580C" w:rsidP="00E7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(25,491)</w:t>
            </w:r>
          </w:p>
        </w:tc>
        <w:tc>
          <w:tcPr>
            <w:tcW w:w="180" w:type="dxa"/>
            <w:vAlign w:val="bottom"/>
          </w:tcPr>
          <w:p w14:paraId="3176C548" w14:textId="77777777" w:rsidR="00E7580C" w:rsidRPr="00D57BA2" w:rsidRDefault="00E7580C" w:rsidP="00E7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347B3AC4" w14:textId="16093354" w:rsidR="00E7580C" w:rsidRPr="00D57BA2" w:rsidRDefault="00E7580C" w:rsidP="00E7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68A4DD9" w14:textId="77777777" w:rsidR="00E7580C" w:rsidRPr="00D57BA2" w:rsidRDefault="00E7580C" w:rsidP="00E7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2D981D2" w14:textId="28361384" w:rsidR="00E7580C" w:rsidRPr="00D57BA2" w:rsidRDefault="00E7580C" w:rsidP="00E7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D561A72" w14:textId="77777777" w:rsidR="00E7580C" w:rsidRPr="00D57BA2" w:rsidRDefault="00E7580C" w:rsidP="00E7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B417A5B" w14:textId="5D21F5E7" w:rsidR="00E7580C" w:rsidRPr="00D57BA2" w:rsidRDefault="00E7580C" w:rsidP="00E7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(25,491)</w:t>
            </w:r>
          </w:p>
        </w:tc>
        <w:tc>
          <w:tcPr>
            <w:tcW w:w="180" w:type="dxa"/>
            <w:vAlign w:val="bottom"/>
          </w:tcPr>
          <w:p w14:paraId="29FFC0F6" w14:textId="77777777" w:rsidR="00E7580C" w:rsidRPr="00D57BA2" w:rsidRDefault="00E7580C" w:rsidP="00E7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539A7748" w14:textId="2DE353A9" w:rsidR="00E7580C" w:rsidRPr="00D57BA2" w:rsidRDefault="00E7580C" w:rsidP="00E7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sz w:val="28"/>
                <w:szCs w:val="28"/>
              </w:rPr>
              <w:t>(25,491)</w:t>
            </w:r>
          </w:p>
        </w:tc>
      </w:tr>
      <w:tr w:rsidR="00E7580C" w:rsidRPr="00D57BA2" w14:paraId="74A03436" w14:textId="77777777" w:rsidTr="00E86140">
        <w:trPr>
          <w:cantSplit/>
          <w:trHeight w:hRule="exact" w:val="403"/>
        </w:trPr>
        <w:tc>
          <w:tcPr>
            <w:tcW w:w="3599" w:type="dxa"/>
            <w:vAlign w:val="bottom"/>
          </w:tcPr>
          <w:p w14:paraId="6BEFB060" w14:textId="77777777" w:rsidR="00E7580C" w:rsidRPr="00D57BA2" w:rsidRDefault="00E7580C" w:rsidP="00E7580C">
            <w:pPr>
              <w:spacing w:line="240" w:lineRule="auto"/>
              <w:ind w:left="103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มูลค่าตามบัญชีของส่วนได้เสียในผู้ถูกลงทุน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54E47D6" w14:textId="77777777" w:rsidR="00E7580C" w:rsidRPr="00E86140" w:rsidRDefault="00E7580C" w:rsidP="00E7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726CB6A" w14:textId="77777777" w:rsidR="00E7580C" w:rsidRPr="00D57BA2" w:rsidRDefault="00E7580C" w:rsidP="00E7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76565FD8" w14:textId="77777777" w:rsidR="00E7580C" w:rsidRPr="00D57BA2" w:rsidRDefault="00E7580C" w:rsidP="00E7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AA7E677" w14:textId="77777777" w:rsidR="00E7580C" w:rsidRPr="00D57BA2" w:rsidRDefault="00E7580C" w:rsidP="00E7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6414CF4" w14:textId="77777777" w:rsidR="00E7580C" w:rsidRPr="00E86140" w:rsidRDefault="00E7580C" w:rsidP="00E7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23211CB" w14:textId="77777777" w:rsidR="00E7580C" w:rsidRPr="00D57BA2" w:rsidRDefault="00E7580C" w:rsidP="00E7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5E17AD3" w14:textId="77777777" w:rsidR="00E7580C" w:rsidRPr="00D57BA2" w:rsidRDefault="00E7580C" w:rsidP="00E7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631E7F1" w14:textId="77777777" w:rsidR="00E7580C" w:rsidRPr="00D57BA2" w:rsidRDefault="00E7580C" w:rsidP="00E7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139BC2A0" w14:textId="77777777" w:rsidR="00E7580C" w:rsidRPr="00E86140" w:rsidRDefault="00E7580C" w:rsidP="00E7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9861ED5" w14:textId="77777777" w:rsidR="00E7580C" w:rsidRPr="00D57BA2" w:rsidRDefault="00E7580C" w:rsidP="00E7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959BFC0" w14:textId="77777777" w:rsidR="00E7580C" w:rsidRPr="00D57BA2" w:rsidRDefault="00E7580C" w:rsidP="00E7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31DF194" w14:textId="77777777" w:rsidR="00E7580C" w:rsidRPr="00D57BA2" w:rsidRDefault="00E7580C" w:rsidP="00E7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EC9A9E2" w14:textId="77777777" w:rsidR="00E7580C" w:rsidRPr="00E86140" w:rsidRDefault="00E7580C" w:rsidP="00E7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9872B40" w14:textId="77777777" w:rsidR="00E7580C" w:rsidRPr="00D57BA2" w:rsidRDefault="00E7580C" w:rsidP="00E7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31932286" w14:textId="77777777" w:rsidR="00E7580C" w:rsidRPr="00D57BA2" w:rsidRDefault="00E7580C" w:rsidP="00E7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7580C" w:rsidRPr="00D57BA2" w14:paraId="66EF76DB" w14:textId="77777777" w:rsidTr="00E86140">
        <w:trPr>
          <w:cantSplit/>
          <w:trHeight w:hRule="exact" w:val="403"/>
        </w:trPr>
        <w:tc>
          <w:tcPr>
            <w:tcW w:w="3599" w:type="dxa"/>
            <w:vAlign w:val="bottom"/>
          </w:tcPr>
          <w:p w14:paraId="40FFEB09" w14:textId="47FDFFFE" w:rsidR="00E7580C" w:rsidRPr="00D57BA2" w:rsidRDefault="00E7580C" w:rsidP="00E7580C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4E89601" w14:textId="0FAA1B3A" w:rsidR="00E7580C" w:rsidRPr="00E86140" w:rsidRDefault="00AB2C71" w:rsidP="00E7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88,606</w:t>
            </w:r>
          </w:p>
        </w:tc>
        <w:tc>
          <w:tcPr>
            <w:tcW w:w="180" w:type="dxa"/>
            <w:vAlign w:val="bottom"/>
          </w:tcPr>
          <w:p w14:paraId="59CF871E" w14:textId="77777777" w:rsidR="00E7580C" w:rsidRPr="00D57BA2" w:rsidRDefault="00E7580C" w:rsidP="00E7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14:paraId="097F732D" w14:textId="07A21C21" w:rsidR="00E7580C" w:rsidRPr="00D57BA2" w:rsidRDefault="00E7580C" w:rsidP="00E7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163,466</w:t>
            </w:r>
          </w:p>
        </w:tc>
        <w:tc>
          <w:tcPr>
            <w:tcW w:w="180" w:type="dxa"/>
            <w:vAlign w:val="bottom"/>
          </w:tcPr>
          <w:p w14:paraId="797240B0" w14:textId="77777777" w:rsidR="00E7580C" w:rsidRPr="00D57BA2" w:rsidRDefault="00E7580C" w:rsidP="00E7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F289ABF" w14:textId="6B8B55D6" w:rsidR="00E7580C" w:rsidRPr="00E86140" w:rsidRDefault="00E7580C" w:rsidP="00E7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58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5,942,344</w:t>
            </w:r>
          </w:p>
        </w:tc>
        <w:tc>
          <w:tcPr>
            <w:tcW w:w="180" w:type="dxa"/>
            <w:vAlign w:val="bottom"/>
          </w:tcPr>
          <w:p w14:paraId="43C56023" w14:textId="77777777" w:rsidR="00E7580C" w:rsidRPr="00D57BA2" w:rsidRDefault="00E7580C" w:rsidP="00E7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605F4E3" w14:textId="2E22B09B" w:rsidR="00E7580C" w:rsidRPr="00D57BA2" w:rsidRDefault="00E7580C" w:rsidP="00E7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7,002,382</w:t>
            </w:r>
          </w:p>
        </w:tc>
        <w:tc>
          <w:tcPr>
            <w:tcW w:w="180" w:type="dxa"/>
            <w:vAlign w:val="bottom"/>
          </w:tcPr>
          <w:p w14:paraId="2D905799" w14:textId="77777777" w:rsidR="00E7580C" w:rsidRPr="00D57BA2" w:rsidRDefault="00E7580C" w:rsidP="00E7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157D45BA" w14:textId="03510791" w:rsidR="00E7580C" w:rsidRPr="00E86140" w:rsidRDefault="00E7580C" w:rsidP="00E7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58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4,77</w:t>
            </w:r>
            <w:r w:rsidR="00AB2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3,755</w:t>
            </w:r>
          </w:p>
        </w:tc>
        <w:tc>
          <w:tcPr>
            <w:tcW w:w="180" w:type="dxa"/>
            <w:vAlign w:val="bottom"/>
          </w:tcPr>
          <w:p w14:paraId="01E8AC71" w14:textId="77777777" w:rsidR="00E7580C" w:rsidRPr="00D57BA2" w:rsidRDefault="00E7580C" w:rsidP="00E7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62C238C" w14:textId="7753DD57" w:rsidR="00E7580C" w:rsidRPr="00D57BA2" w:rsidRDefault="00E7580C" w:rsidP="00E7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4,249,770</w:t>
            </w:r>
          </w:p>
        </w:tc>
        <w:tc>
          <w:tcPr>
            <w:tcW w:w="180" w:type="dxa"/>
            <w:vAlign w:val="bottom"/>
          </w:tcPr>
          <w:p w14:paraId="765C8A0D" w14:textId="77777777" w:rsidR="00E7580C" w:rsidRPr="00D57BA2" w:rsidRDefault="00E7580C" w:rsidP="00E7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  <w:vAlign w:val="bottom"/>
          </w:tcPr>
          <w:p w14:paraId="5728FD8C" w14:textId="6BF81CE3" w:rsidR="00E7580C" w:rsidRPr="00E86140" w:rsidRDefault="00E7580C" w:rsidP="00E7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758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10,8</w:t>
            </w:r>
            <w:r w:rsidR="00AB2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04</w:t>
            </w:r>
            <w:r w:rsidRPr="00E758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="00AB2C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705</w:t>
            </w:r>
          </w:p>
        </w:tc>
        <w:tc>
          <w:tcPr>
            <w:tcW w:w="180" w:type="dxa"/>
            <w:vAlign w:val="bottom"/>
          </w:tcPr>
          <w:p w14:paraId="5A93C231" w14:textId="77777777" w:rsidR="00E7580C" w:rsidRPr="00D57BA2" w:rsidRDefault="00E7580C" w:rsidP="00E7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14:paraId="718DC5F0" w14:textId="67B39E04" w:rsidR="00E7580C" w:rsidRPr="00D57BA2" w:rsidRDefault="00E7580C" w:rsidP="00E7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61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11,415,618</w:t>
            </w:r>
          </w:p>
        </w:tc>
      </w:tr>
    </w:tbl>
    <w:p w14:paraId="2672BE32" w14:textId="77777777" w:rsidR="004912AE" w:rsidRPr="00D57BA2" w:rsidRDefault="004912AE" w:rsidP="00A71823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061AED20" w14:textId="6F8D7AA4" w:rsidR="000B3A52" w:rsidRPr="00D57BA2" w:rsidRDefault="008A58F1" w:rsidP="00F11CBF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D57BA2">
        <w:rPr>
          <w:rFonts w:asciiTheme="majorBidi" w:hAnsiTheme="majorBidi" w:cstheme="majorBidi"/>
          <w:sz w:val="30"/>
          <w:szCs w:val="30"/>
          <w:u w:val="none"/>
        </w:rPr>
        <w:br w:type="page"/>
      </w:r>
      <w:r w:rsidR="00C01C5E" w:rsidRPr="00D57BA2">
        <w:rPr>
          <w:rFonts w:asciiTheme="majorBidi" w:hAnsiTheme="majorBidi" w:cstheme="majorBidi"/>
          <w:sz w:val="30"/>
          <w:szCs w:val="30"/>
          <w:u w:val="none"/>
          <w:lang w:val="en-US"/>
        </w:rPr>
        <w:lastRenderedPageBreak/>
        <w:t>9</w:t>
      </w:r>
      <w:r w:rsidR="000B3A52" w:rsidRPr="00D57BA2">
        <w:rPr>
          <w:rFonts w:asciiTheme="majorBidi" w:hAnsiTheme="majorBidi" w:cstheme="majorBidi"/>
          <w:sz w:val="30"/>
          <w:szCs w:val="30"/>
          <w:u w:val="none"/>
        </w:rPr>
        <w:tab/>
      </w:r>
      <w:r w:rsidR="000B3A52" w:rsidRPr="00D57BA2">
        <w:rPr>
          <w:rFonts w:asciiTheme="majorBidi" w:hAnsiTheme="majorBidi" w:cstheme="majorBidi"/>
          <w:sz w:val="30"/>
          <w:szCs w:val="30"/>
          <w:u w:val="none"/>
          <w:cs/>
        </w:rPr>
        <w:t>เงินลงทุนในบริษัทย่อย</w:t>
      </w:r>
    </w:p>
    <w:p w14:paraId="5207AA9B" w14:textId="77777777" w:rsidR="000B3A52" w:rsidRPr="00D57BA2" w:rsidRDefault="000B3A52" w:rsidP="000B3A52">
      <w:pPr>
        <w:rPr>
          <w:rFonts w:asciiTheme="majorBidi" w:hAnsiTheme="majorBidi" w:cstheme="majorBidi"/>
          <w:sz w:val="30"/>
          <w:szCs w:val="30"/>
        </w:rPr>
      </w:pPr>
    </w:p>
    <w:p w14:paraId="0B28EF2D" w14:textId="5AE5341B" w:rsidR="0092779D" w:rsidRPr="00D57BA2" w:rsidRDefault="0092779D" w:rsidP="00F11C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เ</w:t>
      </w:r>
      <w:r w:rsidR="00DF76BF" w:rsidRPr="00D57BA2">
        <w:rPr>
          <w:rFonts w:asciiTheme="majorBidi" w:hAnsiTheme="majorBidi" w:cstheme="majorBidi"/>
          <w:sz w:val="30"/>
          <w:szCs w:val="30"/>
          <w:cs/>
        </w:rPr>
        <w:t xml:space="preserve">งินลงทุนในบริษัทย่อย ณ วันที่ </w:t>
      </w:r>
      <w:r w:rsidR="00DF76BF" w:rsidRPr="00D57BA2">
        <w:rPr>
          <w:rFonts w:asciiTheme="majorBidi" w:hAnsiTheme="majorBidi" w:cstheme="majorBidi"/>
          <w:sz w:val="30"/>
          <w:szCs w:val="30"/>
        </w:rPr>
        <w:t>31</w:t>
      </w:r>
      <w:r w:rsidR="00DF76BF" w:rsidRPr="00D57BA2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AE1C97" w:rsidRPr="00D57BA2">
        <w:rPr>
          <w:rFonts w:asciiTheme="majorBidi" w:hAnsiTheme="majorBidi" w:cstheme="majorBidi"/>
          <w:sz w:val="30"/>
          <w:szCs w:val="30"/>
        </w:rPr>
        <w:t>256</w:t>
      </w:r>
      <w:r w:rsidR="006C77CE">
        <w:rPr>
          <w:rFonts w:asciiTheme="majorBidi" w:hAnsiTheme="majorBidi" w:cstheme="majorBidi" w:hint="cs"/>
          <w:sz w:val="30"/>
          <w:szCs w:val="30"/>
          <w:cs/>
        </w:rPr>
        <w:t>8</w:t>
      </w:r>
      <w:r w:rsidR="00AE1C97"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="00700CF8" w:rsidRPr="00D57BA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E1C97" w:rsidRPr="00D57BA2">
        <w:rPr>
          <w:rFonts w:asciiTheme="majorBidi" w:hAnsiTheme="majorBidi" w:cstheme="majorBidi"/>
          <w:sz w:val="30"/>
          <w:szCs w:val="30"/>
        </w:rPr>
        <w:t>256</w:t>
      </w:r>
      <w:r w:rsidR="006C77CE">
        <w:rPr>
          <w:rFonts w:asciiTheme="majorBidi" w:hAnsiTheme="majorBidi" w:cstheme="majorBidi" w:hint="cs"/>
          <w:sz w:val="30"/>
          <w:szCs w:val="30"/>
          <w:cs/>
        </w:rPr>
        <w:t>7</w:t>
      </w:r>
      <w:r w:rsidR="00AE1C97"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และเงินปันผลรับ</w:t>
      </w:r>
      <w:r w:rsidR="001E354E" w:rsidRPr="00D57BA2">
        <w:rPr>
          <w:rFonts w:asciiTheme="majorBidi" w:hAnsiTheme="majorBidi" w:cstheme="majorBidi"/>
          <w:sz w:val="30"/>
          <w:szCs w:val="30"/>
          <w:cs/>
        </w:rPr>
        <w:t>จากเงินลงทุนดังกล่าวสำหรับแต่ละ</w:t>
      </w:r>
      <w:r w:rsidRPr="00D57BA2">
        <w:rPr>
          <w:rFonts w:asciiTheme="majorBidi" w:hAnsiTheme="majorBidi" w:cstheme="majorBidi"/>
          <w:sz w:val="30"/>
          <w:szCs w:val="30"/>
          <w:cs/>
        </w:rPr>
        <w:t>ปี</w:t>
      </w:r>
      <w:r w:rsidR="00E74881">
        <w:rPr>
          <w:rFonts w:asciiTheme="majorBidi" w:hAnsiTheme="majorBidi" w:cstheme="majorBidi" w:hint="cs"/>
          <w:sz w:val="30"/>
          <w:szCs w:val="30"/>
          <w:cs/>
        </w:rPr>
        <w:t>สิ้นสุดวันเดียวกัน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27A4BBE" w14:textId="02E6CCBC" w:rsidR="00E314A0" w:rsidRPr="00D57BA2" w:rsidRDefault="00E314A0" w:rsidP="00E314A0">
      <w:pPr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</w:p>
    <w:tbl>
      <w:tblPr>
        <w:tblW w:w="1474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900"/>
        <w:gridCol w:w="1260"/>
        <w:gridCol w:w="540"/>
        <w:gridCol w:w="180"/>
        <w:gridCol w:w="540"/>
        <w:gridCol w:w="720"/>
        <w:gridCol w:w="180"/>
        <w:gridCol w:w="720"/>
        <w:gridCol w:w="180"/>
        <w:gridCol w:w="810"/>
        <w:gridCol w:w="180"/>
        <w:gridCol w:w="810"/>
        <w:gridCol w:w="180"/>
        <w:gridCol w:w="900"/>
        <w:gridCol w:w="180"/>
        <w:gridCol w:w="900"/>
        <w:gridCol w:w="180"/>
        <w:gridCol w:w="810"/>
        <w:gridCol w:w="180"/>
        <w:gridCol w:w="808"/>
        <w:gridCol w:w="182"/>
        <w:gridCol w:w="720"/>
        <w:gridCol w:w="180"/>
        <w:gridCol w:w="706"/>
      </w:tblGrid>
      <w:tr w:rsidR="002F2ECB" w:rsidRPr="00D57BA2" w14:paraId="5A2E54B6" w14:textId="77777777" w:rsidTr="002F2ECB">
        <w:trPr>
          <w:cantSplit/>
          <w:tblHeader/>
        </w:trPr>
        <w:tc>
          <w:tcPr>
            <w:tcW w:w="1800" w:type="dxa"/>
            <w:vAlign w:val="bottom"/>
          </w:tcPr>
          <w:p w14:paraId="171EC44A" w14:textId="77777777" w:rsidR="00574317" w:rsidRPr="00D57BA2" w:rsidRDefault="00574317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125D1849" w14:textId="77777777" w:rsidR="00574317" w:rsidRPr="00D57BA2" w:rsidRDefault="00574317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บริษัทย่อย</w:t>
            </w:r>
          </w:p>
        </w:tc>
        <w:tc>
          <w:tcPr>
            <w:tcW w:w="900" w:type="dxa"/>
            <w:vAlign w:val="bottom"/>
          </w:tcPr>
          <w:p w14:paraId="1879745A" w14:textId="77777777" w:rsidR="00574317" w:rsidRPr="00D57BA2" w:rsidRDefault="00574317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ลักษณะธุรกิจ</w:t>
            </w:r>
          </w:p>
        </w:tc>
        <w:tc>
          <w:tcPr>
            <w:tcW w:w="1260" w:type="dxa"/>
            <w:vAlign w:val="bottom"/>
          </w:tcPr>
          <w:p w14:paraId="03184572" w14:textId="29628F29" w:rsidR="00574317" w:rsidRPr="00D57BA2" w:rsidRDefault="00574317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ประเทศที่</w:t>
            </w: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</w:t>
            </w: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กิจการจัดตั้ง</w:t>
            </w:r>
          </w:p>
        </w:tc>
        <w:tc>
          <w:tcPr>
            <w:tcW w:w="1260" w:type="dxa"/>
            <w:gridSpan w:val="3"/>
            <w:vAlign w:val="bottom"/>
          </w:tcPr>
          <w:p w14:paraId="06714D48" w14:textId="5256D66C" w:rsidR="00574317" w:rsidRPr="00D57BA2" w:rsidRDefault="00574317" w:rsidP="002F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สัดส่วนขอ</w:t>
            </w:r>
            <w:r w:rsidR="002F2EC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ง</w:t>
            </w: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ความเป็นเจ้าของ</w:t>
            </w:r>
          </w:p>
        </w:tc>
        <w:tc>
          <w:tcPr>
            <w:tcW w:w="1620" w:type="dxa"/>
            <w:gridSpan w:val="3"/>
            <w:vAlign w:val="bottom"/>
          </w:tcPr>
          <w:p w14:paraId="43AE798E" w14:textId="77777777" w:rsidR="00574317" w:rsidRPr="00D57BA2" w:rsidRDefault="00574317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177A117C" w14:textId="77777777" w:rsidR="00574317" w:rsidRPr="00D57BA2" w:rsidRDefault="00574317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40FD6DCE" w14:textId="77777777" w:rsidR="00574317" w:rsidRPr="00D57BA2" w:rsidRDefault="00574317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556A54AC" w14:textId="77777777" w:rsidR="00574317" w:rsidRPr="00D57BA2" w:rsidRDefault="00574317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6B3F2658" w14:textId="77777777" w:rsidR="00574317" w:rsidRPr="00D57BA2" w:rsidRDefault="00574317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70AEF254" w14:textId="77777777" w:rsidR="00574317" w:rsidRPr="00D57BA2" w:rsidRDefault="00574317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0293842B" w14:textId="77777777" w:rsidR="00574317" w:rsidRPr="00D57BA2" w:rsidRDefault="00574317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70421EA4" w14:textId="77777777" w:rsidR="00574317" w:rsidRPr="00D57BA2" w:rsidRDefault="00574317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339E5C30" w14:textId="77777777" w:rsidR="00574317" w:rsidRPr="00D57BA2" w:rsidRDefault="00574317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1798" w:type="dxa"/>
            <w:gridSpan w:val="3"/>
            <w:vAlign w:val="bottom"/>
          </w:tcPr>
          <w:p w14:paraId="5D43697D" w14:textId="77777777" w:rsidR="00574317" w:rsidRPr="00D57BA2" w:rsidRDefault="00574317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  <w:p w14:paraId="7E32C842" w14:textId="77777777" w:rsidR="00574317" w:rsidRPr="00D57BA2" w:rsidRDefault="00574317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ราคาทุน</w:t>
            </w:r>
            <w:r w:rsidRPr="00D57BA2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  <w:r w:rsidRPr="00D57BA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สุทธิ</w:t>
            </w:r>
          </w:p>
        </w:tc>
        <w:tc>
          <w:tcPr>
            <w:tcW w:w="182" w:type="dxa"/>
            <w:vAlign w:val="bottom"/>
          </w:tcPr>
          <w:p w14:paraId="7D3982BC" w14:textId="77777777" w:rsidR="00574317" w:rsidRPr="00D57BA2" w:rsidRDefault="00574317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606" w:type="dxa"/>
            <w:gridSpan w:val="3"/>
            <w:vAlign w:val="bottom"/>
          </w:tcPr>
          <w:p w14:paraId="225962C1" w14:textId="77777777" w:rsidR="00574317" w:rsidRPr="00D57BA2" w:rsidRDefault="00574317" w:rsidP="00C808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</w:tr>
      <w:tr w:rsidR="006C77CE" w:rsidRPr="00D57BA2" w14:paraId="642F37EA" w14:textId="77777777" w:rsidTr="002F2ECB">
        <w:trPr>
          <w:cantSplit/>
          <w:tblHeader/>
        </w:trPr>
        <w:tc>
          <w:tcPr>
            <w:tcW w:w="1800" w:type="dxa"/>
          </w:tcPr>
          <w:p w14:paraId="3E74B8B6" w14:textId="77777777" w:rsidR="006C77CE" w:rsidRPr="00D57BA2" w:rsidRDefault="006C77CE" w:rsidP="006C7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1EDEFBDB" w14:textId="77777777" w:rsidR="006C77CE" w:rsidRPr="00D57BA2" w:rsidRDefault="006C77CE" w:rsidP="006C7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36DD786A" w14:textId="77777777" w:rsidR="006C77CE" w:rsidRPr="00D57BA2" w:rsidRDefault="006C77CE" w:rsidP="006C77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6B70BCF3" w14:textId="5452EEF5" w:rsidR="006C77CE" w:rsidRPr="00D57BA2" w:rsidRDefault="006C77CE" w:rsidP="006C77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Pr="006C77CE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8</w:t>
            </w:r>
          </w:p>
        </w:tc>
        <w:tc>
          <w:tcPr>
            <w:tcW w:w="180" w:type="dxa"/>
            <w:vAlign w:val="bottom"/>
          </w:tcPr>
          <w:p w14:paraId="5F0D9F8D" w14:textId="77777777" w:rsidR="006C77CE" w:rsidRPr="00D57BA2" w:rsidRDefault="006C77CE" w:rsidP="006C77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540" w:type="dxa"/>
            <w:vAlign w:val="bottom"/>
          </w:tcPr>
          <w:p w14:paraId="28AEC601" w14:textId="5A44486A" w:rsidR="006C77CE" w:rsidRPr="00D57BA2" w:rsidRDefault="006C77CE" w:rsidP="006C77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Pr="006C77CE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GB"/>
              </w:rPr>
              <w:t>7</w:t>
            </w:r>
          </w:p>
        </w:tc>
        <w:tc>
          <w:tcPr>
            <w:tcW w:w="720" w:type="dxa"/>
            <w:vAlign w:val="bottom"/>
          </w:tcPr>
          <w:p w14:paraId="53EEEFC6" w14:textId="4D01700D" w:rsidR="006C77CE" w:rsidRPr="00D57BA2" w:rsidRDefault="006C77CE" w:rsidP="006C77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Pr="006C77CE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8</w:t>
            </w:r>
          </w:p>
        </w:tc>
        <w:tc>
          <w:tcPr>
            <w:tcW w:w="180" w:type="dxa"/>
            <w:vAlign w:val="bottom"/>
          </w:tcPr>
          <w:p w14:paraId="10716FDA" w14:textId="77777777" w:rsidR="006C77CE" w:rsidRPr="00D57BA2" w:rsidRDefault="006C77CE" w:rsidP="006C77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6ADCA767" w14:textId="36EEF9BF" w:rsidR="006C77CE" w:rsidRPr="00D57BA2" w:rsidRDefault="006C77CE" w:rsidP="006C77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Pr="006C77CE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GB"/>
              </w:rPr>
              <w:t>7</w:t>
            </w:r>
          </w:p>
        </w:tc>
        <w:tc>
          <w:tcPr>
            <w:tcW w:w="180" w:type="dxa"/>
          </w:tcPr>
          <w:p w14:paraId="2E0F16E0" w14:textId="77777777" w:rsidR="006C77CE" w:rsidRPr="00D57BA2" w:rsidRDefault="006C77CE" w:rsidP="006C7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3ED5DFA" w14:textId="08E5C5CB" w:rsidR="006C77CE" w:rsidRPr="00D57BA2" w:rsidRDefault="006C77CE" w:rsidP="006C77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Pr="006C77CE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8</w:t>
            </w:r>
          </w:p>
        </w:tc>
        <w:tc>
          <w:tcPr>
            <w:tcW w:w="180" w:type="dxa"/>
            <w:vAlign w:val="bottom"/>
          </w:tcPr>
          <w:p w14:paraId="143B080E" w14:textId="77777777" w:rsidR="006C77CE" w:rsidRPr="00D57BA2" w:rsidRDefault="006C77CE" w:rsidP="006C77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37B0B875" w14:textId="78078556" w:rsidR="006C77CE" w:rsidRPr="00D57BA2" w:rsidRDefault="006C77CE" w:rsidP="006C77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Pr="006C77CE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GB"/>
              </w:rPr>
              <w:t>7</w:t>
            </w:r>
          </w:p>
        </w:tc>
        <w:tc>
          <w:tcPr>
            <w:tcW w:w="180" w:type="dxa"/>
          </w:tcPr>
          <w:p w14:paraId="11A14343" w14:textId="77777777" w:rsidR="006C77CE" w:rsidRPr="00D57BA2" w:rsidRDefault="006C77CE" w:rsidP="006C7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29E2440" w14:textId="09ED745B" w:rsidR="006C77CE" w:rsidRPr="00D57BA2" w:rsidRDefault="006C77CE" w:rsidP="006C77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Pr="006C77CE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8</w:t>
            </w:r>
          </w:p>
        </w:tc>
        <w:tc>
          <w:tcPr>
            <w:tcW w:w="180" w:type="dxa"/>
            <w:vAlign w:val="bottom"/>
          </w:tcPr>
          <w:p w14:paraId="37E18CF5" w14:textId="77777777" w:rsidR="006C77CE" w:rsidRPr="00D57BA2" w:rsidRDefault="006C77CE" w:rsidP="006C77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2E96772" w14:textId="030925C1" w:rsidR="006C77CE" w:rsidRPr="00D57BA2" w:rsidRDefault="006C77CE" w:rsidP="006C77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Pr="006C77CE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GB"/>
              </w:rPr>
              <w:t>7</w:t>
            </w:r>
          </w:p>
        </w:tc>
        <w:tc>
          <w:tcPr>
            <w:tcW w:w="180" w:type="dxa"/>
          </w:tcPr>
          <w:p w14:paraId="2F327574" w14:textId="77777777" w:rsidR="006C77CE" w:rsidRPr="00D57BA2" w:rsidRDefault="006C77CE" w:rsidP="006C7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3DD0B257" w14:textId="4A14B247" w:rsidR="006C77CE" w:rsidRPr="00D57BA2" w:rsidRDefault="006C77CE" w:rsidP="00AB2C71">
            <w:pPr>
              <w:tabs>
                <w:tab w:val="clear" w:pos="227"/>
                <w:tab w:val="clear" w:pos="454"/>
                <w:tab w:val="clear" w:pos="680"/>
                <w:tab w:val="left" w:pos="482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Pr="006C77CE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8</w:t>
            </w:r>
          </w:p>
        </w:tc>
        <w:tc>
          <w:tcPr>
            <w:tcW w:w="180" w:type="dxa"/>
            <w:vAlign w:val="bottom"/>
          </w:tcPr>
          <w:p w14:paraId="0A568D39" w14:textId="77777777" w:rsidR="006C77CE" w:rsidRPr="00D57BA2" w:rsidRDefault="006C77CE" w:rsidP="006C77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808" w:type="dxa"/>
            <w:vAlign w:val="bottom"/>
          </w:tcPr>
          <w:p w14:paraId="3574807A" w14:textId="320A1F50" w:rsidR="006C77CE" w:rsidRPr="00D57BA2" w:rsidRDefault="006C77CE" w:rsidP="006C77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Pr="006C77CE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GB"/>
              </w:rPr>
              <w:t>7</w:t>
            </w:r>
          </w:p>
        </w:tc>
        <w:tc>
          <w:tcPr>
            <w:tcW w:w="182" w:type="dxa"/>
          </w:tcPr>
          <w:p w14:paraId="517187B5" w14:textId="77777777" w:rsidR="006C77CE" w:rsidRPr="00D57BA2" w:rsidRDefault="006C77CE" w:rsidP="006C7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0B701E39" w14:textId="33196C5A" w:rsidR="006C77CE" w:rsidRPr="00D57BA2" w:rsidRDefault="006C77CE" w:rsidP="006C77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Pr="006C77CE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8</w:t>
            </w:r>
          </w:p>
        </w:tc>
        <w:tc>
          <w:tcPr>
            <w:tcW w:w="180" w:type="dxa"/>
            <w:vAlign w:val="bottom"/>
          </w:tcPr>
          <w:p w14:paraId="674420A9" w14:textId="77777777" w:rsidR="006C77CE" w:rsidRPr="00D57BA2" w:rsidRDefault="006C77CE" w:rsidP="006C77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706" w:type="dxa"/>
            <w:vAlign w:val="bottom"/>
          </w:tcPr>
          <w:p w14:paraId="3BA5D6D3" w14:textId="5381AAF1" w:rsidR="006C77CE" w:rsidRPr="00D57BA2" w:rsidRDefault="006C77CE" w:rsidP="006C77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</w:t>
            </w:r>
            <w:r w:rsidRPr="006C77CE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GB"/>
              </w:rPr>
              <w:t>7</w:t>
            </w:r>
          </w:p>
        </w:tc>
      </w:tr>
      <w:tr w:rsidR="00574317" w:rsidRPr="00D57BA2" w14:paraId="467C9094" w14:textId="77777777" w:rsidTr="002F2ECB">
        <w:trPr>
          <w:cantSplit/>
          <w:trHeight w:val="270"/>
        </w:trPr>
        <w:tc>
          <w:tcPr>
            <w:tcW w:w="2700" w:type="dxa"/>
            <w:gridSpan w:val="2"/>
          </w:tcPr>
          <w:p w14:paraId="0280EEFE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547ADCB0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gridSpan w:val="3"/>
          </w:tcPr>
          <w:p w14:paraId="275D37BA" w14:textId="69614AAE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D57B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ร้อยละ</w:t>
            </w:r>
            <w:r w:rsidRPr="00D57B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9526" w:type="dxa"/>
            <w:gridSpan w:val="19"/>
          </w:tcPr>
          <w:p w14:paraId="3E2FAFEB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574317" w:rsidRPr="00D57BA2" w14:paraId="47FD7E2A" w14:textId="77777777" w:rsidTr="002F2ECB">
        <w:trPr>
          <w:cantSplit/>
          <w:trHeight w:val="270"/>
        </w:trPr>
        <w:tc>
          <w:tcPr>
            <w:tcW w:w="2700" w:type="dxa"/>
            <w:gridSpan w:val="2"/>
          </w:tcPr>
          <w:p w14:paraId="33C35F2C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บริษัทย่อยทางตรง</w:t>
            </w:r>
          </w:p>
        </w:tc>
        <w:tc>
          <w:tcPr>
            <w:tcW w:w="1260" w:type="dxa"/>
          </w:tcPr>
          <w:p w14:paraId="76DFFF2E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540" w:type="dxa"/>
          </w:tcPr>
          <w:p w14:paraId="6926F9EB" w14:textId="08711FDC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74E8B88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540" w:type="dxa"/>
          </w:tcPr>
          <w:p w14:paraId="3B4BAE1C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</w:tcPr>
          <w:p w14:paraId="61632982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343C490D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</w:tcPr>
          <w:p w14:paraId="07CB55FC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EAE6B5B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</w:tcPr>
          <w:p w14:paraId="24594E7D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124CF61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</w:tcPr>
          <w:p w14:paraId="4C347808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3EDA2CD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1E8B486C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606628AE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4A33860F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35AAC80A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</w:tcPr>
          <w:p w14:paraId="73C8F242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7F02CAE1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08" w:type="dxa"/>
          </w:tcPr>
          <w:p w14:paraId="292E1226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14:paraId="677B11BF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</w:tcPr>
          <w:p w14:paraId="7764B356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6D40DA1C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6" w:type="dxa"/>
          </w:tcPr>
          <w:p w14:paraId="6BFC455A" w14:textId="77777777" w:rsidR="00574317" w:rsidRPr="00D57BA2" w:rsidRDefault="00574317" w:rsidP="00F1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AB2C71" w:rsidRPr="00D57BA2" w14:paraId="25B167AB" w14:textId="77777777" w:rsidTr="00313F98">
        <w:trPr>
          <w:cantSplit/>
          <w:trHeight w:val="270"/>
        </w:trPr>
        <w:tc>
          <w:tcPr>
            <w:tcW w:w="1800" w:type="dxa"/>
          </w:tcPr>
          <w:p w14:paraId="62DDDD75" w14:textId="77777777" w:rsidR="00AB2C71" w:rsidRPr="00D57BA2" w:rsidRDefault="00AB2C71" w:rsidP="00AB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Birla Carbon Mexico, S.A. DE C.V.</w:t>
            </w:r>
          </w:p>
        </w:tc>
        <w:tc>
          <w:tcPr>
            <w:tcW w:w="900" w:type="dxa"/>
            <w:vAlign w:val="bottom"/>
          </w:tcPr>
          <w:p w14:paraId="7485C74A" w14:textId="77777777" w:rsidR="00AB2C71" w:rsidRPr="00D57BA2" w:rsidRDefault="00AB2C71" w:rsidP="00AB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 w:hanging="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ผลิตคาร์บอน</w:t>
            </w:r>
          </w:p>
        </w:tc>
        <w:tc>
          <w:tcPr>
            <w:tcW w:w="1260" w:type="dxa"/>
            <w:vAlign w:val="bottom"/>
          </w:tcPr>
          <w:p w14:paraId="585EB09E" w14:textId="36804A6D" w:rsidR="00AB2C71" w:rsidRPr="00D57BA2" w:rsidRDefault="00AB2C71" w:rsidP="00AB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6" w:hanging="7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เม็กซิโก</w:t>
            </w:r>
          </w:p>
        </w:tc>
        <w:tc>
          <w:tcPr>
            <w:tcW w:w="540" w:type="dxa"/>
            <w:vAlign w:val="bottom"/>
          </w:tcPr>
          <w:p w14:paraId="4B3B5067" w14:textId="634CDC29" w:rsidR="00AB2C71" w:rsidRPr="00D57BA2" w:rsidRDefault="00AB2C71" w:rsidP="00AB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6" w:hanging="7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180" w:type="dxa"/>
            <w:vAlign w:val="bottom"/>
          </w:tcPr>
          <w:p w14:paraId="3D885643" w14:textId="77777777" w:rsidR="00AB2C71" w:rsidRPr="00D57BA2" w:rsidRDefault="00AB2C71" w:rsidP="00AB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40" w:type="dxa"/>
            <w:vAlign w:val="bottom"/>
          </w:tcPr>
          <w:p w14:paraId="32620FD3" w14:textId="7BDD198B" w:rsidR="00AB2C71" w:rsidRPr="00D57BA2" w:rsidRDefault="00AB2C71" w:rsidP="00AB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720" w:type="dxa"/>
            <w:vAlign w:val="bottom"/>
          </w:tcPr>
          <w:p w14:paraId="7705D011" w14:textId="333D57E7" w:rsidR="00AB2C71" w:rsidRPr="00D57BA2" w:rsidRDefault="00AB2C71" w:rsidP="00AB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12,854</w:t>
            </w:r>
          </w:p>
        </w:tc>
        <w:tc>
          <w:tcPr>
            <w:tcW w:w="180" w:type="dxa"/>
            <w:vAlign w:val="bottom"/>
          </w:tcPr>
          <w:p w14:paraId="350C01C8" w14:textId="77777777" w:rsidR="00AB2C71" w:rsidRPr="00D57BA2" w:rsidRDefault="00AB2C71" w:rsidP="00AB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28AD14D3" w14:textId="26023094" w:rsidR="00AB2C71" w:rsidRPr="00D57BA2" w:rsidRDefault="00AB2C71" w:rsidP="00AB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12,854</w:t>
            </w:r>
          </w:p>
        </w:tc>
        <w:tc>
          <w:tcPr>
            <w:tcW w:w="180" w:type="dxa"/>
            <w:vAlign w:val="bottom"/>
          </w:tcPr>
          <w:p w14:paraId="13049ADA" w14:textId="77777777" w:rsidR="00AB2C71" w:rsidRPr="00D57BA2" w:rsidRDefault="00AB2C71" w:rsidP="00AB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2B55984" w14:textId="0D87D69B" w:rsidR="00AB2C71" w:rsidRPr="00D57BA2" w:rsidRDefault="00AB2C71" w:rsidP="00AB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12,854</w:t>
            </w:r>
          </w:p>
        </w:tc>
        <w:tc>
          <w:tcPr>
            <w:tcW w:w="180" w:type="dxa"/>
            <w:vAlign w:val="bottom"/>
          </w:tcPr>
          <w:p w14:paraId="7237D8E5" w14:textId="77777777" w:rsidR="00AB2C71" w:rsidRPr="00D57BA2" w:rsidRDefault="00AB2C71" w:rsidP="00AB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388AF04" w14:textId="116294D9" w:rsidR="00AB2C71" w:rsidRPr="00D57BA2" w:rsidRDefault="00AB2C71" w:rsidP="00AB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12,854</w:t>
            </w:r>
          </w:p>
        </w:tc>
        <w:tc>
          <w:tcPr>
            <w:tcW w:w="180" w:type="dxa"/>
            <w:vAlign w:val="bottom"/>
          </w:tcPr>
          <w:p w14:paraId="0DAF26F7" w14:textId="77777777" w:rsidR="00AB2C71" w:rsidRPr="00D57BA2" w:rsidRDefault="00AB2C71" w:rsidP="00AB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68489" w14:textId="50E2F80B" w:rsidR="00AB2C71" w:rsidRPr="00D57BA2" w:rsidRDefault="00AB2C71" w:rsidP="00AB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(12,854)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C73517" w14:textId="77777777" w:rsidR="00AB2C71" w:rsidRPr="00D57BA2" w:rsidRDefault="00AB2C71" w:rsidP="00AB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94C8B79" w14:textId="4F96915B" w:rsidR="00AB2C71" w:rsidRPr="00D57BA2" w:rsidRDefault="00AB2C71" w:rsidP="00AB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Pr="00D57BA2">
              <w:rPr>
                <w:rFonts w:asciiTheme="majorBidi" w:hAnsiTheme="majorBidi" w:cstheme="majorBidi"/>
                <w:sz w:val="28"/>
                <w:szCs w:val="28"/>
              </w:rPr>
              <w:t>12,854</w:t>
            </w: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788F6BCF" w14:textId="77777777" w:rsidR="00AB2C71" w:rsidRPr="00D57BA2" w:rsidRDefault="00AB2C71" w:rsidP="00AB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127CFA6" w14:textId="6F87D034" w:rsidR="00AB2C71" w:rsidRPr="00313F98" w:rsidRDefault="00AB2C71" w:rsidP="00AB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F55D910" w14:textId="77777777" w:rsidR="00AB2C71" w:rsidRPr="00D57BA2" w:rsidRDefault="00AB2C71" w:rsidP="00AB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7B7518C5" w14:textId="39F36574" w:rsidR="00AB2C71" w:rsidRPr="00AB2C71" w:rsidRDefault="00AB2C71" w:rsidP="00AB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5644353A" w14:textId="77777777" w:rsidR="00AB2C71" w:rsidRPr="00D57BA2" w:rsidRDefault="00AB2C71" w:rsidP="00AB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1BACF0F" w14:textId="0BBF12D1" w:rsidR="00AB2C71" w:rsidRPr="00AB2C71" w:rsidRDefault="00AB2C71" w:rsidP="00AB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B2C7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6A635E2" w14:textId="77777777" w:rsidR="00AB2C71" w:rsidRPr="00D57BA2" w:rsidRDefault="00AB2C71" w:rsidP="00AB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  <w:vAlign w:val="bottom"/>
          </w:tcPr>
          <w:p w14:paraId="716E0B38" w14:textId="77777777" w:rsidR="00AB2C71" w:rsidRPr="00D57BA2" w:rsidRDefault="00AB2C71" w:rsidP="00AB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</w:tr>
      <w:tr w:rsidR="00AB2C71" w:rsidRPr="00D57BA2" w14:paraId="04DBA779" w14:textId="77777777" w:rsidTr="00165696">
        <w:trPr>
          <w:cantSplit/>
        </w:trPr>
        <w:tc>
          <w:tcPr>
            <w:tcW w:w="1800" w:type="dxa"/>
          </w:tcPr>
          <w:p w14:paraId="21E2DC92" w14:textId="77777777" w:rsidR="00AB2C71" w:rsidRPr="00D57BA2" w:rsidRDefault="00AB2C71" w:rsidP="00AB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900" w:type="dxa"/>
          </w:tcPr>
          <w:p w14:paraId="17349187" w14:textId="77777777" w:rsidR="00AB2C71" w:rsidRPr="00D57BA2" w:rsidRDefault="00AB2C71" w:rsidP="00AB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7F1A4067" w14:textId="77777777" w:rsidR="00AB2C71" w:rsidRPr="00D57BA2" w:rsidRDefault="00AB2C71" w:rsidP="00AB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40" w:type="dxa"/>
          </w:tcPr>
          <w:p w14:paraId="56BF9C44" w14:textId="43AA80C1" w:rsidR="00AB2C71" w:rsidRPr="00D57BA2" w:rsidRDefault="00AB2C71" w:rsidP="00AB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0FDACDB3" w14:textId="77777777" w:rsidR="00AB2C71" w:rsidRPr="00D57BA2" w:rsidRDefault="00AB2C71" w:rsidP="00AB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40" w:type="dxa"/>
          </w:tcPr>
          <w:p w14:paraId="5811FC35" w14:textId="77777777" w:rsidR="00AB2C71" w:rsidRPr="00D57BA2" w:rsidRDefault="00AB2C71" w:rsidP="00AB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</w:tcPr>
          <w:p w14:paraId="45054F3A" w14:textId="77777777" w:rsidR="00AB2C71" w:rsidRPr="00D57BA2" w:rsidRDefault="00AB2C71" w:rsidP="00AB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77BD32F7" w14:textId="77777777" w:rsidR="00AB2C71" w:rsidRPr="00D57BA2" w:rsidRDefault="00AB2C71" w:rsidP="00AB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</w:tcPr>
          <w:p w14:paraId="30593833" w14:textId="77777777" w:rsidR="00AB2C71" w:rsidRPr="00D57BA2" w:rsidRDefault="00AB2C71" w:rsidP="00AB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69CDC9C7" w14:textId="77777777" w:rsidR="00AB2C71" w:rsidRPr="00D57BA2" w:rsidRDefault="00AB2C71" w:rsidP="00AB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16C2BB8D" w14:textId="733D175A" w:rsidR="00AB2C71" w:rsidRPr="00E86140" w:rsidRDefault="00AB2C71" w:rsidP="00AB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12,854</w:t>
            </w:r>
          </w:p>
        </w:tc>
        <w:tc>
          <w:tcPr>
            <w:tcW w:w="180" w:type="dxa"/>
            <w:vAlign w:val="bottom"/>
          </w:tcPr>
          <w:p w14:paraId="47A1C50C" w14:textId="77777777" w:rsidR="00AB2C71" w:rsidRPr="00D57BA2" w:rsidRDefault="00AB2C71" w:rsidP="00AB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4113960" w14:textId="0C9C9C10" w:rsidR="00AB2C71" w:rsidRPr="00D57BA2" w:rsidRDefault="00AB2C71" w:rsidP="00AB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12,854</w:t>
            </w:r>
          </w:p>
        </w:tc>
        <w:tc>
          <w:tcPr>
            <w:tcW w:w="180" w:type="dxa"/>
            <w:vAlign w:val="bottom"/>
          </w:tcPr>
          <w:p w14:paraId="43D2CD73" w14:textId="77777777" w:rsidR="00AB2C71" w:rsidRPr="00D57BA2" w:rsidRDefault="00AB2C71" w:rsidP="00AB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92089C0" w14:textId="6C901BCF" w:rsidR="00AB2C71" w:rsidRPr="00313F98" w:rsidRDefault="00AB2C71" w:rsidP="00AB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(12,854)</w:t>
            </w:r>
          </w:p>
        </w:tc>
        <w:tc>
          <w:tcPr>
            <w:tcW w:w="180" w:type="dxa"/>
            <w:vAlign w:val="bottom"/>
          </w:tcPr>
          <w:p w14:paraId="40513D7A" w14:textId="77777777" w:rsidR="00AB2C71" w:rsidRPr="00D57BA2" w:rsidRDefault="00AB2C71" w:rsidP="00AB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7B04A0A" w14:textId="3A3B6E8B" w:rsidR="00AB2C71" w:rsidRPr="00D57BA2" w:rsidRDefault="00AB2C71" w:rsidP="00AB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(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12,854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11151782" w14:textId="77777777" w:rsidR="00AB2C71" w:rsidRPr="00D57BA2" w:rsidRDefault="00AB2C71" w:rsidP="00AB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133A0B4" w14:textId="484B4C68" w:rsidR="00AB2C71" w:rsidRPr="00D57BA2" w:rsidRDefault="00AB2C71" w:rsidP="00AB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64A9085C" w14:textId="77777777" w:rsidR="00AB2C71" w:rsidRPr="00D57BA2" w:rsidRDefault="00AB2C71" w:rsidP="00AB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vAlign w:val="bottom"/>
          </w:tcPr>
          <w:p w14:paraId="43B28BB6" w14:textId="7FFF9AD1" w:rsidR="00AB2C71" w:rsidRPr="00AB2C71" w:rsidRDefault="00AB2C71" w:rsidP="00AB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2" w:type="dxa"/>
            <w:vAlign w:val="bottom"/>
          </w:tcPr>
          <w:p w14:paraId="33A69A3D" w14:textId="77777777" w:rsidR="00AB2C71" w:rsidRPr="00D57BA2" w:rsidRDefault="00AB2C71" w:rsidP="00AB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1977D6D3" w14:textId="3C419805" w:rsidR="00AB2C71" w:rsidRPr="00AB2C71" w:rsidRDefault="00AB2C71" w:rsidP="00AB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B2C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5792D21" w14:textId="77777777" w:rsidR="00AB2C71" w:rsidRPr="00D57BA2" w:rsidRDefault="00AB2C71" w:rsidP="00AB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06" w:type="dxa"/>
            <w:tcBorders>
              <w:bottom w:val="double" w:sz="4" w:space="0" w:color="auto"/>
            </w:tcBorders>
            <w:vAlign w:val="bottom"/>
          </w:tcPr>
          <w:p w14:paraId="34C5019D" w14:textId="77777777" w:rsidR="00AB2C71" w:rsidRPr="00D57BA2" w:rsidRDefault="00AB2C71" w:rsidP="00AB2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-</w:t>
            </w:r>
          </w:p>
        </w:tc>
      </w:tr>
    </w:tbl>
    <w:p w14:paraId="1234C353" w14:textId="77777777" w:rsidR="000B3A52" w:rsidRPr="00D57BA2" w:rsidRDefault="000B3A52" w:rsidP="00357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BC8859F" w14:textId="6F593593" w:rsidR="007A1361" w:rsidRPr="00D57BA2" w:rsidRDefault="00E92332" w:rsidP="00F11C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  <w:cs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D57BA2">
        <w:rPr>
          <w:rFonts w:asciiTheme="majorBidi" w:hAnsiTheme="majorBidi" w:cstheme="majorBidi"/>
          <w:sz w:val="30"/>
          <w:szCs w:val="30"/>
        </w:rPr>
        <w:t xml:space="preserve">31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D57BA2">
        <w:rPr>
          <w:rFonts w:asciiTheme="majorBidi" w:hAnsiTheme="majorBidi" w:cstheme="majorBidi"/>
          <w:sz w:val="30"/>
          <w:szCs w:val="30"/>
        </w:rPr>
        <w:t>256</w:t>
      </w:r>
      <w:r w:rsidR="006C77CE">
        <w:rPr>
          <w:rFonts w:asciiTheme="majorBidi" w:hAnsiTheme="majorBidi" w:cstheme="majorBidi" w:hint="cs"/>
          <w:sz w:val="30"/>
          <w:szCs w:val="30"/>
          <w:cs/>
        </w:rPr>
        <w:t>8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D57BA2">
        <w:rPr>
          <w:rFonts w:asciiTheme="majorBidi" w:hAnsiTheme="majorBidi" w:cstheme="majorBidi"/>
          <w:sz w:val="30"/>
          <w:szCs w:val="30"/>
        </w:rPr>
        <w:t>256</w:t>
      </w:r>
      <w:r w:rsidR="006C77CE">
        <w:rPr>
          <w:rFonts w:asciiTheme="majorBidi" w:hAnsiTheme="majorBidi" w:cstheme="majorBidi" w:hint="cs"/>
          <w:sz w:val="30"/>
          <w:szCs w:val="30"/>
          <w:cs/>
        </w:rPr>
        <w:t>7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บริษัทย่อยอยู่ในระหว่างการดำเนินการเลิกกิจการ</w:t>
      </w:r>
    </w:p>
    <w:p w14:paraId="69066DD4" w14:textId="77777777" w:rsidR="00E92332" w:rsidRPr="00D57BA2" w:rsidRDefault="00E92332" w:rsidP="00667E16">
      <w:pPr>
        <w:ind w:left="270"/>
        <w:rPr>
          <w:rFonts w:asciiTheme="majorBidi" w:hAnsiTheme="majorBidi" w:cstheme="majorBidi"/>
          <w:sz w:val="30"/>
          <w:szCs w:val="30"/>
        </w:rPr>
      </w:pPr>
    </w:p>
    <w:p w14:paraId="270A1CCB" w14:textId="77777777" w:rsidR="00E92332" w:rsidRPr="00D57BA2" w:rsidRDefault="00E92332" w:rsidP="00667E16">
      <w:pPr>
        <w:ind w:left="270"/>
        <w:rPr>
          <w:rFonts w:asciiTheme="majorBidi" w:hAnsiTheme="majorBidi" w:cstheme="majorBidi"/>
          <w:sz w:val="30"/>
          <w:szCs w:val="30"/>
        </w:rPr>
      </w:pPr>
    </w:p>
    <w:p w14:paraId="0D35F4F0" w14:textId="36B05DC5" w:rsidR="00E92332" w:rsidRPr="00D57BA2" w:rsidRDefault="00E92332" w:rsidP="00667E16">
      <w:pPr>
        <w:ind w:left="270"/>
        <w:rPr>
          <w:rFonts w:asciiTheme="majorBidi" w:hAnsiTheme="majorBidi" w:cstheme="majorBidi"/>
          <w:sz w:val="30"/>
          <w:szCs w:val="30"/>
          <w:cs/>
        </w:rPr>
        <w:sectPr w:rsidR="00E92332" w:rsidRPr="00D57BA2" w:rsidSect="003C0D5D">
          <w:headerReference w:type="default" r:id="rId12"/>
          <w:foot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A024DFD" w14:textId="6F5D240C" w:rsidR="00667E16" w:rsidRPr="00D57BA2" w:rsidRDefault="00716259" w:rsidP="004912A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D57BA2">
        <w:rPr>
          <w:rFonts w:asciiTheme="majorBidi" w:hAnsiTheme="majorBidi" w:cstheme="majorBidi"/>
          <w:sz w:val="30"/>
          <w:szCs w:val="30"/>
          <w:u w:val="none"/>
          <w:lang w:val="en-US"/>
        </w:rPr>
        <w:lastRenderedPageBreak/>
        <w:t>1</w:t>
      </w:r>
      <w:r w:rsidR="00C01C5E" w:rsidRPr="00D57BA2">
        <w:rPr>
          <w:rFonts w:asciiTheme="majorBidi" w:hAnsiTheme="majorBidi" w:cstheme="majorBidi"/>
          <w:sz w:val="30"/>
          <w:szCs w:val="30"/>
          <w:u w:val="none"/>
          <w:lang w:val="en-US"/>
        </w:rPr>
        <w:t>0</w:t>
      </w:r>
      <w:r w:rsidR="006C6384" w:rsidRPr="00D57BA2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ab/>
      </w:r>
      <w:r w:rsidR="00234A51" w:rsidRPr="00D57BA2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สินทรัพย์ทางการเงินไม่หมุนเวียนอื่น</w:t>
      </w:r>
    </w:p>
    <w:p w14:paraId="7576C297" w14:textId="77777777" w:rsidR="0055369A" w:rsidRPr="00D57BA2" w:rsidRDefault="0055369A" w:rsidP="0055369A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W w:w="91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71"/>
        <w:gridCol w:w="1350"/>
        <w:gridCol w:w="1350"/>
        <w:gridCol w:w="270"/>
        <w:gridCol w:w="1260"/>
      </w:tblGrid>
      <w:tr w:rsidR="00022837" w:rsidRPr="00D57BA2" w14:paraId="78755B2A" w14:textId="77777777" w:rsidTr="00BD66A4">
        <w:trPr>
          <w:cantSplit/>
          <w:tblHeader/>
        </w:trPr>
        <w:tc>
          <w:tcPr>
            <w:tcW w:w="4871" w:type="dxa"/>
          </w:tcPr>
          <w:p w14:paraId="68141955" w14:textId="77777777" w:rsidR="00022837" w:rsidRPr="00D57BA2" w:rsidRDefault="00022837" w:rsidP="003E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3A0E96CE" w14:textId="77777777" w:rsidR="00022837" w:rsidRPr="00D57BA2" w:rsidRDefault="00022837" w:rsidP="003E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661CC318" w14:textId="6C0940FA" w:rsidR="00022837" w:rsidRPr="00D57BA2" w:rsidRDefault="00022837" w:rsidP="003E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022837" w:rsidRPr="00D57BA2" w14:paraId="4B53CD9B" w14:textId="77777777" w:rsidTr="00BD66A4">
        <w:trPr>
          <w:cantSplit/>
          <w:trHeight w:hRule="exact" w:val="374"/>
          <w:tblHeader/>
        </w:trPr>
        <w:tc>
          <w:tcPr>
            <w:tcW w:w="4871" w:type="dxa"/>
          </w:tcPr>
          <w:p w14:paraId="4937463B" w14:textId="77777777" w:rsidR="00022837" w:rsidRPr="00D57BA2" w:rsidRDefault="00022837" w:rsidP="003E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39B8B179" w14:textId="4DFA8CF7" w:rsidR="00022837" w:rsidRPr="00D57BA2" w:rsidRDefault="00022837" w:rsidP="003E3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1350" w:type="dxa"/>
          </w:tcPr>
          <w:p w14:paraId="688E1588" w14:textId="7C8965D8" w:rsidR="00022837" w:rsidRPr="00D57BA2" w:rsidRDefault="00AE1C97" w:rsidP="003E3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6C77CE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8</w:t>
            </w:r>
          </w:p>
        </w:tc>
        <w:tc>
          <w:tcPr>
            <w:tcW w:w="270" w:type="dxa"/>
          </w:tcPr>
          <w:p w14:paraId="2DDCE2EA" w14:textId="77777777" w:rsidR="00022837" w:rsidRPr="00D57BA2" w:rsidRDefault="00022837" w:rsidP="003E3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0DFA030D" w14:textId="496BA6C8" w:rsidR="00022837" w:rsidRPr="00D57BA2" w:rsidRDefault="00AE1C97" w:rsidP="003E3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6C77CE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7</w:t>
            </w:r>
          </w:p>
        </w:tc>
      </w:tr>
      <w:tr w:rsidR="00022837" w:rsidRPr="00D57BA2" w14:paraId="61F16200" w14:textId="77777777" w:rsidTr="00BD66A4">
        <w:trPr>
          <w:cantSplit/>
          <w:trHeight w:hRule="exact" w:val="374"/>
          <w:tblHeader/>
        </w:trPr>
        <w:tc>
          <w:tcPr>
            <w:tcW w:w="4871" w:type="dxa"/>
          </w:tcPr>
          <w:p w14:paraId="6903A2E0" w14:textId="77777777" w:rsidR="00022837" w:rsidRPr="00D57BA2" w:rsidRDefault="00022837" w:rsidP="003E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46DDB421" w14:textId="77777777" w:rsidR="00022837" w:rsidRPr="00D57BA2" w:rsidRDefault="00022837" w:rsidP="003E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880" w:type="dxa"/>
            <w:gridSpan w:val="3"/>
          </w:tcPr>
          <w:p w14:paraId="4B8C56F9" w14:textId="7D7D316A" w:rsidR="00022837" w:rsidRPr="00D57BA2" w:rsidRDefault="00022837" w:rsidP="003E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6C77CE" w:rsidRPr="00D57BA2" w14:paraId="408B5F39" w14:textId="77777777" w:rsidTr="00BD66A4">
        <w:trPr>
          <w:cantSplit/>
        </w:trPr>
        <w:tc>
          <w:tcPr>
            <w:tcW w:w="4871" w:type="dxa"/>
          </w:tcPr>
          <w:p w14:paraId="04498826" w14:textId="77777777" w:rsidR="006C77CE" w:rsidRPr="00D57BA2" w:rsidRDefault="006C77CE" w:rsidP="006C7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เงินฝากระยะยาวกับสถาบันการเงิน</w:t>
            </w:r>
          </w:p>
        </w:tc>
        <w:tc>
          <w:tcPr>
            <w:tcW w:w="1350" w:type="dxa"/>
          </w:tcPr>
          <w:p w14:paraId="35A70810" w14:textId="77777777" w:rsidR="006C77CE" w:rsidRPr="00D57BA2" w:rsidRDefault="006C77CE" w:rsidP="006C77CE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3F8CDBC" w14:textId="3B71C538" w:rsidR="006C77CE" w:rsidRPr="00313F98" w:rsidRDefault="00FA7454" w:rsidP="00FA7454">
            <w:pPr>
              <w:pStyle w:val="30"/>
              <w:tabs>
                <w:tab w:val="clear" w:pos="360"/>
                <w:tab w:val="clear" w:pos="720"/>
                <w:tab w:val="decimal" w:pos="81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AF9540D" w14:textId="77777777" w:rsidR="006C77CE" w:rsidRPr="00D57BA2" w:rsidRDefault="006C77CE" w:rsidP="006C77CE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A1A5DBF" w14:textId="5E698B73" w:rsidR="006C77CE" w:rsidRPr="00D57BA2" w:rsidRDefault="006C77CE" w:rsidP="006C77CE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16,557</w:t>
            </w:r>
          </w:p>
        </w:tc>
      </w:tr>
      <w:tr w:rsidR="006C77CE" w:rsidRPr="00D57BA2" w14:paraId="12EE017F" w14:textId="77777777" w:rsidTr="00731A3C">
        <w:trPr>
          <w:cantSplit/>
        </w:trPr>
        <w:tc>
          <w:tcPr>
            <w:tcW w:w="4871" w:type="dxa"/>
          </w:tcPr>
          <w:p w14:paraId="3DD0EAB2" w14:textId="77777777" w:rsidR="006C77CE" w:rsidRPr="00D57BA2" w:rsidRDefault="006C77CE" w:rsidP="006C77C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1350" w:type="dxa"/>
          </w:tcPr>
          <w:p w14:paraId="1C6D3F76" w14:textId="646E747F" w:rsidR="006C77CE" w:rsidRPr="00D57BA2" w:rsidRDefault="006C77CE" w:rsidP="006C77CE">
            <w:pPr>
              <w:pStyle w:val="30"/>
              <w:tabs>
                <w:tab w:val="clear" w:pos="360"/>
                <w:tab w:val="clear" w:pos="720"/>
                <w:tab w:val="decimal" w:pos="190"/>
              </w:tabs>
              <w:ind w:left="-108"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2C8721A" w14:textId="3ACC045C" w:rsidR="006C77CE" w:rsidRPr="00FA7454" w:rsidRDefault="00FA7454" w:rsidP="006C77CE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207,318</w:t>
            </w:r>
          </w:p>
        </w:tc>
        <w:tc>
          <w:tcPr>
            <w:tcW w:w="270" w:type="dxa"/>
          </w:tcPr>
          <w:p w14:paraId="2ECE1534" w14:textId="77777777" w:rsidR="006C77CE" w:rsidRPr="00D57BA2" w:rsidRDefault="006C77CE" w:rsidP="006C77CE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31049DA" w14:textId="309E6130" w:rsidR="006C77CE" w:rsidRPr="00D57BA2" w:rsidRDefault="006C77CE" w:rsidP="006C77CE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119,656</w:t>
            </w:r>
          </w:p>
        </w:tc>
      </w:tr>
      <w:tr w:rsidR="006C77CE" w:rsidRPr="00D57BA2" w14:paraId="10B3CFBF" w14:textId="77777777" w:rsidTr="00731A3C">
        <w:trPr>
          <w:cantSplit/>
        </w:trPr>
        <w:tc>
          <w:tcPr>
            <w:tcW w:w="4871" w:type="dxa"/>
          </w:tcPr>
          <w:p w14:paraId="4FBC1BAF" w14:textId="2D1910E8" w:rsidR="006C77CE" w:rsidRPr="00D57BA2" w:rsidRDefault="006C77CE" w:rsidP="006C77C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765FDFF1" w14:textId="77777777" w:rsidR="006C77CE" w:rsidRPr="00D57BA2" w:rsidRDefault="006C77CE" w:rsidP="006C77CE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7EEB67" w14:textId="58110AC1" w:rsidR="006C77CE" w:rsidRPr="00FA7454" w:rsidRDefault="00FA7454" w:rsidP="006C77CE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207,318</w:t>
            </w:r>
          </w:p>
        </w:tc>
        <w:tc>
          <w:tcPr>
            <w:tcW w:w="270" w:type="dxa"/>
          </w:tcPr>
          <w:p w14:paraId="6619BEA9" w14:textId="77777777" w:rsidR="006C77CE" w:rsidRPr="00D57BA2" w:rsidRDefault="006C77CE" w:rsidP="006C77CE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B43722" w14:textId="6312A7CF" w:rsidR="006C77CE" w:rsidRPr="00D57BA2" w:rsidRDefault="006C77CE" w:rsidP="006C77CE">
            <w:pPr>
              <w:pStyle w:val="30"/>
              <w:tabs>
                <w:tab w:val="clear" w:pos="360"/>
                <w:tab w:val="clear" w:pos="720"/>
                <w:tab w:val="decimal" w:pos="1000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F9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136,213</w:t>
            </w:r>
          </w:p>
        </w:tc>
      </w:tr>
    </w:tbl>
    <w:p w14:paraId="40004F17" w14:textId="77777777" w:rsidR="0055369A" w:rsidRPr="00D57BA2" w:rsidRDefault="0055369A" w:rsidP="002A6481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E704E3" w14:textId="77777777" w:rsidR="00371FC9" w:rsidRPr="00D57BA2" w:rsidRDefault="00371FC9" w:rsidP="00AC0FB8">
      <w:pPr>
        <w:tabs>
          <w:tab w:val="clear" w:pos="454"/>
          <w:tab w:val="left" w:pos="450"/>
        </w:tabs>
        <w:ind w:left="450" w:firstLine="90"/>
        <w:jc w:val="thaiDistribute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  <w:r w:rsidRPr="00C05ADD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เงินฝากระยะยาวกับสถาบันการเงิน</w:t>
      </w:r>
    </w:p>
    <w:p w14:paraId="47B36902" w14:textId="77777777" w:rsidR="00371FC9" w:rsidRPr="00D57BA2" w:rsidRDefault="00371FC9" w:rsidP="00657EE5">
      <w:pPr>
        <w:ind w:left="45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48D044D2" w14:textId="393071B2" w:rsidR="0055369A" w:rsidRPr="00D57BA2" w:rsidRDefault="00234A51" w:rsidP="00425E65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E1C97" w:rsidRPr="00D57BA2">
        <w:rPr>
          <w:rFonts w:asciiTheme="majorBidi" w:hAnsiTheme="majorBidi" w:cstheme="majorBidi"/>
          <w:sz w:val="30"/>
          <w:szCs w:val="30"/>
        </w:rPr>
        <w:t>31</w:t>
      </w:r>
      <w:r w:rsidR="00AE1C97"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324B3" w:rsidRPr="00D57BA2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E1C97" w:rsidRPr="00D57BA2">
        <w:rPr>
          <w:rFonts w:asciiTheme="majorBidi" w:hAnsiTheme="majorBidi" w:cstheme="majorBidi"/>
          <w:sz w:val="30"/>
          <w:szCs w:val="30"/>
        </w:rPr>
        <w:t>25</w:t>
      </w:r>
      <w:r w:rsidR="001806DC">
        <w:rPr>
          <w:rFonts w:asciiTheme="majorBidi" w:hAnsiTheme="majorBidi" w:cstheme="majorBidi"/>
          <w:sz w:val="30"/>
          <w:szCs w:val="30"/>
        </w:rPr>
        <w:t>6</w:t>
      </w:r>
      <w:r w:rsidR="00FA7454">
        <w:rPr>
          <w:rFonts w:asciiTheme="majorBidi" w:hAnsiTheme="majorBidi" w:cstheme="majorBidi"/>
          <w:sz w:val="30"/>
          <w:szCs w:val="30"/>
        </w:rPr>
        <w:t>7</w:t>
      </w:r>
      <w:r w:rsidR="00AE1C97"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บริษัทมีเงินฝากระยะยาวกับสถาบันการเงินในประเทศแห่งหนึ่งเป็นจำนวนเงิน </w:t>
      </w:r>
      <w:r w:rsidR="005C61F9">
        <w:rPr>
          <w:rFonts w:asciiTheme="majorBidi" w:hAnsiTheme="majorBidi" w:cstheme="majorBidi"/>
          <w:sz w:val="30"/>
          <w:szCs w:val="30"/>
        </w:rPr>
        <w:br/>
      </w:r>
      <w:r w:rsidR="00FA7454">
        <w:rPr>
          <w:rFonts w:asciiTheme="majorBidi" w:hAnsiTheme="majorBidi" w:cstheme="majorBidi"/>
          <w:sz w:val="30"/>
          <w:szCs w:val="30"/>
        </w:rPr>
        <w:t xml:space="preserve">16.6 </w:t>
      </w:r>
      <w:r w:rsidRPr="00D57BA2">
        <w:rPr>
          <w:rFonts w:asciiTheme="majorBidi" w:hAnsiTheme="majorBidi" w:cstheme="majorBidi"/>
          <w:sz w:val="30"/>
          <w:szCs w:val="30"/>
          <w:cs/>
        </w:rPr>
        <w:t>ล้า</w:t>
      </w:r>
      <w:r w:rsidR="00C63ABA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บาท โดยมีอัตราดอกเบี้ยร้อยละ </w:t>
      </w:r>
      <w:r w:rsidR="00FA7454">
        <w:rPr>
          <w:rFonts w:asciiTheme="majorBidi" w:hAnsiTheme="majorBidi" w:cstheme="majorBidi"/>
          <w:sz w:val="30"/>
          <w:szCs w:val="30"/>
        </w:rPr>
        <w:t xml:space="preserve">1.5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</w:p>
    <w:p w14:paraId="78ED16FC" w14:textId="77777777" w:rsidR="0055369A" w:rsidRPr="00D57BA2" w:rsidRDefault="0055369A" w:rsidP="00667E16">
      <w:pPr>
        <w:rPr>
          <w:rFonts w:asciiTheme="majorBidi" w:hAnsiTheme="majorBidi" w:cstheme="majorBidi"/>
          <w:sz w:val="30"/>
          <w:szCs w:val="30"/>
        </w:rPr>
      </w:pPr>
    </w:p>
    <w:p w14:paraId="63A9F5AE" w14:textId="77777777" w:rsidR="00667E16" w:rsidRPr="00D57BA2" w:rsidRDefault="00667E16" w:rsidP="00357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7EF1526" w14:textId="77777777" w:rsidR="00EA2AB8" w:rsidRPr="00D57BA2" w:rsidRDefault="00EA2AB8" w:rsidP="00357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16"/>
          <w:szCs w:val="16"/>
        </w:rPr>
      </w:pPr>
    </w:p>
    <w:p w14:paraId="3A0B2E98" w14:textId="77777777" w:rsidR="00EA2AB8" w:rsidRPr="00D57BA2" w:rsidRDefault="00EA2AB8" w:rsidP="00357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16"/>
          <w:szCs w:val="16"/>
        </w:rPr>
      </w:pPr>
    </w:p>
    <w:p w14:paraId="5A074440" w14:textId="77777777" w:rsidR="00EA2AB8" w:rsidRPr="00D57BA2" w:rsidRDefault="00EA2AB8" w:rsidP="00357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16"/>
          <w:szCs w:val="16"/>
        </w:rPr>
      </w:pPr>
    </w:p>
    <w:p w14:paraId="63D22C94" w14:textId="77777777" w:rsidR="00EA2AB8" w:rsidRPr="00D57BA2" w:rsidRDefault="00EA2AB8" w:rsidP="00357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16"/>
          <w:szCs w:val="16"/>
        </w:rPr>
      </w:pPr>
    </w:p>
    <w:p w14:paraId="11052819" w14:textId="77777777" w:rsidR="007A1361" w:rsidRPr="00D57BA2" w:rsidRDefault="007A1361" w:rsidP="00667E16">
      <w:pPr>
        <w:ind w:left="270"/>
        <w:rPr>
          <w:rFonts w:asciiTheme="majorBidi" w:hAnsiTheme="majorBidi" w:cstheme="majorBidi"/>
          <w:sz w:val="30"/>
          <w:szCs w:val="30"/>
          <w:cs/>
        </w:rPr>
        <w:sectPr w:rsidR="007A1361" w:rsidRPr="00D57BA2" w:rsidSect="003C0D5D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426C7CBC" w14:textId="637F6B72" w:rsidR="009C1963" w:rsidRPr="00D57BA2" w:rsidRDefault="00716259" w:rsidP="009C196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D57BA2">
        <w:rPr>
          <w:rFonts w:asciiTheme="majorBidi" w:hAnsiTheme="majorBidi" w:cstheme="majorBidi"/>
          <w:sz w:val="30"/>
          <w:szCs w:val="30"/>
          <w:u w:val="none"/>
        </w:rPr>
        <w:lastRenderedPageBreak/>
        <w:t>1</w:t>
      </w:r>
      <w:r w:rsidR="00FC6943" w:rsidRPr="00D57BA2">
        <w:rPr>
          <w:rFonts w:asciiTheme="majorBidi" w:hAnsiTheme="majorBidi" w:cstheme="majorBidi"/>
          <w:sz w:val="30"/>
          <w:szCs w:val="30"/>
          <w:u w:val="none"/>
          <w:lang w:val="en-US"/>
        </w:rPr>
        <w:t>1</w:t>
      </w:r>
      <w:r w:rsidR="006C6384" w:rsidRPr="00D57BA2">
        <w:rPr>
          <w:rFonts w:asciiTheme="majorBidi" w:hAnsiTheme="majorBidi" w:cstheme="majorBidi"/>
          <w:sz w:val="30"/>
          <w:szCs w:val="30"/>
          <w:u w:val="none"/>
          <w:cs/>
        </w:rPr>
        <w:tab/>
      </w:r>
      <w:r w:rsidR="00C074F0" w:rsidRPr="00D57BA2">
        <w:rPr>
          <w:rFonts w:asciiTheme="majorBidi" w:hAnsiTheme="majorBidi" w:cstheme="majorBidi"/>
          <w:sz w:val="30"/>
          <w:szCs w:val="30"/>
          <w:u w:val="none"/>
          <w:cs/>
        </w:rPr>
        <w:t>ที่ดิน อาคาร</w:t>
      </w:r>
      <w:r w:rsidR="009C1963" w:rsidRPr="00D57BA2">
        <w:rPr>
          <w:rFonts w:asciiTheme="majorBidi" w:hAnsiTheme="majorBidi" w:cstheme="majorBidi"/>
          <w:sz w:val="30"/>
          <w:szCs w:val="30"/>
          <w:u w:val="none"/>
          <w:cs/>
        </w:rPr>
        <w:t>และอุปกรณ์</w:t>
      </w:r>
    </w:p>
    <w:p w14:paraId="56FA0241" w14:textId="77777777" w:rsidR="005D20FC" w:rsidRPr="00590A64" w:rsidRDefault="005D20FC" w:rsidP="005D2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1395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30"/>
        <w:gridCol w:w="1367"/>
        <w:gridCol w:w="276"/>
        <w:gridCol w:w="1367"/>
        <w:gridCol w:w="6"/>
        <w:gridCol w:w="273"/>
        <w:gridCol w:w="1370"/>
        <w:gridCol w:w="271"/>
        <w:gridCol w:w="1370"/>
        <w:gridCol w:w="268"/>
        <w:gridCol w:w="8"/>
        <w:gridCol w:w="1362"/>
        <w:gridCol w:w="8"/>
        <w:gridCol w:w="262"/>
        <w:gridCol w:w="8"/>
        <w:gridCol w:w="1362"/>
        <w:gridCol w:w="8"/>
        <w:gridCol w:w="262"/>
        <w:gridCol w:w="8"/>
        <w:gridCol w:w="1364"/>
      </w:tblGrid>
      <w:tr w:rsidR="000D3FA9" w:rsidRPr="00590A64" w14:paraId="0023174B" w14:textId="77777777" w:rsidTr="00590A64">
        <w:trPr>
          <w:tblHeader/>
        </w:trPr>
        <w:tc>
          <w:tcPr>
            <w:tcW w:w="978" w:type="pct"/>
          </w:tcPr>
          <w:p w14:paraId="686EA2FA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022" w:type="pct"/>
            <w:gridSpan w:val="19"/>
          </w:tcPr>
          <w:p w14:paraId="776F33CC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A537B" w:rsidRPr="00590A64" w14:paraId="66C9D911" w14:textId="77777777" w:rsidTr="00590A64">
        <w:trPr>
          <w:tblHeader/>
        </w:trPr>
        <w:tc>
          <w:tcPr>
            <w:tcW w:w="978" w:type="pct"/>
          </w:tcPr>
          <w:p w14:paraId="5D41473A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</w:tcPr>
          <w:p w14:paraId="2C5651A4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0686D314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2" w:type="pct"/>
            <w:gridSpan w:val="2"/>
          </w:tcPr>
          <w:p w14:paraId="7D5C5937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" w:type="pct"/>
          </w:tcPr>
          <w:p w14:paraId="5AD78099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</w:tcPr>
          <w:p w14:paraId="186D63E6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" w:type="pct"/>
          </w:tcPr>
          <w:p w14:paraId="379E1AC3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47758B1F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  <w:gridSpan w:val="2"/>
          </w:tcPr>
          <w:p w14:paraId="03670DC4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14:paraId="2387C217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gridSpan w:val="2"/>
          </w:tcPr>
          <w:p w14:paraId="2A2DB470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14:paraId="366FFC7D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7" w:type="pct"/>
            <w:gridSpan w:val="2"/>
          </w:tcPr>
          <w:p w14:paraId="01360C0C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14:paraId="1178EA86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537B" w:rsidRPr="00590A64" w14:paraId="7EA6BE1A" w14:textId="77777777" w:rsidTr="00590A64">
        <w:trPr>
          <w:tblHeader/>
        </w:trPr>
        <w:tc>
          <w:tcPr>
            <w:tcW w:w="978" w:type="pct"/>
          </w:tcPr>
          <w:p w14:paraId="689943F7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</w:tcPr>
          <w:p w14:paraId="5AD15AB5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2C91B4E3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2" w:type="pct"/>
            <w:gridSpan w:val="2"/>
          </w:tcPr>
          <w:p w14:paraId="6CD527DA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" w:type="pct"/>
          </w:tcPr>
          <w:p w14:paraId="4866C9A9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</w:tcPr>
          <w:p w14:paraId="2A532ECA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" w:type="pct"/>
          </w:tcPr>
          <w:p w14:paraId="5436BF6B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535A4303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99" w:type="pct"/>
            <w:gridSpan w:val="2"/>
          </w:tcPr>
          <w:p w14:paraId="48C9AD72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14:paraId="7C0FC2B4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gridSpan w:val="2"/>
          </w:tcPr>
          <w:p w14:paraId="03AD80DC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14:paraId="32352900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97" w:type="pct"/>
            <w:gridSpan w:val="2"/>
          </w:tcPr>
          <w:p w14:paraId="3C72BDDE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14:paraId="18EAB176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537B" w:rsidRPr="00590A64" w14:paraId="0C7CAB03" w14:textId="77777777" w:rsidTr="00590A64">
        <w:trPr>
          <w:trHeight w:val="344"/>
          <w:tblHeader/>
        </w:trPr>
        <w:tc>
          <w:tcPr>
            <w:tcW w:w="978" w:type="pct"/>
          </w:tcPr>
          <w:p w14:paraId="5DD7DB29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</w:tcPr>
          <w:p w14:paraId="3CFFAD81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37B00023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2" w:type="pct"/>
            <w:gridSpan w:val="2"/>
          </w:tcPr>
          <w:p w14:paraId="7602031F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98" w:type="pct"/>
          </w:tcPr>
          <w:p w14:paraId="463EB63F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</w:tcPr>
          <w:p w14:paraId="6EE25DA2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7" w:type="pct"/>
          </w:tcPr>
          <w:p w14:paraId="7D2F0C61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10FAE13F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ติดตั้งและเครื่อง</w:t>
            </w:r>
          </w:p>
        </w:tc>
        <w:tc>
          <w:tcPr>
            <w:tcW w:w="99" w:type="pct"/>
            <w:gridSpan w:val="2"/>
          </w:tcPr>
          <w:p w14:paraId="039FF90B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14:paraId="2B21D597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gridSpan w:val="2"/>
          </w:tcPr>
          <w:p w14:paraId="4C0BDD58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14:paraId="7E374A7D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97" w:type="pct"/>
            <w:gridSpan w:val="2"/>
          </w:tcPr>
          <w:p w14:paraId="2A318F3A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9" w:type="pct"/>
          </w:tcPr>
          <w:p w14:paraId="4A507A9D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537B" w:rsidRPr="00590A64" w14:paraId="74B05AC5" w14:textId="77777777" w:rsidTr="00590A64">
        <w:trPr>
          <w:tblHeader/>
        </w:trPr>
        <w:tc>
          <w:tcPr>
            <w:tcW w:w="978" w:type="pct"/>
          </w:tcPr>
          <w:p w14:paraId="25B93AA1" w14:textId="77777777" w:rsidR="000D3FA9" w:rsidRPr="00590A64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0" w:type="pct"/>
          </w:tcPr>
          <w:p w14:paraId="4E0AF03B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99" w:type="pct"/>
          </w:tcPr>
          <w:p w14:paraId="14AED4B0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2" w:type="pct"/>
            <w:gridSpan w:val="2"/>
          </w:tcPr>
          <w:p w14:paraId="122221D5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และสิ่งปลูกสร้าง</w:t>
            </w:r>
          </w:p>
        </w:tc>
        <w:tc>
          <w:tcPr>
            <w:tcW w:w="98" w:type="pct"/>
          </w:tcPr>
          <w:p w14:paraId="42789D34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</w:tcPr>
          <w:p w14:paraId="2833AFE8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7" w:type="pct"/>
          </w:tcPr>
          <w:p w14:paraId="61F00CDA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</w:tcPr>
          <w:p w14:paraId="512A0287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ใช้สำนักงาน</w:t>
            </w:r>
          </w:p>
        </w:tc>
        <w:tc>
          <w:tcPr>
            <w:tcW w:w="99" w:type="pct"/>
            <w:gridSpan w:val="2"/>
          </w:tcPr>
          <w:p w14:paraId="53AFCE22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14:paraId="1A83C712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7" w:type="pct"/>
            <w:gridSpan w:val="2"/>
          </w:tcPr>
          <w:p w14:paraId="4C78B369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14:paraId="4D87B3FC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97" w:type="pct"/>
            <w:gridSpan w:val="2"/>
          </w:tcPr>
          <w:p w14:paraId="6A10B983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14:paraId="1EA9D72B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D3FA9" w:rsidRPr="00590A64" w14:paraId="66724C03" w14:textId="77777777" w:rsidTr="00590A64">
        <w:trPr>
          <w:tblHeader/>
        </w:trPr>
        <w:tc>
          <w:tcPr>
            <w:tcW w:w="978" w:type="pct"/>
          </w:tcPr>
          <w:p w14:paraId="2C9722B7" w14:textId="77777777" w:rsidR="000D3FA9" w:rsidRPr="00590A64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22" w:type="pct"/>
            <w:gridSpan w:val="19"/>
          </w:tcPr>
          <w:p w14:paraId="3D1B96BB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537B" w:rsidRPr="00590A64" w14:paraId="2A2F7C3A" w14:textId="77777777" w:rsidTr="00590A64">
        <w:tc>
          <w:tcPr>
            <w:tcW w:w="978" w:type="pct"/>
          </w:tcPr>
          <w:p w14:paraId="49DB0540" w14:textId="77777777" w:rsidR="000D3FA9" w:rsidRPr="00590A64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90" w:type="pct"/>
          </w:tcPr>
          <w:p w14:paraId="7265533F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</w:tcPr>
          <w:p w14:paraId="3437806A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2" w:type="pct"/>
            <w:gridSpan w:val="2"/>
          </w:tcPr>
          <w:p w14:paraId="504624F8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" w:type="pct"/>
          </w:tcPr>
          <w:p w14:paraId="2E051C5B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</w:tcPr>
          <w:p w14:paraId="151D95DE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</w:tcPr>
          <w:p w14:paraId="2B0B3214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</w:tcPr>
          <w:p w14:paraId="678CE73B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pct"/>
            <w:gridSpan w:val="2"/>
          </w:tcPr>
          <w:p w14:paraId="238FA497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14:paraId="58AA0CBF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gridSpan w:val="2"/>
          </w:tcPr>
          <w:p w14:paraId="0EB7D7B4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  <w:gridSpan w:val="2"/>
          </w:tcPr>
          <w:p w14:paraId="3DDABF7A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gridSpan w:val="2"/>
          </w:tcPr>
          <w:p w14:paraId="0BF06FCF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14:paraId="21FE0C6D" w14:textId="77777777" w:rsidR="000D3FA9" w:rsidRPr="00590A64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06DC" w:rsidRPr="00590A64" w14:paraId="11267C4E" w14:textId="77777777" w:rsidTr="00590A64">
        <w:tc>
          <w:tcPr>
            <w:tcW w:w="978" w:type="pct"/>
          </w:tcPr>
          <w:p w14:paraId="7ABD939C" w14:textId="2B440B0D" w:rsidR="001806DC" w:rsidRPr="00590A64" w:rsidRDefault="001806DC" w:rsidP="0018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90A6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590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490" w:type="pct"/>
          </w:tcPr>
          <w:p w14:paraId="55D4C001" w14:textId="31DA14F8" w:rsidR="001806DC" w:rsidRPr="001806DC" w:rsidRDefault="001806DC" w:rsidP="001806DC">
            <w:pPr>
              <w:pStyle w:val="3"/>
              <w:tabs>
                <w:tab w:val="clear" w:pos="360"/>
                <w:tab w:val="clear" w:pos="720"/>
                <w:tab w:val="decimal" w:pos="965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06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138,533</w:t>
            </w:r>
          </w:p>
        </w:tc>
        <w:tc>
          <w:tcPr>
            <w:tcW w:w="99" w:type="pct"/>
          </w:tcPr>
          <w:p w14:paraId="5DD6DBC6" w14:textId="77777777" w:rsidR="001806DC" w:rsidRPr="001806DC" w:rsidRDefault="001806DC" w:rsidP="0018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2" w:type="pct"/>
            <w:gridSpan w:val="2"/>
          </w:tcPr>
          <w:p w14:paraId="16BA2CF9" w14:textId="7A2D2919" w:rsidR="001806DC" w:rsidRPr="001806DC" w:rsidRDefault="001806DC" w:rsidP="001806DC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06DC">
              <w:rPr>
                <w:rFonts w:asciiTheme="majorBidi" w:hAnsiTheme="majorBidi" w:cstheme="majorBidi"/>
                <w:sz w:val="30"/>
                <w:szCs w:val="30"/>
                <w:cs/>
              </w:rPr>
              <w:t>779,897</w:t>
            </w:r>
          </w:p>
        </w:tc>
        <w:tc>
          <w:tcPr>
            <w:tcW w:w="98" w:type="pct"/>
          </w:tcPr>
          <w:p w14:paraId="7F5C1176" w14:textId="77777777" w:rsidR="001806DC" w:rsidRPr="001806DC" w:rsidRDefault="001806DC" w:rsidP="001806DC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</w:tcPr>
          <w:p w14:paraId="0A16E73D" w14:textId="4470023D" w:rsidR="001806DC" w:rsidRPr="001806DC" w:rsidRDefault="001806DC" w:rsidP="001806DC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06DC">
              <w:rPr>
                <w:rFonts w:asciiTheme="majorBidi" w:hAnsiTheme="majorBidi" w:cstheme="majorBidi"/>
                <w:sz w:val="30"/>
                <w:szCs w:val="30"/>
                <w:cs/>
              </w:rPr>
              <w:t>5,153,102</w:t>
            </w:r>
          </w:p>
        </w:tc>
        <w:tc>
          <w:tcPr>
            <w:tcW w:w="97" w:type="pct"/>
          </w:tcPr>
          <w:p w14:paraId="2BB1BCF1" w14:textId="77777777" w:rsidR="001806DC" w:rsidRPr="001806DC" w:rsidRDefault="001806DC" w:rsidP="001806DC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</w:tcPr>
          <w:p w14:paraId="5CAA42B7" w14:textId="1F665DFA" w:rsidR="001806DC" w:rsidRPr="001806DC" w:rsidRDefault="001806DC" w:rsidP="001806DC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06DC">
              <w:rPr>
                <w:rFonts w:asciiTheme="majorBidi" w:hAnsiTheme="majorBidi" w:cstheme="majorBidi"/>
                <w:sz w:val="30"/>
                <w:szCs w:val="30"/>
                <w:cs/>
              </w:rPr>
              <w:t>35,216</w:t>
            </w:r>
          </w:p>
        </w:tc>
        <w:tc>
          <w:tcPr>
            <w:tcW w:w="99" w:type="pct"/>
            <w:gridSpan w:val="2"/>
          </w:tcPr>
          <w:p w14:paraId="0ACE462B" w14:textId="77777777" w:rsidR="001806DC" w:rsidRPr="001806DC" w:rsidRDefault="001806DC" w:rsidP="001806DC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</w:tcPr>
          <w:p w14:paraId="26669160" w14:textId="107DA3C5" w:rsidR="001806DC" w:rsidRPr="001806DC" w:rsidRDefault="001806DC" w:rsidP="001806DC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06DC">
              <w:rPr>
                <w:rFonts w:asciiTheme="majorBidi" w:hAnsiTheme="majorBidi" w:cstheme="majorBidi"/>
                <w:sz w:val="30"/>
                <w:szCs w:val="30"/>
                <w:cs/>
              </w:rPr>
              <w:t>16,833</w:t>
            </w:r>
          </w:p>
        </w:tc>
        <w:tc>
          <w:tcPr>
            <w:tcW w:w="97" w:type="pct"/>
            <w:gridSpan w:val="2"/>
          </w:tcPr>
          <w:p w14:paraId="47E3DABA" w14:textId="77777777" w:rsidR="001806DC" w:rsidRPr="001806DC" w:rsidRDefault="001806DC" w:rsidP="001806DC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</w:tcPr>
          <w:p w14:paraId="0B4AFD05" w14:textId="0F1944B2" w:rsidR="001806DC" w:rsidRPr="001806DC" w:rsidRDefault="001806DC" w:rsidP="001806DC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15" w:right="-130" w:firstLine="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06DC">
              <w:rPr>
                <w:rFonts w:asciiTheme="majorBidi" w:hAnsiTheme="majorBidi" w:cstheme="majorBidi"/>
                <w:sz w:val="30"/>
                <w:szCs w:val="30"/>
                <w:cs/>
              </w:rPr>
              <w:t>91,078</w:t>
            </w:r>
          </w:p>
        </w:tc>
        <w:tc>
          <w:tcPr>
            <w:tcW w:w="97" w:type="pct"/>
            <w:gridSpan w:val="2"/>
          </w:tcPr>
          <w:p w14:paraId="56D96E6C" w14:textId="77777777" w:rsidR="001806DC" w:rsidRPr="001806DC" w:rsidRDefault="001806DC" w:rsidP="001806DC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9" w:type="pct"/>
          </w:tcPr>
          <w:p w14:paraId="6E6E1B9E" w14:textId="11A4387B" w:rsidR="001806DC" w:rsidRPr="001806DC" w:rsidRDefault="001806DC" w:rsidP="001806DC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806DC">
              <w:rPr>
                <w:rFonts w:asciiTheme="majorBidi" w:hAnsiTheme="majorBidi" w:cstheme="majorBidi"/>
                <w:sz w:val="30"/>
                <w:szCs w:val="30"/>
                <w:cs/>
              </w:rPr>
              <w:t>6,214,659</w:t>
            </w:r>
          </w:p>
        </w:tc>
      </w:tr>
      <w:tr w:rsidR="001806DC" w:rsidRPr="00590A64" w14:paraId="4AB1177F" w14:textId="77777777" w:rsidTr="00590A64">
        <w:tc>
          <w:tcPr>
            <w:tcW w:w="978" w:type="pct"/>
          </w:tcPr>
          <w:p w14:paraId="03FDCC8F" w14:textId="52A444CC" w:rsidR="001806DC" w:rsidRPr="00590A64" w:rsidRDefault="001806DC" w:rsidP="0018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90" w:type="pct"/>
          </w:tcPr>
          <w:p w14:paraId="3A9D45F8" w14:textId="76B5C609" w:rsidR="001806DC" w:rsidRPr="00590A64" w:rsidRDefault="001806DC" w:rsidP="001806DC">
            <w:pPr>
              <w:pStyle w:val="3"/>
              <w:tabs>
                <w:tab w:val="clear" w:pos="360"/>
                <w:tab w:val="clear" w:pos="720"/>
                <w:tab w:val="decimal" w:pos="965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694,499</w:t>
            </w:r>
          </w:p>
        </w:tc>
        <w:tc>
          <w:tcPr>
            <w:tcW w:w="99" w:type="pct"/>
          </w:tcPr>
          <w:p w14:paraId="3E920187" w14:textId="77777777" w:rsidR="001806DC" w:rsidRPr="00590A64" w:rsidRDefault="001806DC" w:rsidP="001806DC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2" w:type="pct"/>
            <w:gridSpan w:val="2"/>
          </w:tcPr>
          <w:p w14:paraId="025167FF" w14:textId="2E754C8A" w:rsidR="001806DC" w:rsidRPr="00590A64" w:rsidRDefault="001806DC" w:rsidP="001806DC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0A64">
              <w:rPr>
                <w:rFonts w:asciiTheme="majorBidi" w:hAnsiTheme="majorBidi" w:cstheme="majorBidi" w:hint="cs"/>
                <w:sz w:val="30"/>
                <w:szCs w:val="30"/>
                <w:cs/>
              </w:rPr>
              <w:t>5,331</w:t>
            </w:r>
          </w:p>
        </w:tc>
        <w:tc>
          <w:tcPr>
            <w:tcW w:w="98" w:type="pct"/>
          </w:tcPr>
          <w:p w14:paraId="080F4DD9" w14:textId="77777777" w:rsidR="001806DC" w:rsidRPr="00590A64" w:rsidRDefault="001806DC" w:rsidP="001806DC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</w:tcPr>
          <w:p w14:paraId="4E2A37C1" w14:textId="3853F0FB" w:rsidR="001806DC" w:rsidRPr="00590A64" w:rsidRDefault="001806DC" w:rsidP="001806DC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406,357</w:t>
            </w:r>
          </w:p>
        </w:tc>
        <w:tc>
          <w:tcPr>
            <w:tcW w:w="97" w:type="pct"/>
          </w:tcPr>
          <w:p w14:paraId="44A9C13E" w14:textId="77777777" w:rsidR="001806DC" w:rsidRPr="00590A64" w:rsidRDefault="001806DC" w:rsidP="001806DC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</w:tcPr>
          <w:p w14:paraId="3F6745C9" w14:textId="3D69343D" w:rsidR="001806DC" w:rsidRPr="00590A64" w:rsidRDefault="001806DC" w:rsidP="001806DC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 w:hint="cs"/>
                <w:sz w:val="30"/>
                <w:szCs w:val="30"/>
                <w:cs/>
              </w:rPr>
              <w:t>2,588</w:t>
            </w:r>
          </w:p>
        </w:tc>
        <w:tc>
          <w:tcPr>
            <w:tcW w:w="99" w:type="pct"/>
            <w:gridSpan w:val="2"/>
          </w:tcPr>
          <w:p w14:paraId="77ECF6D3" w14:textId="77777777" w:rsidR="001806DC" w:rsidRPr="00590A64" w:rsidRDefault="001806DC" w:rsidP="001806DC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</w:tcPr>
          <w:p w14:paraId="58C5EF71" w14:textId="63DE95A1" w:rsidR="001806DC" w:rsidRPr="00590A64" w:rsidRDefault="001806DC" w:rsidP="001806DC">
            <w:pPr>
              <w:pStyle w:val="3"/>
              <w:tabs>
                <w:tab w:val="clear" w:pos="360"/>
                <w:tab w:val="clear" w:pos="720"/>
                <w:tab w:val="decimal" w:pos="1079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 w:hint="cs"/>
                <w:sz w:val="30"/>
                <w:szCs w:val="30"/>
                <w:cs/>
              </w:rPr>
              <w:t>2,152</w:t>
            </w:r>
          </w:p>
        </w:tc>
        <w:tc>
          <w:tcPr>
            <w:tcW w:w="97" w:type="pct"/>
            <w:gridSpan w:val="2"/>
          </w:tcPr>
          <w:p w14:paraId="3C7FA661" w14:textId="77777777" w:rsidR="001806DC" w:rsidRPr="00590A64" w:rsidRDefault="001806DC" w:rsidP="001806DC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</w:tcPr>
          <w:p w14:paraId="081EB966" w14:textId="5EE685FC" w:rsidR="001806DC" w:rsidRPr="00590A64" w:rsidRDefault="001806DC" w:rsidP="001806DC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15" w:right="-130" w:firstLine="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 w:hint="cs"/>
                <w:sz w:val="30"/>
                <w:szCs w:val="30"/>
                <w:cs/>
              </w:rPr>
              <w:t>40,647</w:t>
            </w:r>
          </w:p>
        </w:tc>
        <w:tc>
          <w:tcPr>
            <w:tcW w:w="97" w:type="pct"/>
            <w:gridSpan w:val="2"/>
          </w:tcPr>
          <w:p w14:paraId="1DBB2F96" w14:textId="77777777" w:rsidR="001806DC" w:rsidRPr="00590A64" w:rsidRDefault="001806DC" w:rsidP="001806DC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9" w:type="pct"/>
          </w:tcPr>
          <w:p w14:paraId="311D4371" w14:textId="7206EF14" w:rsidR="001806DC" w:rsidRPr="00590A64" w:rsidRDefault="001806DC" w:rsidP="001806DC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 w:hint="cs"/>
                <w:sz w:val="30"/>
                <w:szCs w:val="30"/>
                <w:cs/>
              </w:rPr>
              <w:t>1,151,574</w:t>
            </w:r>
          </w:p>
        </w:tc>
      </w:tr>
      <w:tr w:rsidR="001806DC" w:rsidRPr="00590A64" w14:paraId="6FFB6670" w14:textId="77777777" w:rsidTr="00590A64">
        <w:tc>
          <w:tcPr>
            <w:tcW w:w="978" w:type="pct"/>
          </w:tcPr>
          <w:p w14:paraId="0C7B7236" w14:textId="503A6821" w:rsidR="001806DC" w:rsidRPr="00590A64" w:rsidRDefault="001806DC" w:rsidP="0018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90" w:type="pct"/>
          </w:tcPr>
          <w:p w14:paraId="76D94C18" w14:textId="42BF049B" w:rsidR="001806DC" w:rsidRPr="00590A64" w:rsidRDefault="001806DC" w:rsidP="001806DC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590A6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99" w:type="pct"/>
          </w:tcPr>
          <w:p w14:paraId="094923B1" w14:textId="77777777" w:rsidR="001806DC" w:rsidRPr="00590A64" w:rsidRDefault="001806DC" w:rsidP="001806DC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2" w:type="pct"/>
            <w:gridSpan w:val="2"/>
          </w:tcPr>
          <w:p w14:paraId="55EAF13A" w14:textId="3ABDDADE" w:rsidR="001806DC" w:rsidRPr="00590A64" w:rsidRDefault="001806DC" w:rsidP="001806DC">
            <w:pPr>
              <w:pStyle w:val="3"/>
              <w:tabs>
                <w:tab w:val="clear" w:pos="360"/>
                <w:tab w:val="clear" w:pos="720"/>
                <w:tab w:val="decimal" w:pos="838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590A6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98" w:type="pct"/>
          </w:tcPr>
          <w:p w14:paraId="31351331" w14:textId="77777777" w:rsidR="001806DC" w:rsidRPr="00590A64" w:rsidRDefault="001806DC" w:rsidP="001806DC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</w:tcPr>
          <w:p w14:paraId="5C2DFF76" w14:textId="41064C37" w:rsidR="001806DC" w:rsidRPr="00590A64" w:rsidRDefault="001806DC" w:rsidP="001806DC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0A64">
              <w:rPr>
                <w:rFonts w:asciiTheme="majorBidi" w:hAnsiTheme="majorBidi" w:cstheme="majorBidi" w:hint="cs"/>
                <w:sz w:val="30"/>
                <w:szCs w:val="30"/>
                <w:cs/>
              </w:rPr>
              <w:t>(29,081)</w:t>
            </w:r>
          </w:p>
        </w:tc>
        <w:tc>
          <w:tcPr>
            <w:tcW w:w="97" w:type="pct"/>
          </w:tcPr>
          <w:p w14:paraId="6BAE48B3" w14:textId="77777777" w:rsidR="001806DC" w:rsidRPr="00590A64" w:rsidRDefault="001806DC" w:rsidP="001806DC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</w:tcPr>
          <w:p w14:paraId="1827FE61" w14:textId="78C0CE51" w:rsidR="001806DC" w:rsidRPr="00590A64" w:rsidRDefault="001806DC" w:rsidP="001806DC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(152)</w:t>
            </w:r>
          </w:p>
        </w:tc>
        <w:tc>
          <w:tcPr>
            <w:tcW w:w="99" w:type="pct"/>
            <w:gridSpan w:val="2"/>
          </w:tcPr>
          <w:p w14:paraId="515692BF" w14:textId="77777777" w:rsidR="001806DC" w:rsidRPr="00590A64" w:rsidRDefault="001806DC" w:rsidP="001806DC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</w:tcPr>
          <w:p w14:paraId="01489C7B" w14:textId="0455B0D4" w:rsidR="001806DC" w:rsidRPr="00590A64" w:rsidRDefault="001806DC" w:rsidP="001806DC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0A6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97" w:type="pct"/>
            <w:gridSpan w:val="2"/>
          </w:tcPr>
          <w:p w14:paraId="59A7CE28" w14:textId="77777777" w:rsidR="001806DC" w:rsidRPr="00590A64" w:rsidRDefault="001806DC" w:rsidP="001806DC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</w:tcPr>
          <w:p w14:paraId="159CCC92" w14:textId="0D5A2671" w:rsidR="001806DC" w:rsidRPr="00590A64" w:rsidRDefault="001806DC" w:rsidP="001806DC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97" w:type="pct"/>
            <w:gridSpan w:val="2"/>
          </w:tcPr>
          <w:p w14:paraId="3B60BB88" w14:textId="77777777" w:rsidR="001806DC" w:rsidRPr="00590A64" w:rsidRDefault="001806DC" w:rsidP="001806DC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9" w:type="pct"/>
          </w:tcPr>
          <w:p w14:paraId="0907169E" w14:textId="3F7614D4" w:rsidR="001806DC" w:rsidRPr="00590A64" w:rsidRDefault="001806DC" w:rsidP="001806DC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0A64">
              <w:rPr>
                <w:rFonts w:asciiTheme="majorBidi" w:hAnsiTheme="majorBidi" w:cstheme="majorBidi" w:hint="cs"/>
                <w:sz w:val="30"/>
                <w:szCs w:val="30"/>
                <w:cs/>
              </w:rPr>
              <w:t>(29,233)</w:t>
            </w:r>
          </w:p>
        </w:tc>
      </w:tr>
      <w:tr w:rsidR="001806DC" w:rsidRPr="00590A64" w14:paraId="05AF0132" w14:textId="77777777" w:rsidTr="00590A64">
        <w:tc>
          <w:tcPr>
            <w:tcW w:w="978" w:type="pct"/>
          </w:tcPr>
          <w:p w14:paraId="1A95DBFD" w14:textId="4CF28BF4" w:rsidR="001806DC" w:rsidRPr="00590A64" w:rsidRDefault="001806DC" w:rsidP="0018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490" w:type="pct"/>
            <w:tcBorders>
              <w:bottom w:val="nil"/>
            </w:tcBorders>
          </w:tcPr>
          <w:p w14:paraId="022531C9" w14:textId="0312029C" w:rsidR="001806DC" w:rsidRPr="00590A64" w:rsidRDefault="001806DC" w:rsidP="001806DC">
            <w:pPr>
              <w:pStyle w:val="3"/>
              <w:tabs>
                <w:tab w:val="clear" w:pos="360"/>
                <w:tab w:val="clear" w:pos="720"/>
                <w:tab w:val="decimal" w:pos="701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590A6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99" w:type="pct"/>
          </w:tcPr>
          <w:p w14:paraId="67F39A53" w14:textId="77777777" w:rsidR="001806DC" w:rsidRPr="00590A64" w:rsidRDefault="001806DC" w:rsidP="001806DC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2" w:type="pct"/>
            <w:gridSpan w:val="2"/>
            <w:tcBorders>
              <w:bottom w:val="nil"/>
            </w:tcBorders>
          </w:tcPr>
          <w:p w14:paraId="077445BD" w14:textId="04F43749" w:rsidR="001806DC" w:rsidRPr="00590A64" w:rsidRDefault="001806DC" w:rsidP="001806DC">
            <w:pPr>
              <w:pStyle w:val="3"/>
              <w:tabs>
                <w:tab w:val="clear" w:pos="360"/>
                <w:tab w:val="clear" w:pos="720"/>
                <w:tab w:val="decimal" w:pos="825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0A6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98" w:type="pct"/>
          </w:tcPr>
          <w:p w14:paraId="12A41724" w14:textId="77777777" w:rsidR="001806DC" w:rsidRPr="00590A64" w:rsidRDefault="001806DC" w:rsidP="001806DC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tcBorders>
              <w:bottom w:val="nil"/>
            </w:tcBorders>
          </w:tcPr>
          <w:p w14:paraId="3C186B63" w14:textId="2CF6BE16" w:rsidR="001806DC" w:rsidRPr="00590A64" w:rsidRDefault="001806DC" w:rsidP="001806DC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0A64">
              <w:rPr>
                <w:rFonts w:asciiTheme="majorBidi" w:hAnsiTheme="majorBidi" w:cstheme="majorBidi" w:hint="cs"/>
                <w:sz w:val="30"/>
                <w:szCs w:val="30"/>
                <w:cs/>
              </w:rPr>
              <w:t>100,424</w:t>
            </w:r>
          </w:p>
        </w:tc>
        <w:tc>
          <w:tcPr>
            <w:tcW w:w="97" w:type="pct"/>
          </w:tcPr>
          <w:p w14:paraId="0FDC8E5C" w14:textId="77777777" w:rsidR="001806DC" w:rsidRPr="00590A64" w:rsidRDefault="001806DC" w:rsidP="001806DC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tcBorders>
              <w:bottom w:val="nil"/>
            </w:tcBorders>
          </w:tcPr>
          <w:p w14:paraId="1B4E0749" w14:textId="101355D9" w:rsidR="001806DC" w:rsidRPr="00590A64" w:rsidRDefault="001806DC" w:rsidP="001806DC">
            <w:pPr>
              <w:pStyle w:val="3"/>
              <w:tabs>
                <w:tab w:val="clear" w:pos="360"/>
                <w:tab w:val="clear" w:pos="720"/>
                <w:tab w:val="decimal" w:pos="813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99" w:type="pct"/>
            <w:gridSpan w:val="2"/>
          </w:tcPr>
          <w:p w14:paraId="1B7A4746" w14:textId="77777777" w:rsidR="001806DC" w:rsidRPr="00590A64" w:rsidRDefault="001806DC" w:rsidP="001806DC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  <w:tcBorders>
              <w:bottom w:val="nil"/>
            </w:tcBorders>
          </w:tcPr>
          <w:p w14:paraId="3D0D1468" w14:textId="7FCD887D" w:rsidR="001806DC" w:rsidRPr="00590A64" w:rsidRDefault="001806DC" w:rsidP="00FA7454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97" w:type="pct"/>
            <w:gridSpan w:val="2"/>
          </w:tcPr>
          <w:p w14:paraId="39D4BAAA" w14:textId="77777777" w:rsidR="001806DC" w:rsidRPr="00590A64" w:rsidRDefault="001806DC" w:rsidP="001806DC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  <w:tcBorders>
              <w:bottom w:val="nil"/>
            </w:tcBorders>
          </w:tcPr>
          <w:p w14:paraId="3109E047" w14:textId="3A8280C8" w:rsidR="001806DC" w:rsidRPr="00590A64" w:rsidRDefault="001806DC" w:rsidP="001806DC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15" w:right="-130" w:firstLine="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0A64">
              <w:rPr>
                <w:rFonts w:asciiTheme="majorBidi" w:hAnsiTheme="majorBidi" w:cstheme="majorBidi" w:hint="cs"/>
                <w:sz w:val="30"/>
                <w:szCs w:val="30"/>
                <w:cs/>
              </w:rPr>
              <w:t>(100,424)</w:t>
            </w:r>
          </w:p>
        </w:tc>
        <w:tc>
          <w:tcPr>
            <w:tcW w:w="97" w:type="pct"/>
            <w:gridSpan w:val="2"/>
          </w:tcPr>
          <w:p w14:paraId="62EDD96F" w14:textId="77777777" w:rsidR="001806DC" w:rsidRPr="00590A64" w:rsidRDefault="001806DC" w:rsidP="001806DC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9" w:type="pct"/>
            <w:tcBorders>
              <w:bottom w:val="nil"/>
            </w:tcBorders>
          </w:tcPr>
          <w:p w14:paraId="59BB68C4" w14:textId="1C245715" w:rsidR="001806DC" w:rsidRPr="00590A64" w:rsidRDefault="001806DC" w:rsidP="001806DC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A537B" w:rsidRPr="00590A64" w14:paraId="42742DF1" w14:textId="77777777" w:rsidTr="00590A64">
        <w:tc>
          <w:tcPr>
            <w:tcW w:w="978" w:type="pct"/>
          </w:tcPr>
          <w:p w14:paraId="4E976ACF" w14:textId="07093685" w:rsidR="005021A1" w:rsidRPr="00590A64" w:rsidRDefault="005021A1" w:rsidP="0050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</w:t>
            </w: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18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</w:t>
            </w:r>
          </w:p>
        </w:tc>
        <w:tc>
          <w:tcPr>
            <w:tcW w:w="490" w:type="pct"/>
            <w:tcBorders>
              <w:top w:val="single" w:sz="4" w:space="0" w:color="auto"/>
            </w:tcBorders>
          </w:tcPr>
          <w:p w14:paraId="21E97845" w14:textId="74F33E22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96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" w:type="pct"/>
          </w:tcPr>
          <w:p w14:paraId="14B7A637" w14:textId="77777777" w:rsidR="005021A1" w:rsidRPr="00590A64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</w:tcBorders>
          </w:tcPr>
          <w:p w14:paraId="647059D4" w14:textId="2DAA2FA9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" w:type="pct"/>
          </w:tcPr>
          <w:p w14:paraId="45330FA7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</w:tcPr>
          <w:p w14:paraId="52EC5A40" w14:textId="47AF5DB1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" w:type="pct"/>
          </w:tcPr>
          <w:p w14:paraId="504F2842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</w:tcPr>
          <w:p w14:paraId="07C8521C" w14:textId="0011D89B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" w:type="pct"/>
            <w:gridSpan w:val="2"/>
          </w:tcPr>
          <w:p w14:paraId="2B029F64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</w:tcBorders>
          </w:tcPr>
          <w:p w14:paraId="1EA9810B" w14:textId="7CEF36AF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" w:type="pct"/>
            <w:gridSpan w:val="2"/>
          </w:tcPr>
          <w:p w14:paraId="67C841EF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</w:tcBorders>
          </w:tcPr>
          <w:p w14:paraId="08965DD9" w14:textId="092C20B3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" w:type="pct"/>
            <w:gridSpan w:val="2"/>
          </w:tcPr>
          <w:p w14:paraId="0B9AF027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</w:tcPr>
          <w:p w14:paraId="51FBC2FC" w14:textId="4FD3BDFB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1806DC" w:rsidRPr="00590A64" w14:paraId="30A0D65F" w14:textId="77777777" w:rsidTr="00590A64">
        <w:tc>
          <w:tcPr>
            <w:tcW w:w="978" w:type="pct"/>
          </w:tcPr>
          <w:p w14:paraId="7E133BB5" w14:textId="6BC8979F" w:rsidR="001806DC" w:rsidRPr="00590A64" w:rsidRDefault="001806DC" w:rsidP="0018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เมษายน </w:t>
            </w: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490" w:type="pct"/>
          </w:tcPr>
          <w:p w14:paraId="42E681B2" w14:textId="1DAF6C16" w:rsidR="001806DC" w:rsidRPr="00590A64" w:rsidRDefault="001806DC" w:rsidP="001806DC">
            <w:pPr>
              <w:pStyle w:val="3"/>
              <w:tabs>
                <w:tab w:val="clear" w:pos="360"/>
                <w:tab w:val="clear" w:pos="720"/>
                <w:tab w:val="decimal" w:pos="96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833,032</w:t>
            </w:r>
          </w:p>
        </w:tc>
        <w:tc>
          <w:tcPr>
            <w:tcW w:w="99" w:type="pct"/>
          </w:tcPr>
          <w:p w14:paraId="200A55B8" w14:textId="77777777" w:rsidR="001806DC" w:rsidRPr="00590A64" w:rsidRDefault="001806DC" w:rsidP="0018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2" w:type="pct"/>
            <w:gridSpan w:val="2"/>
          </w:tcPr>
          <w:p w14:paraId="47873555" w14:textId="6DD24895" w:rsidR="001806DC" w:rsidRPr="00590A64" w:rsidRDefault="001806DC" w:rsidP="001806DC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90A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785,228</w:t>
            </w:r>
          </w:p>
        </w:tc>
        <w:tc>
          <w:tcPr>
            <w:tcW w:w="98" w:type="pct"/>
          </w:tcPr>
          <w:p w14:paraId="2915CE47" w14:textId="77777777" w:rsidR="001806DC" w:rsidRPr="00590A64" w:rsidRDefault="001806DC" w:rsidP="001806DC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</w:tcPr>
          <w:p w14:paraId="44974FD0" w14:textId="37375CA3" w:rsidR="001806DC" w:rsidRPr="00590A64" w:rsidRDefault="001806DC" w:rsidP="001806DC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90A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5,630,802</w:t>
            </w:r>
          </w:p>
        </w:tc>
        <w:tc>
          <w:tcPr>
            <w:tcW w:w="97" w:type="pct"/>
          </w:tcPr>
          <w:p w14:paraId="7BDDA61E" w14:textId="77777777" w:rsidR="001806DC" w:rsidRPr="00590A64" w:rsidRDefault="001806DC" w:rsidP="001806DC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</w:tcPr>
          <w:p w14:paraId="013AB8A6" w14:textId="61E9B141" w:rsidR="001806DC" w:rsidRPr="00590A64" w:rsidRDefault="001806DC" w:rsidP="001806DC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90A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37,652</w:t>
            </w:r>
          </w:p>
        </w:tc>
        <w:tc>
          <w:tcPr>
            <w:tcW w:w="99" w:type="pct"/>
            <w:gridSpan w:val="2"/>
          </w:tcPr>
          <w:p w14:paraId="44CA7393" w14:textId="77777777" w:rsidR="001806DC" w:rsidRPr="00590A64" w:rsidRDefault="001806DC" w:rsidP="001806DC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</w:tcPr>
          <w:p w14:paraId="25C09BE2" w14:textId="5D41F4DC" w:rsidR="001806DC" w:rsidRPr="00590A64" w:rsidRDefault="001806DC" w:rsidP="001806DC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fldChar w:fldCharType="begin"/>
            </w: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instrText xml:space="preserve"> =SUM(ABOVE) </w:instrText>
            </w: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fldChar w:fldCharType="separate"/>
            </w:r>
            <w:r w:rsidRPr="00590A64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/>
              </w:rPr>
              <w:t>18,985</w:t>
            </w: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fldChar w:fldCharType="end"/>
            </w:r>
          </w:p>
        </w:tc>
        <w:tc>
          <w:tcPr>
            <w:tcW w:w="97" w:type="pct"/>
            <w:gridSpan w:val="2"/>
          </w:tcPr>
          <w:p w14:paraId="6928E4FF" w14:textId="77777777" w:rsidR="001806DC" w:rsidRPr="00590A64" w:rsidRDefault="001806DC" w:rsidP="001806DC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</w:tcPr>
          <w:p w14:paraId="60E5F7CE" w14:textId="465B8B7D" w:rsidR="001806DC" w:rsidRPr="00590A64" w:rsidRDefault="001806DC" w:rsidP="001806DC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0A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31,301</w:t>
            </w:r>
          </w:p>
        </w:tc>
        <w:tc>
          <w:tcPr>
            <w:tcW w:w="97" w:type="pct"/>
            <w:gridSpan w:val="2"/>
          </w:tcPr>
          <w:p w14:paraId="71608CA0" w14:textId="77777777" w:rsidR="001806DC" w:rsidRPr="00590A64" w:rsidRDefault="001806DC" w:rsidP="001806DC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89" w:type="pct"/>
          </w:tcPr>
          <w:p w14:paraId="1FFFBA75" w14:textId="41032602" w:rsidR="001806DC" w:rsidRPr="00590A64" w:rsidRDefault="001806DC" w:rsidP="001806DC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90A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7,337,000</w:t>
            </w:r>
          </w:p>
        </w:tc>
      </w:tr>
      <w:tr w:rsidR="002A537B" w:rsidRPr="00590A64" w14:paraId="07917587" w14:textId="77777777" w:rsidTr="00590A64">
        <w:tc>
          <w:tcPr>
            <w:tcW w:w="978" w:type="pct"/>
          </w:tcPr>
          <w:p w14:paraId="254CD95F" w14:textId="77777777" w:rsidR="005021A1" w:rsidRPr="00590A64" w:rsidRDefault="005021A1" w:rsidP="0050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90" w:type="pct"/>
          </w:tcPr>
          <w:p w14:paraId="103BE9B5" w14:textId="12868545" w:rsidR="005021A1" w:rsidRPr="00590A64" w:rsidRDefault="00FA7454" w:rsidP="00FA7454">
            <w:pPr>
              <w:pStyle w:val="3"/>
              <w:tabs>
                <w:tab w:val="clear" w:pos="360"/>
                <w:tab w:val="clear" w:pos="720"/>
                <w:tab w:val="decimal" w:pos="701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99" w:type="pct"/>
          </w:tcPr>
          <w:p w14:paraId="65817036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2" w:type="pct"/>
            <w:gridSpan w:val="2"/>
          </w:tcPr>
          <w:p w14:paraId="31BAAEF2" w14:textId="0A7D3793" w:rsidR="005021A1" w:rsidRPr="00FA7454" w:rsidRDefault="00FA7454" w:rsidP="00C63ABA">
            <w:pPr>
              <w:pStyle w:val="3"/>
              <w:tabs>
                <w:tab w:val="clear" w:pos="360"/>
                <w:tab w:val="clear" w:pos="720"/>
                <w:tab w:val="decimal" w:pos="915"/>
              </w:tabs>
              <w:ind w:left="-108" w:right="-131" w:firstLine="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20,257</w:t>
            </w:r>
          </w:p>
        </w:tc>
        <w:tc>
          <w:tcPr>
            <w:tcW w:w="98" w:type="pct"/>
          </w:tcPr>
          <w:p w14:paraId="61D63FE5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</w:tcPr>
          <w:p w14:paraId="735E270E" w14:textId="203E7730" w:rsidR="005021A1" w:rsidRPr="00590A64" w:rsidRDefault="00FA7454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240,870</w:t>
            </w:r>
          </w:p>
        </w:tc>
        <w:tc>
          <w:tcPr>
            <w:tcW w:w="97" w:type="pct"/>
          </w:tcPr>
          <w:p w14:paraId="7E0D2F61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</w:tcPr>
          <w:p w14:paraId="5ADFA0A3" w14:textId="10FD1BE8" w:rsidR="005021A1" w:rsidRPr="00FA7454" w:rsidRDefault="00FA7454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9,00</w:t>
            </w:r>
            <w:r w:rsidR="005807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99" w:type="pct"/>
            <w:gridSpan w:val="2"/>
          </w:tcPr>
          <w:p w14:paraId="5022658E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</w:tcPr>
          <w:p w14:paraId="529ED858" w14:textId="279007B2" w:rsidR="005021A1" w:rsidRPr="00FA7454" w:rsidRDefault="00FA7454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3,806</w:t>
            </w:r>
          </w:p>
        </w:tc>
        <w:tc>
          <w:tcPr>
            <w:tcW w:w="97" w:type="pct"/>
            <w:gridSpan w:val="2"/>
          </w:tcPr>
          <w:p w14:paraId="32DE870E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</w:tcPr>
          <w:p w14:paraId="1DEFEAD2" w14:textId="26B46398" w:rsidR="005021A1" w:rsidRPr="00FA7454" w:rsidRDefault="00FA7454" w:rsidP="00FA7454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15" w:right="-130" w:firstLine="8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906,526</w:t>
            </w:r>
          </w:p>
        </w:tc>
        <w:tc>
          <w:tcPr>
            <w:tcW w:w="97" w:type="pct"/>
            <w:gridSpan w:val="2"/>
          </w:tcPr>
          <w:p w14:paraId="18103FC0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14:paraId="426A6AD6" w14:textId="62E8D79A" w:rsidR="005021A1" w:rsidRPr="00FA7454" w:rsidRDefault="00FA7454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1,180,46</w:t>
            </w:r>
            <w:r w:rsidR="007812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2A537B" w:rsidRPr="00590A64" w14:paraId="1909B207" w14:textId="77777777" w:rsidTr="00590A64">
        <w:tc>
          <w:tcPr>
            <w:tcW w:w="978" w:type="pct"/>
          </w:tcPr>
          <w:p w14:paraId="72567117" w14:textId="77777777" w:rsidR="005021A1" w:rsidRPr="00590A64" w:rsidRDefault="005021A1" w:rsidP="0050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90" w:type="pct"/>
            <w:tcBorders>
              <w:bottom w:val="nil"/>
            </w:tcBorders>
          </w:tcPr>
          <w:p w14:paraId="793D7045" w14:textId="4DB3661B" w:rsidR="005021A1" w:rsidRPr="00FA7454" w:rsidRDefault="00FA7454" w:rsidP="005021A1">
            <w:pPr>
              <w:pStyle w:val="3"/>
              <w:tabs>
                <w:tab w:val="clear" w:pos="360"/>
                <w:tab w:val="clear" w:pos="720"/>
                <w:tab w:val="decimal" w:pos="701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99" w:type="pct"/>
          </w:tcPr>
          <w:p w14:paraId="4508FD14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2" w:type="pct"/>
            <w:gridSpan w:val="2"/>
            <w:tcBorders>
              <w:bottom w:val="nil"/>
            </w:tcBorders>
          </w:tcPr>
          <w:p w14:paraId="04E1C568" w14:textId="00C9B9DA" w:rsidR="005021A1" w:rsidRPr="00FA7454" w:rsidRDefault="00FA7454" w:rsidP="00FB1147">
            <w:pPr>
              <w:pStyle w:val="3"/>
              <w:tabs>
                <w:tab w:val="clear" w:pos="360"/>
                <w:tab w:val="clear" w:pos="720"/>
                <w:tab w:val="decimal" w:pos="827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98" w:type="pct"/>
          </w:tcPr>
          <w:p w14:paraId="645ED1CA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</w:tcPr>
          <w:p w14:paraId="24A31644" w14:textId="60DAC537" w:rsidR="005021A1" w:rsidRPr="00FA7454" w:rsidRDefault="00FA7454" w:rsidP="00BA3580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(132,29</w:t>
            </w:r>
            <w:r w:rsidR="005807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97" w:type="pct"/>
          </w:tcPr>
          <w:p w14:paraId="1F99E70D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</w:tcPr>
          <w:p w14:paraId="6E41A7F9" w14:textId="1CE5F716" w:rsidR="005021A1" w:rsidRPr="00590A64" w:rsidRDefault="00FA7454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(62</w:t>
            </w:r>
            <w:r w:rsidR="005807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99" w:type="pct"/>
            <w:gridSpan w:val="2"/>
          </w:tcPr>
          <w:p w14:paraId="67D5FBE2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</w:tcPr>
          <w:p w14:paraId="172CF3D5" w14:textId="29B61141" w:rsidR="005021A1" w:rsidRPr="00FA7454" w:rsidRDefault="00FA7454" w:rsidP="00FA7454">
            <w:pPr>
              <w:pStyle w:val="3"/>
              <w:tabs>
                <w:tab w:val="clear" w:pos="360"/>
                <w:tab w:val="clear" w:pos="720"/>
                <w:tab w:val="decimal" w:pos="1113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(3,82</w:t>
            </w:r>
            <w:r w:rsidR="005807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97" w:type="pct"/>
            <w:gridSpan w:val="2"/>
          </w:tcPr>
          <w:p w14:paraId="3292E6FB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</w:tcPr>
          <w:p w14:paraId="48B3F24A" w14:textId="0EF36A4A" w:rsidR="005021A1" w:rsidRPr="00590A64" w:rsidRDefault="00FA7454" w:rsidP="00FA7454">
            <w:pPr>
              <w:pStyle w:val="3"/>
              <w:tabs>
                <w:tab w:val="clear" w:pos="360"/>
                <w:tab w:val="clear" w:pos="720"/>
                <w:tab w:val="decimal" w:pos="1098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(8)</w:t>
            </w:r>
          </w:p>
        </w:tc>
        <w:tc>
          <w:tcPr>
            <w:tcW w:w="97" w:type="pct"/>
            <w:gridSpan w:val="2"/>
          </w:tcPr>
          <w:p w14:paraId="3A62E92F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14:paraId="7F9883EA" w14:textId="47FA0369" w:rsidR="005021A1" w:rsidRPr="00FA7454" w:rsidRDefault="00FA7454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(136,74</w:t>
            </w:r>
            <w:r w:rsidR="007812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2A537B" w:rsidRPr="00590A64" w14:paraId="3F8FE626" w14:textId="77777777" w:rsidTr="00590A64">
        <w:tc>
          <w:tcPr>
            <w:tcW w:w="978" w:type="pct"/>
          </w:tcPr>
          <w:p w14:paraId="1BCB0C57" w14:textId="442D5FCC" w:rsidR="005021A1" w:rsidRPr="00590A64" w:rsidRDefault="005021A1" w:rsidP="0050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A64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490" w:type="pct"/>
            <w:tcBorders>
              <w:bottom w:val="nil"/>
            </w:tcBorders>
          </w:tcPr>
          <w:p w14:paraId="57A51BB4" w14:textId="766102EE" w:rsidR="005021A1" w:rsidRPr="00FA7454" w:rsidRDefault="00FA7454" w:rsidP="005021A1">
            <w:pPr>
              <w:pStyle w:val="3"/>
              <w:tabs>
                <w:tab w:val="clear" w:pos="360"/>
                <w:tab w:val="clear" w:pos="720"/>
                <w:tab w:val="decimal" w:pos="701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99" w:type="pct"/>
          </w:tcPr>
          <w:p w14:paraId="7424A7C5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2" w:type="pct"/>
            <w:gridSpan w:val="2"/>
            <w:tcBorders>
              <w:bottom w:val="nil"/>
            </w:tcBorders>
          </w:tcPr>
          <w:p w14:paraId="3D453989" w14:textId="13753735" w:rsidR="005021A1" w:rsidRPr="00FA7454" w:rsidRDefault="00FA7454" w:rsidP="00FA7454">
            <w:pPr>
              <w:pStyle w:val="3"/>
              <w:tabs>
                <w:tab w:val="clear" w:pos="360"/>
                <w:tab w:val="clear" w:pos="720"/>
                <w:tab w:val="decimal" w:pos="1096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483</w:t>
            </w:r>
          </w:p>
        </w:tc>
        <w:tc>
          <w:tcPr>
            <w:tcW w:w="98" w:type="pct"/>
          </w:tcPr>
          <w:p w14:paraId="23BD181C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695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</w:tcPr>
          <w:p w14:paraId="2852ADC2" w14:textId="1F01FB28" w:rsidR="005021A1" w:rsidRPr="00FA7454" w:rsidDel="00450DDE" w:rsidRDefault="00FA7454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33,590</w:t>
            </w:r>
          </w:p>
        </w:tc>
        <w:tc>
          <w:tcPr>
            <w:tcW w:w="97" w:type="pct"/>
          </w:tcPr>
          <w:p w14:paraId="06E0BF2D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695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</w:tcPr>
          <w:p w14:paraId="7712D0B3" w14:textId="0F3D0002" w:rsidR="005021A1" w:rsidRPr="00590A64" w:rsidDel="00450DDE" w:rsidRDefault="00FA7454" w:rsidP="00FA7454">
            <w:pPr>
              <w:pStyle w:val="3"/>
              <w:tabs>
                <w:tab w:val="clear" w:pos="360"/>
                <w:tab w:val="clear" w:pos="720"/>
                <w:tab w:val="decimal" w:pos="1146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2,911</w:t>
            </w:r>
          </w:p>
        </w:tc>
        <w:tc>
          <w:tcPr>
            <w:tcW w:w="99" w:type="pct"/>
            <w:gridSpan w:val="2"/>
          </w:tcPr>
          <w:p w14:paraId="27DD5B70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695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</w:tcPr>
          <w:p w14:paraId="7209ADA1" w14:textId="796A4543" w:rsidR="005021A1" w:rsidRPr="00590A64" w:rsidDel="00450DDE" w:rsidRDefault="00FA7454" w:rsidP="00C84864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97" w:type="pct"/>
            <w:gridSpan w:val="2"/>
          </w:tcPr>
          <w:p w14:paraId="7856E070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695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</w:tcPr>
          <w:p w14:paraId="37ED18B5" w14:textId="7F644F6B" w:rsidR="005021A1" w:rsidRPr="00FA7454" w:rsidDel="00450DDE" w:rsidRDefault="00FA7454" w:rsidP="005021A1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15" w:right="-130" w:firstLine="8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(36,984)</w:t>
            </w:r>
          </w:p>
        </w:tc>
        <w:tc>
          <w:tcPr>
            <w:tcW w:w="97" w:type="pct"/>
            <w:gridSpan w:val="2"/>
          </w:tcPr>
          <w:p w14:paraId="1DD9A083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695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9" w:type="pct"/>
          </w:tcPr>
          <w:p w14:paraId="40EF8361" w14:textId="472AA96B" w:rsidR="005021A1" w:rsidRPr="00590A64" w:rsidDel="00450DDE" w:rsidRDefault="00FA7454" w:rsidP="005021A1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A537B" w:rsidRPr="00590A64" w14:paraId="32A84F77" w14:textId="77777777" w:rsidTr="00590A64">
        <w:tc>
          <w:tcPr>
            <w:tcW w:w="978" w:type="pct"/>
            <w:tcBorders>
              <w:top w:val="nil"/>
              <w:bottom w:val="nil"/>
            </w:tcBorders>
          </w:tcPr>
          <w:p w14:paraId="70CB8E59" w14:textId="4E0C606D" w:rsidR="005021A1" w:rsidRPr="00590A64" w:rsidRDefault="005021A1" w:rsidP="0050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590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1806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</w:tcPr>
          <w:p w14:paraId="4C20E185" w14:textId="39E2E466" w:rsidR="005021A1" w:rsidRPr="00590A64" w:rsidRDefault="00FA7454" w:rsidP="00C63ABA">
            <w:pPr>
              <w:pStyle w:val="3"/>
              <w:tabs>
                <w:tab w:val="clear" w:pos="360"/>
                <w:tab w:val="clear" w:pos="720"/>
                <w:tab w:val="decimal" w:pos="96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833,032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24788874" w14:textId="77777777" w:rsidR="005021A1" w:rsidRPr="00590A64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179B83" w14:textId="1225FE4E" w:rsidR="005021A1" w:rsidRPr="00FA7454" w:rsidRDefault="00FA7454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805,968</w:t>
            </w:r>
          </w:p>
        </w:tc>
        <w:tc>
          <w:tcPr>
            <w:tcW w:w="98" w:type="pct"/>
            <w:tcBorders>
              <w:top w:val="nil"/>
              <w:bottom w:val="nil"/>
            </w:tcBorders>
          </w:tcPr>
          <w:p w14:paraId="07B5D479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</w:tcPr>
          <w:p w14:paraId="65A4DE4D" w14:textId="1EDF81AB" w:rsidR="005021A1" w:rsidRPr="00FA7454" w:rsidRDefault="00FA7454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5,772,96</w:t>
            </w:r>
            <w:r w:rsidR="005807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00F12098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</w:tcPr>
          <w:p w14:paraId="3D7C1AEB" w14:textId="1CC64EFC" w:rsidR="005021A1" w:rsidRPr="00FA7454" w:rsidRDefault="00FA7454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48,944</w:t>
            </w:r>
          </w:p>
        </w:tc>
        <w:tc>
          <w:tcPr>
            <w:tcW w:w="99" w:type="pct"/>
            <w:gridSpan w:val="2"/>
            <w:tcBorders>
              <w:top w:val="nil"/>
              <w:bottom w:val="nil"/>
            </w:tcBorders>
          </w:tcPr>
          <w:p w14:paraId="5D218FF3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9C35C4" w14:textId="20E52560" w:rsidR="005021A1" w:rsidRPr="00590A64" w:rsidRDefault="00FA7454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18,96</w:t>
            </w:r>
            <w:r w:rsidR="005807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62C78DE5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9B8766" w14:textId="0F1C003B" w:rsidR="005021A1" w:rsidRPr="00FA7454" w:rsidRDefault="00FA7454" w:rsidP="005021A1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900,835</w:t>
            </w: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15A61B8A" w14:textId="77777777" w:rsidR="005021A1" w:rsidRPr="00590A64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single" w:sz="4" w:space="0" w:color="auto"/>
            </w:tcBorders>
          </w:tcPr>
          <w:p w14:paraId="207B3B8D" w14:textId="41DBD9C2" w:rsidR="005021A1" w:rsidRPr="00FA7454" w:rsidRDefault="00FA7454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8,380,715</w:t>
            </w:r>
          </w:p>
        </w:tc>
      </w:tr>
      <w:tr w:rsidR="00AA453E" w:rsidRPr="00D57BA2" w14:paraId="5D6DD5CB" w14:textId="77777777" w:rsidTr="00590A64">
        <w:tc>
          <w:tcPr>
            <w:tcW w:w="978" w:type="pct"/>
            <w:tcBorders>
              <w:bottom w:val="nil"/>
            </w:tcBorders>
          </w:tcPr>
          <w:p w14:paraId="4D677A0C" w14:textId="77777777" w:rsidR="00AA453E" w:rsidRPr="00D57BA2" w:rsidRDefault="00AA453E" w:rsidP="0050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0" w:type="pct"/>
            <w:tcBorders>
              <w:bottom w:val="nil"/>
            </w:tcBorders>
          </w:tcPr>
          <w:p w14:paraId="15C20C0F" w14:textId="77777777" w:rsidR="00AA453E" w:rsidRPr="00D57BA2" w:rsidRDefault="00AA453E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tcBorders>
              <w:bottom w:val="nil"/>
            </w:tcBorders>
          </w:tcPr>
          <w:p w14:paraId="50554BED" w14:textId="77777777" w:rsidR="00AA453E" w:rsidRPr="00D57BA2" w:rsidRDefault="00AA453E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0" w:type="pct"/>
            <w:tcBorders>
              <w:bottom w:val="nil"/>
            </w:tcBorders>
          </w:tcPr>
          <w:p w14:paraId="734EB0F1" w14:textId="77777777" w:rsidR="00AA453E" w:rsidRPr="00D57BA2" w:rsidRDefault="00AA453E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  <w:gridSpan w:val="2"/>
            <w:tcBorders>
              <w:bottom w:val="nil"/>
            </w:tcBorders>
          </w:tcPr>
          <w:p w14:paraId="2CE6F255" w14:textId="77777777" w:rsidR="00AA453E" w:rsidRPr="00D57BA2" w:rsidRDefault="00AA453E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tcBorders>
              <w:bottom w:val="nil"/>
            </w:tcBorders>
          </w:tcPr>
          <w:p w14:paraId="32EB6632" w14:textId="77777777" w:rsidR="00AA453E" w:rsidRPr="00D57BA2" w:rsidRDefault="00AA453E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tcBorders>
              <w:bottom w:val="nil"/>
            </w:tcBorders>
          </w:tcPr>
          <w:p w14:paraId="0BBC524D" w14:textId="77777777" w:rsidR="00AA453E" w:rsidRPr="00D57BA2" w:rsidRDefault="00AA453E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tcBorders>
              <w:bottom w:val="nil"/>
            </w:tcBorders>
          </w:tcPr>
          <w:p w14:paraId="52AE080C" w14:textId="77777777" w:rsidR="00AA453E" w:rsidRPr="00D57BA2" w:rsidRDefault="00AA453E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after="0" w:line="240" w:lineRule="auto"/>
              <w:ind w:left="-115" w:right="-130" w:firstLine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tcBorders>
              <w:bottom w:val="nil"/>
            </w:tcBorders>
          </w:tcPr>
          <w:p w14:paraId="79779769" w14:textId="77777777" w:rsidR="00AA453E" w:rsidRPr="00D57BA2" w:rsidRDefault="00AA453E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bottom w:val="nil"/>
            </w:tcBorders>
          </w:tcPr>
          <w:p w14:paraId="7BF89C4A" w14:textId="77777777" w:rsidR="00AA453E" w:rsidRPr="00D57BA2" w:rsidRDefault="00AA453E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gridSpan w:val="2"/>
            <w:tcBorders>
              <w:bottom w:val="nil"/>
            </w:tcBorders>
          </w:tcPr>
          <w:p w14:paraId="0B90BA8C" w14:textId="77777777" w:rsidR="00AA453E" w:rsidRPr="00D57BA2" w:rsidRDefault="00AA453E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bottom w:val="nil"/>
            </w:tcBorders>
          </w:tcPr>
          <w:p w14:paraId="4A51437B" w14:textId="77777777" w:rsidR="00AA453E" w:rsidRPr="00D57BA2" w:rsidRDefault="00AA453E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gridSpan w:val="2"/>
            <w:tcBorders>
              <w:bottom w:val="nil"/>
            </w:tcBorders>
          </w:tcPr>
          <w:p w14:paraId="2A96AF7C" w14:textId="77777777" w:rsidR="00AA453E" w:rsidRPr="00D57BA2" w:rsidRDefault="00AA453E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bottom w:val="nil"/>
            </w:tcBorders>
          </w:tcPr>
          <w:p w14:paraId="71D6EDCD" w14:textId="77777777" w:rsidR="00AA453E" w:rsidRPr="00D57BA2" w:rsidRDefault="00AA453E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hanging="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453E" w:rsidRPr="00D57BA2" w14:paraId="1F3C707F" w14:textId="77777777" w:rsidTr="00590A64">
        <w:tc>
          <w:tcPr>
            <w:tcW w:w="978" w:type="pct"/>
            <w:tcBorders>
              <w:top w:val="nil"/>
            </w:tcBorders>
          </w:tcPr>
          <w:p w14:paraId="4BD1F71E" w14:textId="77777777" w:rsidR="000D3FA9" w:rsidRPr="00D57BA2" w:rsidRDefault="000D3FA9" w:rsidP="0050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</w:t>
            </w:r>
          </w:p>
        </w:tc>
        <w:tc>
          <w:tcPr>
            <w:tcW w:w="490" w:type="pct"/>
            <w:tcBorders>
              <w:top w:val="nil"/>
            </w:tcBorders>
          </w:tcPr>
          <w:p w14:paraId="510208A6" w14:textId="77777777" w:rsidR="000D3FA9" w:rsidRPr="00D57BA2" w:rsidRDefault="000D3FA9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tcBorders>
              <w:top w:val="nil"/>
            </w:tcBorders>
          </w:tcPr>
          <w:p w14:paraId="56129E79" w14:textId="77777777" w:rsidR="000D3FA9" w:rsidRPr="00D57BA2" w:rsidRDefault="000D3FA9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0" w:type="pct"/>
            <w:tcBorders>
              <w:top w:val="nil"/>
            </w:tcBorders>
          </w:tcPr>
          <w:p w14:paraId="23565D74" w14:textId="77777777" w:rsidR="000D3FA9" w:rsidRPr="00D57BA2" w:rsidRDefault="000D3FA9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" w:type="pct"/>
            <w:gridSpan w:val="2"/>
            <w:tcBorders>
              <w:top w:val="nil"/>
            </w:tcBorders>
          </w:tcPr>
          <w:p w14:paraId="434BE848" w14:textId="77777777" w:rsidR="000D3FA9" w:rsidRPr="00D57BA2" w:rsidRDefault="000D3FA9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nil"/>
            </w:tcBorders>
          </w:tcPr>
          <w:p w14:paraId="521AF463" w14:textId="77777777" w:rsidR="000D3FA9" w:rsidRPr="00D57BA2" w:rsidRDefault="000D3FA9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tcBorders>
              <w:top w:val="nil"/>
            </w:tcBorders>
          </w:tcPr>
          <w:p w14:paraId="6F1E58D2" w14:textId="77777777" w:rsidR="000D3FA9" w:rsidRPr="00D57BA2" w:rsidRDefault="000D3FA9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nil"/>
            </w:tcBorders>
          </w:tcPr>
          <w:p w14:paraId="7A426ED7" w14:textId="77777777" w:rsidR="000D3FA9" w:rsidRPr="00D57BA2" w:rsidRDefault="000D3FA9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after="0" w:line="240" w:lineRule="auto"/>
              <w:ind w:left="-115" w:right="-130" w:firstLine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tcBorders>
              <w:top w:val="nil"/>
            </w:tcBorders>
          </w:tcPr>
          <w:p w14:paraId="61A3265D" w14:textId="77777777" w:rsidR="000D3FA9" w:rsidRPr="00D57BA2" w:rsidRDefault="000D3FA9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nil"/>
            </w:tcBorders>
          </w:tcPr>
          <w:p w14:paraId="4B03AC27" w14:textId="77777777" w:rsidR="000D3FA9" w:rsidRPr="00D57BA2" w:rsidRDefault="000D3FA9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gridSpan w:val="2"/>
            <w:tcBorders>
              <w:top w:val="nil"/>
            </w:tcBorders>
          </w:tcPr>
          <w:p w14:paraId="66F0435C" w14:textId="77777777" w:rsidR="000D3FA9" w:rsidRPr="00D57BA2" w:rsidRDefault="000D3FA9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nil"/>
            </w:tcBorders>
          </w:tcPr>
          <w:p w14:paraId="2A550F8B" w14:textId="77777777" w:rsidR="000D3FA9" w:rsidRPr="00D57BA2" w:rsidRDefault="000D3FA9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gridSpan w:val="2"/>
            <w:tcBorders>
              <w:top w:val="nil"/>
            </w:tcBorders>
          </w:tcPr>
          <w:p w14:paraId="1C420949" w14:textId="77777777" w:rsidR="000D3FA9" w:rsidRPr="00D57BA2" w:rsidRDefault="000D3FA9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nil"/>
            </w:tcBorders>
          </w:tcPr>
          <w:p w14:paraId="2C6AFB6E" w14:textId="77777777" w:rsidR="000D3FA9" w:rsidRPr="00D57BA2" w:rsidRDefault="000D3FA9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hanging="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06DC" w:rsidRPr="00D57BA2" w14:paraId="236EE679" w14:textId="77777777" w:rsidTr="00590A64">
        <w:tc>
          <w:tcPr>
            <w:tcW w:w="978" w:type="pct"/>
          </w:tcPr>
          <w:p w14:paraId="6CB48130" w14:textId="0402CA1A" w:rsidR="001806DC" w:rsidRPr="00D57BA2" w:rsidRDefault="001806DC" w:rsidP="0018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57BA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D57B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490" w:type="pct"/>
          </w:tcPr>
          <w:p w14:paraId="63CD1276" w14:textId="5EE9703D" w:rsidR="001806DC" w:rsidRPr="001806DC" w:rsidRDefault="001806DC" w:rsidP="001806DC">
            <w:pPr>
              <w:pStyle w:val="3"/>
              <w:tabs>
                <w:tab w:val="clear" w:pos="360"/>
                <w:tab w:val="clear" w:pos="720"/>
                <w:tab w:val="decimal" w:pos="82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1806D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9" w:type="pct"/>
          </w:tcPr>
          <w:p w14:paraId="4D4A14CE" w14:textId="77777777" w:rsidR="001806DC" w:rsidRPr="001806DC" w:rsidRDefault="001806DC" w:rsidP="0018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0" w:type="pct"/>
          </w:tcPr>
          <w:p w14:paraId="2E0CF7CE" w14:textId="260FA122" w:rsidR="001806DC" w:rsidRPr="001806DC" w:rsidRDefault="001806DC" w:rsidP="001806DC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1806DC">
              <w:rPr>
                <w:rFonts w:asciiTheme="majorBidi" w:hAnsiTheme="majorBidi" w:cstheme="majorBidi"/>
                <w:sz w:val="28"/>
                <w:szCs w:val="28"/>
                <w:cs/>
              </w:rPr>
              <w:t>622,748</w:t>
            </w:r>
          </w:p>
        </w:tc>
        <w:tc>
          <w:tcPr>
            <w:tcW w:w="100" w:type="pct"/>
            <w:gridSpan w:val="2"/>
          </w:tcPr>
          <w:p w14:paraId="428B72ED" w14:textId="77777777" w:rsidR="001806DC" w:rsidRPr="001806DC" w:rsidRDefault="001806DC" w:rsidP="0018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</w:tcPr>
          <w:p w14:paraId="7AC4C6CF" w14:textId="2584FE07" w:rsidR="001806DC" w:rsidRPr="001806DC" w:rsidRDefault="001806DC" w:rsidP="001806DC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806DC">
              <w:rPr>
                <w:rFonts w:asciiTheme="majorBidi" w:hAnsiTheme="majorBidi" w:cstheme="majorBidi"/>
                <w:sz w:val="28"/>
                <w:szCs w:val="28"/>
                <w:cs/>
              </w:rPr>
              <w:t>4,534,376</w:t>
            </w:r>
          </w:p>
        </w:tc>
        <w:tc>
          <w:tcPr>
            <w:tcW w:w="97" w:type="pct"/>
          </w:tcPr>
          <w:p w14:paraId="6A0BF5CC" w14:textId="77777777" w:rsidR="001806DC" w:rsidRPr="001806DC" w:rsidRDefault="001806DC" w:rsidP="001806DC">
            <w:pPr>
              <w:pStyle w:val="acctfourfigures"/>
              <w:tabs>
                <w:tab w:val="decimal" w:pos="558"/>
              </w:tabs>
              <w:spacing w:line="240" w:lineRule="auto"/>
              <w:ind w:left="-81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</w:tcPr>
          <w:p w14:paraId="67E18406" w14:textId="2215ED20" w:rsidR="001806DC" w:rsidRPr="001806DC" w:rsidRDefault="001806DC" w:rsidP="001806DC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sz w:val="28"/>
                <w:szCs w:val="28"/>
              </w:rPr>
            </w:pPr>
            <w:r w:rsidRPr="001806DC">
              <w:rPr>
                <w:rFonts w:asciiTheme="majorBidi" w:hAnsiTheme="majorBidi" w:cstheme="majorBidi"/>
                <w:sz w:val="28"/>
                <w:szCs w:val="28"/>
                <w:cs/>
              </w:rPr>
              <w:t>29,293</w:t>
            </w:r>
          </w:p>
        </w:tc>
        <w:tc>
          <w:tcPr>
            <w:tcW w:w="96" w:type="pct"/>
          </w:tcPr>
          <w:p w14:paraId="5192D01E" w14:textId="77777777" w:rsidR="001806DC" w:rsidRPr="001806DC" w:rsidRDefault="001806DC" w:rsidP="001806D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gridSpan w:val="2"/>
          </w:tcPr>
          <w:p w14:paraId="0846E4FF" w14:textId="53AEBE7D" w:rsidR="001806DC" w:rsidRPr="001806DC" w:rsidRDefault="001806DC" w:rsidP="001806DC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06DC">
              <w:rPr>
                <w:rFonts w:asciiTheme="majorBidi" w:hAnsiTheme="majorBidi" w:cstheme="majorBidi"/>
                <w:sz w:val="28"/>
                <w:szCs w:val="28"/>
                <w:cs/>
              </w:rPr>
              <w:t>9,814</w:t>
            </w:r>
          </w:p>
        </w:tc>
        <w:tc>
          <w:tcPr>
            <w:tcW w:w="97" w:type="pct"/>
            <w:gridSpan w:val="2"/>
          </w:tcPr>
          <w:p w14:paraId="22CBB2CD" w14:textId="77777777" w:rsidR="001806DC" w:rsidRPr="001806DC" w:rsidRDefault="001806DC" w:rsidP="001806D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gridSpan w:val="2"/>
          </w:tcPr>
          <w:p w14:paraId="7B9723BB" w14:textId="2196505A" w:rsidR="001806DC" w:rsidRPr="001806DC" w:rsidRDefault="001806DC" w:rsidP="001806DC">
            <w:pPr>
              <w:pStyle w:val="3"/>
              <w:tabs>
                <w:tab w:val="clear" w:pos="360"/>
                <w:tab w:val="clear" w:pos="720"/>
                <w:tab w:val="decimal" w:pos="82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1806D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7" w:type="pct"/>
            <w:gridSpan w:val="2"/>
          </w:tcPr>
          <w:p w14:paraId="7042C527" w14:textId="77777777" w:rsidR="001806DC" w:rsidRPr="001806DC" w:rsidRDefault="001806DC" w:rsidP="001806DC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2" w:type="pct"/>
            <w:gridSpan w:val="2"/>
          </w:tcPr>
          <w:p w14:paraId="4C924BB3" w14:textId="5F7821E5" w:rsidR="001806DC" w:rsidRPr="001806DC" w:rsidRDefault="001806DC" w:rsidP="001806DC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06DC">
              <w:rPr>
                <w:rFonts w:asciiTheme="majorBidi" w:hAnsiTheme="majorBidi" w:cstheme="majorBidi"/>
                <w:sz w:val="28"/>
                <w:szCs w:val="28"/>
                <w:cs/>
              </w:rPr>
              <w:t>5,196,231</w:t>
            </w:r>
          </w:p>
        </w:tc>
      </w:tr>
      <w:tr w:rsidR="001806DC" w:rsidRPr="00D57BA2" w14:paraId="4E47DA9F" w14:textId="77777777" w:rsidTr="00590A64">
        <w:tc>
          <w:tcPr>
            <w:tcW w:w="978" w:type="pct"/>
          </w:tcPr>
          <w:p w14:paraId="708C7EA1" w14:textId="77777777" w:rsidR="001806DC" w:rsidRPr="00D57BA2" w:rsidRDefault="001806DC" w:rsidP="0018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90" w:type="pct"/>
          </w:tcPr>
          <w:p w14:paraId="58E2DC0D" w14:textId="4360A8A0" w:rsidR="001806DC" w:rsidRPr="00FB1147" w:rsidRDefault="001806DC" w:rsidP="001806DC">
            <w:pPr>
              <w:pStyle w:val="3"/>
              <w:tabs>
                <w:tab w:val="clear" w:pos="360"/>
                <w:tab w:val="clear" w:pos="720"/>
                <w:tab w:val="decimal" w:pos="82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FB11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</w:tcPr>
          <w:p w14:paraId="1220B86A" w14:textId="77777777" w:rsidR="001806DC" w:rsidRPr="00D57BA2" w:rsidRDefault="001806DC" w:rsidP="0018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0" w:type="pct"/>
          </w:tcPr>
          <w:p w14:paraId="0C4F7E3F" w14:textId="0A885C21" w:rsidR="001806DC" w:rsidRPr="00D57BA2" w:rsidRDefault="001806DC" w:rsidP="001806DC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C63ABA">
              <w:rPr>
                <w:rFonts w:asciiTheme="majorBidi" w:hAnsiTheme="majorBidi" w:cstheme="majorBidi"/>
                <w:sz w:val="28"/>
                <w:szCs w:val="28"/>
              </w:rPr>
              <w:t>21,305</w:t>
            </w:r>
          </w:p>
        </w:tc>
        <w:tc>
          <w:tcPr>
            <w:tcW w:w="100" w:type="pct"/>
            <w:gridSpan w:val="2"/>
          </w:tcPr>
          <w:p w14:paraId="60AAF227" w14:textId="77777777" w:rsidR="001806DC" w:rsidRPr="00D57BA2" w:rsidRDefault="001806DC" w:rsidP="0018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</w:tcPr>
          <w:p w14:paraId="1918B603" w14:textId="24AE4C25" w:rsidR="001806DC" w:rsidRPr="00D57BA2" w:rsidRDefault="001806DC" w:rsidP="001806DC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C63ABA">
              <w:rPr>
                <w:rFonts w:asciiTheme="majorBidi" w:hAnsiTheme="majorBidi" w:cstheme="majorBidi"/>
                <w:sz w:val="28"/>
                <w:szCs w:val="28"/>
              </w:rPr>
              <w:t>162,902</w:t>
            </w:r>
          </w:p>
        </w:tc>
        <w:tc>
          <w:tcPr>
            <w:tcW w:w="97" w:type="pct"/>
          </w:tcPr>
          <w:p w14:paraId="640B3D85" w14:textId="77777777" w:rsidR="001806DC" w:rsidRPr="00D57BA2" w:rsidRDefault="001806DC" w:rsidP="001806DC">
            <w:pPr>
              <w:pStyle w:val="acctfourfigures"/>
              <w:tabs>
                <w:tab w:val="decimal" w:pos="558"/>
              </w:tabs>
              <w:spacing w:line="240" w:lineRule="auto"/>
              <w:ind w:left="-81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</w:tcPr>
          <w:p w14:paraId="1E440C82" w14:textId="58195717" w:rsidR="001806DC" w:rsidRPr="00D57BA2" w:rsidRDefault="001806DC" w:rsidP="001806DC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sz w:val="28"/>
                <w:szCs w:val="28"/>
              </w:rPr>
            </w:pPr>
            <w:r w:rsidRPr="00C63ABA">
              <w:rPr>
                <w:rFonts w:asciiTheme="majorBidi" w:hAnsiTheme="majorBidi" w:cstheme="majorBidi"/>
                <w:sz w:val="28"/>
                <w:szCs w:val="28"/>
              </w:rPr>
              <w:t>3,177</w:t>
            </w:r>
          </w:p>
        </w:tc>
        <w:tc>
          <w:tcPr>
            <w:tcW w:w="96" w:type="pct"/>
          </w:tcPr>
          <w:p w14:paraId="33A08E00" w14:textId="77777777" w:rsidR="001806DC" w:rsidRPr="00D57BA2" w:rsidRDefault="001806DC" w:rsidP="001806D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gridSpan w:val="2"/>
          </w:tcPr>
          <w:p w14:paraId="31746760" w14:textId="26203290" w:rsidR="001806DC" w:rsidRPr="00D57BA2" w:rsidRDefault="001806DC" w:rsidP="001806DC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3ABA">
              <w:rPr>
                <w:rFonts w:asciiTheme="majorBidi" w:hAnsiTheme="majorBidi" w:cstheme="majorBidi"/>
                <w:sz w:val="28"/>
                <w:szCs w:val="28"/>
              </w:rPr>
              <w:t>2,120</w:t>
            </w:r>
          </w:p>
        </w:tc>
        <w:tc>
          <w:tcPr>
            <w:tcW w:w="97" w:type="pct"/>
            <w:gridSpan w:val="2"/>
          </w:tcPr>
          <w:p w14:paraId="59AE8B64" w14:textId="77777777" w:rsidR="001806DC" w:rsidRPr="00D57BA2" w:rsidRDefault="001806DC" w:rsidP="001806D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gridSpan w:val="2"/>
          </w:tcPr>
          <w:p w14:paraId="18265A0A" w14:textId="1000DC8F" w:rsidR="001806DC" w:rsidRPr="00FB1147" w:rsidRDefault="001806DC" w:rsidP="001806DC">
            <w:pPr>
              <w:pStyle w:val="3"/>
              <w:tabs>
                <w:tab w:val="clear" w:pos="360"/>
                <w:tab w:val="clear" w:pos="720"/>
                <w:tab w:val="decimal" w:pos="82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C63A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gridSpan w:val="2"/>
          </w:tcPr>
          <w:p w14:paraId="1258FBE4" w14:textId="77777777" w:rsidR="001806DC" w:rsidRPr="00D57BA2" w:rsidRDefault="001806DC" w:rsidP="001806DC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2" w:type="pct"/>
            <w:gridSpan w:val="2"/>
          </w:tcPr>
          <w:p w14:paraId="7AC40D86" w14:textId="5D1D704E" w:rsidR="001806DC" w:rsidRPr="00D57BA2" w:rsidRDefault="001806DC" w:rsidP="001806DC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3ABA">
              <w:rPr>
                <w:rFonts w:asciiTheme="majorBidi" w:hAnsiTheme="majorBidi" w:cstheme="majorBidi"/>
                <w:sz w:val="28"/>
                <w:szCs w:val="28"/>
              </w:rPr>
              <w:t>189,504</w:t>
            </w:r>
          </w:p>
        </w:tc>
      </w:tr>
      <w:tr w:rsidR="001806DC" w:rsidRPr="00D57BA2" w14:paraId="7E67B4D3" w14:textId="77777777" w:rsidTr="00590A64">
        <w:tc>
          <w:tcPr>
            <w:tcW w:w="978" w:type="pct"/>
          </w:tcPr>
          <w:p w14:paraId="359AD2DD" w14:textId="77777777" w:rsidR="001806DC" w:rsidRPr="00D57BA2" w:rsidRDefault="001806DC" w:rsidP="0018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90" w:type="pct"/>
          </w:tcPr>
          <w:p w14:paraId="0F983E9B" w14:textId="010CCD97" w:rsidR="001806DC" w:rsidRPr="00FB1147" w:rsidRDefault="001806DC" w:rsidP="001806DC">
            <w:pPr>
              <w:pStyle w:val="3"/>
              <w:tabs>
                <w:tab w:val="clear" w:pos="360"/>
                <w:tab w:val="clear" w:pos="720"/>
                <w:tab w:val="decimal" w:pos="82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FB114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</w:tcPr>
          <w:p w14:paraId="5EA67D60" w14:textId="77777777" w:rsidR="001806DC" w:rsidRPr="00D57BA2" w:rsidRDefault="001806DC" w:rsidP="0018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0" w:type="pct"/>
          </w:tcPr>
          <w:p w14:paraId="3424A724" w14:textId="6EE40684" w:rsidR="001806DC" w:rsidRPr="00FB1147" w:rsidRDefault="001806DC" w:rsidP="001806DC">
            <w:pPr>
              <w:pStyle w:val="3"/>
              <w:tabs>
                <w:tab w:val="clear" w:pos="360"/>
                <w:tab w:val="clear" w:pos="720"/>
                <w:tab w:val="decimal" w:pos="82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C63A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0" w:type="pct"/>
            <w:gridSpan w:val="2"/>
          </w:tcPr>
          <w:p w14:paraId="7D2CCCB1" w14:textId="77777777" w:rsidR="001806DC" w:rsidRPr="00D57BA2" w:rsidRDefault="001806DC" w:rsidP="0018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</w:tcPr>
          <w:p w14:paraId="3AB5A07B" w14:textId="33D7F43F" w:rsidR="001806DC" w:rsidRPr="00D57BA2" w:rsidRDefault="001806DC" w:rsidP="001806DC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C63ABA">
              <w:rPr>
                <w:rFonts w:asciiTheme="majorBidi" w:hAnsiTheme="majorBidi" w:cstheme="majorBidi"/>
                <w:sz w:val="28"/>
                <w:szCs w:val="28"/>
              </w:rPr>
              <w:t>(29,081)</w:t>
            </w:r>
          </w:p>
        </w:tc>
        <w:tc>
          <w:tcPr>
            <w:tcW w:w="97" w:type="pct"/>
          </w:tcPr>
          <w:p w14:paraId="64DA6406" w14:textId="77777777" w:rsidR="001806DC" w:rsidRPr="00D57BA2" w:rsidRDefault="001806DC" w:rsidP="001806DC">
            <w:pPr>
              <w:pStyle w:val="acctfourfigures"/>
              <w:tabs>
                <w:tab w:val="decimal" w:pos="558"/>
              </w:tabs>
              <w:spacing w:line="240" w:lineRule="auto"/>
              <w:ind w:left="-81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</w:tcPr>
          <w:p w14:paraId="293C361D" w14:textId="6FF052C0" w:rsidR="001806DC" w:rsidRPr="00D57BA2" w:rsidRDefault="001806DC" w:rsidP="001806DC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sz w:val="28"/>
                <w:szCs w:val="28"/>
              </w:rPr>
            </w:pPr>
            <w:r w:rsidRPr="00C63ABA">
              <w:rPr>
                <w:rFonts w:asciiTheme="majorBidi" w:hAnsiTheme="majorBidi" w:cstheme="majorBidi"/>
                <w:sz w:val="28"/>
                <w:szCs w:val="28"/>
              </w:rPr>
              <w:t>(152)</w:t>
            </w:r>
          </w:p>
        </w:tc>
        <w:tc>
          <w:tcPr>
            <w:tcW w:w="96" w:type="pct"/>
          </w:tcPr>
          <w:p w14:paraId="05F4BAA6" w14:textId="77777777" w:rsidR="001806DC" w:rsidRPr="00D57BA2" w:rsidRDefault="001806DC" w:rsidP="001806D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gridSpan w:val="2"/>
          </w:tcPr>
          <w:p w14:paraId="18A92A0E" w14:textId="28413322" w:rsidR="001806DC" w:rsidRPr="00D57BA2" w:rsidRDefault="001806DC" w:rsidP="00D365E7">
            <w:pPr>
              <w:pStyle w:val="3"/>
              <w:tabs>
                <w:tab w:val="clear" w:pos="360"/>
                <w:tab w:val="clear" w:pos="720"/>
                <w:tab w:val="decimal" w:pos="770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3A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gridSpan w:val="2"/>
          </w:tcPr>
          <w:p w14:paraId="2CBF13F5" w14:textId="77777777" w:rsidR="001806DC" w:rsidRPr="00D57BA2" w:rsidRDefault="001806DC" w:rsidP="001806DC">
            <w:pPr>
              <w:tabs>
                <w:tab w:val="decimal" w:pos="756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gridSpan w:val="2"/>
          </w:tcPr>
          <w:p w14:paraId="396D72AC" w14:textId="64AAE67D" w:rsidR="001806DC" w:rsidRPr="00FB1147" w:rsidRDefault="001806DC" w:rsidP="001806DC">
            <w:pPr>
              <w:pStyle w:val="3"/>
              <w:tabs>
                <w:tab w:val="clear" w:pos="360"/>
                <w:tab w:val="clear" w:pos="720"/>
                <w:tab w:val="decimal" w:pos="82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C63A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gridSpan w:val="2"/>
          </w:tcPr>
          <w:p w14:paraId="36D51411" w14:textId="77777777" w:rsidR="001806DC" w:rsidRPr="00D57BA2" w:rsidRDefault="001806DC" w:rsidP="001806DC">
            <w:pPr>
              <w:tabs>
                <w:tab w:val="decimal" w:pos="612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2" w:type="pct"/>
            <w:gridSpan w:val="2"/>
          </w:tcPr>
          <w:p w14:paraId="276F9303" w14:textId="796474FC" w:rsidR="001806DC" w:rsidRPr="00D57BA2" w:rsidRDefault="001806DC" w:rsidP="001806DC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3ABA">
              <w:rPr>
                <w:rFonts w:asciiTheme="majorBidi" w:hAnsiTheme="majorBidi" w:cstheme="majorBidi"/>
                <w:sz w:val="28"/>
                <w:szCs w:val="28"/>
              </w:rPr>
              <w:t>(29,233)</w:t>
            </w:r>
          </w:p>
        </w:tc>
      </w:tr>
      <w:tr w:rsidR="00AA453E" w:rsidRPr="00D57BA2" w14:paraId="0EB8213F" w14:textId="77777777" w:rsidTr="00590A64">
        <w:tc>
          <w:tcPr>
            <w:tcW w:w="978" w:type="pct"/>
          </w:tcPr>
          <w:p w14:paraId="6B910194" w14:textId="53255561" w:rsidR="005021A1" w:rsidRPr="00D57BA2" w:rsidRDefault="005021A1" w:rsidP="0050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806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490" w:type="pct"/>
            <w:tcBorders>
              <w:top w:val="single" w:sz="4" w:space="0" w:color="auto"/>
            </w:tcBorders>
          </w:tcPr>
          <w:p w14:paraId="34F67F94" w14:textId="5C1EE46D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" w:type="pct"/>
          </w:tcPr>
          <w:p w14:paraId="6F89317F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</w:tcPr>
          <w:p w14:paraId="7D3CC214" w14:textId="71EAE9F9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" w:type="pct"/>
            <w:gridSpan w:val="2"/>
          </w:tcPr>
          <w:p w14:paraId="1EEE7DAB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</w:tcPr>
          <w:p w14:paraId="3E57BB19" w14:textId="3F63C78B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</w:tcPr>
          <w:p w14:paraId="46B18DD7" w14:textId="77777777" w:rsidR="005021A1" w:rsidRPr="00D57BA2" w:rsidRDefault="005021A1" w:rsidP="005021A1">
            <w:pPr>
              <w:pStyle w:val="acctfourfigures"/>
              <w:tabs>
                <w:tab w:val="decimal" w:pos="558"/>
              </w:tabs>
              <w:spacing w:line="240" w:lineRule="auto"/>
              <w:ind w:left="-81"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</w:tcPr>
          <w:p w14:paraId="249B5031" w14:textId="69DF87A5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" w:type="pct"/>
          </w:tcPr>
          <w:p w14:paraId="75602E88" w14:textId="77777777" w:rsidR="005021A1" w:rsidRPr="00D57BA2" w:rsidRDefault="005021A1" w:rsidP="005021A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</w:tcBorders>
          </w:tcPr>
          <w:p w14:paraId="05E6033B" w14:textId="0DB4BDBC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gridSpan w:val="2"/>
          </w:tcPr>
          <w:p w14:paraId="6416B098" w14:textId="77777777" w:rsidR="005021A1" w:rsidRPr="00D57BA2" w:rsidRDefault="005021A1" w:rsidP="005021A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</w:tcBorders>
          </w:tcPr>
          <w:p w14:paraId="55819FF8" w14:textId="4B3364F4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gridSpan w:val="2"/>
          </w:tcPr>
          <w:p w14:paraId="68E2C462" w14:textId="77777777" w:rsidR="005021A1" w:rsidRPr="00D57BA2" w:rsidRDefault="005021A1" w:rsidP="005021A1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</w:tcBorders>
          </w:tcPr>
          <w:p w14:paraId="5E94D4E4" w14:textId="7C86673C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1806DC" w:rsidRPr="00D57BA2" w14:paraId="62A1E6D0" w14:textId="77777777" w:rsidTr="00590A64">
        <w:tc>
          <w:tcPr>
            <w:tcW w:w="978" w:type="pct"/>
          </w:tcPr>
          <w:p w14:paraId="48E02F60" w14:textId="47C584F0" w:rsidR="001806DC" w:rsidRPr="00D57BA2" w:rsidRDefault="001806DC" w:rsidP="0018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เมษายน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90" w:type="pct"/>
          </w:tcPr>
          <w:p w14:paraId="5B864646" w14:textId="688B96D0" w:rsidR="001806DC" w:rsidRPr="00FB1147" w:rsidRDefault="001806DC" w:rsidP="001806DC">
            <w:pPr>
              <w:pStyle w:val="3"/>
              <w:tabs>
                <w:tab w:val="clear" w:pos="360"/>
                <w:tab w:val="clear" w:pos="720"/>
                <w:tab w:val="decimal" w:pos="82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FB11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9" w:type="pct"/>
          </w:tcPr>
          <w:p w14:paraId="4942C172" w14:textId="77777777" w:rsidR="001806DC" w:rsidRPr="00D57BA2" w:rsidRDefault="001806DC" w:rsidP="0018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0" w:type="pct"/>
          </w:tcPr>
          <w:p w14:paraId="21042056" w14:textId="4E258965" w:rsidR="001806DC" w:rsidRPr="00D57BA2" w:rsidRDefault="001806DC" w:rsidP="001806DC">
            <w:pPr>
              <w:pStyle w:val="3"/>
              <w:tabs>
                <w:tab w:val="clear" w:pos="360"/>
                <w:tab w:val="clear" w:pos="720"/>
                <w:tab w:val="decimal" w:pos="1060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A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644,053</w:t>
            </w:r>
          </w:p>
        </w:tc>
        <w:tc>
          <w:tcPr>
            <w:tcW w:w="100" w:type="pct"/>
            <w:gridSpan w:val="2"/>
          </w:tcPr>
          <w:p w14:paraId="365948A0" w14:textId="77777777" w:rsidR="001806DC" w:rsidRPr="00D57BA2" w:rsidRDefault="001806DC" w:rsidP="001806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</w:tcPr>
          <w:p w14:paraId="1A44039C" w14:textId="1114CDBF" w:rsidR="001806DC" w:rsidRPr="00D57BA2" w:rsidRDefault="001806DC" w:rsidP="001806DC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A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4,668,197</w:t>
            </w:r>
          </w:p>
        </w:tc>
        <w:tc>
          <w:tcPr>
            <w:tcW w:w="97" w:type="pct"/>
          </w:tcPr>
          <w:p w14:paraId="3E4B3736" w14:textId="77777777" w:rsidR="001806DC" w:rsidRPr="00D57BA2" w:rsidRDefault="001806DC" w:rsidP="001806DC">
            <w:pPr>
              <w:pStyle w:val="acctfourfigures"/>
              <w:tabs>
                <w:tab w:val="decimal" w:pos="558"/>
              </w:tabs>
              <w:spacing w:line="240" w:lineRule="auto"/>
              <w:ind w:left="-81"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</w:tcPr>
          <w:p w14:paraId="6691EDA7" w14:textId="6625DAFF" w:rsidR="001806DC" w:rsidRPr="00D57BA2" w:rsidRDefault="001806DC" w:rsidP="001806DC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A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32,318</w:t>
            </w:r>
          </w:p>
        </w:tc>
        <w:tc>
          <w:tcPr>
            <w:tcW w:w="96" w:type="pct"/>
          </w:tcPr>
          <w:p w14:paraId="0757141C" w14:textId="77777777" w:rsidR="001806DC" w:rsidRPr="00D57BA2" w:rsidRDefault="001806DC" w:rsidP="001806D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gridSpan w:val="2"/>
          </w:tcPr>
          <w:p w14:paraId="32AB33FD" w14:textId="554F54D5" w:rsidR="001806DC" w:rsidRPr="00D57BA2" w:rsidRDefault="001806DC" w:rsidP="001806DC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A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11,934</w:t>
            </w:r>
          </w:p>
        </w:tc>
        <w:tc>
          <w:tcPr>
            <w:tcW w:w="97" w:type="pct"/>
            <w:gridSpan w:val="2"/>
          </w:tcPr>
          <w:p w14:paraId="6CF64521" w14:textId="77777777" w:rsidR="001806DC" w:rsidRPr="00D57BA2" w:rsidRDefault="001806DC" w:rsidP="001806D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gridSpan w:val="2"/>
          </w:tcPr>
          <w:p w14:paraId="3EC6E31F" w14:textId="5F76544E" w:rsidR="001806DC" w:rsidRPr="00FB1147" w:rsidRDefault="001806DC" w:rsidP="001806DC">
            <w:pPr>
              <w:pStyle w:val="3"/>
              <w:tabs>
                <w:tab w:val="clear" w:pos="360"/>
                <w:tab w:val="clear" w:pos="720"/>
                <w:tab w:val="decimal" w:pos="82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FB11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7" w:type="pct"/>
            <w:gridSpan w:val="2"/>
          </w:tcPr>
          <w:p w14:paraId="6F03F7E5" w14:textId="77777777" w:rsidR="001806DC" w:rsidRPr="00D57BA2" w:rsidRDefault="001806DC" w:rsidP="001806DC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2" w:type="pct"/>
            <w:gridSpan w:val="2"/>
          </w:tcPr>
          <w:p w14:paraId="064A1204" w14:textId="598D27E0" w:rsidR="001806DC" w:rsidRPr="00D57BA2" w:rsidRDefault="001806DC" w:rsidP="001806DC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A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5,356,502</w:t>
            </w:r>
          </w:p>
        </w:tc>
      </w:tr>
      <w:tr w:rsidR="00AA453E" w:rsidRPr="00D57BA2" w14:paraId="5B9B88E5" w14:textId="77777777" w:rsidTr="00590A64">
        <w:tc>
          <w:tcPr>
            <w:tcW w:w="978" w:type="pct"/>
          </w:tcPr>
          <w:p w14:paraId="78209EB6" w14:textId="77777777" w:rsidR="00C63ABA" w:rsidRPr="00D57BA2" w:rsidRDefault="00C63ABA" w:rsidP="00C63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90" w:type="pct"/>
          </w:tcPr>
          <w:p w14:paraId="1675B491" w14:textId="2A3DB93A" w:rsidR="00C63ABA" w:rsidRPr="00FA7454" w:rsidRDefault="00FA7454" w:rsidP="00FB1147">
            <w:pPr>
              <w:pStyle w:val="3"/>
              <w:tabs>
                <w:tab w:val="clear" w:pos="360"/>
                <w:tab w:val="clear" w:pos="720"/>
                <w:tab w:val="decimal" w:pos="82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pct"/>
          </w:tcPr>
          <w:p w14:paraId="3C9CC94F" w14:textId="77777777" w:rsidR="00C63ABA" w:rsidRPr="00D57BA2" w:rsidRDefault="00C63ABA" w:rsidP="00C63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0" w:type="pct"/>
          </w:tcPr>
          <w:p w14:paraId="65E3C319" w14:textId="56F5BE33" w:rsidR="00C63ABA" w:rsidRPr="00FA7454" w:rsidRDefault="00FA7454" w:rsidP="00C63ABA">
            <w:pPr>
              <w:pStyle w:val="3"/>
              <w:tabs>
                <w:tab w:val="clear" w:pos="360"/>
                <w:tab w:val="clear" w:pos="720"/>
                <w:tab w:val="decimal" w:pos="1060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20,976</w:t>
            </w:r>
          </w:p>
        </w:tc>
        <w:tc>
          <w:tcPr>
            <w:tcW w:w="100" w:type="pct"/>
            <w:gridSpan w:val="2"/>
          </w:tcPr>
          <w:p w14:paraId="6DC08965" w14:textId="77777777" w:rsidR="00C63ABA" w:rsidRPr="00C63ABA" w:rsidRDefault="00C63ABA" w:rsidP="00C63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th-TH" w:eastAsia="en-US"/>
              </w:rPr>
            </w:pPr>
          </w:p>
        </w:tc>
        <w:tc>
          <w:tcPr>
            <w:tcW w:w="491" w:type="pct"/>
          </w:tcPr>
          <w:p w14:paraId="0E63D670" w14:textId="5434E7B1" w:rsidR="00C63ABA" w:rsidRPr="00FA7454" w:rsidRDefault="00FA7454" w:rsidP="00C63ABA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234,178</w:t>
            </w:r>
          </w:p>
        </w:tc>
        <w:tc>
          <w:tcPr>
            <w:tcW w:w="97" w:type="pct"/>
          </w:tcPr>
          <w:p w14:paraId="27264C26" w14:textId="77777777" w:rsidR="00C63ABA" w:rsidRPr="00D57BA2" w:rsidRDefault="00C63ABA" w:rsidP="00C63ABA">
            <w:pPr>
              <w:pStyle w:val="acctfourfigures"/>
              <w:tabs>
                <w:tab w:val="decimal" w:pos="558"/>
              </w:tabs>
              <w:spacing w:line="240" w:lineRule="auto"/>
              <w:ind w:left="-81" w:right="-171"/>
              <w:rPr>
                <w:rFonts w:asciiTheme="majorBidi" w:hAnsiTheme="majorBidi" w:cstheme="majorBidi"/>
                <w:sz w:val="28"/>
                <w:szCs w:val="28"/>
                <w:lang w:val="th-TH" w:bidi="th-TH"/>
              </w:rPr>
            </w:pPr>
          </w:p>
        </w:tc>
        <w:tc>
          <w:tcPr>
            <w:tcW w:w="491" w:type="pct"/>
          </w:tcPr>
          <w:p w14:paraId="03440FE5" w14:textId="1D43F545" w:rsidR="00C63ABA" w:rsidRPr="00FA7454" w:rsidRDefault="00FA7454" w:rsidP="00C63ABA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2,908</w:t>
            </w:r>
          </w:p>
        </w:tc>
        <w:tc>
          <w:tcPr>
            <w:tcW w:w="96" w:type="pct"/>
          </w:tcPr>
          <w:p w14:paraId="65227F9C" w14:textId="77777777" w:rsidR="00C63ABA" w:rsidRPr="00D57BA2" w:rsidRDefault="00C63ABA" w:rsidP="00C63AB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491" w:type="pct"/>
            <w:gridSpan w:val="2"/>
          </w:tcPr>
          <w:p w14:paraId="77865F15" w14:textId="7DA31791" w:rsidR="00C63ABA" w:rsidRPr="00FA7454" w:rsidRDefault="00FA7454" w:rsidP="00C63ABA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2,402</w:t>
            </w:r>
          </w:p>
        </w:tc>
        <w:tc>
          <w:tcPr>
            <w:tcW w:w="97" w:type="pct"/>
            <w:gridSpan w:val="2"/>
          </w:tcPr>
          <w:p w14:paraId="78FAB08C" w14:textId="77777777" w:rsidR="00C63ABA" w:rsidRPr="00D57BA2" w:rsidRDefault="00C63ABA" w:rsidP="00C63AB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th-TH" w:bidi="th-TH"/>
              </w:rPr>
            </w:pPr>
          </w:p>
        </w:tc>
        <w:tc>
          <w:tcPr>
            <w:tcW w:w="491" w:type="pct"/>
            <w:gridSpan w:val="2"/>
          </w:tcPr>
          <w:p w14:paraId="4453D7E1" w14:textId="4A605560" w:rsidR="00C63ABA" w:rsidRPr="00113372" w:rsidRDefault="00113372" w:rsidP="00FB1147">
            <w:pPr>
              <w:pStyle w:val="3"/>
              <w:tabs>
                <w:tab w:val="clear" w:pos="360"/>
                <w:tab w:val="clear" w:pos="720"/>
                <w:tab w:val="decimal" w:pos="82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7" w:type="pct"/>
            <w:gridSpan w:val="2"/>
          </w:tcPr>
          <w:p w14:paraId="5F8DB7AA" w14:textId="77777777" w:rsidR="00C63ABA" w:rsidRPr="00C63ABA" w:rsidRDefault="00C63ABA" w:rsidP="00C63ABA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th-TH" w:bidi="th-TH"/>
              </w:rPr>
            </w:pPr>
          </w:p>
        </w:tc>
        <w:tc>
          <w:tcPr>
            <w:tcW w:w="492" w:type="pct"/>
            <w:gridSpan w:val="2"/>
          </w:tcPr>
          <w:p w14:paraId="5ACBE84C" w14:textId="556D23D8" w:rsidR="00C63ABA" w:rsidRPr="00113372" w:rsidRDefault="00113372" w:rsidP="00C63ABA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260,464</w:t>
            </w:r>
          </w:p>
        </w:tc>
      </w:tr>
      <w:tr w:rsidR="00AA453E" w:rsidRPr="00D57BA2" w14:paraId="2A663926" w14:textId="77777777" w:rsidTr="00590A64">
        <w:tc>
          <w:tcPr>
            <w:tcW w:w="978" w:type="pct"/>
          </w:tcPr>
          <w:p w14:paraId="78DF987F" w14:textId="77777777" w:rsidR="00C63ABA" w:rsidRPr="00D57BA2" w:rsidRDefault="00C63ABA" w:rsidP="00C63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90" w:type="pct"/>
          </w:tcPr>
          <w:p w14:paraId="34EA4223" w14:textId="1CF7A011" w:rsidR="00C63ABA" w:rsidRPr="00FA7454" w:rsidRDefault="00FA7454" w:rsidP="00FB1147">
            <w:pPr>
              <w:pStyle w:val="3"/>
              <w:tabs>
                <w:tab w:val="clear" w:pos="360"/>
                <w:tab w:val="clear" w:pos="720"/>
                <w:tab w:val="decimal" w:pos="82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pct"/>
          </w:tcPr>
          <w:p w14:paraId="19F81840" w14:textId="77777777" w:rsidR="00C63ABA" w:rsidRPr="00D57BA2" w:rsidRDefault="00C63ABA" w:rsidP="00C63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0" w:type="pct"/>
          </w:tcPr>
          <w:p w14:paraId="5DC7196D" w14:textId="2C8E8DE2" w:rsidR="00C63ABA" w:rsidRPr="00FA7454" w:rsidRDefault="00FA7454" w:rsidP="00FB1147">
            <w:pPr>
              <w:pStyle w:val="3"/>
              <w:tabs>
                <w:tab w:val="clear" w:pos="360"/>
                <w:tab w:val="clear" w:pos="720"/>
                <w:tab w:val="decimal" w:pos="82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0" w:type="pct"/>
            <w:gridSpan w:val="2"/>
          </w:tcPr>
          <w:p w14:paraId="3A27640F" w14:textId="77777777" w:rsidR="00C63ABA" w:rsidRPr="00C63ABA" w:rsidRDefault="00C63ABA" w:rsidP="00C63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1082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th-TH" w:eastAsia="en-US"/>
              </w:rPr>
            </w:pPr>
          </w:p>
        </w:tc>
        <w:tc>
          <w:tcPr>
            <w:tcW w:w="491" w:type="pct"/>
          </w:tcPr>
          <w:p w14:paraId="143657C9" w14:textId="63DD6DE0" w:rsidR="00C63ABA" w:rsidRPr="00FA7454" w:rsidRDefault="00FA7454" w:rsidP="00BA3580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(132,294)</w:t>
            </w:r>
          </w:p>
        </w:tc>
        <w:tc>
          <w:tcPr>
            <w:tcW w:w="97" w:type="pct"/>
          </w:tcPr>
          <w:p w14:paraId="03D286AD" w14:textId="77777777" w:rsidR="00C63ABA" w:rsidRPr="00D57BA2" w:rsidRDefault="00C63ABA" w:rsidP="00C63ABA">
            <w:pPr>
              <w:pStyle w:val="acctfourfigures"/>
              <w:tabs>
                <w:tab w:val="clear" w:pos="765"/>
                <w:tab w:val="decimal" w:pos="558"/>
                <w:tab w:val="decimal" w:pos="1082"/>
              </w:tabs>
              <w:spacing w:line="240" w:lineRule="auto"/>
              <w:ind w:left="-81" w:right="-171"/>
              <w:rPr>
                <w:rFonts w:asciiTheme="majorBidi" w:hAnsiTheme="majorBidi" w:cstheme="majorBidi"/>
                <w:sz w:val="28"/>
                <w:szCs w:val="28"/>
                <w:lang w:val="th-TH" w:bidi="th-TH"/>
              </w:rPr>
            </w:pPr>
          </w:p>
        </w:tc>
        <w:tc>
          <w:tcPr>
            <w:tcW w:w="491" w:type="pct"/>
          </w:tcPr>
          <w:p w14:paraId="3E85475B" w14:textId="7C609685" w:rsidR="00C63ABA" w:rsidRPr="00FA7454" w:rsidRDefault="00FA7454" w:rsidP="00C63ABA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15" w:right="-130" w:firstLine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(622)</w:t>
            </w:r>
          </w:p>
        </w:tc>
        <w:tc>
          <w:tcPr>
            <w:tcW w:w="96" w:type="pct"/>
          </w:tcPr>
          <w:p w14:paraId="1A0F43DB" w14:textId="77777777" w:rsidR="00C63ABA" w:rsidRPr="00D57BA2" w:rsidRDefault="00C63ABA" w:rsidP="00C63ABA">
            <w:pPr>
              <w:tabs>
                <w:tab w:val="decimal" w:pos="10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491" w:type="pct"/>
            <w:gridSpan w:val="2"/>
          </w:tcPr>
          <w:p w14:paraId="56AADB36" w14:textId="790CDE51" w:rsidR="00C63ABA" w:rsidRPr="00FA7454" w:rsidRDefault="00FA7454" w:rsidP="00FA7454">
            <w:pPr>
              <w:pStyle w:val="3"/>
              <w:tabs>
                <w:tab w:val="clear" w:pos="360"/>
                <w:tab w:val="clear" w:pos="720"/>
                <w:tab w:val="decimal" w:pos="1030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(3,823)</w:t>
            </w:r>
          </w:p>
        </w:tc>
        <w:tc>
          <w:tcPr>
            <w:tcW w:w="97" w:type="pct"/>
            <w:gridSpan w:val="2"/>
          </w:tcPr>
          <w:p w14:paraId="73A8785C" w14:textId="77777777" w:rsidR="00C63ABA" w:rsidRPr="00D57BA2" w:rsidRDefault="00C63ABA" w:rsidP="00C63ABA">
            <w:pPr>
              <w:pStyle w:val="acctfourfigures"/>
              <w:tabs>
                <w:tab w:val="clear" w:pos="765"/>
                <w:tab w:val="decimal" w:pos="950"/>
                <w:tab w:val="decimal" w:pos="10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th-TH" w:bidi="th-TH"/>
              </w:rPr>
            </w:pPr>
          </w:p>
        </w:tc>
        <w:tc>
          <w:tcPr>
            <w:tcW w:w="491" w:type="pct"/>
            <w:gridSpan w:val="2"/>
          </w:tcPr>
          <w:p w14:paraId="211E6825" w14:textId="6CB81E76" w:rsidR="00C63ABA" w:rsidRPr="00113372" w:rsidRDefault="00113372" w:rsidP="00FB1147">
            <w:pPr>
              <w:pStyle w:val="3"/>
              <w:tabs>
                <w:tab w:val="clear" w:pos="360"/>
                <w:tab w:val="clear" w:pos="720"/>
                <w:tab w:val="decimal" w:pos="82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7" w:type="pct"/>
            <w:gridSpan w:val="2"/>
          </w:tcPr>
          <w:p w14:paraId="268E1DB2" w14:textId="77777777" w:rsidR="00C63ABA" w:rsidRPr="00C63ABA" w:rsidRDefault="00C63ABA" w:rsidP="00C63ABA">
            <w:pPr>
              <w:tabs>
                <w:tab w:val="decimal" w:pos="612"/>
                <w:tab w:val="decimal" w:pos="1082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492" w:type="pct"/>
            <w:gridSpan w:val="2"/>
          </w:tcPr>
          <w:p w14:paraId="35160FBB" w14:textId="7AF62FE4" w:rsidR="00C63ABA" w:rsidRPr="00113372" w:rsidRDefault="00113372" w:rsidP="00C63ABA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15" w:right="-130" w:firstLine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(136,739)</w:t>
            </w:r>
          </w:p>
        </w:tc>
      </w:tr>
      <w:tr w:rsidR="00AA453E" w:rsidRPr="00D57BA2" w14:paraId="1896B930" w14:textId="77777777" w:rsidTr="00590A64">
        <w:tc>
          <w:tcPr>
            <w:tcW w:w="978" w:type="pct"/>
            <w:tcBorders>
              <w:top w:val="nil"/>
              <w:bottom w:val="nil"/>
            </w:tcBorders>
          </w:tcPr>
          <w:p w14:paraId="2EAB33D5" w14:textId="63472FFD" w:rsidR="00C63ABA" w:rsidRPr="00D57BA2" w:rsidRDefault="00C63ABA" w:rsidP="00C63A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806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</w:tcPr>
          <w:p w14:paraId="78F041BA" w14:textId="62C47647" w:rsidR="00C63ABA" w:rsidRPr="00FA7454" w:rsidRDefault="00FA7454" w:rsidP="00FB1147">
            <w:pPr>
              <w:pStyle w:val="3"/>
              <w:tabs>
                <w:tab w:val="clear" w:pos="360"/>
                <w:tab w:val="clear" w:pos="720"/>
                <w:tab w:val="decimal" w:pos="827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3416641F" w14:textId="77777777" w:rsidR="00C63ABA" w:rsidRPr="00D57BA2" w:rsidRDefault="00C63ABA" w:rsidP="00C63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single" w:sz="4" w:space="0" w:color="auto"/>
            </w:tcBorders>
          </w:tcPr>
          <w:p w14:paraId="5A0BD44C" w14:textId="7640D459" w:rsidR="00C63ABA" w:rsidRPr="00FA7454" w:rsidRDefault="00FA7454" w:rsidP="00C63ABA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665,029</w:t>
            </w:r>
          </w:p>
        </w:tc>
        <w:tc>
          <w:tcPr>
            <w:tcW w:w="100" w:type="pct"/>
            <w:gridSpan w:val="2"/>
            <w:tcBorders>
              <w:top w:val="nil"/>
              <w:bottom w:val="nil"/>
            </w:tcBorders>
          </w:tcPr>
          <w:p w14:paraId="12DC5C0D" w14:textId="77777777" w:rsidR="00C63ABA" w:rsidRPr="00C63ABA" w:rsidRDefault="00C63ABA" w:rsidP="00C63A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 w:eastAsia="en-US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</w:tcPr>
          <w:p w14:paraId="2AC41C8A" w14:textId="51071B8A" w:rsidR="00C63ABA" w:rsidRPr="00FA7454" w:rsidRDefault="00FA7454" w:rsidP="00C63ABA">
            <w:pPr>
              <w:pStyle w:val="3"/>
              <w:tabs>
                <w:tab w:val="clear" w:pos="360"/>
                <w:tab w:val="clear" w:pos="720"/>
                <w:tab w:val="decimal" w:pos="1044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4,770,081</w:t>
            </w: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4087AE5A" w14:textId="77777777" w:rsidR="00C63ABA" w:rsidRPr="00D57BA2" w:rsidRDefault="00C63ABA" w:rsidP="00C63ABA">
            <w:pPr>
              <w:pStyle w:val="acctfourfigures"/>
              <w:tabs>
                <w:tab w:val="decimal" w:pos="558"/>
              </w:tabs>
              <w:spacing w:line="240" w:lineRule="auto"/>
              <w:ind w:left="-81" w:right="-171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 w:bidi="th-TH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single" w:sz="4" w:space="0" w:color="auto"/>
            </w:tcBorders>
          </w:tcPr>
          <w:p w14:paraId="303892D4" w14:textId="67EDBF45" w:rsidR="00C63ABA" w:rsidRPr="00FA7454" w:rsidRDefault="00FA7454" w:rsidP="00C63ABA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34,604</w:t>
            </w:r>
          </w:p>
        </w:tc>
        <w:tc>
          <w:tcPr>
            <w:tcW w:w="96" w:type="pct"/>
            <w:tcBorders>
              <w:top w:val="nil"/>
              <w:bottom w:val="nil"/>
            </w:tcBorders>
          </w:tcPr>
          <w:p w14:paraId="0565AA95" w14:textId="77777777" w:rsidR="00C63ABA" w:rsidRPr="00D57BA2" w:rsidRDefault="00C63ABA" w:rsidP="00C63AB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4DC842" w14:textId="5CD2B72D" w:rsidR="00C63ABA" w:rsidRPr="00FA7454" w:rsidRDefault="00FA7454" w:rsidP="00C63ABA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10,513</w:t>
            </w: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4B08534F" w14:textId="77777777" w:rsidR="00C63ABA" w:rsidRPr="00D57BA2" w:rsidRDefault="00C63ABA" w:rsidP="00C63AB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 w:bidi="th-TH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70D48B" w14:textId="6E7585DB" w:rsidR="00C63ABA" w:rsidRPr="00113372" w:rsidRDefault="00113372" w:rsidP="00FB1147">
            <w:pPr>
              <w:pStyle w:val="3"/>
              <w:tabs>
                <w:tab w:val="clear" w:pos="360"/>
                <w:tab w:val="clear" w:pos="720"/>
                <w:tab w:val="decimal" w:pos="827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18969FFB" w14:textId="77777777" w:rsidR="00C63ABA" w:rsidRPr="00C63ABA" w:rsidRDefault="00C63ABA" w:rsidP="00C63ABA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 w:bidi="th-TH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841E99" w14:textId="17325B61" w:rsidR="00C63ABA" w:rsidRPr="00113372" w:rsidRDefault="00113372" w:rsidP="00C63ABA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5,480,227</w:t>
            </w:r>
          </w:p>
        </w:tc>
      </w:tr>
      <w:tr w:rsidR="00AA453E" w:rsidRPr="00D57BA2" w14:paraId="573C959C" w14:textId="77777777" w:rsidTr="00590A64">
        <w:tc>
          <w:tcPr>
            <w:tcW w:w="978" w:type="pct"/>
            <w:tcBorders>
              <w:top w:val="nil"/>
              <w:bottom w:val="nil"/>
            </w:tcBorders>
          </w:tcPr>
          <w:p w14:paraId="694B259A" w14:textId="77777777" w:rsidR="005021A1" w:rsidRPr="00D57BA2" w:rsidRDefault="005021A1" w:rsidP="0050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nil"/>
            </w:tcBorders>
          </w:tcPr>
          <w:p w14:paraId="02EE6382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0E6C2E8C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nil"/>
            </w:tcBorders>
          </w:tcPr>
          <w:p w14:paraId="67426CCD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" w:type="pct"/>
            <w:gridSpan w:val="2"/>
            <w:tcBorders>
              <w:top w:val="nil"/>
              <w:bottom w:val="nil"/>
            </w:tcBorders>
          </w:tcPr>
          <w:p w14:paraId="7A54F14D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nil"/>
            </w:tcBorders>
          </w:tcPr>
          <w:p w14:paraId="27BA0857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26DEC4B4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nil"/>
            </w:tcBorders>
          </w:tcPr>
          <w:p w14:paraId="4B2CF1BA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" w:type="pct"/>
            <w:tcBorders>
              <w:top w:val="nil"/>
              <w:bottom w:val="nil"/>
            </w:tcBorders>
          </w:tcPr>
          <w:p w14:paraId="1642393A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bottom w:val="nil"/>
            </w:tcBorders>
          </w:tcPr>
          <w:p w14:paraId="059A1295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02C78D90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bottom w:val="nil"/>
            </w:tcBorders>
          </w:tcPr>
          <w:p w14:paraId="3C8E7FF7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41CFF87B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bottom w:val="nil"/>
            </w:tcBorders>
          </w:tcPr>
          <w:p w14:paraId="627C57AE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453E" w:rsidRPr="00D57BA2" w14:paraId="7B2B38EB" w14:textId="77777777" w:rsidTr="00590A64">
        <w:tc>
          <w:tcPr>
            <w:tcW w:w="978" w:type="pct"/>
            <w:tcBorders>
              <w:top w:val="nil"/>
              <w:bottom w:val="nil"/>
            </w:tcBorders>
          </w:tcPr>
          <w:p w14:paraId="33739D7A" w14:textId="77777777" w:rsidR="005021A1" w:rsidRPr="00D57BA2" w:rsidRDefault="005021A1" w:rsidP="0050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756D107B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741E439B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48147424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" w:type="pct"/>
            <w:gridSpan w:val="2"/>
            <w:tcBorders>
              <w:top w:val="nil"/>
              <w:bottom w:val="nil"/>
            </w:tcBorders>
          </w:tcPr>
          <w:p w14:paraId="53B85308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61563E75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44A70591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568D5734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" w:type="pct"/>
            <w:tcBorders>
              <w:top w:val="nil"/>
              <w:bottom w:val="nil"/>
            </w:tcBorders>
          </w:tcPr>
          <w:p w14:paraId="07574354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39BEB466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641B8073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0E1B9BFD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543BF514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nil"/>
              <w:bottom w:val="nil"/>
            </w:tcBorders>
          </w:tcPr>
          <w:p w14:paraId="1B35D4A3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453E" w:rsidRPr="00D57BA2" w14:paraId="47E43ED4" w14:textId="77777777" w:rsidTr="00590A64">
        <w:tc>
          <w:tcPr>
            <w:tcW w:w="978" w:type="pct"/>
            <w:tcBorders>
              <w:top w:val="nil"/>
              <w:bottom w:val="nil"/>
            </w:tcBorders>
          </w:tcPr>
          <w:p w14:paraId="1373F0A5" w14:textId="77777777" w:rsidR="005021A1" w:rsidRPr="00D57BA2" w:rsidRDefault="005021A1" w:rsidP="0050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61E3B4DE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779E9B10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1AAF9CAA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" w:type="pct"/>
            <w:gridSpan w:val="2"/>
            <w:tcBorders>
              <w:top w:val="nil"/>
              <w:bottom w:val="nil"/>
            </w:tcBorders>
          </w:tcPr>
          <w:p w14:paraId="5E19F64E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250AF24B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2FFDE690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3A82E872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" w:type="pct"/>
            <w:tcBorders>
              <w:top w:val="nil"/>
              <w:bottom w:val="nil"/>
            </w:tcBorders>
          </w:tcPr>
          <w:p w14:paraId="4B1C37DA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14978941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14793B0A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09DA997F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223F4CB8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nil"/>
              <w:bottom w:val="nil"/>
            </w:tcBorders>
          </w:tcPr>
          <w:p w14:paraId="716EEF6E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453E" w:rsidRPr="00D57BA2" w14:paraId="66D989A9" w14:textId="77777777" w:rsidTr="00590A64">
        <w:tc>
          <w:tcPr>
            <w:tcW w:w="978" w:type="pct"/>
            <w:tcBorders>
              <w:top w:val="nil"/>
              <w:bottom w:val="nil"/>
            </w:tcBorders>
          </w:tcPr>
          <w:p w14:paraId="3F663C7B" w14:textId="77777777" w:rsidR="005021A1" w:rsidRPr="00D57BA2" w:rsidRDefault="005021A1" w:rsidP="0050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502B2083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218B15A9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6FCAC697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" w:type="pct"/>
            <w:gridSpan w:val="2"/>
            <w:tcBorders>
              <w:top w:val="nil"/>
              <w:bottom w:val="nil"/>
            </w:tcBorders>
          </w:tcPr>
          <w:p w14:paraId="513172A9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71089522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714E2E16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5F4B0231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" w:type="pct"/>
            <w:tcBorders>
              <w:top w:val="nil"/>
              <w:bottom w:val="nil"/>
            </w:tcBorders>
          </w:tcPr>
          <w:p w14:paraId="5BA009E9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25A91001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61D7C077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2CFF87B9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62068CA9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nil"/>
              <w:bottom w:val="nil"/>
            </w:tcBorders>
          </w:tcPr>
          <w:p w14:paraId="304F2209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453E" w:rsidRPr="00D57BA2" w14:paraId="47985994" w14:textId="77777777" w:rsidTr="00590A64">
        <w:tc>
          <w:tcPr>
            <w:tcW w:w="978" w:type="pct"/>
            <w:tcBorders>
              <w:top w:val="nil"/>
              <w:bottom w:val="nil"/>
            </w:tcBorders>
          </w:tcPr>
          <w:p w14:paraId="12EDA1BE" w14:textId="77777777" w:rsidR="005021A1" w:rsidRPr="00D57BA2" w:rsidRDefault="005021A1" w:rsidP="0050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4162B497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02B6D209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3AA45A31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" w:type="pct"/>
            <w:gridSpan w:val="2"/>
            <w:tcBorders>
              <w:top w:val="nil"/>
              <w:bottom w:val="nil"/>
            </w:tcBorders>
          </w:tcPr>
          <w:p w14:paraId="4E24E91D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790FC9CF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6DBE06F4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2E1DA91D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" w:type="pct"/>
            <w:tcBorders>
              <w:top w:val="nil"/>
              <w:bottom w:val="nil"/>
            </w:tcBorders>
          </w:tcPr>
          <w:p w14:paraId="42ED9BB8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307BC80C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17B644E9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467E5C3C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78A54F79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nil"/>
              <w:bottom w:val="nil"/>
            </w:tcBorders>
          </w:tcPr>
          <w:p w14:paraId="78E6C173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453E" w:rsidRPr="00D57BA2" w14:paraId="540777E2" w14:textId="77777777" w:rsidTr="00590A64">
        <w:tc>
          <w:tcPr>
            <w:tcW w:w="978" w:type="pct"/>
            <w:tcBorders>
              <w:top w:val="nil"/>
              <w:bottom w:val="nil"/>
            </w:tcBorders>
          </w:tcPr>
          <w:p w14:paraId="4A4474FC" w14:textId="77777777" w:rsidR="005021A1" w:rsidRPr="00D57BA2" w:rsidRDefault="005021A1" w:rsidP="0050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3F48D64B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57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6851C08D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2354E21A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65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" w:type="pct"/>
            <w:gridSpan w:val="2"/>
            <w:tcBorders>
              <w:top w:val="nil"/>
              <w:bottom w:val="nil"/>
            </w:tcBorders>
          </w:tcPr>
          <w:p w14:paraId="0A72C31C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6FB3BD78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5D789C8D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771AC614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" w:type="pct"/>
            <w:tcBorders>
              <w:top w:val="nil"/>
              <w:bottom w:val="nil"/>
            </w:tcBorders>
          </w:tcPr>
          <w:p w14:paraId="592DECF1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51E7C72C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83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43D0B2DC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386A6D86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649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65F89215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nil"/>
              <w:bottom w:val="nil"/>
            </w:tcBorders>
          </w:tcPr>
          <w:p w14:paraId="0C0918C2" w14:textId="77777777" w:rsidR="005021A1" w:rsidRPr="00D57BA2" w:rsidRDefault="005021A1" w:rsidP="00502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A453E" w:rsidRPr="00D57BA2" w14:paraId="0AD08EE9" w14:textId="77777777" w:rsidTr="00590A64">
        <w:tc>
          <w:tcPr>
            <w:tcW w:w="978" w:type="pct"/>
            <w:tcBorders>
              <w:top w:val="nil"/>
              <w:bottom w:val="nil"/>
            </w:tcBorders>
          </w:tcPr>
          <w:p w14:paraId="3D8EF5CA" w14:textId="68777E8B" w:rsidR="005021A1" w:rsidRPr="00D57BA2" w:rsidRDefault="005021A1" w:rsidP="00502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47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3078144F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09AFF0F2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3DBB2A03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" w:type="pct"/>
            <w:gridSpan w:val="2"/>
            <w:tcBorders>
              <w:top w:val="nil"/>
              <w:bottom w:val="nil"/>
            </w:tcBorders>
          </w:tcPr>
          <w:p w14:paraId="50479479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966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6517C890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5C7617A6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39762541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" w:type="pct"/>
            <w:tcBorders>
              <w:top w:val="nil"/>
              <w:bottom w:val="nil"/>
            </w:tcBorders>
          </w:tcPr>
          <w:p w14:paraId="04800250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3DE5666B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2496E8EB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4C72553D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1147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593CE524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2" w:type="pct"/>
            <w:gridSpan w:val="2"/>
            <w:tcBorders>
              <w:top w:val="nil"/>
              <w:bottom w:val="nil"/>
            </w:tcBorders>
          </w:tcPr>
          <w:p w14:paraId="102F8A12" w14:textId="77777777" w:rsidR="005021A1" w:rsidRPr="00D57BA2" w:rsidRDefault="005021A1" w:rsidP="005021A1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1806DC" w:rsidRPr="00D57BA2" w14:paraId="6295DC30" w14:textId="77777777" w:rsidTr="00590A64">
        <w:tc>
          <w:tcPr>
            <w:tcW w:w="978" w:type="pct"/>
            <w:tcBorders>
              <w:top w:val="nil"/>
              <w:bottom w:val="nil"/>
            </w:tcBorders>
          </w:tcPr>
          <w:p w14:paraId="6F983FEC" w14:textId="33B774DF" w:rsidR="001806DC" w:rsidRPr="00D57BA2" w:rsidRDefault="001806DC" w:rsidP="0018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3ED93AA5" w14:textId="65920912" w:rsidR="001806DC" w:rsidRPr="00D57BA2" w:rsidRDefault="001806DC" w:rsidP="001806DC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63A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833,032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2EAB93CD" w14:textId="77777777" w:rsidR="001806DC" w:rsidRPr="00D57BA2" w:rsidRDefault="001806DC" w:rsidP="001806DC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0751DA5F" w14:textId="0AC52F24" w:rsidR="001806DC" w:rsidRPr="00D57BA2" w:rsidRDefault="001806DC" w:rsidP="001806DC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63A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136,574</w:t>
            </w:r>
          </w:p>
        </w:tc>
        <w:tc>
          <w:tcPr>
            <w:tcW w:w="100" w:type="pct"/>
            <w:gridSpan w:val="2"/>
            <w:tcBorders>
              <w:top w:val="nil"/>
              <w:bottom w:val="nil"/>
            </w:tcBorders>
          </w:tcPr>
          <w:p w14:paraId="6A331925" w14:textId="77777777" w:rsidR="001806DC" w:rsidRPr="00D57BA2" w:rsidRDefault="001806DC" w:rsidP="001806DC">
            <w:pPr>
              <w:pStyle w:val="3"/>
              <w:tabs>
                <w:tab w:val="clear" w:pos="360"/>
                <w:tab w:val="clear" w:pos="720"/>
                <w:tab w:val="decimal" w:pos="966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455887D8" w14:textId="38CFA383" w:rsidR="001806DC" w:rsidRPr="00D57BA2" w:rsidRDefault="001806DC" w:rsidP="001806DC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63A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962,605</w:t>
            </w: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7060366B" w14:textId="77777777" w:rsidR="001806DC" w:rsidRPr="00D57BA2" w:rsidRDefault="001806DC" w:rsidP="001806DC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3614959E" w14:textId="47B5C3BC" w:rsidR="001806DC" w:rsidRPr="00D57BA2" w:rsidRDefault="001806DC" w:rsidP="001806DC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63A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5,334</w:t>
            </w:r>
          </w:p>
        </w:tc>
        <w:tc>
          <w:tcPr>
            <w:tcW w:w="96" w:type="pct"/>
            <w:tcBorders>
              <w:top w:val="nil"/>
              <w:bottom w:val="nil"/>
            </w:tcBorders>
          </w:tcPr>
          <w:p w14:paraId="4EBC93DB" w14:textId="77777777" w:rsidR="001806DC" w:rsidRPr="00D57BA2" w:rsidRDefault="001806DC" w:rsidP="001806DC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33812102" w14:textId="0959D29C" w:rsidR="001806DC" w:rsidRPr="00D57BA2" w:rsidRDefault="001806DC" w:rsidP="001806DC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63A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7,051</w:t>
            </w: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7BDC2B81" w14:textId="77777777" w:rsidR="001806DC" w:rsidRPr="00D57BA2" w:rsidRDefault="001806DC" w:rsidP="001806DC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487DF5A4" w14:textId="2756CDBF" w:rsidR="001806DC" w:rsidRPr="00D57BA2" w:rsidRDefault="001806DC" w:rsidP="001806DC">
            <w:pPr>
              <w:pStyle w:val="3"/>
              <w:tabs>
                <w:tab w:val="clear" w:pos="360"/>
                <w:tab w:val="clear" w:pos="720"/>
                <w:tab w:val="decimal" w:pos="1147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63A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31,301</w:t>
            </w: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23455F22" w14:textId="77777777" w:rsidR="001806DC" w:rsidRPr="00D57BA2" w:rsidRDefault="001806DC" w:rsidP="001806DC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2" w:type="pct"/>
            <w:gridSpan w:val="2"/>
            <w:tcBorders>
              <w:top w:val="nil"/>
              <w:bottom w:val="nil"/>
            </w:tcBorders>
          </w:tcPr>
          <w:p w14:paraId="375F6AED" w14:textId="09ED6BA8" w:rsidR="001806DC" w:rsidRPr="00D57BA2" w:rsidRDefault="001806DC" w:rsidP="001806DC">
            <w:pPr>
              <w:pStyle w:val="3"/>
              <w:tabs>
                <w:tab w:val="clear" w:pos="360"/>
                <w:tab w:val="clear" w:pos="720"/>
                <w:tab w:val="decimal" w:pos="1055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63A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1,975,897</w:t>
            </w:r>
          </w:p>
        </w:tc>
      </w:tr>
      <w:tr w:rsidR="001806DC" w:rsidRPr="00D57BA2" w14:paraId="770984A1" w14:textId="77777777" w:rsidTr="00590A64">
        <w:tc>
          <w:tcPr>
            <w:tcW w:w="978" w:type="pct"/>
            <w:tcBorders>
              <w:top w:val="nil"/>
              <w:bottom w:val="nil"/>
            </w:tcBorders>
          </w:tcPr>
          <w:p w14:paraId="7E074739" w14:textId="6F46D5F0" w:rsidR="001806DC" w:rsidRPr="00D57BA2" w:rsidRDefault="001806DC" w:rsidP="0018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784459F4" w14:textId="7D996645" w:rsidR="001806DC" w:rsidRPr="00D57BA2" w:rsidRDefault="001806DC" w:rsidP="001806DC">
            <w:pPr>
              <w:pStyle w:val="3"/>
              <w:tabs>
                <w:tab w:val="clear" w:pos="360"/>
                <w:tab w:val="clear" w:pos="720"/>
                <w:tab w:val="decimal" w:pos="764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63A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713BD668" w14:textId="77777777" w:rsidR="001806DC" w:rsidRPr="00D57BA2" w:rsidRDefault="001806DC" w:rsidP="001806DC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1F9D3BDC" w14:textId="5EC83601" w:rsidR="001806DC" w:rsidRPr="00D57BA2" w:rsidRDefault="001806DC" w:rsidP="001806DC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A32EE">
              <w:rPr>
                <w:rFonts w:asciiTheme="majorBidi" w:hAnsiTheme="majorBidi" w:cstheme="majorBidi"/>
                <w:sz w:val="28"/>
                <w:szCs w:val="28"/>
              </w:rPr>
              <w:t>4,601</w:t>
            </w:r>
          </w:p>
        </w:tc>
        <w:tc>
          <w:tcPr>
            <w:tcW w:w="100" w:type="pct"/>
            <w:gridSpan w:val="2"/>
            <w:tcBorders>
              <w:top w:val="nil"/>
              <w:bottom w:val="nil"/>
            </w:tcBorders>
          </w:tcPr>
          <w:p w14:paraId="6E0E25EF" w14:textId="77777777" w:rsidR="001806DC" w:rsidRPr="00D57BA2" w:rsidRDefault="001806DC" w:rsidP="001806DC">
            <w:pPr>
              <w:pStyle w:val="3"/>
              <w:tabs>
                <w:tab w:val="clear" w:pos="360"/>
                <w:tab w:val="clear" w:pos="720"/>
                <w:tab w:val="decimal" w:pos="966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2FD238D0" w14:textId="653F4719" w:rsidR="001806DC" w:rsidRPr="00862C75" w:rsidRDefault="001806DC" w:rsidP="001806DC">
            <w:pPr>
              <w:pStyle w:val="3"/>
              <w:tabs>
                <w:tab w:val="clear" w:pos="360"/>
                <w:tab w:val="clear" w:pos="720"/>
                <w:tab w:val="decimal" w:pos="89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2EDA4820" w14:textId="77777777" w:rsidR="001806DC" w:rsidRPr="00D57BA2" w:rsidRDefault="001806DC" w:rsidP="001806DC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070DAED2" w14:textId="187088EC" w:rsidR="001806DC" w:rsidRPr="00FA32EE" w:rsidRDefault="001806DC" w:rsidP="001806DC">
            <w:pPr>
              <w:pStyle w:val="3"/>
              <w:tabs>
                <w:tab w:val="clear" w:pos="360"/>
                <w:tab w:val="clear" w:pos="720"/>
                <w:tab w:val="decimal" w:pos="879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C63A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pct"/>
            <w:tcBorders>
              <w:top w:val="nil"/>
              <w:bottom w:val="nil"/>
            </w:tcBorders>
          </w:tcPr>
          <w:p w14:paraId="32F874CC" w14:textId="77777777" w:rsidR="001806DC" w:rsidRPr="00D57BA2" w:rsidRDefault="001806DC" w:rsidP="001806DC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00A58D08" w14:textId="5DADFD70" w:rsidR="001806DC" w:rsidRPr="00FA32EE" w:rsidRDefault="001806DC" w:rsidP="001806DC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C63A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6A2013FE" w14:textId="77777777" w:rsidR="001806DC" w:rsidRPr="00D57BA2" w:rsidRDefault="001806DC" w:rsidP="001806DC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6BABD7EE" w14:textId="23605D29" w:rsidR="001806DC" w:rsidRPr="00D57BA2" w:rsidRDefault="001806DC" w:rsidP="001806DC">
            <w:pPr>
              <w:pStyle w:val="3"/>
              <w:tabs>
                <w:tab w:val="clear" w:pos="360"/>
                <w:tab w:val="clear" w:pos="720"/>
                <w:tab w:val="decimal" w:pos="928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C63A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3A87B6E7" w14:textId="77777777" w:rsidR="001806DC" w:rsidRPr="00D57BA2" w:rsidRDefault="001806DC" w:rsidP="001806DC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2" w:type="pct"/>
            <w:gridSpan w:val="2"/>
            <w:tcBorders>
              <w:top w:val="nil"/>
              <w:bottom w:val="nil"/>
            </w:tcBorders>
          </w:tcPr>
          <w:p w14:paraId="03809610" w14:textId="0D2CF5FA" w:rsidR="001806DC" w:rsidRPr="00D57BA2" w:rsidRDefault="001806DC" w:rsidP="001806DC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63ABA">
              <w:rPr>
                <w:rFonts w:asciiTheme="majorBidi" w:hAnsiTheme="majorBidi" w:cstheme="majorBidi"/>
                <w:sz w:val="28"/>
                <w:szCs w:val="28"/>
              </w:rPr>
              <w:t>4,601</w:t>
            </w:r>
          </w:p>
        </w:tc>
      </w:tr>
      <w:tr w:rsidR="001806DC" w:rsidRPr="00D57BA2" w14:paraId="32AD9FE7" w14:textId="77777777" w:rsidTr="00590A64">
        <w:tc>
          <w:tcPr>
            <w:tcW w:w="978" w:type="pct"/>
            <w:tcBorders>
              <w:top w:val="nil"/>
              <w:bottom w:val="nil"/>
            </w:tcBorders>
          </w:tcPr>
          <w:p w14:paraId="66D50D3E" w14:textId="77777777" w:rsidR="001806DC" w:rsidRPr="00D57BA2" w:rsidRDefault="001806DC" w:rsidP="0018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</w:tcPr>
          <w:p w14:paraId="1669F7F7" w14:textId="44DCFBB6" w:rsidR="001806DC" w:rsidRPr="00D57BA2" w:rsidRDefault="001806DC" w:rsidP="001806DC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C63A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833,032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7A5A7C8B" w14:textId="77777777" w:rsidR="001806DC" w:rsidRPr="00D57BA2" w:rsidRDefault="001806DC" w:rsidP="001806DC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</w:tcPr>
          <w:p w14:paraId="7C68DB13" w14:textId="66C1FA9C" w:rsidR="001806DC" w:rsidRPr="00D57BA2" w:rsidRDefault="001806DC" w:rsidP="001806DC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C63A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141,175</w:t>
            </w:r>
          </w:p>
        </w:tc>
        <w:tc>
          <w:tcPr>
            <w:tcW w:w="100" w:type="pct"/>
            <w:gridSpan w:val="2"/>
            <w:tcBorders>
              <w:top w:val="nil"/>
              <w:bottom w:val="nil"/>
            </w:tcBorders>
          </w:tcPr>
          <w:p w14:paraId="5DA96E66" w14:textId="77777777" w:rsidR="001806DC" w:rsidRPr="00D57BA2" w:rsidRDefault="001806DC" w:rsidP="001806DC">
            <w:pPr>
              <w:pStyle w:val="3"/>
              <w:tabs>
                <w:tab w:val="clear" w:pos="360"/>
                <w:tab w:val="clear" w:pos="720"/>
                <w:tab w:val="decimal" w:pos="966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</w:tcPr>
          <w:p w14:paraId="47FD1AB1" w14:textId="42E44254" w:rsidR="001806DC" w:rsidRPr="00D57BA2" w:rsidRDefault="001806DC" w:rsidP="001806DC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C63A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962,605</w:t>
            </w: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53F5D7C2" w14:textId="77777777" w:rsidR="001806DC" w:rsidRPr="00D57BA2" w:rsidRDefault="001806DC" w:rsidP="001806DC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</w:tcPr>
          <w:p w14:paraId="1963170E" w14:textId="03542670" w:rsidR="001806DC" w:rsidRPr="00D57BA2" w:rsidRDefault="001806DC" w:rsidP="001806DC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sz w:val="28"/>
                <w:szCs w:val="28"/>
              </w:rPr>
            </w:pPr>
            <w:r w:rsidRPr="00C63A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5,334</w:t>
            </w:r>
          </w:p>
        </w:tc>
        <w:tc>
          <w:tcPr>
            <w:tcW w:w="96" w:type="pct"/>
            <w:tcBorders>
              <w:top w:val="nil"/>
              <w:bottom w:val="nil"/>
            </w:tcBorders>
          </w:tcPr>
          <w:p w14:paraId="097824F1" w14:textId="77777777" w:rsidR="001806DC" w:rsidRPr="00D57BA2" w:rsidRDefault="001806DC" w:rsidP="001806DC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2DF582" w14:textId="6EEBE0ED" w:rsidR="001806DC" w:rsidRPr="00D57BA2" w:rsidRDefault="001806DC" w:rsidP="001806DC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C63A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7,051</w:t>
            </w: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3B3072C4" w14:textId="77777777" w:rsidR="001806DC" w:rsidRPr="00D57BA2" w:rsidRDefault="001806DC" w:rsidP="001806DC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CAF8A51" w14:textId="08F7A5C3" w:rsidR="001806DC" w:rsidRPr="00D57BA2" w:rsidRDefault="001806DC" w:rsidP="001806DC">
            <w:pPr>
              <w:pStyle w:val="3"/>
              <w:tabs>
                <w:tab w:val="clear" w:pos="360"/>
                <w:tab w:val="clear" w:pos="720"/>
                <w:tab w:val="decimal" w:pos="1147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3A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31,301</w:t>
            </w: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055A1959" w14:textId="77777777" w:rsidR="001806DC" w:rsidRPr="00D57BA2" w:rsidRDefault="001806DC" w:rsidP="001806DC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8B2F97" w14:textId="2EAB466F" w:rsidR="001806DC" w:rsidRPr="00D57BA2" w:rsidRDefault="001806DC" w:rsidP="001806DC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C63A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1,980,498</w:t>
            </w:r>
          </w:p>
        </w:tc>
      </w:tr>
      <w:tr w:rsidR="00862C75" w:rsidRPr="00D57BA2" w14:paraId="5D63F981" w14:textId="77777777" w:rsidTr="00590A64">
        <w:tc>
          <w:tcPr>
            <w:tcW w:w="978" w:type="pct"/>
            <w:tcBorders>
              <w:top w:val="nil"/>
              <w:bottom w:val="nil"/>
            </w:tcBorders>
          </w:tcPr>
          <w:p w14:paraId="2B95458B" w14:textId="77777777" w:rsidR="00862C75" w:rsidRPr="00D57BA2" w:rsidRDefault="00862C75" w:rsidP="0086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90" w:type="pct"/>
            <w:tcBorders>
              <w:top w:val="double" w:sz="4" w:space="0" w:color="auto"/>
              <w:bottom w:val="nil"/>
            </w:tcBorders>
          </w:tcPr>
          <w:p w14:paraId="1899A8DC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59EFBEB6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  <w:tcBorders>
              <w:top w:val="double" w:sz="4" w:space="0" w:color="auto"/>
              <w:bottom w:val="nil"/>
            </w:tcBorders>
          </w:tcPr>
          <w:p w14:paraId="5D742E32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" w:type="pct"/>
            <w:gridSpan w:val="2"/>
            <w:tcBorders>
              <w:top w:val="nil"/>
              <w:bottom w:val="nil"/>
            </w:tcBorders>
          </w:tcPr>
          <w:p w14:paraId="4D1D2B73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double" w:sz="4" w:space="0" w:color="auto"/>
              <w:bottom w:val="nil"/>
            </w:tcBorders>
          </w:tcPr>
          <w:p w14:paraId="7318BB35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16D2D7B1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double" w:sz="4" w:space="0" w:color="auto"/>
              <w:bottom w:val="nil"/>
            </w:tcBorders>
          </w:tcPr>
          <w:p w14:paraId="31A96975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" w:type="pct"/>
            <w:tcBorders>
              <w:top w:val="nil"/>
              <w:bottom w:val="nil"/>
            </w:tcBorders>
          </w:tcPr>
          <w:p w14:paraId="4B3F8445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double" w:sz="4" w:space="0" w:color="auto"/>
              <w:bottom w:val="nil"/>
            </w:tcBorders>
          </w:tcPr>
          <w:p w14:paraId="5EC231F1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5B02D373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double" w:sz="4" w:space="0" w:color="auto"/>
              <w:bottom w:val="nil"/>
            </w:tcBorders>
          </w:tcPr>
          <w:p w14:paraId="1676C802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1147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65E3B769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2" w:type="pct"/>
            <w:gridSpan w:val="2"/>
            <w:tcBorders>
              <w:top w:val="double" w:sz="4" w:space="0" w:color="auto"/>
              <w:bottom w:val="nil"/>
            </w:tcBorders>
          </w:tcPr>
          <w:p w14:paraId="6C002A4F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62C75" w:rsidRPr="00D57BA2" w14:paraId="314D2012" w14:textId="77777777" w:rsidTr="00590A64">
        <w:tc>
          <w:tcPr>
            <w:tcW w:w="978" w:type="pct"/>
            <w:tcBorders>
              <w:top w:val="nil"/>
              <w:bottom w:val="nil"/>
            </w:tcBorders>
          </w:tcPr>
          <w:p w14:paraId="49DC380F" w14:textId="3AB642BA" w:rsidR="00862C75" w:rsidRPr="00D57BA2" w:rsidRDefault="00862C75" w:rsidP="0086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47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205F7ACE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09F70522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648CAA16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" w:type="pct"/>
            <w:gridSpan w:val="2"/>
            <w:tcBorders>
              <w:top w:val="nil"/>
              <w:bottom w:val="nil"/>
            </w:tcBorders>
          </w:tcPr>
          <w:p w14:paraId="03660BCD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7CDF69F9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21F15FA2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43EE8C2A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" w:type="pct"/>
            <w:tcBorders>
              <w:top w:val="nil"/>
              <w:bottom w:val="nil"/>
            </w:tcBorders>
          </w:tcPr>
          <w:p w14:paraId="3183F795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2EBDDE2E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45015663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5F5BFF56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1147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675F6B3E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2" w:type="pct"/>
            <w:gridSpan w:val="2"/>
            <w:tcBorders>
              <w:top w:val="nil"/>
              <w:bottom w:val="nil"/>
            </w:tcBorders>
          </w:tcPr>
          <w:p w14:paraId="52A22408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62C75" w:rsidRPr="00C63ABA" w14:paraId="6B7069B2" w14:textId="77777777" w:rsidTr="00590A64">
        <w:tc>
          <w:tcPr>
            <w:tcW w:w="978" w:type="pct"/>
            <w:tcBorders>
              <w:top w:val="nil"/>
              <w:bottom w:val="nil"/>
            </w:tcBorders>
          </w:tcPr>
          <w:p w14:paraId="3B9397E0" w14:textId="0BAAA631" w:rsidR="00862C75" w:rsidRPr="00D57BA2" w:rsidRDefault="00862C75" w:rsidP="0086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2836446B" w14:textId="4C957AF0" w:rsidR="00862C75" w:rsidRPr="00D57BA2" w:rsidRDefault="00113372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833,032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44EB80C2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  <w:tcBorders>
              <w:top w:val="nil"/>
              <w:bottom w:val="nil"/>
            </w:tcBorders>
          </w:tcPr>
          <w:p w14:paraId="19B75BAF" w14:textId="42A82DBC" w:rsidR="00862C75" w:rsidRPr="00C63ABA" w:rsidRDefault="00113372" w:rsidP="00862C7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138,967</w:t>
            </w:r>
          </w:p>
        </w:tc>
        <w:tc>
          <w:tcPr>
            <w:tcW w:w="100" w:type="pct"/>
            <w:gridSpan w:val="2"/>
            <w:tcBorders>
              <w:top w:val="nil"/>
              <w:bottom w:val="nil"/>
            </w:tcBorders>
          </w:tcPr>
          <w:p w14:paraId="2A450DCF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362F91BF" w14:textId="182EEF06" w:rsidR="00862C75" w:rsidRPr="00C63ABA" w:rsidRDefault="00113372" w:rsidP="00862C75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1,002,8</w:t>
            </w:r>
            <w:r w:rsidR="005807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59F7142B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76CD8FE8" w14:textId="5B0CD11E" w:rsidR="00862C75" w:rsidRPr="00C63ABA" w:rsidRDefault="00113372" w:rsidP="00862C75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14,340</w:t>
            </w:r>
          </w:p>
        </w:tc>
        <w:tc>
          <w:tcPr>
            <w:tcW w:w="96" w:type="pct"/>
            <w:tcBorders>
              <w:top w:val="nil"/>
              <w:bottom w:val="nil"/>
            </w:tcBorders>
          </w:tcPr>
          <w:p w14:paraId="4716B2C3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4CD4C9DE" w14:textId="6A526118" w:rsidR="00862C75" w:rsidRPr="00C63ABA" w:rsidRDefault="00113372" w:rsidP="00862C75">
            <w:pPr>
              <w:pStyle w:val="3"/>
              <w:tabs>
                <w:tab w:val="clear" w:pos="360"/>
                <w:tab w:val="clear" w:pos="720"/>
                <w:tab w:val="decimal" w:pos="991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8,45</w:t>
            </w:r>
            <w:r w:rsidR="005807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1A511A20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3463F440" w14:textId="4D347699" w:rsidR="00862C75" w:rsidRPr="00D57BA2" w:rsidRDefault="00113372" w:rsidP="00862C75">
            <w:pPr>
              <w:pStyle w:val="3"/>
              <w:tabs>
                <w:tab w:val="clear" w:pos="360"/>
                <w:tab w:val="clear" w:pos="720"/>
                <w:tab w:val="decimal" w:pos="1147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900,835</w:t>
            </w: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799DFEAF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2" w:type="pct"/>
            <w:gridSpan w:val="2"/>
            <w:tcBorders>
              <w:top w:val="nil"/>
              <w:bottom w:val="nil"/>
            </w:tcBorders>
          </w:tcPr>
          <w:p w14:paraId="3D406BB2" w14:textId="2853C17B" w:rsidR="00862C75" w:rsidRPr="00C63ABA" w:rsidRDefault="00113372" w:rsidP="00862C75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2,898,516</w:t>
            </w:r>
          </w:p>
        </w:tc>
      </w:tr>
      <w:tr w:rsidR="00862C75" w:rsidRPr="00C63ABA" w14:paraId="18E769CC" w14:textId="77777777" w:rsidTr="00590A64">
        <w:tc>
          <w:tcPr>
            <w:tcW w:w="978" w:type="pct"/>
            <w:tcBorders>
              <w:top w:val="nil"/>
              <w:bottom w:val="nil"/>
            </w:tcBorders>
          </w:tcPr>
          <w:p w14:paraId="76D43238" w14:textId="7E16793A" w:rsidR="00862C75" w:rsidRPr="00D57BA2" w:rsidRDefault="00862C75" w:rsidP="0086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490" w:type="pct"/>
            <w:tcBorders>
              <w:top w:val="nil"/>
              <w:bottom w:val="single" w:sz="4" w:space="0" w:color="auto"/>
            </w:tcBorders>
          </w:tcPr>
          <w:p w14:paraId="45978CD3" w14:textId="1D9A2F04" w:rsidR="00862C75" w:rsidRPr="00113372" w:rsidRDefault="00113372" w:rsidP="00862C75">
            <w:pPr>
              <w:pStyle w:val="3"/>
              <w:tabs>
                <w:tab w:val="clear" w:pos="360"/>
                <w:tab w:val="clear" w:pos="720"/>
                <w:tab w:val="decimal" w:pos="764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62024581" w14:textId="77777777" w:rsidR="00862C75" w:rsidRPr="00D57BA2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  <w:tcBorders>
              <w:top w:val="nil"/>
              <w:bottom w:val="single" w:sz="4" w:space="0" w:color="auto"/>
            </w:tcBorders>
          </w:tcPr>
          <w:p w14:paraId="0C315150" w14:textId="7B181B6E" w:rsidR="00862C75" w:rsidRPr="00113372" w:rsidRDefault="00113372" w:rsidP="00862C7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1,972</w:t>
            </w:r>
          </w:p>
        </w:tc>
        <w:tc>
          <w:tcPr>
            <w:tcW w:w="100" w:type="pct"/>
            <w:gridSpan w:val="2"/>
            <w:tcBorders>
              <w:top w:val="nil"/>
              <w:bottom w:val="nil"/>
            </w:tcBorders>
          </w:tcPr>
          <w:p w14:paraId="5B092FAB" w14:textId="77777777" w:rsidR="00862C75" w:rsidRPr="00C63ABA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nil"/>
              <w:bottom w:val="single" w:sz="4" w:space="0" w:color="auto"/>
            </w:tcBorders>
          </w:tcPr>
          <w:p w14:paraId="0A76A983" w14:textId="18AA9667" w:rsidR="00862C75" w:rsidRPr="00113372" w:rsidRDefault="00113372" w:rsidP="00862C75">
            <w:pPr>
              <w:pStyle w:val="3"/>
              <w:tabs>
                <w:tab w:val="clear" w:pos="360"/>
                <w:tab w:val="clear" w:pos="720"/>
                <w:tab w:val="decimal" w:pos="879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0551B9C5" w14:textId="77777777" w:rsidR="00862C75" w:rsidRPr="00C63ABA" w:rsidRDefault="00862C75" w:rsidP="00862C75">
            <w:pPr>
              <w:pStyle w:val="3"/>
              <w:tabs>
                <w:tab w:val="clear" w:pos="360"/>
                <w:tab w:val="clear" w:pos="720"/>
                <w:tab w:val="decimal" w:pos="70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nil"/>
              <w:bottom w:val="single" w:sz="4" w:space="0" w:color="auto"/>
            </w:tcBorders>
          </w:tcPr>
          <w:p w14:paraId="2B50705E" w14:textId="15BF5B18" w:rsidR="00862C75" w:rsidRPr="00113372" w:rsidRDefault="00113372" w:rsidP="00862C75">
            <w:pPr>
              <w:pStyle w:val="3"/>
              <w:tabs>
                <w:tab w:val="clear" w:pos="360"/>
                <w:tab w:val="clear" w:pos="720"/>
                <w:tab w:val="decimal" w:pos="879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6" w:type="pct"/>
            <w:tcBorders>
              <w:top w:val="nil"/>
              <w:bottom w:val="nil"/>
            </w:tcBorders>
          </w:tcPr>
          <w:p w14:paraId="47F389A9" w14:textId="77777777" w:rsidR="00862C75" w:rsidRPr="00C63ABA" w:rsidRDefault="00862C75" w:rsidP="00862C75">
            <w:pPr>
              <w:pStyle w:val="3"/>
              <w:tabs>
                <w:tab w:val="clear" w:pos="360"/>
                <w:tab w:val="clear" w:pos="720"/>
                <w:tab w:val="decimal" w:pos="70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single" w:sz="4" w:space="0" w:color="auto"/>
            </w:tcBorders>
          </w:tcPr>
          <w:p w14:paraId="64F4E51F" w14:textId="09B3A9DA" w:rsidR="00862C75" w:rsidRPr="00113372" w:rsidRDefault="00113372" w:rsidP="00862C75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2206B01A" w14:textId="77777777" w:rsidR="00862C75" w:rsidRPr="00C63ABA" w:rsidRDefault="00862C75" w:rsidP="00862C75">
            <w:pPr>
              <w:pStyle w:val="3"/>
              <w:tabs>
                <w:tab w:val="clear" w:pos="360"/>
                <w:tab w:val="clear" w:pos="720"/>
                <w:tab w:val="decimal" w:pos="70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single" w:sz="4" w:space="0" w:color="auto"/>
            </w:tcBorders>
          </w:tcPr>
          <w:p w14:paraId="759EA71D" w14:textId="70B6B980" w:rsidR="00862C75" w:rsidRPr="00113372" w:rsidRDefault="00113372" w:rsidP="00862C75">
            <w:pPr>
              <w:pStyle w:val="3"/>
              <w:tabs>
                <w:tab w:val="clear" w:pos="360"/>
                <w:tab w:val="clear" w:pos="720"/>
                <w:tab w:val="decimal" w:pos="928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627E0349" w14:textId="77777777" w:rsidR="00862C75" w:rsidRPr="00C63ABA" w:rsidRDefault="00862C75" w:rsidP="00862C75">
            <w:pPr>
              <w:pStyle w:val="3"/>
              <w:tabs>
                <w:tab w:val="clear" w:pos="360"/>
                <w:tab w:val="clear" w:pos="720"/>
                <w:tab w:val="decimal" w:pos="706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2" w:type="pct"/>
            <w:gridSpan w:val="2"/>
            <w:tcBorders>
              <w:top w:val="nil"/>
              <w:bottom w:val="single" w:sz="4" w:space="0" w:color="auto"/>
            </w:tcBorders>
          </w:tcPr>
          <w:p w14:paraId="1750FC30" w14:textId="093D20CD" w:rsidR="00862C75" w:rsidRPr="00113372" w:rsidRDefault="00113372" w:rsidP="00862C75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1,972</w:t>
            </w:r>
          </w:p>
        </w:tc>
      </w:tr>
      <w:tr w:rsidR="00862C75" w:rsidRPr="00C63ABA" w14:paraId="7535F921" w14:textId="77777777" w:rsidTr="00590A64">
        <w:tc>
          <w:tcPr>
            <w:tcW w:w="978" w:type="pct"/>
            <w:tcBorders>
              <w:top w:val="nil"/>
              <w:bottom w:val="nil"/>
            </w:tcBorders>
          </w:tcPr>
          <w:p w14:paraId="11553128" w14:textId="77777777" w:rsidR="00862C75" w:rsidRPr="00D57BA2" w:rsidRDefault="00862C75" w:rsidP="0086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</w:tcPr>
          <w:p w14:paraId="0C4B9377" w14:textId="64B05810" w:rsidR="00862C75" w:rsidRPr="00C63ABA" w:rsidRDefault="00113372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833,032</w:t>
            </w:r>
          </w:p>
        </w:tc>
        <w:tc>
          <w:tcPr>
            <w:tcW w:w="99" w:type="pct"/>
            <w:tcBorders>
              <w:top w:val="nil"/>
              <w:bottom w:val="nil"/>
            </w:tcBorders>
          </w:tcPr>
          <w:p w14:paraId="4A64FE18" w14:textId="77777777" w:rsidR="00862C75" w:rsidRPr="00C63ABA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</w:tcPr>
          <w:p w14:paraId="1F74AB99" w14:textId="546A1924" w:rsidR="00862C75" w:rsidRPr="00C63ABA" w:rsidRDefault="00113372" w:rsidP="00862C75">
            <w:pPr>
              <w:pStyle w:val="3"/>
              <w:tabs>
                <w:tab w:val="clear" w:pos="360"/>
                <w:tab w:val="clear" w:pos="720"/>
                <w:tab w:val="decimal" w:pos="108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140,939</w:t>
            </w:r>
          </w:p>
        </w:tc>
        <w:tc>
          <w:tcPr>
            <w:tcW w:w="100" w:type="pct"/>
            <w:gridSpan w:val="2"/>
            <w:tcBorders>
              <w:top w:val="nil"/>
              <w:bottom w:val="nil"/>
            </w:tcBorders>
          </w:tcPr>
          <w:p w14:paraId="59E7CDFE" w14:textId="77777777" w:rsidR="00862C75" w:rsidRPr="00C63ABA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</w:tcPr>
          <w:p w14:paraId="2CD67911" w14:textId="1074A308" w:rsidR="00862C75" w:rsidRPr="00C63ABA" w:rsidRDefault="00113372" w:rsidP="00862C75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1,002,88</w:t>
            </w:r>
            <w:r w:rsidR="005807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97" w:type="pct"/>
            <w:tcBorders>
              <w:top w:val="nil"/>
              <w:bottom w:val="nil"/>
            </w:tcBorders>
          </w:tcPr>
          <w:p w14:paraId="3AEF5B51" w14:textId="77777777" w:rsidR="00862C75" w:rsidRPr="00C63ABA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</w:tcPr>
          <w:p w14:paraId="0B8EF99C" w14:textId="117553BA" w:rsidR="00862C75" w:rsidRPr="00C63ABA" w:rsidRDefault="00113372" w:rsidP="00862C75">
            <w:pPr>
              <w:pStyle w:val="3"/>
              <w:tabs>
                <w:tab w:val="clear" w:pos="360"/>
                <w:tab w:val="clear" w:pos="720"/>
                <w:tab w:val="decimal" w:pos="1076"/>
              </w:tabs>
              <w:ind w:left="-115" w:right="-130" w:firstLine="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14,340</w:t>
            </w:r>
          </w:p>
        </w:tc>
        <w:tc>
          <w:tcPr>
            <w:tcW w:w="96" w:type="pct"/>
            <w:tcBorders>
              <w:top w:val="nil"/>
              <w:bottom w:val="nil"/>
            </w:tcBorders>
          </w:tcPr>
          <w:p w14:paraId="070A9E95" w14:textId="77777777" w:rsidR="00862C75" w:rsidRPr="00C63ABA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72637D" w14:textId="26DD6BC1" w:rsidR="00862C75" w:rsidRPr="00C63ABA" w:rsidRDefault="00113372" w:rsidP="00862C75">
            <w:pPr>
              <w:pStyle w:val="3"/>
              <w:tabs>
                <w:tab w:val="clear" w:pos="360"/>
                <w:tab w:val="clear" w:pos="720"/>
                <w:tab w:val="decimal" w:pos="1017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8,45</w:t>
            </w:r>
            <w:r w:rsidR="005807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685F9670" w14:textId="77777777" w:rsidR="00862C75" w:rsidRPr="00C63ABA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61B3356" w14:textId="1D2DA079" w:rsidR="00862C75" w:rsidRPr="00C63ABA" w:rsidRDefault="00113372" w:rsidP="00862C75">
            <w:pPr>
              <w:pStyle w:val="3"/>
              <w:tabs>
                <w:tab w:val="clear" w:pos="360"/>
                <w:tab w:val="clear" w:pos="720"/>
                <w:tab w:val="decimal" w:pos="1147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900,835</w:t>
            </w:r>
          </w:p>
        </w:tc>
        <w:tc>
          <w:tcPr>
            <w:tcW w:w="97" w:type="pct"/>
            <w:gridSpan w:val="2"/>
            <w:tcBorders>
              <w:top w:val="nil"/>
              <w:bottom w:val="nil"/>
            </w:tcBorders>
          </w:tcPr>
          <w:p w14:paraId="4C8D2C41" w14:textId="77777777" w:rsidR="00862C75" w:rsidRPr="00C63ABA" w:rsidRDefault="00862C75" w:rsidP="00862C75">
            <w:pPr>
              <w:pStyle w:val="3"/>
              <w:tabs>
                <w:tab w:val="clear" w:pos="360"/>
                <w:tab w:val="clear" w:pos="720"/>
                <w:tab w:val="decimal" w:pos="96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EE7946D" w14:textId="43520338" w:rsidR="00862C75" w:rsidRPr="00C63ABA" w:rsidRDefault="00113372" w:rsidP="00862C75">
            <w:pPr>
              <w:pStyle w:val="3"/>
              <w:tabs>
                <w:tab w:val="clear" w:pos="360"/>
                <w:tab w:val="clear" w:pos="720"/>
                <w:tab w:val="decimal" w:pos="1080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2,900,488</w:t>
            </w:r>
          </w:p>
        </w:tc>
      </w:tr>
    </w:tbl>
    <w:p w14:paraId="53E3155A" w14:textId="77777777" w:rsidR="00590A64" w:rsidRPr="00590A64" w:rsidRDefault="00590A64" w:rsidP="00590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E3F11C5" w14:textId="43FFAA72" w:rsidR="00590A64" w:rsidRPr="00D57BA2" w:rsidRDefault="00590A64" w:rsidP="00590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FF0000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ราคาทรัพย์สินของกลุ่มบริษัท ซึ่งได้คิดค่าเสื่อมราคาเต็มจำนวนแล้ว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แต่ยังคงใช้งานจนถึง ณ วันที่ </w:t>
      </w:r>
      <w:r w:rsidRPr="00D57BA2">
        <w:rPr>
          <w:rFonts w:asciiTheme="majorBidi" w:hAnsiTheme="majorBidi" w:cstheme="majorBidi"/>
          <w:sz w:val="30"/>
          <w:szCs w:val="30"/>
        </w:rPr>
        <w:t xml:space="preserve">31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D57BA2">
        <w:rPr>
          <w:rFonts w:asciiTheme="majorBidi" w:hAnsiTheme="majorBidi" w:cstheme="majorBidi"/>
          <w:sz w:val="30"/>
          <w:szCs w:val="30"/>
        </w:rPr>
        <w:t>256</w:t>
      </w:r>
      <w:r w:rsidR="001806DC">
        <w:rPr>
          <w:rFonts w:asciiTheme="majorBidi" w:hAnsiTheme="majorBidi" w:cstheme="majorBidi"/>
          <w:sz w:val="30"/>
          <w:szCs w:val="30"/>
        </w:rPr>
        <w:t>8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="00113372">
        <w:rPr>
          <w:rFonts w:asciiTheme="majorBidi" w:hAnsiTheme="majorBidi" w:cstheme="majorBidi"/>
          <w:sz w:val="30"/>
          <w:szCs w:val="30"/>
        </w:rPr>
        <w:t>4,206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D57BA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1806DC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D57BA2">
        <w:rPr>
          <w:rFonts w:asciiTheme="majorBidi" w:hAnsiTheme="majorBidi" w:cstheme="majorBidi"/>
          <w:i/>
          <w:iCs/>
          <w:sz w:val="30"/>
          <w:szCs w:val="30"/>
        </w:rPr>
        <w:t>: 4,</w:t>
      </w:r>
      <w:r w:rsidR="001806DC">
        <w:rPr>
          <w:rFonts w:asciiTheme="majorBidi" w:hAnsiTheme="majorBidi" w:cstheme="majorBidi"/>
          <w:i/>
          <w:iCs/>
          <w:sz w:val="30"/>
          <w:szCs w:val="30"/>
        </w:rPr>
        <w:t>301</w:t>
      </w: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74996D4F" w14:textId="77777777" w:rsidR="00590A64" w:rsidRPr="00590A64" w:rsidRDefault="00590A64" w:rsidP="00590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D035920" w14:textId="0D2108BF" w:rsidR="00590A64" w:rsidRPr="00D57BA2" w:rsidRDefault="00590A64" w:rsidP="00590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บริษัทไม่มีการนำสินทรัพย์ ณ วันที่ </w:t>
      </w:r>
      <w:r w:rsidRPr="00D57BA2">
        <w:rPr>
          <w:rFonts w:asciiTheme="majorBidi" w:hAnsiTheme="majorBidi" w:cstheme="majorBidi"/>
          <w:sz w:val="30"/>
          <w:szCs w:val="30"/>
        </w:rPr>
        <w:t xml:space="preserve">31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D57BA2">
        <w:rPr>
          <w:rFonts w:asciiTheme="majorBidi" w:hAnsiTheme="majorBidi" w:cstheme="majorBidi"/>
          <w:sz w:val="30"/>
          <w:szCs w:val="30"/>
        </w:rPr>
        <w:t>256</w:t>
      </w:r>
      <w:r w:rsidR="001806DC">
        <w:rPr>
          <w:rFonts w:asciiTheme="majorBidi" w:hAnsiTheme="majorBidi" w:cstheme="majorBidi"/>
          <w:sz w:val="30"/>
          <w:szCs w:val="30"/>
        </w:rPr>
        <w:t>8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1806DC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D57BA2">
        <w:rPr>
          <w:rFonts w:asciiTheme="majorBidi" w:hAnsiTheme="majorBidi" w:cstheme="majorBidi"/>
          <w:i/>
          <w:iCs/>
          <w:sz w:val="30"/>
          <w:szCs w:val="30"/>
        </w:rPr>
        <w:t xml:space="preserve"> : </w:t>
      </w: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ไม่มี</w:t>
      </w:r>
      <w:r w:rsidRPr="00D57BA2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ไปค้ำประกันวงเงินสินเชื่อที่ได้รับจากสถาบันการเงิน</w:t>
      </w:r>
    </w:p>
    <w:p w14:paraId="0666637E" w14:textId="39310924" w:rsidR="007A1361" w:rsidRPr="00D57BA2" w:rsidRDefault="007A1361" w:rsidP="0085382E">
      <w:pPr>
        <w:rPr>
          <w:rFonts w:asciiTheme="majorBidi" w:hAnsiTheme="majorBidi" w:cstheme="majorBidi"/>
          <w:sz w:val="30"/>
          <w:szCs w:val="30"/>
        </w:rPr>
        <w:sectPr w:rsidR="007A1361" w:rsidRPr="00D57BA2" w:rsidSect="003C0D5D">
          <w:headerReference w:type="default" r:id="rId16"/>
          <w:foot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26EC4167" w14:textId="298CCED6" w:rsidR="000D3FA9" w:rsidRPr="00D57BA2" w:rsidRDefault="00716259" w:rsidP="000D3FA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D57BA2">
        <w:rPr>
          <w:rFonts w:asciiTheme="majorBidi" w:hAnsiTheme="majorBidi" w:cstheme="majorBidi"/>
          <w:sz w:val="30"/>
          <w:szCs w:val="30"/>
          <w:u w:val="none"/>
        </w:rPr>
        <w:lastRenderedPageBreak/>
        <w:t>1</w:t>
      </w:r>
      <w:r w:rsidR="001F3019" w:rsidRPr="00D57BA2">
        <w:rPr>
          <w:rFonts w:asciiTheme="majorBidi" w:hAnsiTheme="majorBidi" w:cstheme="majorBidi"/>
          <w:sz w:val="30"/>
          <w:szCs w:val="30"/>
          <w:u w:val="none"/>
          <w:lang w:val="en-US"/>
        </w:rPr>
        <w:t>2</w:t>
      </w:r>
      <w:r w:rsidR="00B54FC4" w:rsidRPr="00D57BA2">
        <w:rPr>
          <w:rFonts w:asciiTheme="majorBidi" w:hAnsiTheme="majorBidi" w:cstheme="majorBidi"/>
          <w:sz w:val="30"/>
          <w:szCs w:val="30"/>
          <w:u w:val="none"/>
        </w:rPr>
        <w:tab/>
      </w:r>
      <w:r w:rsidR="000D3FA9" w:rsidRPr="00D57BA2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เจ้าหนี้การค้า</w:t>
      </w:r>
    </w:p>
    <w:p w14:paraId="19E7B884" w14:textId="77777777" w:rsidR="005021A1" w:rsidRPr="00D57BA2" w:rsidRDefault="005021A1" w:rsidP="005021A1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0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899"/>
        <w:gridCol w:w="1074"/>
        <w:gridCol w:w="265"/>
        <w:gridCol w:w="1086"/>
      </w:tblGrid>
      <w:tr w:rsidR="000D3FA9" w:rsidRPr="00D57BA2" w14:paraId="15607B65" w14:textId="77777777" w:rsidTr="00D371D8">
        <w:tc>
          <w:tcPr>
            <w:tcW w:w="3170" w:type="pct"/>
          </w:tcPr>
          <w:p w14:paraId="1E6E524E" w14:textId="77777777" w:rsidR="000D3FA9" w:rsidRPr="00D57BA2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5" w:type="pct"/>
          </w:tcPr>
          <w:p w14:paraId="09582BDE" w14:textId="77777777" w:rsidR="000D3FA9" w:rsidRPr="00D57BA2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5" w:type="pct"/>
            <w:gridSpan w:val="3"/>
          </w:tcPr>
          <w:p w14:paraId="1697999A" w14:textId="77777777" w:rsidR="000D3FA9" w:rsidRPr="00D57BA2" w:rsidRDefault="000D3FA9" w:rsidP="007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งบการเงินรวมและ</w:t>
            </w:r>
          </w:p>
          <w:p w14:paraId="50EC5407" w14:textId="70F3EEB5" w:rsidR="000D3FA9" w:rsidRPr="00D57BA2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D3FA9" w:rsidRPr="00D57BA2" w14:paraId="18FD6EF5" w14:textId="77777777" w:rsidTr="00D57BA2">
        <w:tc>
          <w:tcPr>
            <w:tcW w:w="3170" w:type="pct"/>
          </w:tcPr>
          <w:p w14:paraId="316A85EB" w14:textId="77777777" w:rsidR="000D3FA9" w:rsidRPr="00D57BA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" w:type="pct"/>
          </w:tcPr>
          <w:p w14:paraId="5EA05300" w14:textId="77777777" w:rsidR="000D3FA9" w:rsidRPr="00D57BA2" w:rsidRDefault="000D3FA9" w:rsidP="00F32E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91" w:type="pct"/>
          </w:tcPr>
          <w:p w14:paraId="479CFD8B" w14:textId="74810FA5" w:rsidR="000D3FA9" w:rsidRPr="00D57BA2" w:rsidRDefault="00450DDE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371D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6CB78F77" w14:textId="77777777" w:rsidR="000D3FA9" w:rsidRPr="00D57BA2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907BD7E" w14:textId="04F5A8BE" w:rsidR="000D3FA9" w:rsidRPr="00D57BA2" w:rsidRDefault="00450DDE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371D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D3FA9" w:rsidRPr="00D57BA2" w14:paraId="2782B6CC" w14:textId="77777777" w:rsidTr="00D371D8">
        <w:tc>
          <w:tcPr>
            <w:tcW w:w="3170" w:type="pct"/>
          </w:tcPr>
          <w:p w14:paraId="4D965ADC" w14:textId="77777777" w:rsidR="000D3FA9" w:rsidRPr="00D57BA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" w:type="pct"/>
          </w:tcPr>
          <w:p w14:paraId="1C288A0F" w14:textId="77777777" w:rsidR="000D3FA9" w:rsidRPr="00D57BA2" w:rsidRDefault="000D3FA9" w:rsidP="00C80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35" w:type="pct"/>
            <w:gridSpan w:val="3"/>
          </w:tcPr>
          <w:p w14:paraId="5A4516A6" w14:textId="77777777" w:rsidR="000D3FA9" w:rsidRPr="00D57BA2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71D8" w:rsidRPr="00D57BA2" w14:paraId="3CF8A815" w14:textId="77777777" w:rsidTr="00D57BA2">
        <w:tc>
          <w:tcPr>
            <w:tcW w:w="3170" w:type="pct"/>
          </w:tcPr>
          <w:p w14:paraId="5CAB7771" w14:textId="77777777" w:rsidR="00D371D8" w:rsidRPr="00D57BA2" w:rsidRDefault="00D371D8" w:rsidP="00D37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95" w:type="pct"/>
          </w:tcPr>
          <w:p w14:paraId="391200E5" w14:textId="5C2EDA47" w:rsidR="00D371D8" w:rsidRPr="00D57BA2" w:rsidRDefault="00D371D8" w:rsidP="00D37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591" w:type="pct"/>
          </w:tcPr>
          <w:p w14:paraId="02B918AD" w14:textId="245EDE3C" w:rsidR="00D371D8" w:rsidRPr="00D57BA2" w:rsidRDefault="00113372" w:rsidP="00D37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1,939,791</w:t>
            </w:r>
          </w:p>
        </w:tc>
        <w:tc>
          <w:tcPr>
            <w:tcW w:w="146" w:type="pct"/>
          </w:tcPr>
          <w:p w14:paraId="11F46344" w14:textId="77777777" w:rsidR="00D371D8" w:rsidRPr="00D57BA2" w:rsidRDefault="00D371D8" w:rsidP="00D37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790E6F1" w14:textId="4D55BFA6" w:rsidR="00D371D8" w:rsidRPr="00D57BA2" w:rsidRDefault="00D371D8" w:rsidP="00D37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1,204,836</w:t>
            </w:r>
          </w:p>
        </w:tc>
      </w:tr>
      <w:tr w:rsidR="00D371D8" w:rsidRPr="00D57BA2" w14:paraId="23F4D687" w14:textId="77777777" w:rsidTr="00D57BA2">
        <w:tc>
          <w:tcPr>
            <w:tcW w:w="3170" w:type="pct"/>
          </w:tcPr>
          <w:p w14:paraId="2A550320" w14:textId="77777777" w:rsidR="00D371D8" w:rsidRPr="00D57BA2" w:rsidRDefault="00D371D8" w:rsidP="00D37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95" w:type="pct"/>
          </w:tcPr>
          <w:p w14:paraId="1A659FC5" w14:textId="77777777" w:rsidR="00D371D8" w:rsidRPr="00D57BA2" w:rsidRDefault="00D371D8" w:rsidP="00D37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47AF046F" w14:textId="5B012424" w:rsidR="00D371D8" w:rsidRPr="00D57BA2" w:rsidRDefault="00113372" w:rsidP="00D37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218,286</w:t>
            </w:r>
          </w:p>
        </w:tc>
        <w:tc>
          <w:tcPr>
            <w:tcW w:w="146" w:type="pct"/>
          </w:tcPr>
          <w:p w14:paraId="2049F530" w14:textId="77777777" w:rsidR="00D371D8" w:rsidRPr="00D57BA2" w:rsidRDefault="00D371D8" w:rsidP="00D37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504FE444" w14:textId="178833D3" w:rsidR="00D371D8" w:rsidRPr="00D57BA2" w:rsidRDefault="00D371D8" w:rsidP="00D37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1,968,857</w:t>
            </w:r>
          </w:p>
        </w:tc>
      </w:tr>
      <w:tr w:rsidR="00D371D8" w:rsidRPr="00D57BA2" w14:paraId="4BA46F22" w14:textId="77777777" w:rsidTr="00D57BA2">
        <w:tc>
          <w:tcPr>
            <w:tcW w:w="3170" w:type="pct"/>
          </w:tcPr>
          <w:p w14:paraId="02D6BA03" w14:textId="77777777" w:rsidR="00D371D8" w:rsidRPr="00D57BA2" w:rsidRDefault="00D371D8" w:rsidP="00D37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5" w:type="pct"/>
          </w:tcPr>
          <w:p w14:paraId="02AAA4B7" w14:textId="77777777" w:rsidR="00D371D8" w:rsidRPr="00D57BA2" w:rsidRDefault="00D371D8" w:rsidP="00D37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677DA69F" w14:textId="5339F5E7" w:rsidR="00D371D8" w:rsidRPr="00D57BA2" w:rsidRDefault="00113372" w:rsidP="00D37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2,158,077</w:t>
            </w:r>
          </w:p>
        </w:tc>
        <w:tc>
          <w:tcPr>
            <w:tcW w:w="146" w:type="pct"/>
          </w:tcPr>
          <w:p w14:paraId="5A6DFDB1" w14:textId="77777777" w:rsidR="00D371D8" w:rsidRPr="00D57BA2" w:rsidRDefault="00D371D8" w:rsidP="00D37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48AA62FD" w14:textId="25167FD5" w:rsidR="00D371D8" w:rsidRPr="00D57BA2" w:rsidRDefault="00D371D8" w:rsidP="00D37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3,173,693</w:t>
            </w:r>
          </w:p>
        </w:tc>
      </w:tr>
    </w:tbl>
    <w:p w14:paraId="18E241C8" w14:textId="77777777" w:rsidR="000D3FA9" w:rsidRPr="00D57BA2" w:rsidRDefault="000D3FA9" w:rsidP="000D3FA9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31DDC853" w14:textId="0563AE63" w:rsidR="000D3FA9" w:rsidRPr="00D57BA2" w:rsidRDefault="000D3FA9" w:rsidP="000D3FA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D57BA2">
        <w:rPr>
          <w:rFonts w:asciiTheme="majorBidi" w:hAnsiTheme="majorBidi" w:cstheme="majorBidi"/>
          <w:sz w:val="30"/>
          <w:szCs w:val="30"/>
          <w:u w:val="none"/>
        </w:rPr>
        <w:t>1</w:t>
      </w:r>
      <w:r w:rsidR="001F3019" w:rsidRPr="00D57BA2">
        <w:rPr>
          <w:rFonts w:asciiTheme="majorBidi" w:hAnsiTheme="majorBidi" w:cstheme="majorBidi"/>
          <w:sz w:val="30"/>
          <w:szCs w:val="30"/>
          <w:u w:val="none"/>
          <w:lang w:val="en-US"/>
        </w:rPr>
        <w:t>3</w:t>
      </w:r>
      <w:r w:rsidRPr="00D57BA2">
        <w:rPr>
          <w:rFonts w:asciiTheme="majorBidi" w:hAnsiTheme="majorBidi" w:cstheme="majorBidi"/>
          <w:sz w:val="30"/>
          <w:szCs w:val="30"/>
          <w:u w:val="none"/>
        </w:rPr>
        <w:tab/>
      </w:r>
      <w:r w:rsidRPr="00D57BA2">
        <w:rPr>
          <w:rFonts w:asciiTheme="majorBidi" w:hAnsiTheme="majorBidi" w:cstheme="majorBidi"/>
          <w:sz w:val="30"/>
          <w:szCs w:val="30"/>
          <w:u w:val="none"/>
          <w:cs/>
        </w:rPr>
        <w:t>เจ้าหนี้</w:t>
      </w:r>
      <w:r w:rsidR="00C05ADD">
        <w:rPr>
          <w:rFonts w:asciiTheme="majorBidi" w:hAnsiTheme="majorBidi" w:cstheme="majorBidi" w:hint="cs"/>
          <w:sz w:val="30"/>
          <w:szCs w:val="30"/>
          <w:u w:val="none"/>
          <w:cs/>
        </w:rPr>
        <w:t>หมุนเวียน</w:t>
      </w:r>
      <w:r w:rsidRPr="00D57BA2">
        <w:rPr>
          <w:rFonts w:asciiTheme="majorBidi" w:hAnsiTheme="majorBidi" w:cstheme="majorBidi"/>
          <w:sz w:val="30"/>
          <w:szCs w:val="30"/>
          <w:u w:val="none"/>
          <w:cs/>
        </w:rPr>
        <w:t>อื่น</w:t>
      </w:r>
    </w:p>
    <w:p w14:paraId="4991A57F" w14:textId="77777777" w:rsidR="00D57BA2" w:rsidRPr="00D57BA2" w:rsidRDefault="00D57BA2" w:rsidP="00D57BA2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812"/>
        <w:gridCol w:w="1081"/>
        <w:gridCol w:w="237"/>
        <w:gridCol w:w="1112"/>
        <w:gridCol w:w="265"/>
        <w:gridCol w:w="1085"/>
        <w:gridCol w:w="265"/>
        <w:gridCol w:w="1083"/>
      </w:tblGrid>
      <w:tr w:rsidR="000D3FA9" w:rsidRPr="00D57BA2" w14:paraId="39E92B70" w14:textId="77777777" w:rsidTr="00BD66A4">
        <w:tc>
          <w:tcPr>
            <w:tcW w:w="1796" w:type="pct"/>
          </w:tcPr>
          <w:p w14:paraId="3CCF28D3" w14:textId="77777777" w:rsidR="000D3FA9" w:rsidRPr="00D57BA2" w:rsidRDefault="000D3FA9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8" w:type="pct"/>
          </w:tcPr>
          <w:p w14:paraId="725E0BA7" w14:textId="77777777" w:rsidR="000D3FA9" w:rsidRPr="00D57BA2" w:rsidRDefault="000D3FA9" w:rsidP="00764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1CF2002E" w14:textId="59197F7A" w:rsidR="000D3FA9" w:rsidRPr="00D57BA2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0AFD9797" w14:textId="77777777" w:rsidR="000D3FA9" w:rsidRPr="00D57BA2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14:paraId="3DAD3C25" w14:textId="423C508C" w:rsidR="000D3FA9" w:rsidRPr="00D57BA2" w:rsidRDefault="000D3FA9" w:rsidP="007641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1D8" w:rsidRPr="00D57BA2" w14:paraId="43770B17" w14:textId="77777777" w:rsidTr="00BD66A4">
        <w:tc>
          <w:tcPr>
            <w:tcW w:w="1796" w:type="pct"/>
          </w:tcPr>
          <w:p w14:paraId="413432EA" w14:textId="77777777" w:rsidR="00D371D8" w:rsidRPr="00D57BA2" w:rsidRDefault="00D371D8" w:rsidP="00D37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38" w:type="pct"/>
          </w:tcPr>
          <w:p w14:paraId="0A9222F0" w14:textId="77777777" w:rsidR="00D371D8" w:rsidRPr="00D57BA2" w:rsidRDefault="00D371D8" w:rsidP="00D37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3" w:type="pct"/>
          </w:tcPr>
          <w:p w14:paraId="23530231" w14:textId="123AC935" w:rsidR="00D371D8" w:rsidRPr="00D57BA2" w:rsidRDefault="00D371D8" w:rsidP="00D37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8" w:type="pct"/>
          </w:tcPr>
          <w:p w14:paraId="4287E3B3" w14:textId="77777777" w:rsidR="00D371D8" w:rsidRPr="00D57BA2" w:rsidRDefault="00D371D8" w:rsidP="00D37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723711F5" w14:textId="2F8D3C9B" w:rsidR="00D371D8" w:rsidRPr="00D57BA2" w:rsidRDefault="00D371D8" w:rsidP="00D37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45B8CC3B" w14:textId="77777777" w:rsidR="00D371D8" w:rsidRPr="00D57BA2" w:rsidRDefault="00D371D8" w:rsidP="00D37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5" w:type="pct"/>
          </w:tcPr>
          <w:p w14:paraId="5D7FC062" w14:textId="723CCB56" w:rsidR="00D371D8" w:rsidRPr="00D57BA2" w:rsidRDefault="00D371D8" w:rsidP="00D37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09045E59" w14:textId="77777777" w:rsidR="00D371D8" w:rsidRPr="00D57BA2" w:rsidRDefault="00D371D8" w:rsidP="00D37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7A441A5" w14:textId="52143521" w:rsidR="00D371D8" w:rsidRPr="00D57BA2" w:rsidRDefault="00D371D8" w:rsidP="00D37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01058" w:rsidRPr="00D57BA2" w14:paraId="603C6F73" w14:textId="77777777" w:rsidTr="00BD66A4">
        <w:tc>
          <w:tcPr>
            <w:tcW w:w="1796" w:type="pct"/>
          </w:tcPr>
          <w:p w14:paraId="48F15B61" w14:textId="77777777" w:rsidR="00A01058" w:rsidRPr="00D57BA2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38" w:type="pct"/>
          </w:tcPr>
          <w:p w14:paraId="6E4B72E6" w14:textId="77777777" w:rsidR="00A01058" w:rsidRPr="00D57BA2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66" w:type="pct"/>
            <w:gridSpan w:val="7"/>
          </w:tcPr>
          <w:p w14:paraId="5F83D983" w14:textId="77777777" w:rsidR="00A01058" w:rsidRPr="00D57BA2" w:rsidRDefault="00A01058" w:rsidP="00A0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3372" w:rsidRPr="00D57BA2" w14:paraId="615EF2B3" w14:textId="77777777" w:rsidTr="00BD66A4">
        <w:tc>
          <w:tcPr>
            <w:tcW w:w="1796" w:type="pct"/>
          </w:tcPr>
          <w:p w14:paraId="098C6818" w14:textId="7777777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8" w:type="pct"/>
          </w:tcPr>
          <w:p w14:paraId="6A8227F9" w14:textId="7BD22AAB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E4471B2" w14:textId="5A40EC5E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41,474</w:t>
            </w:r>
          </w:p>
        </w:tc>
        <w:tc>
          <w:tcPr>
            <w:tcW w:w="128" w:type="pct"/>
          </w:tcPr>
          <w:p w14:paraId="42CA8544" w14:textId="7777777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6E67661B" w14:textId="48C7EB6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36,182</w:t>
            </w:r>
          </w:p>
        </w:tc>
        <w:tc>
          <w:tcPr>
            <w:tcW w:w="143" w:type="pct"/>
          </w:tcPr>
          <w:p w14:paraId="0FC502F0" w14:textId="7777777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40E5EAC" w14:textId="4B1E2AB8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41,474</w:t>
            </w:r>
          </w:p>
        </w:tc>
        <w:tc>
          <w:tcPr>
            <w:tcW w:w="143" w:type="pct"/>
          </w:tcPr>
          <w:p w14:paraId="0652A9C8" w14:textId="7777777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C480119" w14:textId="599E7923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36,182</w:t>
            </w:r>
          </w:p>
        </w:tc>
      </w:tr>
      <w:tr w:rsidR="00113372" w:rsidRPr="00D57BA2" w14:paraId="6A26CD4E" w14:textId="77777777" w:rsidTr="00ED0A7A">
        <w:tc>
          <w:tcPr>
            <w:tcW w:w="1796" w:type="pct"/>
          </w:tcPr>
          <w:p w14:paraId="129195F8" w14:textId="7777777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8" w:type="pct"/>
          </w:tcPr>
          <w:p w14:paraId="763315DF" w14:textId="7777777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14:paraId="20DAF07E" w14:textId="77777777" w:rsidR="00113372" w:rsidRPr="00D57BA2" w:rsidRDefault="00113372" w:rsidP="0011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A48DB95" w14:textId="7777777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vAlign w:val="bottom"/>
          </w:tcPr>
          <w:p w14:paraId="281C9362" w14:textId="77777777" w:rsidR="00113372" w:rsidRPr="00D57BA2" w:rsidRDefault="00113372" w:rsidP="0011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B4EEF8A" w14:textId="7777777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vAlign w:val="bottom"/>
          </w:tcPr>
          <w:p w14:paraId="4E487246" w14:textId="77777777" w:rsidR="00113372" w:rsidRPr="00D57BA2" w:rsidRDefault="00113372" w:rsidP="0011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C54CC0F" w14:textId="7777777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vAlign w:val="bottom"/>
          </w:tcPr>
          <w:p w14:paraId="6C25331D" w14:textId="7777777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3372" w:rsidRPr="00D57BA2" w14:paraId="26F82537" w14:textId="77777777" w:rsidTr="00BD66A4">
        <w:tc>
          <w:tcPr>
            <w:tcW w:w="1796" w:type="pct"/>
          </w:tcPr>
          <w:p w14:paraId="6D9F0738" w14:textId="7777777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38" w:type="pct"/>
          </w:tcPr>
          <w:p w14:paraId="08E4E00A" w14:textId="7777777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4F739A4D" w14:textId="7777777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20F35E6E" w14:textId="7777777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337A6F5D" w14:textId="7777777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B0F0E9C" w14:textId="7777777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0BB06FFC" w14:textId="7777777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AC4CD06" w14:textId="7777777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AFA14AE" w14:textId="7777777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3372" w:rsidRPr="00D57BA2" w14:paraId="6695946A" w14:textId="77777777" w:rsidTr="00BD66A4">
        <w:tc>
          <w:tcPr>
            <w:tcW w:w="1796" w:type="pct"/>
          </w:tcPr>
          <w:p w14:paraId="18B865D5" w14:textId="7777777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เจ้าหนี้อื่นค่าซื้อเครื่องจักรและอุปกรณ์</w:t>
            </w:r>
          </w:p>
        </w:tc>
        <w:tc>
          <w:tcPr>
            <w:tcW w:w="438" w:type="pct"/>
          </w:tcPr>
          <w:p w14:paraId="75274E5A" w14:textId="7777777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7FF5D8D0" w14:textId="07B8AFBD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768,019</w:t>
            </w:r>
          </w:p>
        </w:tc>
        <w:tc>
          <w:tcPr>
            <w:tcW w:w="128" w:type="pct"/>
          </w:tcPr>
          <w:p w14:paraId="158BA92A" w14:textId="7777777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29E55EA4" w14:textId="39FD19E6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32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71,774</w:t>
            </w:r>
          </w:p>
        </w:tc>
        <w:tc>
          <w:tcPr>
            <w:tcW w:w="143" w:type="pct"/>
          </w:tcPr>
          <w:p w14:paraId="5F6C7DC3" w14:textId="7777777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02186EB" w14:textId="7567F80B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768,019</w:t>
            </w:r>
          </w:p>
        </w:tc>
        <w:tc>
          <w:tcPr>
            <w:tcW w:w="143" w:type="pct"/>
          </w:tcPr>
          <w:p w14:paraId="0141C07D" w14:textId="7777777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2822A17" w14:textId="456B4239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32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71,774</w:t>
            </w:r>
          </w:p>
        </w:tc>
      </w:tr>
      <w:tr w:rsidR="00113372" w:rsidRPr="00D57BA2" w14:paraId="38F373CC" w14:textId="77777777" w:rsidTr="00BD66A4">
        <w:tc>
          <w:tcPr>
            <w:tcW w:w="1796" w:type="pct"/>
          </w:tcPr>
          <w:p w14:paraId="136B8692" w14:textId="7777777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438" w:type="pct"/>
          </w:tcPr>
          <w:p w14:paraId="1F163D46" w14:textId="7777777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33395CAE" w14:textId="533A941D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48,577</w:t>
            </w:r>
          </w:p>
        </w:tc>
        <w:tc>
          <w:tcPr>
            <w:tcW w:w="128" w:type="pct"/>
          </w:tcPr>
          <w:p w14:paraId="3AA5462B" w14:textId="7777777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7181B9FB" w14:textId="0AC52AC6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32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48,891</w:t>
            </w:r>
          </w:p>
        </w:tc>
        <w:tc>
          <w:tcPr>
            <w:tcW w:w="143" w:type="pct"/>
          </w:tcPr>
          <w:p w14:paraId="18C8D4A3" w14:textId="7777777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B922DD4" w14:textId="26B97246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48,577</w:t>
            </w:r>
          </w:p>
        </w:tc>
        <w:tc>
          <w:tcPr>
            <w:tcW w:w="143" w:type="pct"/>
          </w:tcPr>
          <w:p w14:paraId="61F51C31" w14:textId="7777777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3477F83" w14:textId="0BC74885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32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48,891</w:t>
            </w:r>
          </w:p>
        </w:tc>
      </w:tr>
      <w:tr w:rsidR="00113372" w:rsidRPr="00D57BA2" w14:paraId="0A20DB76" w14:textId="77777777" w:rsidTr="00BD66A4">
        <w:tc>
          <w:tcPr>
            <w:tcW w:w="1796" w:type="pct"/>
          </w:tcPr>
          <w:p w14:paraId="6EAE1D37" w14:textId="7777777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ค่าคดีฟ้องร้องค้างจ่าย</w:t>
            </w:r>
          </w:p>
        </w:tc>
        <w:tc>
          <w:tcPr>
            <w:tcW w:w="438" w:type="pct"/>
          </w:tcPr>
          <w:p w14:paraId="28A3CB75" w14:textId="7777777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2EC10060" w14:textId="09510E0E" w:rsidR="00113372" w:rsidRPr="00D57BA2" w:rsidRDefault="00113372" w:rsidP="00D36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3D38378B" w14:textId="7777777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30B7B314" w14:textId="1E3FC665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32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13,806</w:t>
            </w:r>
          </w:p>
        </w:tc>
        <w:tc>
          <w:tcPr>
            <w:tcW w:w="143" w:type="pct"/>
          </w:tcPr>
          <w:p w14:paraId="125DC91B" w14:textId="7777777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32F8C52F" w14:textId="4728712B" w:rsidR="00113372" w:rsidRPr="00FA32EE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</w:tcPr>
          <w:p w14:paraId="0CB174A5" w14:textId="7777777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0ED485E2" w14:textId="66FB31DD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32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13,806</w:t>
            </w:r>
          </w:p>
        </w:tc>
      </w:tr>
      <w:tr w:rsidR="00113372" w:rsidRPr="00D57BA2" w14:paraId="0304ADF6" w14:textId="77777777" w:rsidTr="00BD66A4">
        <w:tc>
          <w:tcPr>
            <w:tcW w:w="1796" w:type="pct"/>
          </w:tcPr>
          <w:p w14:paraId="299005BA" w14:textId="71A15DA0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ค่าบริการค้างจ่าย</w:t>
            </w:r>
          </w:p>
        </w:tc>
        <w:tc>
          <w:tcPr>
            <w:tcW w:w="438" w:type="pct"/>
          </w:tcPr>
          <w:p w14:paraId="15386B78" w14:textId="7777777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307F853B" w14:textId="0594E9AF" w:rsidR="00113372" w:rsidRPr="00FA32EE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21,622</w:t>
            </w:r>
          </w:p>
        </w:tc>
        <w:tc>
          <w:tcPr>
            <w:tcW w:w="128" w:type="pct"/>
          </w:tcPr>
          <w:p w14:paraId="2726E979" w14:textId="7777777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1AD793E9" w14:textId="28A6EF9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32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24,759</w:t>
            </w:r>
          </w:p>
        </w:tc>
        <w:tc>
          <w:tcPr>
            <w:tcW w:w="143" w:type="pct"/>
          </w:tcPr>
          <w:p w14:paraId="5B521A06" w14:textId="77777777" w:rsidR="00113372" w:rsidRPr="00D57BA2" w:rsidRDefault="00113372" w:rsidP="00113372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 w:right="-131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</w:tcPr>
          <w:p w14:paraId="77BD43D9" w14:textId="25E6821C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21,622</w:t>
            </w:r>
          </w:p>
        </w:tc>
        <w:tc>
          <w:tcPr>
            <w:tcW w:w="143" w:type="pct"/>
          </w:tcPr>
          <w:p w14:paraId="32E0DCB6" w14:textId="7777777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77FF5C6" w14:textId="2C5F9E43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32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24,759</w:t>
            </w:r>
          </w:p>
        </w:tc>
      </w:tr>
      <w:tr w:rsidR="00113372" w:rsidRPr="00D57BA2" w14:paraId="1ECE5F32" w14:textId="77777777" w:rsidTr="00BD66A4">
        <w:tc>
          <w:tcPr>
            <w:tcW w:w="1796" w:type="pct"/>
          </w:tcPr>
          <w:p w14:paraId="659261C0" w14:textId="02C50AA8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438" w:type="pct"/>
          </w:tcPr>
          <w:p w14:paraId="3BBCE31C" w14:textId="7777777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58618A47" w14:textId="3CD593B3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6,990</w:t>
            </w:r>
          </w:p>
        </w:tc>
        <w:tc>
          <w:tcPr>
            <w:tcW w:w="128" w:type="pct"/>
          </w:tcPr>
          <w:p w14:paraId="3102AF38" w14:textId="7777777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F08C09F" w14:textId="35B9D6B1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32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6,143</w:t>
            </w:r>
          </w:p>
        </w:tc>
        <w:tc>
          <w:tcPr>
            <w:tcW w:w="143" w:type="pct"/>
          </w:tcPr>
          <w:p w14:paraId="1DD28654" w14:textId="7777777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307813F1" w14:textId="6AB99EF2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6,990</w:t>
            </w:r>
          </w:p>
        </w:tc>
        <w:tc>
          <w:tcPr>
            <w:tcW w:w="143" w:type="pct"/>
          </w:tcPr>
          <w:p w14:paraId="09A1CCB6" w14:textId="7777777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F371286" w14:textId="270CEE5F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32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6,143</w:t>
            </w:r>
          </w:p>
        </w:tc>
      </w:tr>
      <w:tr w:rsidR="00113372" w:rsidRPr="00D57BA2" w14:paraId="37C1A70C" w14:textId="77777777" w:rsidTr="0038795A">
        <w:tc>
          <w:tcPr>
            <w:tcW w:w="1796" w:type="pct"/>
          </w:tcPr>
          <w:p w14:paraId="6E26C3B3" w14:textId="45DFBD2D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438" w:type="pct"/>
          </w:tcPr>
          <w:p w14:paraId="602E8F41" w14:textId="7777777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53A99BC" w14:textId="68900B8C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72,098</w:t>
            </w:r>
          </w:p>
        </w:tc>
        <w:tc>
          <w:tcPr>
            <w:tcW w:w="128" w:type="pct"/>
          </w:tcPr>
          <w:p w14:paraId="6428BB6E" w14:textId="7777777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09AB47CD" w14:textId="595F611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32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59,255</w:t>
            </w:r>
          </w:p>
        </w:tc>
        <w:tc>
          <w:tcPr>
            <w:tcW w:w="143" w:type="pct"/>
          </w:tcPr>
          <w:p w14:paraId="0AEE38FA" w14:textId="7777777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00C7674" w14:textId="6D79E193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72,098</w:t>
            </w:r>
          </w:p>
        </w:tc>
        <w:tc>
          <w:tcPr>
            <w:tcW w:w="143" w:type="pct"/>
          </w:tcPr>
          <w:p w14:paraId="292943B7" w14:textId="7777777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F179BD3" w14:textId="3BC25C0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32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59,255</w:t>
            </w:r>
          </w:p>
        </w:tc>
      </w:tr>
      <w:tr w:rsidR="00113372" w:rsidRPr="00D57BA2" w14:paraId="60D23C4A" w14:textId="77777777" w:rsidTr="00E16BAB">
        <w:tc>
          <w:tcPr>
            <w:tcW w:w="1796" w:type="pct"/>
          </w:tcPr>
          <w:p w14:paraId="1B325672" w14:textId="66EDC934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8" w:type="pct"/>
          </w:tcPr>
          <w:p w14:paraId="752B1A25" w14:textId="7777777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196E944" w14:textId="7917EBAC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917,306</w:t>
            </w:r>
          </w:p>
        </w:tc>
        <w:tc>
          <w:tcPr>
            <w:tcW w:w="128" w:type="pct"/>
          </w:tcPr>
          <w:p w14:paraId="657F97DD" w14:textId="7777777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6AF1E208" w14:textId="51C7E953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32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224,628</w:t>
            </w:r>
          </w:p>
        </w:tc>
        <w:tc>
          <w:tcPr>
            <w:tcW w:w="143" w:type="pct"/>
          </w:tcPr>
          <w:p w14:paraId="5C794A8F" w14:textId="7777777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42E4151" w14:textId="5FF19E33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917,306</w:t>
            </w:r>
          </w:p>
        </w:tc>
        <w:tc>
          <w:tcPr>
            <w:tcW w:w="143" w:type="pct"/>
          </w:tcPr>
          <w:p w14:paraId="6D8C9372" w14:textId="7777777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5016025" w14:textId="0E30FB80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32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224,628</w:t>
            </w:r>
          </w:p>
        </w:tc>
      </w:tr>
      <w:tr w:rsidR="00113372" w:rsidRPr="00D57BA2" w14:paraId="73DE04B0" w14:textId="77777777" w:rsidTr="00E16BAB">
        <w:tc>
          <w:tcPr>
            <w:tcW w:w="1796" w:type="pct"/>
          </w:tcPr>
          <w:p w14:paraId="7C5FBC58" w14:textId="3903DDE3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8" w:type="pct"/>
          </w:tcPr>
          <w:p w14:paraId="7FC97786" w14:textId="7777777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EFB3DBF" w14:textId="25B92251" w:rsidR="00113372" w:rsidRPr="00FA32EE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958,780</w:t>
            </w:r>
          </w:p>
        </w:tc>
        <w:tc>
          <w:tcPr>
            <w:tcW w:w="128" w:type="pct"/>
          </w:tcPr>
          <w:p w14:paraId="377CC225" w14:textId="7777777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4830E5B9" w14:textId="5AA8DB9F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32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260,810</w:t>
            </w:r>
          </w:p>
        </w:tc>
        <w:tc>
          <w:tcPr>
            <w:tcW w:w="143" w:type="pct"/>
          </w:tcPr>
          <w:p w14:paraId="16E9D3B5" w14:textId="7777777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236B9701" w14:textId="7EBAD829" w:rsidR="00113372" w:rsidRPr="00FA32EE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958,780</w:t>
            </w:r>
          </w:p>
        </w:tc>
        <w:tc>
          <w:tcPr>
            <w:tcW w:w="143" w:type="pct"/>
          </w:tcPr>
          <w:p w14:paraId="718CC971" w14:textId="77777777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4118EA37" w14:textId="4344A040" w:rsidR="00113372" w:rsidRPr="00D57BA2" w:rsidRDefault="00113372" w:rsidP="0011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9"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32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260,810</w:t>
            </w:r>
          </w:p>
        </w:tc>
      </w:tr>
    </w:tbl>
    <w:p w14:paraId="6DD17010" w14:textId="77777777" w:rsidR="0064593F" w:rsidRDefault="0064593F" w:rsidP="000D3FA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>
        <w:rPr>
          <w:rFonts w:asciiTheme="majorBidi" w:hAnsiTheme="majorBidi" w:cstheme="majorBidi"/>
          <w:sz w:val="30"/>
          <w:szCs w:val="30"/>
          <w:u w:val="none"/>
          <w:lang w:val="en-US"/>
        </w:rPr>
        <w:br w:type="page"/>
      </w:r>
    </w:p>
    <w:p w14:paraId="76F52B32" w14:textId="28696196" w:rsidR="0009250D" w:rsidRPr="00D57BA2" w:rsidRDefault="000D3FA9" w:rsidP="000D3FA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D57BA2">
        <w:rPr>
          <w:rFonts w:asciiTheme="majorBidi" w:hAnsiTheme="majorBidi" w:cstheme="majorBidi"/>
          <w:sz w:val="30"/>
          <w:szCs w:val="30"/>
          <w:u w:val="none"/>
        </w:rPr>
        <w:lastRenderedPageBreak/>
        <w:t>1</w:t>
      </w:r>
      <w:r w:rsidR="001F3019" w:rsidRPr="00D57BA2">
        <w:rPr>
          <w:rFonts w:asciiTheme="majorBidi" w:hAnsiTheme="majorBidi" w:cstheme="majorBidi"/>
          <w:sz w:val="30"/>
          <w:szCs w:val="30"/>
          <w:u w:val="none"/>
          <w:lang w:val="en-US"/>
        </w:rPr>
        <w:t>4</w:t>
      </w:r>
      <w:r w:rsidRPr="00D57BA2">
        <w:rPr>
          <w:rFonts w:asciiTheme="majorBidi" w:hAnsiTheme="majorBidi" w:cstheme="majorBidi"/>
          <w:sz w:val="30"/>
          <w:szCs w:val="30"/>
          <w:u w:val="none"/>
        </w:rPr>
        <w:tab/>
      </w:r>
      <w:r w:rsidR="0009250D" w:rsidRPr="00D57BA2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14:paraId="5083DC6F" w14:textId="6DAC6A7C" w:rsidR="0009250D" w:rsidRPr="00D57BA2" w:rsidRDefault="0009250D" w:rsidP="0009250D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377"/>
        <w:gridCol w:w="180"/>
        <w:gridCol w:w="1323"/>
      </w:tblGrid>
      <w:tr w:rsidR="0009250D" w:rsidRPr="00D57BA2" w14:paraId="6C75A091" w14:textId="77777777" w:rsidTr="00BD66A4">
        <w:trPr>
          <w:cantSplit/>
          <w:tblHeader/>
        </w:trPr>
        <w:tc>
          <w:tcPr>
            <w:tcW w:w="6210" w:type="dxa"/>
          </w:tcPr>
          <w:p w14:paraId="75F7CBC0" w14:textId="77777777" w:rsidR="0009250D" w:rsidRPr="00D57BA2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880" w:type="dxa"/>
            <w:gridSpan w:val="3"/>
          </w:tcPr>
          <w:p w14:paraId="3E507C90" w14:textId="77777777" w:rsidR="0009250D" w:rsidRPr="00D57BA2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งบการเงินรวมและ</w:t>
            </w:r>
          </w:p>
          <w:p w14:paraId="30C764E0" w14:textId="0FB12F3C" w:rsidR="0009250D" w:rsidRPr="00D57BA2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D371D8" w:rsidRPr="00D57BA2" w14:paraId="73611426" w14:textId="77777777" w:rsidTr="00BD66A4">
        <w:trPr>
          <w:cantSplit/>
          <w:tblHeader/>
        </w:trPr>
        <w:tc>
          <w:tcPr>
            <w:tcW w:w="6210" w:type="dxa"/>
          </w:tcPr>
          <w:p w14:paraId="779DC78B" w14:textId="77777777" w:rsidR="00D371D8" w:rsidRPr="00D57BA2" w:rsidRDefault="00D371D8" w:rsidP="00D37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77" w:type="dxa"/>
          </w:tcPr>
          <w:p w14:paraId="7AFD1CD9" w14:textId="358C9192" w:rsidR="00D371D8" w:rsidRPr="00D57BA2" w:rsidRDefault="00D371D8" w:rsidP="00D37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5B48ACB0" w14:textId="77777777" w:rsidR="00D371D8" w:rsidRPr="00D57BA2" w:rsidRDefault="00D371D8" w:rsidP="00D37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3" w:type="dxa"/>
          </w:tcPr>
          <w:p w14:paraId="0E15BF85" w14:textId="1CE7960A" w:rsidR="00D371D8" w:rsidRPr="00D57BA2" w:rsidRDefault="00D371D8" w:rsidP="00D37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50DDE" w:rsidRPr="00D57BA2" w14:paraId="7E410513" w14:textId="77777777" w:rsidTr="00BD66A4">
        <w:trPr>
          <w:cantSplit/>
          <w:trHeight w:val="80"/>
        </w:trPr>
        <w:tc>
          <w:tcPr>
            <w:tcW w:w="6210" w:type="dxa"/>
            <w:vAlign w:val="bottom"/>
          </w:tcPr>
          <w:p w14:paraId="6E4EF6E7" w14:textId="77777777" w:rsidR="00450DDE" w:rsidRPr="00D57BA2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6662FAEB" w14:textId="77777777" w:rsidR="00450DDE" w:rsidRPr="00D57BA2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450DDE" w:rsidRPr="00D57BA2" w14:paraId="6624B81D" w14:textId="77777777" w:rsidTr="00BD66A4">
        <w:trPr>
          <w:cantSplit/>
          <w:trHeight w:val="80"/>
        </w:trPr>
        <w:tc>
          <w:tcPr>
            <w:tcW w:w="6210" w:type="dxa"/>
          </w:tcPr>
          <w:p w14:paraId="1F6CA5D6" w14:textId="7B73AE1C" w:rsidR="00450DDE" w:rsidRPr="00D57BA2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งบฐานะการเงิน</w:t>
            </w:r>
          </w:p>
        </w:tc>
        <w:tc>
          <w:tcPr>
            <w:tcW w:w="1377" w:type="dxa"/>
          </w:tcPr>
          <w:p w14:paraId="2622C701" w14:textId="77777777" w:rsidR="00450DDE" w:rsidRPr="00D57BA2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F39370D" w14:textId="77777777" w:rsidR="00450DDE" w:rsidRPr="00D57BA2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71019E59" w14:textId="77777777" w:rsidR="00450DDE" w:rsidRPr="00D57BA2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0DDE" w:rsidRPr="00D57BA2" w14:paraId="265FB05C" w14:textId="77777777" w:rsidTr="00BD66A4">
        <w:trPr>
          <w:cantSplit/>
          <w:trHeight w:val="80"/>
        </w:trPr>
        <w:tc>
          <w:tcPr>
            <w:tcW w:w="6210" w:type="dxa"/>
          </w:tcPr>
          <w:p w14:paraId="29B80D13" w14:textId="36A945AE" w:rsidR="00450DDE" w:rsidRPr="00D57BA2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ประมาณการหนี้สินไม่หมุนเวียนสำหรับ</w:t>
            </w:r>
            <w:r w:rsidR="004B6EA8"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:</w:t>
            </w:r>
          </w:p>
        </w:tc>
        <w:tc>
          <w:tcPr>
            <w:tcW w:w="1377" w:type="dxa"/>
          </w:tcPr>
          <w:p w14:paraId="14DA51E5" w14:textId="77777777" w:rsidR="00450DDE" w:rsidRPr="00D57BA2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847651" w14:textId="77777777" w:rsidR="00450DDE" w:rsidRPr="00D57BA2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72BBB6C6" w14:textId="77777777" w:rsidR="00450DDE" w:rsidRPr="00D57BA2" w:rsidRDefault="00450DDE" w:rsidP="00450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71D8" w:rsidRPr="00D57BA2" w14:paraId="7ED0DDE7" w14:textId="77777777" w:rsidTr="00BD66A4">
        <w:trPr>
          <w:cantSplit/>
        </w:trPr>
        <w:tc>
          <w:tcPr>
            <w:tcW w:w="6210" w:type="dxa"/>
            <w:vAlign w:val="bottom"/>
          </w:tcPr>
          <w:p w14:paraId="3FFD7896" w14:textId="77777777" w:rsidR="00D371D8" w:rsidRPr="00D57BA2" w:rsidRDefault="00D371D8" w:rsidP="00D37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77" w:type="dxa"/>
          </w:tcPr>
          <w:p w14:paraId="7A07F10C" w14:textId="3D80ABF1" w:rsidR="00D371D8" w:rsidRPr="00D57BA2" w:rsidRDefault="002D3C29" w:rsidP="00D37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133,508</w:t>
            </w:r>
          </w:p>
        </w:tc>
        <w:tc>
          <w:tcPr>
            <w:tcW w:w="180" w:type="dxa"/>
            <w:vAlign w:val="bottom"/>
          </w:tcPr>
          <w:p w14:paraId="1DB76268" w14:textId="77777777" w:rsidR="00D371D8" w:rsidRPr="00D57BA2" w:rsidRDefault="00D371D8" w:rsidP="00D37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1F46EBCD" w14:textId="17F7D1ED" w:rsidR="00D371D8" w:rsidRPr="00D57BA2" w:rsidRDefault="00D371D8" w:rsidP="00D37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32EE">
              <w:rPr>
                <w:rFonts w:asciiTheme="majorBidi" w:hAnsiTheme="majorBidi" w:cstheme="majorBidi"/>
                <w:sz w:val="30"/>
                <w:szCs w:val="30"/>
              </w:rPr>
              <w:t>135,664</w:t>
            </w:r>
          </w:p>
        </w:tc>
      </w:tr>
      <w:tr w:rsidR="00D371D8" w:rsidRPr="00D57BA2" w14:paraId="4E38BB80" w14:textId="77777777" w:rsidTr="00BD66A4">
        <w:trPr>
          <w:cantSplit/>
        </w:trPr>
        <w:tc>
          <w:tcPr>
            <w:tcW w:w="6210" w:type="dxa"/>
            <w:vAlign w:val="bottom"/>
          </w:tcPr>
          <w:p w14:paraId="2DDDDD3B" w14:textId="77777777" w:rsidR="00D371D8" w:rsidRPr="00D57BA2" w:rsidRDefault="00D371D8" w:rsidP="00D37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337CF315" w14:textId="6A2F5790" w:rsidR="00D371D8" w:rsidRPr="00D57BA2" w:rsidRDefault="002D3C29" w:rsidP="00D37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17,085</w:t>
            </w:r>
          </w:p>
        </w:tc>
        <w:tc>
          <w:tcPr>
            <w:tcW w:w="180" w:type="dxa"/>
            <w:vAlign w:val="bottom"/>
          </w:tcPr>
          <w:p w14:paraId="5B862D84" w14:textId="77777777" w:rsidR="00D371D8" w:rsidRPr="00D57BA2" w:rsidRDefault="00D371D8" w:rsidP="00D37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458D0655" w14:textId="5CF56770" w:rsidR="00D371D8" w:rsidRPr="00D57BA2" w:rsidRDefault="00D371D8" w:rsidP="00D37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32EE">
              <w:rPr>
                <w:rFonts w:asciiTheme="majorBidi" w:hAnsiTheme="majorBidi" w:cstheme="majorBidi"/>
                <w:sz w:val="30"/>
                <w:szCs w:val="30"/>
              </w:rPr>
              <w:t>15,129</w:t>
            </w:r>
          </w:p>
        </w:tc>
      </w:tr>
      <w:tr w:rsidR="00D371D8" w:rsidRPr="00D57BA2" w14:paraId="78DBE1A2" w14:textId="77777777" w:rsidTr="00BD66A4">
        <w:trPr>
          <w:cantSplit/>
        </w:trPr>
        <w:tc>
          <w:tcPr>
            <w:tcW w:w="6210" w:type="dxa"/>
            <w:vAlign w:val="bottom"/>
          </w:tcPr>
          <w:p w14:paraId="717E086C" w14:textId="77777777" w:rsidR="00D371D8" w:rsidRPr="00D57BA2" w:rsidRDefault="00D371D8" w:rsidP="00D37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B15F8CB" w14:textId="7AC7A860" w:rsidR="00D371D8" w:rsidRPr="00FA32EE" w:rsidRDefault="002D3C29" w:rsidP="00D37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150,593</w:t>
            </w:r>
          </w:p>
        </w:tc>
        <w:tc>
          <w:tcPr>
            <w:tcW w:w="180" w:type="dxa"/>
            <w:vAlign w:val="bottom"/>
          </w:tcPr>
          <w:p w14:paraId="64F64A67" w14:textId="77777777" w:rsidR="00D371D8" w:rsidRPr="00D57BA2" w:rsidRDefault="00D371D8" w:rsidP="00D37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57913645" w14:textId="61D9F579" w:rsidR="00D371D8" w:rsidRPr="00D57BA2" w:rsidRDefault="00D371D8" w:rsidP="00D37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32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150,793</w:t>
            </w:r>
          </w:p>
        </w:tc>
      </w:tr>
      <w:tr w:rsidR="00D57BA2" w:rsidRPr="00D57BA2" w14:paraId="6A5A3865" w14:textId="77777777" w:rsidTr="00BD66A4">
        <w:trPr>
          <w:cantSplit/>
        </w:trPr>
        <w:tc>
          <w:tcPr>
            <w:tcW w:w="6210" w:type="dxa"/>
            <w:vAlign w:val="bottom"/>
          </w:tcPr>
          <w:p w14:paraId="266C0BA0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  <w:vAlign w:val="bottom"/>
          </w:tcPr>
          <w:p w14:paraId="1A06B1B3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DDBD8D4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vAlign w:val="bottom"/>
          </w:tcPr>
          <w:p w14:paraId="4619E45A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BA2" w:rsidRPr="00D57BA2" w14:paraId="31772F37" w14:textId="77777777" w:rsidTr="00BD66A4">
        <w:trPr>
          <w:cantSplit/>
        </w:trPr>
        <w:tc>
          <w:tcPr>
            <w:tcW w:w="6210" w:type="dxa"/>
          </w:tcPr>
          <w:p w14:paraId="72E9CACF" w14:textId="77777777" w:rsidR="00D57BA2" w:rsidRPr="00D57BA2" w:rsidRDefault="00D57BA2" w:rsidP="00D57BA2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57BA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D57BA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377" w:type="dxa"/>
            <w:vAlign w:val="bottom"/>
          </w:tcPr>
          <w:p w14:paraId="0E166289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BCED4A6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18C0A499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BA2" w:rsidRPr="00D57BA2" w14:paraId="03BE74EF" w14:textId="77777777" w:rsidTr="00BD66A4">
        <w:trPr>
          <w:cantSplit/>
        </w:trPr>
        <w:tc>
          <w:tcPr>
            <w:tcW w:w="6210" w:type="dxa"/>
          </w:tcPr>
          <w:p w14:paraId="445B1C35" w14:textId="16E30339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งบกำไรขาดทุนเบ็ดเสร็จ</w:t>
            </w:r>
            <w:r w:rsidRPr="00D57BA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:</w:t>
            </w:r>
          </w:p>
        </w:tc>
        <w:tc>
          <w:tcPr>
            <w:tcW w:w="1377" w:type="dxa"/>
            <w:vAlign w:val="bottom"/>
          </w:tcPr>
          <w:p w14:paraId="7656052D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D118D13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055E0A51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BA2" w:rsidRPr="00D57BA2" w14:paraId="0C51ACD3" w14:textId="77777777" w:rsidTr="00BD66A4">
        <w:trPr>
          <w:cantSplit/>
        </w:trPr>
        <w:tc>
          <w:tcPr>
            <w:tcW w:w="6210" w:type="dxa"/>
          </w:tcPr>
          <w:p w14:paraId="3C98AE72" w14:textId="1DFF6179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  <w:r w:rsidRPr="00D57BA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:</w:t>
            </w:r>
          </w:p>
        </w:tc>
        <w:tc>
          <w:tcPr>
            <w:tcW w:w="1377" w:type="dxa"/>
          </w:tcPr>
          <w:p w14:paraId="4869190A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2F2755F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2A8D5DBC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71D8" w:rsidRPr="00D57BA2" w14:paraId="71EEFF89" w14:textId="77777777" w:rsidTr="00BD66A4">
        <w:trPr>
          <w:cantSplit/>
        </w:trPr>
        <w:tc>
          <w:tcPr>
            <w:tcW w:w="6210" w:type="dxa"/>
            <w:vAlign w:val="bottom"/>
          </w:tcPr>
          <w:p w14:paraId="345FD59F" w14:textId="77777777" w:rsidR="00D371D8" w:rsidRPr="00D57BA2" w:rsidRDefault="00D371D8" w:rsidP="00D37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77" w:type="dxa"/>
          </w:tcPr>
          <w:p w14:paraId="5B930CBA" w14:textId="403B6939" w:rsidR="00D371D8" w:rsidRPr="00D57BA2" w:rsidRDefault="002D3C29" w:rsidP="00D37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11,862</w:t>
            </w:r>
          </w:p>
        </w:tc>
        <w:tc>
          <w:tcPr>
            <w:tcW w:w="180" w:type="dxa"/>
            <w:vAlign w:val="bottom"/>
          </w:tcPr>
          <w:p w14:paraId="335C1EDA" w14:textId="77777777" w:rsidR="00D371D8" w:rsidRPr="00D57BA2" w:rsidRDefault="00D371D8" w:rsidP="00D37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70185E85" w14:textId="4E00B44E" w:rsidR="00D371D8" w:rsidRPr="00D57BA2" w:rsidRDefault="00D371D8" w:rsidP="00D37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32EE">
              <w:rPr>
                <w:rFonts w:asciiTheme="majorBidi" w:hAnsiTheme="majorBidi" w:cstheme="majorBidi"/>
                <w:sz w:val="30"/>
                <w:szCs w:val="30"/>
              </w:rPr>
              <w:t>7,534</w:t>
            </w:r>
          </w:p>
        </w:tc>
      </w:tr>
      <w:tr w:rsidR="00D371D8" w:rsidRPr="00D57BA2" w14:paraId="6A8403CA" w14:textId="77777777" w:rsidTr="00BD66A4">
        <w:trPr>
          <w:cantSplit/>
        </w:trPr>
        <w:tc>
          <w:tcPr>
            <w:tcW w:w="6210" w:type="dxa"/>
            <w:vAlign w:val="bottom"/>
          </w:tcPr>
          <w:p w14:paraId="78CE2845" w14:textId="77777777" w:rsidR="00D371D8" w:rsidRPr="00D57BA2" w:rsidRDefault="00D371D8" w:rsidP="00D37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17EBE8DD" w14:textId="1857A138" w:rsidR="00D371D8" w:rsidRPr="00D57BA2" w:rsidRDefault="002D3C29" w:rsidP="00D37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1,400</w:t>
            </w:r>
          </w:p>
        </w:tc>
        <w:tc>
          <w:tcPr>
            <w:tcW w:w="180" w:type="dxa"/>
            <w:vAlign w:val="bottom"/>
          </w:tcPr>
          <w:p w14:paraId="50511B42" w14:textId="77777777" w:rsidR="00D371D8" w:rsidRPr="00D57BA2" w:rsidRDefault="00D371D8" w:rsidP="00D37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528F9CED" w14:textId="271BE3D3" w:rsidR="00D371D8" w:rsidRPr="00D57BA2" w:rsidRDefault="00D371D8" w:rsidP="00D37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32EE">
              <w:rPr>
                <w:rFonts w:asciiTheme="majorBidi" w:hAnsiTheme="majorBidi" w:cstheme="majorBidi"/>
                <w:sz w:val="30"/>
                <w:szCs w:val="30"/>
              </w:rPr>
              <w:t>3,647</w:t>
            </w:r>
          </w:p>
        </w:tc>
      </w:tr>
      <w:tr w:rsidR="00D371D8" w:rsidRPr="00D57BA2" w14:paraId="7143F9F0" w14:textId="77777777" w:rsidTr="00BD66A4">
        <w:trPr>
          <w:cantSplit/>
        </w:trPr>
        <w:tc>
          <w:tcPr>
            <w:tcW w:w="6210" w:type="dxa"/>
            <w:vAlign w:val="bottom"/>
          </w:tcPr>
          <w:p w14:paraId="65925876" w14:textId="77777777" w:rsidR="00D371D8" w:rsidRPr="00D57BA2" w:rsidRDefault="00D371D8" w:rsidP="00D37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3A589F47" w14:textId="43F8EB8C" w:rsidR="00D371D8" w:rsidRPr="00FA32EE" w:rsidRDefault="002D3C29" w:rsidP="00D37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13,262</w:t>
            </w:r>
          </w:p>
        </w:tc>
        <w:tc>
          <w:tcPr>
            <w:tcW w:w="180" w:type="dxa"/>
            <w:vAlign w:val="bottom"/>
          </w:tcPr>
          <w:p w14:paraId="74E33CA8" w14:textId="77777777" w:rsidR="00D371D8" w:rsidRPr="00D57BA2" w:rsidRDefault="00D371D8" w:rsidP="00D37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4C9AFF61" w14:textId="37C25DED" w:rsidR="00D371D8" w:rsidRPr="00D57BA2" w:rsidRDefault="00D371D8" w:rsidP="00D37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32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11,181</w:t>
            </w:r>
          </w:p>
        </w:tc>
      </w:tr>
      <w:tr w:rsidR="00D57BA2" w:rsidRPr="00D57BA2" w14:paraId="7A39DCDD" w14:textId="77777777" w:rsidTr="008D7A6E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6210" w:type="dxa"/>
          </w:tcPr>
          <w:p w14:paraId="1D9372E7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77" w:type="dxa"/>
          </w:tcPr>
          <w:p w14:paraId="3CABD911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7B33027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204B0CE1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BA2" w:rsidRPr="00D57BA2" w14:paraId="0B0B34AB" w14:textId="77777777" w:rsidTr="00101A16">
        <w:trPr>
          <w:cantSplit/>
        </w:trPr>
        <w:tc>
          <w:tcPr>
            <w:tcW w:w="6210" w:type="dxa"/>
            <w:hideMark/>
          </w:tcPr>
          <w:p w14:paraId="7C3CA355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77" w:type="dxa"/>
          </w:tcPr>
          <w:p w14:paraId="3D52DD74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F06826F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27C6A741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BA2" w:rsidRPr="00D57BA2" w14:paraId="105E2509" w14:textId="77777777" w:rsidTr="00FA32EE">
        <w:trPr>
          <w:cantSplit/>
        </w:trPr>
        <w:tc>
          <w:tcPr>
            <w:tcW w:w="6210" w:type="dxa"/>
          </w:tcPr>
          <w:p w14:paraId="026FD440" w14:textId="41E845A1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2" w:hanging="19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ขาดทุนจากการวัดมูลค่าใหม่ของผลประโยชน์พนักงาน</w:t>
            </w:r>
          </w:p>
        </w:tc>
        <w:tc>
          <w:tcPr>
            <w:tcW w:w="1377" w:type="dxa"/>
            <w:vAlign w:val="bottom"/>
          </w:tcPr>
          <w:p w14:paraId="172E5180" w14:textId="1F05FC1A" w:rsidR="00D57BA2" w:rsidRPr="00D57BA2" w:rsidRDefault="00D57BA2" w:rsidP="00FA32EE">
            <w:pPr>
              <w:pStyle w:val="3"/>
              <w:tabs>
                <w:tab w:val="clear" w:pos="360"/>
                <w:tab w:val="clear" w:pos="720"/>
                <w:tab w:val="decimal" w:pos="1065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66F96275" w14:textId="77777777" w:rsidR="00D57BA2" w:rsidRPr="00D57BA2" w:rsidRDefault="00D57BA2" w:rsidP="00D5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91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23" w:type="dxa"/>
          </w:tcPr>
          <w:p w14:paraId="084313E0" w14:textId="210384AF" w:rsidR="00D57BA2" w:rsidRPr="00D57BA2" w:rsidRDefault="00D57BA2" w:rsidP="00D57BA2">
            <w:pPr>
              <w:pStyle w:val="3"/>
              <w:tabs>
                <w:tab w:val="clear" w:pos="360"/>
                <w:tab w:val="clear" w:pos="720"/>
                <w:tab w:val="decimal" w:pos="1065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31DE" w:rsidRPr="00D57BA2" w14:paraId="786B5E1F" w14:textId="77777777" w:rsidTr="00FA32EE">
        <w:trPr>
          <w:cantSplit/>
        </w:trPr>
        <w:tc>
          <w:tcPr>
            <w:tcW w:w="6210" w:type="dxa"/>
          </w:tcPr>
          <w:p w14:paraId="19242AEA" w14:textId="2A736CC4" w:rsidR="00BC31DE" w:rsidRPr="00D57BA2" w:rsidRDefault="00BC31DE" w:rsidP="00BC31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2" w:hanging="19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D57BA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ที่กำหนดไว้ที่รับรู้ในระหว่างปี</w:t>
            </w:r>
          </w:p>
        </w:tc>
        <w:tc>
          <w:tcPr>
            <w:tcW w:w="1377" w:type="dxa"/>
            <w:vAlign w:val="bottom"/>
          </w:tcPr>
          <w:p w14:paraId="1B8F1EEA" w14:textId="57EABE3B" w:rsidR="00BC31DE" w:rsidRPr="002D3C29" w:rsidRDefault="002D3C29" w:rsidP="00BC31DE">
            <w:pPr>
              <w:pStyle w:val="3"/>
              <w:tabs>
                <w:tab w:val="clear" w:pos="360"/>
                <w:tab w:val="clear" w:pos="720"/>
                <w:tab w:val="decimal" w:pos="1065"/>
              </w:tabs>
              <w:ind w:left="-108" w:right="-131" w:firstLine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7,728</w:t>
            </w:r>
          </w:p>
        </w:tc>
        <w:tc>
          <w:tcPr>
            <w:tcW w:w="180" w:type="dxa"/>
            <w:vAlign w:val="bottom"/>
          </w:tcPr>
          <w:p w14:paraId="5CA1AA8F" w14:textId="77777777" w:rsidR="00BC31DE" w:rsidRPr="00D57BA2" w:rsidRDefault="00BC31DE" w:rsidP="00BC3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91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23" w:type="dxa"/>
          </w:tcPr>
          <w:p w14:paraId="41190897" w14:textId="2ABF65FF" w:rsidR="00BC31DE" w:rsidRPr="00D57BA2" w:rsidRDefault="00D371D8" w:rsidP="00BC31DE">
            <w:pPr>
              <w:pStyle w:val="3"/>
              <w:tabs>
                <w:tab w:val="clear" w:pos="360"/>
                <w:tab w:val="clear" w:pos="720"/>
                <w:tab w:val="decimal" w:pos="1065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13,728</w:t>
            </w:r>
          </w:p>
        </w:tc>
      </w:tr>
    </w:tbl>
    <w:p w14:paraId="58441723" w14:textId="77777777" w:rsidR="008D7A6E" w:rsidRPr="00D57BA2" w:rsidRDefault="008D7A6E" w:rsidP="0009250D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33508763" w14:textId="35EA9DD4" w:rsidR="0009250D" w:rsidRPr="00D57BA2" w:rsidRDefault="0009250D" w:rsidP="000925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โครงการผลประโยชน์ที่กำหนดไว้  </w:t>
      </w:r>
    </w:p>
    <w:p w14:paraId="04B58C23" w14:textId="77777777" w:rsidR="0009250D" w:rsidRPr="00D57BA2" w:rsidRDefault="0009250D" w:rsidP="00730F61">
      <w:pP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76C0238" w14:textId="5A920CD1" w:rsidR="0009250D" w:rsidRPr="00D57BA2" w:rsidRDefault="0009250D" w:rsidP="00BD66A4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D57BA2">
        <w:rPr>
          <w:rFonts w:asciiTheme="majorBidi" w:hAnsiTheme="majorBidi" w:cstheme="majorBidi"/>
          <w:sz w:val="30"/>
          <w:szCs w:val="30"/>
        </w:rPr>
        <w:t xml:space="preserve">2541 </w:t>
      </w:r>
      <w:r w:rsidRPr="00D57BA2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</w:t>
      </w:r>
      <w:r w:rsidR="00387DE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D57BA2">
        <w:rPr>
          <w:rFonts w:asciiTheme="majorBidi" w:hAnsiTheme="majorBidi" w:cstheme="majorBidi"/>
          <w:sz w:val="30"/>
          <w:szCs w:val="30"/>
          <w:cs/>
        </w:rPr>
        <w:t>ความเสี่ยงจากอัตราดอกเบี้ย</w:t>
      </w:r>
    </w:p>
    <w:p w14:paraId="5FE898E7" w14:textId="3164DA95" w:rsidR="0009250D" w:rsidRPr="00D57BA2" w:rsidRDefault="0009250D" w:rsidP="0009250D">
      <w:pPr>
        <w:ind w:left="454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15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350"/>
        <w:gridCol w:w="180"/>
        <w:gridCol w:w="1413"/>
      </w:tblGrid>
      <w:tr w:rsidR="0009250D" w:rsidRPr="00D57BA2" w14:paraId="2EB4B33F" w14:textId="77777777" w:rsidTr="004B6EA8">
        <w:trPr>
          <w:cantSplit/>
          <w:tblHeader/>
        </w:trPr>
        <w:tc>
          <w:tcPr>
            <w:tcW w:w="6210" w:type="dxa"/>
            <w:vAlign w:val="bottom"/>
          </w:tcPr>
          <w:p w14:paraId="6D413A27" w14:textId="77777777" w:rsidR="0009250D" w:rsidRDefault="00343C0C" w:rsidP="004B6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</w:t>
            </w:r>
            <w:r w:rsidR="004B6EA8"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ประมาณการหนี้สินไม่หมุนเวียน</w:t>
            </w:r>
            <w:r w:rsidR="00BC31D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</w:p>
          <w:p w14:paraId="4C5C26EB" w14:textId="7A415FAD" w:rsidR="00BC31DE" w:rsidRPr="00D57BA2" w:rsidRDefault="00BC31DE" w:rsidP="004B6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ผลประโยชน์พนักงาน</w:t>
            </w:r>
          </w:p>
        </w:tc>
        <w:tc>
          <w:tcPr>
            <w:tcW w:w="2943" w:type="dxa"/>
            <w:gridSpan w:val="3"/>
          </w:tcPr>
          <w:p w14:paraId="064DE2A9" w14:textId="77777777" w:rsidR="0009250D" w:rsidRPr="00D57BA2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งบการเงินรวมและ</w:t>
            </w:r>
          </w:p>
          <w:p w14:paraId="74FD2656" w14:textId="55EF6281" w:rsidR="0009250D" w:rsidRPr="00D57BA2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E175FF" w:rsidRPr="00D57BA2" w14:paraId="2AA710AB" w14:textId="77777777" w:rsidTr="00E175FF">
        <w:trPr>
          <w:cantSplit/>
          <w:tblHeader/>
        </w:trPr>
        <w:tc>
          <w:tcPr>
            <w:tcW w:w="6210" w:type="dxa"/>
          </w:tcPr>
          <w:p w14:paraId="654D310E" w14:textId="77777777" w:rsidR="0009250D" w:rsidRPr="00D57BA2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5D5FD6A0" w14:textId="4AA0E8F0" w:rsidR="0009250D" w:rsidRPr="00D57BA2" w:rsidRDefault="00450DDE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 w:rsidR="00D879E1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8</w:t>
            </w:r>
          </w:p>
        </w:tc>
        <w:tc>
          <w:tcPr>
            <w:tcW w:w="180" w:type="dxa"/>
          </w:tcPr>
          <w:p w14:paraId="40B9B196" w14:textId="77777777" w:rsidR="0009250D" w:rsidRPr="00D57BA2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13" w:type="dxa"/>
          </w:tcPr>
          <w:p w14:paraId="2EDE8BD4" w14:textId="38A7199C" w:rsidR="0009250D" w:rsidRPr="00D57BA2" w:rsidRDefault="00450DDE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 w:rsidR="00D879E1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7</w:t>
            </w:r>
          </w:p>
        </w:tc>
      </w:tr>
      <w:tr w:rsidR="0009250D" w:rsidRPr="00D57BA2" w14:paraId="55CDC531" w14:textId="77777777" w:rsidTr="00E175FF">
        <w:trPr>
          <w:cantSplit/>
          <w:trHeight w:val="80"/>
        </w:trPr>
        <w:tc>
          <w:tcPr>
            <w:tcW w:w="6210" w:type="dxa"/>
            <w:vAlign w:val="bottom"/>
          </w:tcPr>
          <w:p w14:paraId="663742FD" w14:textId="77777777" w:rsidR="0009250D" w:rsidRPr="00D57BA2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43" w:type="dxa"/>
            <w:gridSpan w:val="3"/>
            <w:vAlign w:val="bottom"/>
          </w:tcPr>
          <w:p w14:paraId="7111E010" w14:textId="77777777" w:rsidR="0009250D" w:rsidRPr="00D57BA2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D879E1" w:rsidRPr="00D57BA2" w14:paraId="689A56BC" w14:textId="77777777" w:rsidTr="00C41ECA">
        <w:trPr>
          <w:cantSplit/>
          <w:trHeight w:val="80"/>
        </w:trPr>
        <w:tc>
          <w:tcPr>
            <w:tcW w:w="6210" w:type="dxa"/>
            <w:shd w:val="clear" w:color="auto" w:fill="auto"/>
            <w:vAlign w:val="bottom"/>
          </w:tcPr>
          <w:p w14:paraId="5212BA8C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เมษายนของปีก่อน</w:t>
            </w:r>
          </w:p>
        </w:tc>
        <w:tc>
          <w:tcPr>
            <w:tcW w:w="1350" w:type="dxa"/>
          </w:tcPr>
          <w:p w14:paraId="338B6D38" w14:textId="5A292A5E" w:rsidR="00D879E1" w:rsidRPr="00D879E1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</w:rPr>
              <w:t>150,793</w:t>
            </w:r>
          </w:p>
        </w:tc>
        <w:tc>
          <w:tcPr>
            <w:tcW w:w="180" w:type="dxa"/>
            <w:vAlign w:val="bottom"/>
          </w:tcPr>
          <w:p w14:paraId="06E9C774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</w:tcPr>
          <w:p w14:paraId="519552E7" w14:textId="1EBC50CD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32EE">
              <w:rPr>
                <w:rFonts w:asciiTheme="majorBidi" w:hAnsiTheme="majorBidi" w:cstheme="majorBidi"/>
                <w:sz w:val="30"/>
                <w:szCs w:val="30"/>
              </w:rPr>
              <w:t>139,775</w:t>
            </w:r>
          </w:p>
        </w:tc>
      </w:tr>
      <w:tr w:rsidR="00D879E1" w:rsidRPr="00D57BA2" w14:paraId="202A7B69" w14:textId="77777777" w:rsidTr="00C41ECA">
        <w:trPr>
          <w:cantSplit/>
          <w:trHeight w:val="80"/>
        </w:trPr>
        <w:tc>
          <w:tcPr>
            <w:tcW w:w="6210" w:type="dxa"/>
            <w:shd w:val="clear" w:color="auto" w:fill="auto"/>
            <w:vAlign w:val="bottom"/>
          </w:tcPr>
          <w:p w14:paraId="03FE5CF1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0403994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AEDCD2A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</w:tcPr>
          <w:p w14:paraId="1FE49B67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79E1" w:rsidRPr="00D57BA2" w14:paraId="49ACC320" w14:textId="77777777" w:rsidTr="00C41ECA">
        <w:trPr>
          <w:cantSplit/>
          <w:trHeight w:val="80"/>
        </w:trPr>
        <w:tc>
          <w:tcPr>
            <w:tcW w:w="6210" w:type="dxa"/>
            <w:shd w:val="clear" w:color="auto" w:fill="auto"/>
            <w:vAlign w:val="bottom"/>
          </w:tcPr>
          <w:p w14:paraId="18CD3F71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  <w:r w:rsidRPr="00D57BA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  <w:t>:</w:t>
            </w:r>
          </w:p>
        </w:tc>
        <w:tc>
          <w:tcPr>
            <w:tcW w:w="1350" w:type="dxa"/>
          </w:tcPr>
          <w:p w14:paraId="150792CB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E9726D3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</w:tcPr>
          <w:p w14:paraId="67B94584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79E1" w:rsidRPr="00D57BA2" w14:paraId="1D9F4849" w14:textId="77777777" w:rsidTr="00C41ECA">
        <w:trPr>
          <w:cantSplit/>
          <w:trHeight w:val="80"/>
        </w:trPr>
        <w:tc>
          <w:tcPr>
            <w:tcW w:w="6210" w:type="dxa"/>
            <w:vAlign w:val="bottom"/>
          </w:tcPr>
          <w:p w14:paraId="03C68B3B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350" w:type="dxa"/>
          </w:tcPr>
          <w:p w14:paraId="72D7F96C" w14:textId="561ED847" w:rsidR="00D879E1" w:rsidRPr="00D57BA2" w:rsidRDefault="002D3C29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8,976</w:t>
            </w:r>
          </w:p>
        </w:tc>
        <w:tc>
          <w:tcPr>
            <w:tcW w:w="180" w:type="dxa"/>
            <w:vAlign w:val="bottom"/>
          </w:tcPr>
          <w:p w14:paraId="62889DC4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</w:tcPr>
          <w:p w14:paraId="2E195A05" w14:textId="46001CB9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32EE">
              <w:rPr>
                <w:rFonts w:asciiTheme="majorBidi" w:hAnsiTheme="majorBidi" w:cstheme="majorBidi"/>
                <w:sz w:val="30"/>
                <w:szCs w:val="30"/>
              </w:rPr>
              <w:t>7,170</w:t>
            </w:r>
          </w:p>
        </w:tc>
      </w:tr>
      <w:tr w:rsidR="00D879E1" w:rsidRPr="00D57BA2" w14:paraId="230CB910" w14:textId="77777777" w:rsidTr="00E175FF">
        <w:trPr>
          <w:cantSplit/>
        </w:trPr>
        <w:tc>
          <w:tcPr>
            <w:tcW w:w="6210" w:type="dxa"/>
            <w:vAlign w:val="bottom"/>
          </w:tcPr>
          <w:p w14:paraId="02A4E387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B95EB4" w14:textId="11F6FA78" w:rsidR="00D879E1" w:rsidRPr="00D57BA2" w:rsidRDefault="002D3C29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4,286</w:t>
            </w:r>
          </w:p>
        </w:tc>
        <w:tc>
          <w:tcPr>
            <w:tcW w:w="180" w:type="dxa"/>
            <w:vAlign w:val="bottom"/>
          </w:tcPr>
          <w:p w14:paraId="0472DCC3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458BE63E" w14:textId="6E5CF5A6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A32EE">
              <w:rPr>
                <w:rFonts w:asciiTheme="majorBidi" w:hAnsiTheme="majorBidi" w:cstheme="majorBidi"/>
                <w:sz w:val="30"/>
                <w:szCs w:val="30"/>
              </w:rPr>
              <w:t>4,011</w:t>
            </w:r>
          </w:p>
        </w:tc>
      </w:tr>
      <w:tr w:rsidR="00D879E1" w:rsidRPr="00D57BA2" w14:paraId="02D717DE" w14:textId="77777777" w:rsidTr="00E175FF">
        <w:trPr>
          <w:cantSplit/>
        </w:trPr>
        <w:tc>
          <w:tcPr>
            <w:tcW w:w="6210" w:type="dxa"/>
            <w:vAlign w:val="bottom"/>
          </w:tcPr>
          <w:p w14:paraId="3A2453E9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EB3D4DC" w14:textId="3D2080BB" w:rsidR="00D879E1" w:rsidRPr="00FA32EE" w:rsidRDefault="002D3C29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13,262</w:t>
            </w:r>
          </w:p>
        </w:tc>
        <w:tc>
          <w:tcPr>
            <w:tcW w:w="180" w:type="dxa"/>
            <w:vAlign w:val="bottom"/>
          </w:tcPr>
          <w:p w14:paraId="73F9ACC6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4C661241" w14:textId="2753E8C1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32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11,181</w:t>
            </w:r>
          </w:p>
        </w:tc>
      </w:tr>
      <w:tr w:rsidR="00D879E1" w:rsidRPr="00D57BA2" w14:paraId="3AC6BF08" w14:textId="77777777" w:rsidTr="00E175FF">
        <w:trPr>
          <w:cantSplit/>
        </w:trPr>
        <w:tc>
          <w:tcPr>
            <w:tcW w:w="6210" w:type="dxa"/>
            <w:vAlign w:val="bottom"/>
          </w:tcPr>
          <w:p w14:paraId="699F44AB" w14:textId="3BAC7D7E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  <w:r w:rsidRPr="00D57BA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:</w:t>
            </w:r>
          </w:p>
        </w:tc>
        <w:tc>
          <w:tcPr>
            <w:tcW w:w="1350" w:type="dxa"/>
          </w:tcPr>
          <w:p w14:paraId="1E1A5081" w14:textId="77777777" w:rsidR="00D879E1" w:rsidRPr="00FA32EE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28F2C6B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</w:tcPr>
          <w:p w14:paraId="79A7F09D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879E1" w:rsidRPr="00D57BA2" w14:paraId="61BB3135" w14:textId="77777777" w:rsidTr="00E175FF">
        <w:trPr>
          <w:cantSplit/>
        </w:trPr>
        <w:tc>
          <w:tcPr>
            <w:tcW w:w="6210" w:type="dxa"/>
            <w:vAlign w:val="bottom"/>
          </w:tcPr>
          <w:p w14:paraId="3CB24885" w14:textId="6DC58BE8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1350" w:type="dxa"/>
          </w:tcPr>
          <w:p w14:paraId="1E94E61E" w14:textId="77777777" w:rsidR="00D879E1" w:rsidRPr="00FA32EE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14CD188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</w:tcPr>
          <w:p w14:paraId="0B0F36EF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879E1" w:rsidRPr="00D57BA2" w14:paraId="7C2298E8" w14:textId="77777777" w:rsidTr="00E175FF">
        <w:trPr>
          <w:cantSplit/>
        </w:trPr>
        <w:tc>
          <w:tcPr>
            <w:tcW w:w="6210" w:type="dxa"/>
          </w:tcPr>
          <w:p w14:paraId="73F98576" w14:textId="63319F96" w:rsidR="00D879E1" w:rsidRPr="00D57BA2" w:rsidRDefault="00D879E1" w:rsidP="0037102A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350" w:type="dxa"/>
          </w:tcPr>
          <w:p w14:paraId="4681FEF2" w14:textId="1FDEFFBB" w:rsidR="00D879E1" w:rsidRPr="00D57BA2" w:rsidRDefault="002D3C29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2,216</w:t>
            </w:r>
          </w:p>
        </w:tc>
        <w:tc>
          <w:tcPr>
            <w:tcW w:w="180" w:type="dxa"/>
            <w:vAlign w:val="bottom"/>
          </w:tcPr>
          <w:p w14:paraId="041E6628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</w:tcPr>
          <w:p w14:paraId="1D41B0A6" w14:textId="1643ECA5" w:rsidR="00D879E1" w:rsidRPr="00D57BA2" w:rsidRDefault="00D879E1" w:rsidP="00D879E1">
            <w:pPr>
              <w:pStyle w:val="3"/>
              <w:tabs>
                <w:tab w:val="clear" w:pos="360"/>
                <w:tab w:val="clear" w:pos="720"/>
                <w:tab w:val="decimal" w:pos="1090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32EE">
              <w:rPr>
                <w:rFonts w:asciiTheme="majorBidi" w:hAnsiTheme="majorBidi" w:cstheme="majorBidi"/>
                <w:sz w:val="30"/>
                <w:szCs w:val="30"/>
              </w:rPr>
              <w:t>13,728</w:t>
            </w:r>
          </w:p>
        </w:tc>
      </w:tr>
      <w:tr w:rsidR="00D879E1" w:rsidRPr="00D57BA2" w14:paraId="396F9475" w14:textId="77777777" w:rsidTr="00E175FF">
        <w:trPr>
          <w:cantSplit/>
        </w:trPr>
        <w:tc>
          <w:tcPr>
            <w:tcW w:w="6210" w:type="dxa"/>
            <w:vAlign w:val="bottom"/>
          </w:tcPr>
          <w:p w14:paraId="4ACC5C39" w14:textId="55E0A6BA" w:rsidR="00D879E1" w:rsidRPr="00D57BA2" w:rsidRDefault="00D879E1" w:rsidP="0037102A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350" w:type="dxa"/>
          </w:tcPr>
          <w:p w14:paraId="1CFADEA3" w14:textId="01490CE7" w:rsidR="00D879E1" w:rsidRPr="00D57BA2" w:rsidRDefault="002D3C29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5,512</w:t>
            </w:r>
          </w:p>
        </w:tc>
        <w:tc>
          <w:tcPr>
            <w:tcW w:w="180" w:type="dxa"/>
            <w:vAlign w:val="bottom"/>
          </w:tcPr>
          <w:p w14:paraId="5F3BC437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</w:tcPr>
          <w:p w14:paraId="12E36A3E" w14:textId="3CA72632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32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79E1" w:rsidRPr="00D57BA2" w14:paraId="468505F1" w14:textId="77777777" w:rsidTr="00E175FF">
        <w:trPr>
          <w:cantSplit/>
        </w:trPr>
        <w:tc>
          <w:tcPr>
            <w:tcW w:w="6210" w:type="dxa"/>
            <w:vAlign w:val="bottom"/>
          </w:tcPr>
          <w:p w14:paraId="3B5D2941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004879F" w14:textId="0F3923AB" w:rsidR="00D879E1" w:rsidRPr="00FA32EE" w:rsidRDefault="002D3C29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7,728</w:t>
            </w:r>
          </w:p>
        </w:tc>
        <w:tc>
          <w:tcPr>
            <w:tcW w:w="180" w:type="dxa"/>
            <w:vAlign w:val="bottom"/>
          </w:tcPr>
          <w:p w14:paraId="48D38C8B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76C389A9" w14:textId="566A0A6E" w:rsidR="00D879E1" w:rsidRPr="00D57BA2" w:rsidRDefault="00D879E1" w:rsidP="00D879E1">
            <w:pPr>
              <w:pStyle w:val="3"/>
              <w:tabs>
                <w:tab w:val="clear" w:pos="360"/>
                <w:tab w:val="clear" w:pos="720"/>
                <w:tab w:val="decimal" w:pos="1090"/>
              </w:tabs>
              <w:ind w:left="-108" w:right="-131" w:firstLine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32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13,728</w:t>
            </w:r>
          </w:p>
        </w:tc>
      </w:tr>
      <w:tr w:rsidR="00D879E1" w:rsidRPr="00D57BA2" w14:paraId="374185AD" w14:textId="77777777" w:rsidTr="00646686">
        <w:trPr>
          <w:cantSplit/>
        </w:trPr>
        <w:tc>
          <w:tcPr>
            <w:tcW w:w="6210" w:type="dxa"/>
            <w:vAlign w:val="bottom"/>
          </w:tcPr>
          <w:p w14:paraId="10BB415F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AC782F2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2F77FEA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</w:tcPr>
          <w:p w14:paraId="7BF3138A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79E1" w:rsidRPr="00D57BA2" w14:paraId="024F591A" w14:textId="77777777" w:rsidTr="0038390A">
        <w:trPr>
          <w:cantSplit/>
        </w:trPr>
        <w:tc>
          <w:tcPr>
            <w:tcW w:w="6210" w:type="dxa"/>
            <w:vAlign w:val="bottom"/>
          </w:tcPr>
          <w:p w14:paraId="36125246" w14:textId="21D85290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EB26F6" w14:textId="56D28E06" w:rsidR="00D879E1" w:rsidRPr="00D57BA2" w:rsidRDefault="002D3C29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(21,190)</w:t>
            </w:r>
          </w:p>
        </w:tc>
        <w:tc>
          <w:tcPr>
            <w:tcW w:w="180" w:type="dxa"/>
            <w:vAlign w:val="bottom"/>
          </w:tcPr>
          <w:p w14:paraId="13429BEA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7D640CE3" w14:textId="6BC41AB9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(13,891)</w:t>
            </w:r>
          </w:p>
        </w:tc>
      </w:tr>
      <w:tr w:rsidR="00D879E1" w:rsidRPr="00D57BA2" w14:paraId="266A4CF0" w14:textId="77777777" w:rsidTr="0038390A">
        <w:trPr>
          <w:cantSplit/>
        </w:trPr>
        <w:tc>
          <w:tcPr>
            <w:tcW w:w="6210" w:type="dxa"/>
            <w:vAlign w:val="bottom"/>
          </w:tcPr>
          <w:p w14:paraId="3919FF01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558AAEC" w14:textId="452B49AA" w:rsidR="00D879E1" w:rsidRPr="00FA32EE" w:rsidRDefault="002D3C29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(21,190)</w:t>
            </w:r>
          </w:p>
        </w:tc>
        <w:tc>
          <w:tcPr>
            <w:tcW w:w="180" w:type="dxa"/>
            <w:vAlign w:val="bottom"/>
          </w:tcPr>
          <w:p w14:paraId="25A1FD3F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14:paraId="527D27BD" w14:textId="4D1DFD30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32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(13,891)</w:t>
            </w:r>
          </w:p>
        </w:tc>
      </w:tr>
      <w:tr w:rsidR="00D879E1" w:rsidRPr="00D57BA2" w14:paraId="1EBE1CD9" w14:textId="77777777" w:rsidTr="0038390A">
        <w:trPr>
          <w:cantSplit/>
        </w:trPr>
        <w:tc>
          <w:tcPr>
            <w:tcW w:w="6210" w:type="dxa"/>
            <w:vAlign w:val="bottom"/>
          </w:tcPr>
          <w:p w14:paraId="57164D68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DA46DCB" w14:textId="77777777" w:rsidR="00D879E1" w:rsidRPr="00FA32EE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814C482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4FC39F2B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879E1" w:rsidRPr="00D57BA2" w14:paraId="6B1A982C" w14:textId="77777777" w:rsidTr="00E175FF">
        <w:trPr>
          <w:cantSplit/>
        </w:trPr>
        <w:tc>
          <w:tcPr>
            <w:tcW w:w="6210" w:type="dxa"/>
            <w:shd w:val="clear" w:color="auto" w:fill="auto"/>
            <w:vAlign w:val="bottom"/>
          </w:tcPr>
          <w:p w14:paraId="7E657DB4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6947088" w14:textId="4A9F4BB3" w:rsidR="00D879E1" w:rsidRPr="00FA32EE" w:rsidRDefault="002D3C29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150,593</w:t>
            </w:r>
          </w:p>
        </w:tc>
        <w:tc>
          <w:tcPr>
            <w:tcW w:w="180" w:type="dxa"/>
            <w:vAlign w:val="bottom"/>
          </w:tcPr>
          <w:p w14:paraId="57ADDAE9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double" w:sz="4" w:space="0" w:color="auto"/>
            </w:tcBorders>
          </w:tcPr>
          <w:p w14:paraId="43B3FDC0" w14:textId="5CA40CFE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32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150,793</w:t>
            </w:r>
          </w:p>
        </w:tc>
      </w:tr>
    </w:tbl>
    <w:p w14:paraId="3FD91A29" w14:textId="73167D9C" w:rsidR="00343C0C" w:rsidRPr="00D57BA2" w:rsidRDefault="00343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tbl>
      <w:tblPr>
        <w:tblW w:w="912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350"/>
        <w:gridCol w:w="180"/>
        <w:gridCol w:w="1388"/>
      </w:tblGrid>
      <w:tr w:rsidR="0009250D" w:rsidRPr="00D57BA2" w14:paraId="3CA29F35" w14:textId="77777777" w:rsidTr="004B6EA8">
        <w:trPr>
          <w:cantSplit/>
          <w:tblHeader/>
        </w:trPr>
        <w:tc>
          <w:tcPr>
            <w:tcW w:w="6210" w:type="dxa"/>
            <w:vAlign w:val="bottom"/>
          </w:tcPr>
          <w:p w14:paraId="7FB0EF81" w14:textId="40DDB4AB" w:rsidR="0009250D" w:rsidRPr="00D57BA2" w:rsidRDefault="00343C0C" w:rsidP="004B6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  <w:tc>
          <w:tcPr>
            <w:tcW w:w="2918" w:type="dxa"/>
            <w:gridSpan w:val="3"/>
          </w:tcPr>
          <w:p w14:paraId="41E136FA" w14:textId="77777777" w:rsidR="0009250D" w:rsidRPr="00D57BA2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งบการเงินรวมและ</w:t>
            </w:r>
          </w:p>
          <w:p w14:paraId="7806EC42" w14:textId="507907E5" w:rsidR="0009250D" w:rsidRPr="00D57BA2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D879E1" w:rsidRPr="00D57BA2" w14:paraId="5AE0508B" w14:textId="77777777" w:rsidTr="00E175FF">
        <w:trPr>
          <w:trHeight w:hRule="exact" w:val="360"/>
          <w:tblHeader/>
        </w:trPr>
        <w:tc>
          <w:tcPr>
            <w:tcW w:w="6210" w:type="dxa"/>
          </w:tcPr>
          <w:p w14:paraId="45C27837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</w:tcPr>
          <w:p w14:paraId="508AA627" w14:textId="683B05BA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8</w:t>
            </w:r>
          </w:p>
        </w:tc>
        <w:tc>
          <w:tcPr>
            <w:tcW w:w="180" w:type="dxa"/>
          </w:tcPr>
          <w:p w14:paraId="72150DA4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88" w:type="dxa"/>
          </w:tcPr>
          <w:p w14:paraId="2CB946DD" w14:textId="28B62C32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7</w:t>
            </w:r>
          </w:p>
        </w:tc>
      </w:tr>
      <w:tr w:rsidR="00FA54F3" w:rsidRPr="00D57BA2" w14:paraId="62DDFFD4" w14:textId="77777777" w:rsidTr="00E175FF">
        <w:trPr>
          <w:trHeight w:hRule="exact" w:val="360"/>
        </w:trPr>
        <w:tc>
          <w:tcPr>
            <w:tcW w:w="6210" w:type="dxa"/>
            <w:vAlign w:val="bottom"/>
          </w:tcPr>
          <w:p w14:paraId="6A7ED08A" w14:textId="77777777" w:rsidR="00FA54F3" w:rsidRPr="00D57BA2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18" w:type="dxa"/>
            <w:gridSpan w:val="3"/>
            <w:vAlign w:val="bottom"/>
          </w:tcPr>
          <w:p w14:paraId="1E133B7E" w14:textId="77777777" w:rsidR="00FA54F3" w:rsidRPr="00D57BA2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ร้อยละ)</w:t>
            </w:r>
          </w:p>
        </w:tc>
      </w:tr>
      <w:tr w:rsidR="00D879E1" w:rsidRPr="00D57BA2" w14:paraId="40804CB5" w14:textId="77777777" w:rsidTr="00E175FF">
        <w:trPr>
          <w:cantSplit/>
          <w:trHeight w:val="80"/>
        </w:trPr>
        <w:tc>
          <w:tcPr>
            <w:tcW w:w="6210" w:type="dxa"/>
          </w:tcPr>
          <w:p w14:paraId="79AC448D" w14:textId="77777777" w:rsidR="00D879E1" w:rsidRPr="00D57BA2" w:rsidRDefault="00D879E1" w:rsidP="00D879E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350" w:type="dxa"/>
            <w:vAlign w:val="bottom"/>
          </w:tcPr>
          <w:p w14:paraId="60CEBB93" w14:textId="4D7CF329" w:rsidR="00D879E1" w:rsidRPr="00D57BA2" w:rsidRDefault="002D3C29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right="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2.10 - 2.25</w:t>
            </w:r>
          </w:p>
        </w:tc>
        <w:tc>
          <w:tcPr>
            <w:tcW w:w="180" w:type="dxa"/>
            <w:vAlign w:val="bottom"/>
          </w:tcPr>
          <w:p w14:paraId="75FED509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  <w:vAlign w:val="bottom"/>
          </w:tcPr>
          <w:p w14:paraId="4C3FA3EB" w14:textId="3A53B999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right="138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2.5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- 2.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</w:tr>
      <w:tr w:rsidR="00D879E1" w:rsidRPr="00D57BA2" w14:paraId="0BD22563" w14:textId="77777777" w:rsidTr="00E175FF">
        <w:trPr>
          <w:cantSplit/>
          <w:trHeight w:val="80"/>
        </w:trPr>
        <w:tc>
          <w:tcPr>
            <w:tcW w:w="6210" w:type="dxa"/>
          </w:tcPr>
          <w:p w14:paraId="150B8988" w14:textId="77777777" w:rsidR="00D879E1" w:rsidRPr="00D57BA2" w:rsidRDefault="00D879E1" w:rsidP="00D879E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350" w:type="dxa"/>
          </w:tcPr>
          <w:p w14:paraId="76A7EEB6" w14:textId="2194A409" w:rsidR="00D879E1" w:rsidRPr="00D57BA2" w:rsidRDefault="002D3C29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7.79</w:t>
            </w:r>
          </w:p>
        </w:tc>
        <w:tc>
          <w:tcPr>
            <w:tcW w:w="180" w:type="dxa"/>
            <w:vAlign w:val="bottom"/>
          </w:tcPr>
          <w:p w14:paraId="237DA0D3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258F76ED" w14:textId="67D539F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8.00</w:t>
            </w:r>
          </w:p>
        </w:tc>
      </w:tr>
      <w:tr w:rsidR="00D879E1" w:rsidRPr="00D57BA2" w14:paraId="3FE5075B" w14:textId="77777777" w:rsidTr="00E175FF">
        <w:trPr>
          <w:cantSplit/>
          <w:trHeight w:val="80"/>
        </w:trPr>
        <w:tc>
          <w:tcPr>
            <w:tcW w:w="6210" w:type="dxa"/>
          </w:tcPr>
          <w:p w14:paraId="17F0FECA" w14:textId="77777777" w:rsidR="00D879E1" w:rsidRPr="00D57BA2" w:rsidRDefault="00D879E1" w:rsidP="00D879E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14:paraId="136B4B3A" w14:textId="6F85F8AA" w:rsidR="00D879E1" w:rsidRPr="00D57BA2" w:rsidRDefault="002D3C29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0.00 - 6.00</w:t>
            </w:r>
          </w:p>
        </w:tc>
        <w:tc>
          <w:tcPr>
            <w:tcW w:w="180" w:type="dxa"/>
            <w:vAlign w:val="bottom"/>
          </w:tcPr>
          <w:p w14:paraId="16319A42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07F79392" w14:textId="605DE53A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0.00 -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</w:tr>
    </w:tbl>
    <w:p w14:paraId="01441569" w14:textId="2BF60B27" w:rsidR="008D78F3" w:rsidRPr="00BC31DE" w:rsidRDefault="008D78F3" w:rsidP="00BC31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0BA2EDCA" w14:textId="074FC68D" w:rsidR="008D78F3" w:rsidRPr="00D57BA2" w:rsidRDefault="008D78F3" w:rsidP="008D7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BC31DE">
        <w:rPr>
          <w:rFonts w:asciiTheme="majorBidi" w:hAnsiTheme="majorBidi" w:cstheme="majorBidi"/>
          <w:sz w:val="30"/>
          <w:szCs w:val="30"/>
          <w:cs/>
        </w:rPr>
        <w:t>ข้อสมมติ</w:t>
      </w:r>
      <w:r w:rsidRPr="00D57BA2">
        <w:rPr>
          <w:rFonts w:asciiTheme="majorBidi" w:hAnsiTheme="majorBidi" w:cstheme="majorBidi"/>
          <w:sz w:val="30"/>
          <w:szCs w:val="30"/>
          <w:cs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14:paraId="1A80C0C1" w14:textId="586F790E" w:rsidR="000A0312" w:rsidRPr="00862C75" w:rsidRDefault="000A0312" w:rsidP="008D7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4783ED95" w14:textId="0B2A12FB" w:rsidR="000A0312" w:rsidRPr="00D57BA2" w:rsidRDefault="000A0312" w:rsidP="000A0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D57BA2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Pr="00D57BA2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Pr="00D57BA2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มีนาคม </w:t>
      </w:r>
      <w:r w:rsidRPr="00D57BA2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D879E1">
        <w:rPr>
          <w:rFonts w:asciiTheme="majorBidi" w:hAnsiTheme="majorBidi" w:cstheme="majorBidi"/>
          <w:spacing w:val="-6"/>
          <w:sz w:val="30"/>
          <w:szCs w:val="30"/>
        </w:rPr>
        <w:t>8</w:t>
      </w:r>
      <w:r w:rsidRPr="00D57BA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pacing w:val="-6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FA32E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2D3C29">
        <w:rPr>
          <w:rFonts w:asciiTheme="majorBidi" w:hAnsiTheme="majorBidi" w:cstheme="majorBidi"/>
          <w:spacing w:val="-6"/>
          <w:sz w:val="30"/>
          <w:szCs w:val="30"/>
        </w:rPr>
        <w:t>11</w:t>
      </w:r>
      <w:r w:rsidR="00FA32E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pacing w:val="-6"/>
          <w:sz w:val="30"/>
          <w:szCs w:val="30"/>
          <w:cs/>
        </w:rPr>
        <w:t xml:space="preserve">ปี </w:t>
      </w:r>
      <w:r w:rsidRPr="00D57BA2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(</w:t>
      </w:r>
      <w:r w:rsidRPr="00D57BA2">
        <w:rPr>
          <w:rFonts w:asciiTheme="majorBidi" w:hAnsiTheme="majorBidi" w:cstheme="majorBidi"/>
          <w:i/>
          <w:iCs/>
          <w:spacing w:val="-6"/>
          <w:sz w:val="30"/>
          <w:szCs w:val="30"/>
        </w:rPr>
        <w:t>256</w:t>
      </w:r>
      <w:r w:rsidR="00D879E1">
        <w:rPr>
          <w:rFonts w:asciiTheme="majorBidi" w:hAnsiTheme="majorBidi" w:cstheme="majorBidi"/>
          <w:i/>
          <w:iCs/>
          <w:spacing w:val="-6"/>
          <w:sz w:val="30"/>
          <w:szCs w:val="30"/>
        </w:rPr>
        <w:t>7</w:t>
      </w:r>
      <w:r w:rsidRPr="00D57BA2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: </w:t>
      </w:r>
      <w:r w:rsidR="00FA54F3" w:rsidRPr="00D57BA2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1</w:t>
      </w:r>
      <w:r w:rsidR="00D879E1">
        <w:rPr>
          <w:rFonts w:asciiTheme="majorBidi" w:hAnsiTheme="majorBidi" w:cstheme="majorBidi"/>
          <w:i/>
          <w:iCs/>
          <w:spacing w:val="-6"/>
          <w:sz w:val="30"/>
          <w:szCs w:val="30"/>
        </w:rPr>
        <w:t>0</w:t>
      </w:r>
      <w:r w:rsidRPr="00D57BA2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ปี)</w:t>
      </w:r>
    </w:p>
    <w:p w14:paraId="153CADC5" w14:textId="509F1060" w:rsidR="0009250D" w:rsidRPr="00D57BA2" w:rsidRDefault="0009250D" w:rsidP="0009250D">
      <w:pPr>
        <w:spacing w:line="240" w:lineRule="auto"/>
        <w:ind w:firstLine="547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0F5515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7B0E7E84" w14:textId="77777777" w:rsidR="008D78F3" w:rsidRPr="00D57BA2" w:rsidRDefault="008D78F3" w:rsidP="0009250D">
      <w:pPr>
        <w:ind w:left="454"/>
        <w:rPr>
          <w:rFonts w:asciiTheme="majorBidi" w:hAnsiTheme="majorBidi" w:cstheme="majorBidi"/>
          <w:sz w:val="28"/>
          <w:szCs w:val="28"/>
        </w:rPr>
      </w:pPr>
    </w:p>
    <w:p w14:paraId="0692738C" w14:textId="4C12F15A" w:rsidR="0009250D" w:rsidRPr="00D57BA2" w:rsidRDefault="0009250D" w:rsidP="00BD66A4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  <w:r w:rsidR="00BC31DE">
        <w:rPr>
          <w:rFonts w:asciiTheme="majorBidi" w:hAnsiTheme="majorBidi" w:cstheme="majorBidi" w:hint="cs"/>
          <w:sz w:val="30"/>
          <w:szCs w:val="30"/>
          <w:cs/>
        </w:rPr>
        <w:t xml:space="preserve"> ผลกระทบต่อภาระผูกพันของโครงการผลประโยชน์ มีดังนี้</w:t>
      </w:r>
    </w:p>
    <w:p w14:paraId="24E79F51" w14:textId="77777777" w:rsidR="008D78F3" w:rsidRPr="00D57BA2" w:rsidRDefault="008D78F3" w:rsidP="0009250D">
      <w:pPr>
        <w:ind w:left="454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31"/>
        <w:gridCol w:w="1155"/>
        <w:gridCol w:w="13"/>
        <w:gridCol w:w="257"/>
        <w:gridCol w:w="13"/>
        <w:gridCol w:w="1071"/>
        <w:gridCol w:w="236"/>
        <w:gridCol w:w="1071"/>
        <w:gridCol w:w="11"/>
        <w:gridCol w:w="225"/>
        <w:gridCol w:w="11"/>
        <w:gridCol w:w="34"/>
        <w:gridCol w:w="1152"/>
      </w:tblGrid>
      <w:tr w:rsidR="00D03F78" w:rsidRPr="00D57BA2" w14:paraId="3ACDFB1E" w14:textId="77777777" w:rsidTr="00BC31DE">
        <w:trPr>
          <w:cantSplit/>
        </w:trPr>
        <w:tc>
          <w:tcPr>
            <w:tcW w:w="3931" w:type="dxa"/>
          </w:tcPr>
          <w:p w14:paraId="718C542A" w14:textId="77777777" w:rsidR="00D03F78" w:rsidRPr="00D57BA2" w:rsidRDefault="00D03F78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249" w:type="dxa"/>
            <w:gridSpan w:val="12"/>
          </w:tcPr>
          <w:p w14:paraId="2F85CB1E" w14:textId="1EE6335B" w:rsidR="00D03F78" w:rsidRPr="00D57BA2" w:rsidRDefault="00D03F78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งบการเงินรวมและ</w:t>
            </w: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F7789B" w:rsidRPr="00D57BA2" w14:paraId="2B95A576" w14:textId="77777777" w:rsidTr="00C84864">
        <w:trPr>
          <w:cantSplit/>
        </w:trPr>
        <w:tc>
          <w:tcPr>
            <w:tcW w:w="3931" w:type="dxa"/>
            <w:vAlign w:val="bottom"/>
          </w:tcPr>
          <w:p w14:paraId="6B9423A3" w14:textId="41CC8FE2" w:rsidR="00B8222E" w:rsidRPr="00D57BA2" w:rsidRDefault="00B8222E" w:rsidP="003C53B8">
            <w:pPr>
              <w:spacing w:line="240" w:lineRule="auto"/>
              <w:ind w:left="234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509" w:type="dxa"/>
            <w:gridSpan w:val="5"/>
            <w:vAlign w:val="bottom"/>
          </w:tcPr>
          <w:p w14:paraId="597A1661" w14:textId="1B939F3C" w:rsidR="00B8222E" w:rsidRPr="00D57BA2" w:rsidRDefault="00B8222E" w:rsidP="003C53B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 w:bidi="th-TH"/>
              </w:rPr>
            </w:pPr>
            <w:r w:rsidRPr="00D57BA2"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D57B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3BB96EDD" w14:textId="77777777" w:rsidR="00B8222E" w:rsidRPr="00D57BA2" w:rsidRDefault="00B8222E" w:rsidP="003C53B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04" w:type="dxa"/>
            <w:gridSpan w:val="6"/>
            <w:vAlign w:val="bottom"/>
          </w:tcPr>
          <w:p w14:paraId="53DEF624" w14:textId="2940A154" w:rsidR="00B8222E" w:rsidRPr="00D57BA2" w:rsidRDefault="00B8222E" w:rsidP="003C53B8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 w:bidi="th-TH"/>
              </w:rPr>
            </w:pPr>
            <w:r w:rsidRPr="00D57BA2"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 w:bidi="th-TH"/>
              </w:rPr>
              <w:t xml:space="preserve">ข้อสมมติลดลงร้อยละ </w:t>
            </w:r>
            <w:r w:rsidRPr="00D57BA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D879E1" w:rsidRPr="00D57BA2" w14:paraId="69D0D8E2" w14:textId="77777777" w:rsidTr="00BC31DE">
        <w:trPr>
          <w:cantSplit/>
        </w:trPr>
        <w:tc>
          <w:tcPr>
            <w:tcW w:w="3931" w:type="dxa"/>
          </w:tcPr>
          <w:p w14:paraId="51B29F91" w14:textId="7D9C8BBC" w:rsidR="00D879E1" w:rsidRPr="00D57BA2" w:rsidRDefault="00D879E1" w:rsidP="00D879E1">
            <w:pPr>
              <w:spacing w:line="240" w:lineRule="auto"/>
              <w:ind w:left="234" w:hanging="23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68" w:type="dxa"/>
            <w:gridSpan w:val="2"/>
          </w:tcPr>
          <w:p w14:paraId="4CA053C5" w14:textId="76624499" w:rsidR="00D879E1" w:rsidRPr="00D57BA2" w:rsidRDefault="00D879E1" w:rsidP="00D879E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</w:tcPr>
          <w:p w14:paraId="3DBA7B17" w14:textId="77777777" w:rsidR="00D879E1" w:rsidRPr="00D57BA2" w:rsidRDefault="00D879E1" w:rsidP="00D879E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71" w:type="dxa"/>
          </w:tcPr>
          <w:p w14:paraId="361108FB" w14:textId="07D86CBC" w:rsidR="00D879E1" w:rsidRPr="00D57BA2" w:rsidRDefault="00D879E1" w:rsidP="00D879E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4692670A" w14:textId="77777777" w:rsidR="00D879E1" w:rsidRPr="00D57BA2" w:rsidRDefault="00D879E1" w:rsidP="00D879E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2" w:type="dxa"/>
            <w:gridSpan w:val="2"/>
          </w:tcPr>
          <w:p w14:paraId="5389EFB3" w14:textId="38966EE8" w:rsidR="00D879E1" w:rsidRPr="00D57BA2" w:rsidRDefault="00D879E1" w:rsidP="00D879E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3"/>
          </w:tcPr>
          <w:p w14:paraId="6DBD9358" w14:textId="77777777" w:rsidR="00D879E1" w:rsidRPr="00D57BA2" w:rsidRDefault="00D879E1" w:rsidP="00D879E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52" w:type="dxa"/>
          </w:tcPr>
          <w:p w14:paraId="7987CD03" w14:textId="1B8901EB" w:rsidR="00D879E1" w:rsidRPr="00D57BA2" w:rsidRDefault="00D879E1" w:rsidP="00D879E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B8222E" w:rsidRPr="00D57BA2" w14:paraId="7FA6ACD5" w14:textId="77777777" w:rsidTr="00BC31DE">
        <w:trPr>
          <w:cantSplit/>
        </w:trPr>
        <w:tc>
          <w:tcPr>
            <w:tcW w:w="3931" w:type="dxa"/>
          </w:tcPr>
          <w:p w14:paraId="0B2770BD" w14:textId="77777777" w:rsidR="00B8222E" w:rsidRPr="00D57BA2" w:rsidRDefault="00B8222E" w:rsidP="00C808F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49" w:type="dxa"/>
            <w:gridSpan w:val="12"/>
          </w:tcPr>
          <w:p w14:paraId="031CB70A" w14:textId="22D2804D" w:rsidR="00B8222E" w:rsidRPr="00D57BA2" w:rsidRDefault="00B8222E" w:rsidP="0009250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57BA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D57BA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D879E1" w:rsidRPr="00D57BA2" w14:paraId="0B4971C5" w14:textId="77777777" w:rsidTr="00BC31DE">
        <w:trPr>
          <w:cantSplit/>
        </w:trPr>
        <w:tc>
          <w:tcPr>
            <w:tcW w:w="3931" w:type="dxa"/>
          </w:tcPr>
          <w:p w14:paraId="38415C0C" w14:textId="4F657CDE" w:rsidR="00D879E1" w:rsidRPr="00D57BA2" w:rsidRDefault="00D879E1" w:rsidP="00D879E1">
            <w:pPr>
              <w:spacing w:line="240" w:lineRule="auto"/>
              <w:ind w:left="234" w:hanging="23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55" w:type="dxa"/>
            <w:vAlign w:val="center"/>
          </w:tcPr>
          <w:p w14:paraId="3E74FBB8" w14:textId="6529C326" w:rsidR="00D879E1" w:rsidRPr="00D57BA2" w:rsidRDefault="002D3C29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(8,907)</w:t>
            </w:r>
          </w:p>
        </w:tc>
        <w:tc>
          <w:tcPr>
            <w:tcW w:w="270" w:type="dxa"/>
            <w:gridSpan w:val="2"/>
          </w:tcPr>
          <w:p w14:paraId="286944AD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vAlign w:val="center"/>
          </w:tcPr>
          <w:p w14:paraId="25E5D25F" w14:textId="51A7A54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(8,406)</w:t>
            </w:r>
          </w:p>
        </w:tc>
        <w:tc>
          <w:tcPr>
            <w:tcW w:w="236" w:type="dxa"/>
          </w:tcPr>
          <w:p w14:paraId="60570B69" w14:textId="5F3C4311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28E9A700" w14:textId="3C34D10D" w:rsidR="00D879E1" w:rsidRPr="00D57BA2" w:rsidRDefault="002D3C29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36" w:type="dxa"/>
            <w:gridSpan w:val="2"/>
          </w:tcPr>
          <w:p w14:paraId="71DD4B21" w14:textId="77777777" w:rsidR="00D879E1" w:rsidRPr="00D57BA2" w:rsidRDefault="00D879E1" w:rsidP="00D879E1">
            <w:pPr>
              <w:pStyle w:val="acctfourfigures"/>
              <w:tabs>
                <w:tab w:val="clear" w:pos="765"/>
              </w:tabs>
              <w:spacing w:line="240" w:lineRule="auto"/>
              <w:ind w:left="-150" w:firstLine="7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26B866B8" w14:textId="4D91A78B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9,431</w:t>
            </w:r>
          </w:p>
        </w:tc>
      </w:tr>
      <w:tr w:rsidR="00D879E1" w:rsidRPr="00D57BA2" w14:paraId="70E3F326" w14:textId="77777777" w:rsidTr="00BC31DE">
        <w:trPr>
          <w:cantSplit/>
        </w:trPr>
        <w:tc>
          <w:tcPr>
            <w:tcW w:w="3931" w:type="dxa"/>
          </w:tcPr>
          <w:p w14:paraId="1B9E4CA3" w14:textId="258550FE" w:rsidR="00D879E1" w:rsidRPr="00D57BA2" w:rsidRDefault="00D879E1" w:rsidP="00D879E1">
            <w:pPr>
              <w:spacing w:line="240" w:lineRule="auto"/>
              <w:ind w:left="234" w:hanging="23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155" w:type="dxa"/>
          </w:tcPr>
          <w:p w14:paraId="22EEDA4A" w14:textId="637C3B2C" w:rsidR="00D879E1" w:rsidRPr="00D57BA2" w:rsidRDefault="002D3C29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9,321</w:t>
            </w:r>
          </w:p>
        </w:tc>
        <w:tc>
          <w:tcPr>
            <w:tcW w:w="270" w:type="dxa"/>
            <w:gridSpan w:val="2"/>
          </w:tcPr>
          <w:p w14:paraId="20406AAF" w14:textId="77777777" w:rsidR="00D879E1" w:rsidRPr="00D57BA2" w:rsidRDefault="00D879E1" w:rsidP="00D879E1">
            <w:pPr>
              <w:tabs>
                <w:tab w:val="decimal" w:pos="1091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14:paraId="62498F31" w14:textId="6A3A3F34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8,830</w:t>
            </w:r>
          </w:p>
        </w:tc>
        <w:tc>
          <w:tcPr>
            <w:tcW w:w="236" w:type="dxa"/>
          </w:tcPr>
          <w:p w14:paraId="5231764D" w14:textId="667E8EFD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403910E4" w14:textId="234F8EE9" w:rsidR="00D879E1" w:rsidRPr="00D57BA2" w:rsidRDefault="002D3C29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(8,509)</w:t>
            </w:r>
          </w:p>
        </w:tc>
        <w:tc>
          <w:tcPr>
            <w:tcW w:w="236" w:type="dxa"/>
            <w:gridSpan w:val="2"/>
          </w:tcPr>
          <w:p w14:paraId="53DB169F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gridSpan w:val="3"/>
            <w:vAlign w:val="bottom"/>
          </w:tcPr>
          <w:p w14:paraId="6849C3A8" w14:textId="0018BB2D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(8,063)</w:t>
            </w:r>
          </w:p>
        </w:tc>
      </w:tr>
    </w:tbl>
    <w:p w14:paraId="2CCAF1A8" w14:textId="00A57AB3" w:rsidR="0009250D" w:rsidRPr="00D57BA2" w:rsidRDefault="0009250D" w:rsidP="00730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454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687017E" w14:textId="06EA34D2" w:rsidR="0009250D" w:rsidRPr="00D57BA2" w:rsidRDefault="0009250D" w:rsidP="00FA54F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D57BA2">
        <w:rPr>
          <w:rFonts w:asciiTheme="majorBidi" w:hAnsiTheme="majorBidi" w:cstheme="majorBidi"/>
          <w:sz w:val="30"/>
          <w:szCs w:val="30"/>
          <w:u w:val="none"/>
        </w:rPr>
        <w:t>1</w:t>
      </w:r>
      <w:r w:rsidR="00176CFB" w:rsidRPr="00D57BA2">
        <w:rPr>
          <w:rFonts w:asciiTheme="majorBidi" w:hAnsiTheme="majorBidi" w:cstheme="majorBidi"/>
          <w:sz w:val="30"/>
          <w:szCs w:val="30"/>
          <w:u w:val="none"/>
          <w:lang w:val="en-US"/>
        </w:rPr>
        <w:t>5</w:t>
      </w:r>
      <w:r w:rsidRPr="00D57BA2">
        <w:rPr>
          <w:rFonts w:asciiTheme="majorBidi" w:hAnsiTheme="majorBidi" w:cstheme="majorBidi"/>
          <w:sz w:val="30"/>
          <w:szCs w:val="30"/>
          <w:u w:val="none"/>
        </w:rPr>
        <w:tab/>
      </w:r>
      <w:r w:rsidR="00BC31DE">
        <w:rPr>
          <w:rFonts w:asciiTheme="majorBidi" w:hAnsiTheme="majorBidi" w:cstheme="majorBidi" w:hint="cs"/>
          <w:sz w:val="30"/>
          <w:szCs w:val="30"/>
          <w:u w:val="none"/>
          <w:cs/>
          <w:lang w:val="en-US"/>
        </w:rPr>
        <w:t>ทุน</w:t>
      </w:r>
      <w:r w:rsidRPr="00D57BA2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สำรอง</w:t>
      </w:r>
      <w:r w:rsidR="00A71823" w:rsidRPr="00D57BA2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ตามกฎหมาย</w:t>
      </w:r>
      <w:r w:rsidRPr="00D57BA2">
        <w:rPr>
          <w:rFonts w:asciiTheme="majorBidi" w:hAnsiTheme="majorBidi" w:cstheme="majorBidi"/>
          <w:sz w:val="30"/>
          <w:szCs w:val="30"/>
          <w:u w:val="none"/>
          <w:cs/>
        </w:rPr>
        <w:t xml:space="preserve">  </w:t>
      </w:r>
    </w:p>
    <w:p w14:paraId="0C2FAC2F" w14:textId="77777777" w:rsidR="008D78F3" w:rsidRPr="00D57BA2" w:rsidRDefault="008D78F3" w:rsidP="000925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45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FDE686F" w14:textId="27E2406B" w:rsidR="0009250D" w:rsidRPr="00D57BA2" w:rsidRDefault="0009250D" w:rsidP="00FA54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D57BA2">
        <w:rPr>
          <w:rFonts w:asciiTheme="majorBidi" w:hAnsiTheme="majorBidi" w:cstheme="majorBidi"/>
          <w:sz w:val="30"/>
          <w:szCs w:val="30"/>
        </w:rPr>
        <w:t>2535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D57BA2">
        <w:rPr>
          <w:rFonts w:asciiTheme="majorBidi" w:hAnsiTheme="majorBidi" w:cstheme="majorBidi"/>
          <w:sz w:val="30"/>
          <w:szCs w:val="30"/>
        </w:rPr>
        <w:t>116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</w:t>
      </w:r>
      <w:r w:rsidR="00BC31DE">
        <w:rPr>
          <w:rFonts w:asciiTheme="majorBidi" w:hAnsiTheme="majorBidi" w:cstheme="majorBidi"/>
          <w:sz w:val="30"/>
          <w:szCs w:val="30"/>
          <w:cs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(</w:t>
      </w:r>
      <w:r w:rsidRPr="00D57BA2">
        <w:rPr>
          <w:rFonts w:asciiTheme="majorBidi" w:hAnsiTheme="majorBidi" w:cstheme="majorBidi"/>
          <w:sz w:val="30"/>
          <w:szCs w:val="30"/>
        </w:rPr>
        <w:t>“</w:t>
      </w:r>
      <w:r w:rsidR="00BC31DE">
        <w:rPr>
          <w:rFonts w:asciiTheme="majorBidi" w:hAnsiTheme="majorBidi" w:cstheme="majorBidi" w:hint="cs"/>
          <w:sz w:val="30"/>
          <w:szCs w:val="30"/>
          <w:cs/>
        </w:rPr>
        <w:t>ทุน</w:t>
      </w:r>
      <w:r w:rsidRPr="00D57BA2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D57BA2">
        <w:rPr>
          <w:rFonts w:asciiTheme="majorBidi" w:hAnsiTheme="majorBidi" w:cstheme="majorBidi"/>
          <w:sz w:val="30"/>
          <w:szCs w:val="30"/>
        </w:rPr>
        <w:t>”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D57BA2">
        <w:rPr>
          <w:rFonts w:asciiTheme="majorBidi" w:hAnsiTheme="majorBidi" w:cstheme="majorBidi"/>
          <w:sz w:val="30"/>
          <w:szCs w:val="30"/>
        </w:rPr>
        <w:t xml:space="preserve">5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D57BA2">
        <w:rPr>
          <w:rFonts w:asciiTheme="majorBidi" w:hAnsiTheme="majorBidi" w:cstheme="majorBidi"/>
          <w:sz w:val="30"/>
          <w:szCs w:val="30"/>
        </w:rPr>
        <w:t xml:space="preserve">10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ของทุนจดทะเบียน </w:t>
      </w:r>
      <w:r w:rsidR="00BC31DE">
        <w:rPr>
          <w:rFonts w:asciiTheme="majorBidi" w:hAnsiTheme="majorBidi" w:cstheme="majorBidi" w:hint="cs"/>
          <w:sz w:val="30"/>
          <w:szCs w:val="30"/>
          <w:cs/>
        </w:rPr>
        <w:t>ทุนสำรองตามกฎหมาย</w:t>
      </w:r>
      <w:r w:rsidRPr="00D57BA2">
        <w:rPr>
          <w:rFonts w:asciiTheme="majorBidi" w:hAnsiTheme="majorBidi" w:cstheme="majorBidi"/>
          <w:sz w:val="30"/>
          <w:szCs w:val="30"/>
          <w:cs/>
        </w:rPr>
        <w:t>นี้จะนำไปจ่ายเป็น</w:t>
      </w:r>
      <w:r w:rsidR="00BC31DE">
        <w:rPr>
          <w:rFonts w:asciiTheme="majorBidi" w:hAnsiTheme="majorBidi" w:cstheme="majorBidi"/>
          <w:sz w:val="30"/>
          <w:szCs w:val="30"/>
          <w:cs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เงินปันผลไม่ได้</w:t>
      </w:r>
    </w:p>
    <w:p w14:paraId="54853E57" w14:textId="16B5852C" w:rsidR="0009250D" w:rsidRPr="00D57BA2" w:rsidRDefault="0009250D" w:rsidP="00FA54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4CC29C3C" w14:textId="7983C56A" w:rsidR="0009250D" w:rsidRPr="00D57BA2" w:rsidRDefault="0009250D" w:rsidP="00FA54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D57BA2">
        <w:rPr>
          <w:rFonts w:asciiTheme="majorBidi" w:hAnsiTheme="majorBidi" w:cstheme="majorBidi"/>
          <w:sz w:val="30"/>
          <w:szCs w:val="30"/>
        </w:rPr>
        <w:t xml:space="preserve">31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450DDE" w:rsidRPr="00D57BA2">
        <w:rPr>
          <w:rFonts w:asciiTheme="majorBidi" w:hAnsiTheme="majorBidi" w:cstheme="majorBidi"/>
          <w:sz w:val="30"/>
          <w:szCs w:val="30"/>
        </w:rPr>
        <w:t>256</w:t>
      </w:r>
      <w:r w:rsidR="00D879E1">
        <w:rPr>
          <w:rFonts w:asciiTheme="majorBidi" w:hAnsiTheme="majorBidi" w:cstheme="majorBidi"/>
          <w:sz w:val="30"/>
          <w:szCs w:val="30"/>
        </w:rPr>
        <w:t>8</w:t>
      </w:r>
      <w:r w:rsidR="00450DDE"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และ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="00450DDE" w:rsidRPr="00D57BA2">
        <w:rPr>
          <w:rFonts w:asciiTheme="majorBidi" w:hAnsiTheme="majorBidi" w:cstheme="majorBidi"/>
          <w:sz w:val="30"/>
          <w:szCs w:val="30"/>
        </w:rPr>
        <w:t>256</w:t>
      </w:r>
      <w:r w:rsidR="00D879E1">
        <w:rPr>
          <w:rFonts w:asciiTheme="majorBidi" w:hAnsiTheme="majorBidi" w:cstheme="majorBidi"/>
          <w:sz w:val="30"/>
          <w:szCs w:val="30"/>
        </w:rPr>
        <w:t>7</w:t>
      </w:r>
      <w:r w:rsidR="00450DDE"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บริษัทได้จัดสรรทุนสำรองตามกฎหมายไว้ร้อยละ </w:t>
      </w:r>
      <w:r w:rsidRPr="00D57BA2">
        <w:rPr>
          <w:rFonts w:asciiTheme="majorBidi" w:hAnsiTheme="majorBidi" w:cstheme="majorBidi"/>
          <w:sz w:val="30"/>
          <w:szCs w:val="30"/>
        </w:rPr>
        <w:t xml:space="preserve">10 </w:t>
      </w:r>
      <w:r w:rsidRPr="00D57BA2">
        <w:rPr>
          <w:rFonts w:asciiTheme="majorBidi" w:hAnsiTheme="majorBidi" w:cstheme="majorBidi"/>
          <w:sz w:val="30"/>
          <w:szCs w:val="30"/>
          <w:cs/>
        </w:rPr>
        <w:t>ของทุนจดทะเบียน</w:t>
      </w:r>
    </w:p>
    <w:p w14:paraId="5C0482E8" w14:textId="7265CF39" w:rsidR="00DE057B" w:rsidRPr="00D57BA2" w:rsidRDefault="00DE0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0169EEC" w14:textId="1CD906B8" w:rsidR="0009250D" w:rsidRPr="00D57BA2" w:rsidRDefault="0009250D" w:rsidP="00BD66A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450" w:right="-45" w:hanging="450"/>
        <w:jc w:val="both"/>
        <w:rPr>
          <w:rFonts w:asciiTheme="majorBidi" w:hAnsiTheme="majorBidi" w:cstheme="majorBidi"/>
          <w:sz w:val="30"/>
          <w:szCs w:val="30"/>
          <w:u w:val="none"/>
        </w:rPr>
      </w:pPr>
      <w:r w:rsidRPr="00D57BA2">
        <w:rPr>
          <w:rFonts w:asciiTheme="majorBidi" w:hAnsiTheme="majorBidi" w:cstheme="majorBidi"/>
          <w:sz w:val="30"/>
          <w:szCs w:val="30"/>
          <w:u w:val="none"/>
        </w:rPr>
        <w:t>1</w:t>
      </w:r>
      <w:r w:rsidR="00176CFB" w:rsidRPr="00D57BA2">
        <w:rPr>
          <w:rFonts w:asciiTheme="majorBidi" w:hAnsiTheme="majorBidi" w:cstheme="majorBidi"/>
          <w:sz w:val="30"/>
          <w:szCs w:val="30"/>
          <w:u w:val="none"/>
          <w:lang w:val="en-US"/>
        </w:rPr>
        <w:t>6</w:t>
      </w:r>
      <w:r w:rsidRPr="00D57BA2">
        <w:rPr>
          <w:rFonts w:asciiTheme="majorBidi" w:hAnsiTheme="majorBidi" w:cstheme="majorBidi"/>
          <w:sz w:val="30"/>
          <w:szCs w:val="30"/>
          <w:u w:val="none"/>
        </w:rPr>
        <w:tab/>
      </w:r>
      <w:r w:rsidRPr="00D57BA2">
        <w:rPr>
          <w:rFonts w:asciiTheme="majorBidi" w:hAnsiTheme="majorBidi" w:cstheme="majorBidi"/>
          <w:sz w:val="30"/>
          <w:szCs w:val="30"/>
          <w:u w:val="none"/>
          <w:cs/>
        </w:rPr>
        <w:t>ส่วนงานดำเนินงาน</w:t>
      </w:r>
      <w:r w:rsidR="000F5515" w:rsidRPr="000F5515">
        <w:rPr>
          <w:rFonts w:asciiTheme="majorBidi" w:hAnsiTheme="majorBidi" w:cstheme="majorBidi"/>
          <w:sz w:val="30"/>
          <w:szCs w:val="30"/>
          <w:u w:val="none"/>
          <w:cs/>
        </w:rPr>
        <w:t>และการจำแนกรายได้</w:t>
      </w:r>
    </w:p>
    <w:p w14:paraId="282B9A62" w14:textId="2BCE6F74" w:rsidR="0009250D" w:rsidRPr="00D57BA2" w:rsidRDefault="0009250D" w:rsidP="0009250D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17EB0CBA" w14:textId="77777777" w:rsidR="00B84D6C" w:rsidRPr="00B84D6C" w:rsidRDefault="00B84D6C" w:rsidP="00730F61">
      <w:pPr>
        <w:ind w:left="454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8" w:name="_Hlk157502687"/>
      <w:r w:rsidRPr="00B84D6C">
        <w:rPr>
          <w:rFonts w:asciiTheme="majorBidi" w:hAnsiTheme="majorBidi" w:cstheme="majorBidi" w:hint="cs"/>
          <w:sz w:val="30"/>
          <w:szCs w:val="30"/>
          <w:cs/>
        </w:rPr>
        <w:t>ข้อมูลเกี่ยวกับผลการดำเนินงานภายในของบริษัทสอบทานโดยผู้บริหารเป็นประจำ</w:t>
      </w:r>
      <w:r w:rsidRPr="00B84D6C">
        <w:rPr>
          <w:rFonts w:asciiTheme="majorBidi" w:hAnsiTheme="majorBidi" w:cstheme="majorBidi"/>
          <w:sz w:val="30"/>
          <w:szCs w:val="30"/>
        </w:rPr>
        <w:t xml:space="preserve"> </w:t>
      </w:r>
      <w:r w:rsidRPr="00B84D6C">
        <w:rPr>
          <w:rFonts w:asciiTheme="majorBidi" w:hAnsiTheme="majorBidi" w:cstheme="majorBidi" w:hint="cs"/>
          <w:sz w:val="30"/>
          <w:szCs w:val="30"/>
          <w:cs/>
        </w:rPr>
        <w:t>ซึ่งจะแสดงผลการดำเนินงานทั้งหมดโดยรวม โดยผู้บริหารไม่ได้สอบทานข้อมูลผลการดำเนินงานแยกจากกัน ดังนั้น บริษัทจึงกำหนดให้ภาพรวมของบริษัทมีส่วนงานดำเนินงานที่รายงานเพียงส่วนงานเดียว</w:t>
      </w:r>
    </w:p>
    <w:p w14:paraId="2F53F87D" w14:textId="77777777" w:rsidR="00B84D6C" w:rsidRPr="006F05A4" w:rsidRDefault="00B84D6C" w:rsidP="00B84D6C">
      <w:pPr>
        <w:ind w:left="454"/>
        <w:rPr>
          <w:rFonts w:asciiTheme="majorBidi" w:hAnsiTheme="majorBidi" w:cstheme="majorBidi"/>
          <w:sz w:val="28"/>
          <w:szCs w:val="28"/>
        </w:rPr>
      </w:pPr>
    </w:p>
    <w:p w14:paraId="4370A0BC" w14:textId="77C84659" w:rsidR="00B84D6C" w:rsidRPr="00B84D6C" w:rsidRDefault="00B84D6C" w:rsidP="00B84D6C">
      <w:pPr>
        <w:ind w:left="454"/>
        <w:rPr>
          <w:rFonts w:asciiTheme="majorBidi" w:hAnsiTheme="majorBidi" w:cstheme="majorBidi"/>
          <w:sz w:val="30"/>
          <w:szCs w:val="30"/>
        </w:rPr>
      </w:pPr>
      <w:r w:rsidRPr="00BC31DE">
        <w:rPr>
          <w:rFonts w:asciiTheme="majorBidi" w:hAnsiTheme="majorBidi" w:cstheme="majorBidi"/>
          <w:spacing w:val="-4"/>
          <w:sz w:val="30"/>
          <w:szCs w:val="30"/>
          <w:cs/>
        </w:rPr>
        <w:t>ผลการดำเนินงานของส่วนงาน</w:t>
      </w:r>
      <w:r w:rsidRPr="00BC31DE">
        <w:rPr>
          <w:rFonts w:asciiTheme="majorBidi" w:hAnsiTheme="majorBidi" w:cstheme="majorBidi" w:hint="cs"/>
          <w:spacing w:val="-4"/>
          <w:sz w:val="30"/>
          <w:szCs w:val="30"/>
          <w:cs/>
        </w:rPr>
        <w:t>เดียว</w:t>
      </w:r>
      <w:r w:rsidRPr="00BC31DE">
        <w:rPr>
          <w:rFonts w:asciiTheme="majorBidi" w:hAnsiTheme="majorBidi" w:cstheme="majorBidi"/>
          <w:spacing w:val="-4"/>
          <w:sz w:val="30"/>
          <w:szCs w:val="30"/>
          <w:cs/>
        </w:rPr>
        <w:t>วัดโดยใช้กำไรก่อน</w:t>
      </w:r>
      <w:r w:rsidRPr="00BC31DE">
        <w:rPr>
          <w:rFonts w:asciiTheme="majorBidi" w:hAnsiTheme="majorBidi" w:cstheme="majorBidi" w:hint="cs"/>
          <w:spacing w:val="-4"/>
          <w:sz w:val="30"/>
          <w:szCs w:val="30"/>
          <w:cs/>
        </w:rPr>
        <w:t>ค่าเสื่อมราคา ดอกเบี้ย และ</w:t>
      </w:r>
      <w:r w:rsidRPr="00BC31DE">
        <w:rPr>
          <w:rFonts w:asciiTheme="majorBidi" w:hAnsiTheme="majorBidi" w:cstheme="majorBidi"/>
          <w:spacing w:val="-4"/>
          <w:sz w:val="30"/>
          <w:szCs w:val="30"/>
          <w:cs/>
        </w:rPr>
        <w:t>ภาษีเงินได้ของส่วนงาน ซึ่งนำเสนอ</w:t>
      </w:r>
      <w:r w:rsidRPr="00B84D6C">
        <w:rPr>
          <w:rFonts w:asciiTheme="majorBidi" w:hAnsiTheme="majorBidi" w:cstheme="majorBidi"/>
          <w:sz w:val="30"/>
          <w:szCs w:val="30"/>
          <w:cs/>
        </w:rPr>
        <w:t>ในรายงานการจัดการภายในและสอบทานโดยผู้</w:t>
      </w:r>
      <w:r w:rsidRPr="00B84D6C">
        <w:rPr>
          <w:rFonts w:asciiTheme="majorBidi" w:hAnsiTheme="majorBidi" w:cstheme="majorBidi" w:hint="cs"/>
          <w:sz w:val="30"/>
          <w:szCs w:val="30"/>
          <w:cs/>
        </w:rPr>
        <w:t>บริหาร</w:t>
      </w:r>
    </w:p>
    <w:bookmarkEnd w:id="8"/>
    <w:p w14:paraId="55032FCA" w14:textId="21E002D9" w:rsidR="0009250D" w:rsidRPr="00D57BA2" w:rsidRDefault="0009250D" w:rsidP="004912AE">
      <w:pPr>
        <w:ind w:left="454"/>
        <w:rPr>
          <w:rFonts w:asciiTheme="majorBidi" w:hAnsiTheme="majorBidi" w:cstheme="majorBidi"/>
          <w:b/>
          <w:b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764D3B36" w14:textId="77777777" w:rsidR="0009250D" w:rsidRPr="00D57BA2" w:rsidRDefault="0009250D" w:rsidP="00BD66A4">
      <w:pPr>
        <w:tabs>
          <w:tab w:val="left" w:pos="720"/>
        </w:tabs>
        <w:spacing w:line="240" w:lineRule="auto"/>
        <w:ind w:left="540" w:firstLine="450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</w:p>
    <w:p w14:paraId="0BE576DD" w14:textId="6F92CCF2" w:rsidR="0009250D" w:rsidRPr="00D57BA2" w:rsidRDefault="0009250D" w:rsidP="00761CAD">
      <w:pPr>
        <w:tabs>
          <w:tab w:val="clear" w:pos="454"/>
          <w:tab w:val="left" w:pos="450"/>
          <w:tab w:val="left" w:pos="720"/>
        </w:tabs>
        <w:spacing w:line="240" w:lineRule="auto"/>
        <w:ind w:left="450" w:right="-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D57BA2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กลุ่มบริษัทมีการผลิตและสำนักงานขายในประเทศไทยเท่านั้น</w:t>
      </w:r>
      <w:r w:rsidR="00A71823" w:rsidRPr="00D57BA2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จังหวะเวลาของการรับรู้รายได้ คือ การรับรู้ ณ เวลาใดเวลาหนึ่ง</w:t>
      </w:r>
    </w:p>
    <w:p w14:paraId="71B2ADB7" w14:textId="77777777" w:rsidR="00F8686A" w:rsidRDefault="00F8686A" w:rsidP="00F86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11B216CA" w14:textId="3654E3C4" w:rsidR="0009250D" w:rsidRPr="00F8686A" w:rsidRDefault="0009250D" w:rsidP="00F86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  <w:r w:rsidRPr="00D57BA2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</w:t>
      </w:r>
    </w:p>
    <w:p w14:paraId="5B9AE7E7" w14:textId="77777777" w:rsidR="008D78F3" w:rsidRPr="00D57BA2" w:rsidRDefault="008D78F3" w:rsidP="0009250D">
      <w:pPr>
        <w:ind w:left="454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377"/>
        <w:gridCol w:w="180"/>
        <w:gridCol w:w="1323"/>
      </w:tblGrid>
      <w:tr w:rsidR="0077381B" w:rsidRPr="00D57BA2" w14:paraId="39039C0E" w14:textId="77777777" w:rsidTr="003A4173">
        <w:trPr>
          <w:cantSplit/>
          <w:tblHeader/>
        </w:trPr>
        <w:tc>
          <w:tcPr>
            <w:tcW w:w="6390" w:type="dxa"/>
          </w:tcPr>
          <w:p w14:paraId="05A0C10E" w14:textId="77777777" w:rsidR="0077381B" w:rsidRPr="00D57BA2" w:rsidRDefault="0077381B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880" w:type="dxa"/>
            <w:gridSpan w:val="3"/>
          </w:tcPr>
          <w:p w14:paraId="031ADFAD" w14:textId="08888A86" w:rsidR="0077381B" w:rsidRPr="00D57BA2" w:rsidRDefault="0077381B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/>
              </w:rPr>
              <w:t>งบการเงินรวมและ</w:t>
            </w:r>
          </w:p>
        </w:tc>
      </w:tr>
      <w:tr w:rsidR="0077381B" w:rsidRPr="00D57BA2" w14:paraId="0946095C" w14:textId="77777777" w:rsidTr="003A4173">
        <w:trPr>
          <w:cantSplit/>
          <w:tblHeader/>
        </w:trPr>
        <w:tc>
          <w:tcPr>
            <w:tcW w:w="6390" w:type="dxa"/>
          </w:tcPr>
          <w:p w14:paraId="31630A3C" w14:textId="77777777" w:rsidR="0077381B" w:rsidRPr="00D57BA2" w:rsidRDefault="0077381B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880" w:type="dxa"/>
            <w:gridSpan w:val="3"/>
          </w:tcPr>
          <w:p w14:paraId="3F8C6D33" w14:textId="61849896" w:rsidR="0077381B" w:rsidRPr="00D57BA2" w:rsidRDefault="0077381B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9250D" w:rsidRPr="00D57BA2" w14:paraId="0C7F235B" w14:textId="77777777" w:rsidTr="003A4173">
        <w:trPr>
          <w:cantSplit/>
          <w:tblHeader/>
        </w:trPr>
        <w:tc>
          <w:tcPr>
            <w:tcW w:w="6390" w:type="dxa"/>
          </w:tcPr>
          <w:p w14:paraId="75A0CC29" w14:textId="77777777" w:rsidR="0009250D" w:rsidRPr="00D57BA2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880" w:type="dxa"/>
            <w:gridSpan w:val="3"/>
          </w:tcPr>
          <w:p w14:paraId="34C53496" w14:textId="0393E377" w:rsidR="0009250D" w:rsidRPr="00D57BA2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รายได้</w:t>
            </w:r>
          </w:p>
        </w:tc>
      </w:tr>
      <w:tr w:rsidR="0009250D" w:rsidRPr="00D57BA2" w14:paraId="0B6E59E5" w14:textId="77777777" w:rsidTr="003A4173">
        <w:trPr>
          <w:cantSplit/>
          <w:tblHeader/>
        </w:trPr>
        <w:tc>
          <w:tcPr>
            <w:tcW w:w="6390" w:type="dxa"/>
          </w:tcPr>
          <w:p w14:paraId="047C0AC4" w14:textId="67912991" w:rsidR="0009250D" w:rsidRPr="00D57BA2" w:rsidRDefault="0077381B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7381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ข้อมูลเกี่ยวกับส่วนงานภูมิศาสตร์</w:t>
            </w:r>
          </w:p>
        </w:tc>
        <w:tc>
          <w:tcPr>
            <w:tcW w:w="1377" w:type="dxa"/>
          </w:tcPr>
          <w:p w14:paraId="25B5B73A" w14:textId="6B3E11AC" w:rsidR="0009250D" w:rsidRPr="00D57BA2" w:rsidRDefault="00450DDE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 w:rsidR="00D879E1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8</w:t>
            </w:r>
          </w:p>
        </w:tc>
        <w:tc>
          <w:tcPr>
            <w:tcW w:w="180" w:type="dxa"/>
          </w:tcPr>
          <w:p w14:paraId="4743047C" w14:textId="77777777" w:rsidR="0009250D" w:rsidRPr="00D57BA2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3" w:type="dxa"/>
          </w:tcPr>
          <w:p w14:paraId="710FEFC5" w14:textId="6A630CBA" w:rsidR="0009250D" w:rsidRPr="00D57BA2" w:rsidRDefault="00450DDE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 w:rsidR="00D879E1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7</w:t>
            </w:r>
          </w:p>
        </w:tc>
      </w:tr>
      <w:tr w:rsidR="0009250D" w:rsidRPr="00D57BA2" w14:paraId="39136645" w14:textId="77777777" w:rsidTr="003A4173">
        <w:trPr>
          <w:cantSplit/>
          <w:trHeight w:val="80"/>
        </w:trPr>
        <w:tc>
          <w:tcPr>
            <w:tcW w:w="6390" w:type="dxa"/>
            <w:vAlign w:val="bottom"/>
          </w:tcPr>
          <w:p w14:paraId="237B6D73" w14:textId="77777777" w:rsidR="0009250D" w:rsidRPr="00D57BA2" w:rsidRDefault="0009250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5122A4A6" w14:textId="77777777" w:rsidR="0009250D" w:rsidRPr="00D57BA2" w:rsidRDefault="0009250D" w:rsidP="00092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D879E1" w:rsidRPr="00D57BA2" w14:paraId="7464A121" w14:textId="77777777" w:rsidTr="003A4173">
        <w:trPr>
          <w:cantSplit/>
          <w:trHeight w:val="80"/>
        </w:trPr>
        <w:tc>
          <w:tcPr>
            <w:tcW w:w="6390" w:type="dxa"/>
          </w:tcPr>
          <w:p w14:paraId="38474979" w14:textId="77777777" w:rsidR="00D879E1" w:rsidRPr="00D57BA2" w:rsidRDefault="00D879E1" w:rsidP="00D879E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77" w:type="dxa"/>
          </w:tcPr>
          <w:p w14:paraId="21DA69B8" w14:textId="6218EF02" w:rsidR="00D879E1" w:rsidRPr="0077381B" w:rsidRDefault="00DB4F1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8,378,262</w:t>
            </w:r>
          </w:p>
        </w:tc>
        <w:tc>
          <w:tcPr>
            <w:tcW w:w="180" w:type="dxa"/>
          </w:tcPr>
          <w:p w14:paraId="53168B9D" w14:textId="77777777" w:rsidR="00D879E1" w:rsidRPr="0077381B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22F6E2B9" w14:textId="48EC1A08" w:rsidR="00D879E1" w:rsidRPr="0077381B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</w:rPr>
              <w:t xml:space="preserve"> 9,551,003</w:t>
            </w:r>
          </w:p>
        </w:tc>
      </w:tr>
      <w:tr w:rsidR="00D879E1" w:rsidRPr="00D57BA2" w14:paraId="4395BB31" w14:textId="77777777" w:rsidTr="003A4173">
        <w:trPr>
          <w:cantSplit/>
          <w:trHeight w:val="80"/>
        </w:trPr>
        <w:tc>
          <w:tcPr>
            <w:tcW w:w="6390" w:type="dxa"/>
          </w:tcPr>
          <w:p w14:paraId="53866B98" w14:textId="29309570" w:rsidR="00D879E1" w:rsidRPr="00D57BA2" w:rsidRDefault="00D879E1" w:rsidP="00D879E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77" w:type="dxa"/>
          </w:tcPr>
          <w:p w14:paraId="66DA82C1" w14:textId="7E3F91FD" w:rsidR="00D879E1" w:rsidRPr="0077381B" w:rsidRDefault="00DB4F1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1,095,126</w:t>
            </w:r>
          </w:p>
        </w:tc>
        <w:tc>
          <w:tcPr>
            <w:tcW w:w="180" w:type="dxa"/>
          </w:tcPr>
          <w:p w14:paraId="67D70C77" w14:textId="77777777" w:rsidR="00D879E1" w:rsidRPr="0077381B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40060FB7" w14:textId="7ABE0125" w:rsidR="00D879E1" w:rsidRPr="0077381B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</w:rPr>
              <w:t xml:space="preserve"> 1,028,204 </w:t>
            </w:r>
          </w:p>
        </w:tc>
      </w:tr>
      <w:tr w:rsidR="00D879E1" w:rsidRPr="00D57BA2" w14:paraId="3CC94695" w14:textId="77777777" w:rsidTr="003A4173">
        <w:trPr>
          <w:cantSplit/>
          <w:trHeight w:val="80"/>
        </w:trPr>
        <w:tc>
          <w:tcPr>
            <w:tcW w:w="6390" w:type="dxa"/>
          </w:tcPr>
          <w:p w14:paraId="623B2D3A" w14:textId="3E1D55B6" w:rsidR="00D879E1" w:rsidRPr="00D57BA2" w:rsidRDefault="00D879E1" w:rsidP="00D879E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377" w:type="dxa"/>
          </w:tcPr>
          <w:p w14:paraId="1342EF87" w14:textId="4E67EBDD" w:rsidR="00D879E1" w:rsidRPr="0077381B" w:rsidRDefault="00DB4F1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937,404</w:t>
            </w:r>
          </w:p>
        </w:tc>
        <w:tc>
          <w:tcPr>
            <w:tcW w:w="180" w:type="dxa"/>
          </w:tcPr>
          <w:p w14:paraId="09EBBF46" w14:textId="77777777" w:rsidR="00D879E1" w:rsidRPr="0077381B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3415A0DE" w14:textId="12CC7D98" w:rsidR="00D879E1" w:rsidRPr="0077381B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</w:rPr>
              <w:t xml:space="preserve"> 886,349 </w:t>
            </w:r>
          </w:p>
        </w:tc>
      </w:tr>
      <w:tr w:rsidR="00D879E1" w:rsidRPr="00D57BA2" w14:paraId="2EA8D4A0" w14:textId="77777777" w:rsidTr="003A4173">
        <w:trPr>
          <w:cantSplit/>
          <w:trHeight w:val="80"/>
        </w:trPr>
        <w:tc>
          <w:tcPr>
            <w:tcW w:w="6390" w:type="dxa"/>
          </w:tcPr>
          <w:p w14:paraId="10A5851E" w14:textId="148F1917" w:rsidR="00D879E1" w:rsidRPr="00D57BA2" w:rsidRDefault="00D879E1" w:rsidP="00D879E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ฟิลลิปปินส์</w:t>
            </w:r>
          </w:p>
        </w:tc>
        <w:tc>
          <w:tcPr>
            <w:tcW w:w="1377" w:type="dxa"/>
          </w:tcPr>
          <w:p w14:paraId="38F09236" w14:textId="13734CAA" w:rsidR="00D879E1" w:rsidRPr="0077381B" w:rsidRDefault="00DB4F1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554,576</w:t>
            </w:r>
          </w:p>
        </w:tc>
        <w:tc>
          <w:tcPr>
            <w:tcW w:w="180" w:type="dxa"/>
          </w:tcPr>
          <w:p w14:paraId="0025F1F2" w14:textId="77777777" w:rsidR="00D879E1" w:rsidRPr="0077381B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4ABF799A" w14:textId="38D89705" w:rsidR="00D879E1" w:rsidRPr="0077381B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</w:rPr>
              <w:t xml:space="preserve"> 557,168 </w:t>
            </w:r>
          </w:p>
        </w:tc>
      </w:tr>
      <w:tr w:rsidR="00D879E1" w:rsidRPr="00D57BA2" w14:paraId="1929C220" w14:textId="77777777" w:rsidTr="003A4173">
        <w:trPr>
          <w:cantSplit/>
          <w:trHeight w:val="80"/>
        </w:trPr>
        <w:tc>
          <w:tcPr>
            <w:tcW w:w="6390" w:type="dxa"/>
          </w:tcPr>
          <w:p w14:paraId="5BA595EC" w14:textId="1CF24852" w:rsidR="00D879E1" w:rsidRPr="00D57BA2" w:rsidRDefault="00D879E1" w:rsidP="00D879E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อินโดนิเซีย</w:t>
            </w:r>
          </w:p>
        </w:tc>
        <w:tc>
          <w:tcPr>
            <w:tcW w:w="1377" w:type="dxa"/>
          </w:tcPr>
          <w:p w14:paraId="7A756BC0" w14:textId="3FB09F3A" w:rsidR="00D879E1" w:rsidRPr="0077381B" w:rsidRDefault="00DB4F1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406,208</w:t>
            </w:r>
          </w:p>
        </w:tc>
        <w:tc>
          <w:tcPr>
            <w:tcW w:w="180" w:type="dxa"/>
          </w:tcPr>
          <w:p w14:paraId="05B3AFF8" w14:textId="77777777" w:rsidR="00D879E1" w:rsidRPr="0077381B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59728373" w14:textId="22CCAB71" w:rsidR="00D879E1" w:rsidRPr="0077381B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</w:rPr>
              <w:t xml:space="preserve"> 416,335 </w:t>
            </w:r>
          </w:p>
        </w:tc>
      </w:tr>
      <w:tr w:rsidR="00D879E1" w:rsidRPr="00D57BA2" w14:paraId="2D67A4BE" w14:textId="77777777" w:rsidTr="003A4173">
        <w:trPr>
          <w:cantSplit/>
          <w:trHeight w:val="80"/>
        </w:trPr>
        <w:tc>
          <w:tcPr>
            <w:tcW w:w="6390" w:type="dxa"/>
          </w:tcPr>
          <w:p w14:paraId="383A2878" w14:textId="3DA52756" w:rsidR="00D879E1" w:rsidRPr="00D57BA2" w:rsidRDefault="00D879E1" w:rsidP="00D879E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377" w:type="dxa"/>
          </w:tcPr>
          <w:p w14:paraId="2A2F4502" w14:textId="6F7B9F4A" w:rsidR="00D879E1" w:rsidRPr="0077381B" w:rsidRDefault="00DB4F1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234,863</w:t>
            </w:r>
          </w:p>
        </w:tc>
        <w:tc>
          <w:tcPr>
            <w:tcW w:w="180" w:type="dxa"/>
          </w:tcPr>
          <w:p w14:paraId="72772727" w14:textId="51BC9EF4" w:rsidR="00D879E1" w:rsidRPr="0077381B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602603AB" w14:textId="61A21302" w:rsidR="00D879E1" w:rsidRPr="0077381B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</w:rPr>
              <w:t xml:space="preserve"> 284,883 </w:t>
            </w:r>
          </w:p>
        </w:tc>
      </w:tr>
      <w:tr w:rsidR="00D879E1" w:rsidRPr="00D57BA2" w14:paraId="364B1835" w14:textId="77777777" w:rsidTr="003A4173">
        <w:trPr>
          <w:cantSplit/>
          <w:trHeight w:val="80"/>
        </w:trPr>
        <w:tc>
          <w:tcPr>
            <w:tcW w:w="6390" w:type="dxa"/>
          </w:tcPr>
          <w:p w14:paraId="528BEEB9" w14:textId="660AAAAE" w:rsidR="00D879E1" w:rsidRPr="00D57BA2" w:rsidRDefault="00DB4F11" w:rsidP="00D879E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ปากีสถาน</w:t>
            </w:r>
          </w:p>
        </w:tc>
        <w:tc>
          <w:tcPr>
            <w:tcW w:w="1377" w:type="dxa"/>
          </w:tcPr>
          <w:p w14:paraId="5D5202E7" w14:textId="2E19EAB6" w:rsidR="00D879E1" w:rsidRPr="0077381B" w:rsidRDefault="00DB4F1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120,684</w:t>
            </w:r>
          </w:p>
        </w:tc>
        <w:tc>
          <w:tcPr>
            <w:tcW w:w="180" w:type="dxa"/>
          </w:tcPr>
          <w:p w14:paraId="2E462DA3" w14:textId="77777777" w:rsidR="00D879E1" w:rsidRPr="0077381B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55519843" w14:textId="189504CB" w:rsidR="00D879E1" w:rsidRPr="0077381B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B4F11">
              <w:rPr>
                <w:rFonts w:asciiTheme="majorBidi" w:hAnsiTheme="majorBidi" w:cstheme="majorBidi"/>
                <w:sz w:val="30"/>
                <w:szCs w:val="30"/>
              </w:rPr>
              <w:t>963</w:t>
            </w:r>
          </w:p>
        </w:tc>
      </w:tr>
      <w:tr w:rsidR="00D879E1" w:rsidRPr="00D57BA2" w14:paraId="4901A69E" w14:textId="77777777" w:rsidTr="003A4173">
        <w:trPr>
          <w:cantSplit/>
          <w:trHeight w:val="80"/>
        </w:trPr>
        <w:tc>
          <w:tcPr>
            <w:tcW w:w="6390" w:type="dxa"/>
          </w:tcPr>
          <w:p w14:paraId="1DF1D186" w14:textId="5DBCD437" w:rsidR="00D879E1" w:rsidRPr="00D57BA2" w:rsidRDefault="00DB4F11" w:rsidP="00D879E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1377" w:type="dxa"/>
          </w:tcPr>
          <w:p w14:paraId="60FFBB86" w14:textId="6C0587DC" w:rsidR="00D879E1" w:rsidRPr="0077381B" w:rsidRDefault="00DB4F1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100,086</w:t>
            </w:r>
          </w:p>
        </w:tc>
        <w:tc>
          <w:tcPr>
            <w:tcW w:w="180" w:type="dxa"/>
          </w:tcPr>
          <w:p w14:paraId="4DC9E636" w14:textId="77777777" w:rsidR="00D879E1" w:rsidRPr="0077381B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559179FC" w14:textId="60FF4A0F" w:rsidR="00D879E1" w:rsidRPr="0077381B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B4F11" w:rsidRPr="0077381B">
              <w:rPr>
                <w:rFonts w:asciiTheme="majorBidi" w:hAnsiTheme="majorBidi" w:cstheme="majorBidi"/>
                <w:sz w:val="30"/>
                <w:szCs w:val="30"/>
              </w:rPr>
              <w:t>141,206</w:t>
            </w:r>
            <w:r w:rsidRPr="0077381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D879E1" w:rsidRPr="00D57BA2" w14:paraId="1975BF66" w14:textId="77777777" w:rsidTr="003A4173">
        <w:trPr>
          <w:cantSplit/>
          <w:trHeight w:val="80"/>
        </w:trPr>
        <w:tc>
          <w:tcPr>
            <w:tcW w:w="6390" w:type="dxa"/>
          </w:tcPr>
          <w:p w14:paraId="5F61CEB8" w14:textId="64491796" w:rsidR="00D879E1" w:rsidRPr="00D57BA2" w:rsidRDefault="00D879E1" w:rsidP="00D879E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 ๆ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46444215" w14:textId="5118D0B6" w:rsidR="00D879E1" w:rsidRPr="0077381B" w:rsidRDefault="00DB4F1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174,598</w:t>
            </w:r>
          </w:p>
        </w:tc>
        <w:tc>
          <w:tcPr>
            <w:tcW w:w="180" w:type="dxa"/>
          </w:tcPr>
          <w:p w14:paraId="43A80648" w14:textId="77777777" w:rsidR="00D879E1" w:rsidRPr="0077381B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2005CC27" w14:textId="394DB75E" w:rsidR="00D879E1" w:rsidRPr="0077381B" w:rsidRDefault="00DB4F1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109,979</w:t>
            </w:r>
          </w:p>
        </w:tc>
      </w:tr>
      <w:tr w:rsidR="00D879E1" w:rsidRPr="00D57BA2" w14:paraId="542C2E19" w14:textId="77777777" w:rsidTr="003A4173">
        <w:trPr>
          <w:cantSplit/>
          <w:trHeight w:val="80"/>
        </w:trPr>
        <w:tc>
          <w:tcPr>
            <w:tcW w:w="6390" w:type="dxa"/>
          </w:tcPr>
          <w:p w14:paraId="553C6D9E" w14:textId="77777777" w:rsidR="00D879E1" w:rsidRPr="00D57BA2" w:rsidRDefault="00D879E1" w:rsidP="00D879E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A461DC5" w14:textId="2A79CE07" w:rsidR="00D879E1" w:rsidRPr="00D57BA2" w:rsidRDefault="00DB4F1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12,001,807</w:t>
            </w:r>
          </w:p>
        </w:tc>
        <w:tc>
          <w:tcPr>
            <w:tcW w:w="180" w:type="dxa"/>
          </w:tcPr>
          <w:p w14:paraId="3EF0BA1A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8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34203F61" w14:textId="4895D8B1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spacing w:line="240" w:lineRule="auto"/>
              <w:ind w:right="-1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instrText xml:space="preserve"> =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>SUM(ABOVE)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instrText xml:space="preserve">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  <w:t>976</w:t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  <w:t>090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fldChar w:fldCharType="end"/>
            </w:r>
          </w:p>
        </w:tc>
      </w:tr>
    </w:tbl>
    <w:p w14:paraId="3CF120E9" w14:textId="77777777" w:rsidR="00911E06" w:rsidRPr="00D57BA2" w:rsidRDefault="00911E06" w:rsidP="00C808FD">
      <w:pPr>
        <w:spacing w:line="240" w:lineRule="auto"/>
        <w:ind w:left="680" w:hanging="1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F78C6F5" w14:textId="13E8D4A3" w:rsidR="00C808FD" w:rsidRPr="00D57BA2" w:rsidRDefault="00C808FD" w:rsidP="00544E56">
      <w:pPr>
        <w:tabs>
          <w:tab w:val="clear" w:pos="454"/>
          <w:tab w:val="clear" w:pos="680"/>
          <w:tab w:val="left" w:pos="450"/>
          <w:tab w:val="left" w:pos="540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</w:p>
    <w:p w14:paraId="66321B2C" w14:textId="77777777" w:rsidR="00911E06" w:rsidRPr="00D57BA2" w:rsidRDefault="00911E06" w:rsidP="00544E56">
      <w:pPr>
        <w:tabs>
          <w:tab w:val="clear" w:pos="454"/>
          <w:tab w:val="clear" w:pos="680"/>
          <w:tab w:val="left" w:pos="450"/>
          <w:tab w:val="left" w:pos="540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767645E" w14:textId="6A414369" w:rsidR="00DE057B" w:rsidRPr="00D57BA2" w:rsidRDefault="00C808FD" w:rsidP="00544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45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D57BA2">
        <w:rPr>
          <w:rFonts w:asciiTheme="majorBidi" w:hAnsiTheme="majorBidi" w:cstheme="majorBidi"/>
          <w:sz w:val="30"/>
          <w:szCs w:val="30"/>
        </w:rPr>
        <w:t>31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450DDE" w:rsidRPr="00D57BA2">
        <w:rPr>
          <w:rFonts w:asciiTheme="majorBidi" w:hAnsiTheme="majorBidi" w:cstheme="majorBidi"/>
          <w:sz w:val="30"/>
          <w:szCs w:val="30"/>
        </w:rPr>
        <w:t>256</w:t>
      </w:r>
      <w:r w:rsidR="00D879E1">
        <w:rPr>
          <w:rFonts w:asciiTheme="majorBidi" w:hAnsiTheme="majorBidi" w:cstheme="majorBidi"/>
          <w:sz w:val="30"/>
          <w:szCs w:val="30"/>
        </w:rPr>
        <w:t>8</w:t>
      </w:r>
      <w:r w:rsidR="00450DDE"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บริษัทมีรายได้จากลูกค้ารายใหญ่จำนวน</w:t>
      </w:r>
      <w:r w:rsidR="00730F61">
        <w:rPr>
          <w:rFonts w:asciiTheme="majorBidi" w:hAnsiTheme="majorBidi" w:cstheme="majorBidi" w:hint="cs"/>
          <w:sz w:val="30"/>
          <w:szCs w:val="30"/>
          <w:cs/>
        </w:rPr>
        <w:t>หนึ่ง</w:t>
      </w:r>
      <w:r w:rsidRPr="00D57BA2">
        <w:rPr>
          <w:rFonts w:asciiTheme="majorBidi" w:hAnsiTheme="majorBidi" w:cstheme="majorBidi"/>
          <w:sz w:val="30"/>
          <w:szCs w:val="30"/>
          <w:cs/>
        </w:rPr>
        <w:t>ราย เป็นจำนวนเงิ</w:t>
      </w:r>
      <w:r w:rsidR="00D57BA2">
        <w:rPr>
          <w:rFonts w:asciiTheme="majorBidi" w:hAnsiTheme="majorBidi" w:cstheme="majorBidi" w:hint="cs"/>
          <w:sz w:val="30"/>
          <w:szCs w:val="30"/>
          <w:cs/>
        </w:rPr>
        <w:t>น</w:t>
      </w:r>
      <w:r w:rsidR="0077381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30F61">
        <w:rPr>
          <w:rFonts w:asciiTheme="majorBidi" w:hAnsiTheme="majorBidi" w:cstheme="majorBidi"/>
          <w:sz w:val="30"/>
          <w:szCs w:val="30"/>
          <w:cs/>
        </w:rPr>
        <w:br/>
      </w:r>
      <w:r w:rsidR="00DB4F11">
        <w:rPr>
          <w:rFonts w:asciiTheme="majorBidi" w:hAnsiTheme="majorBidi" w:cstheme="majorBidi"/>
          <w:sz w:val="30"/>
          <w:szCs w:val="30"/>
        </w:rPr>
        <w:t xml:space="preserve">1,761.1 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450DDE" w:rsidRPr="00D57BA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879E1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D57BA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879E1" w:rsidRPr="00D879E1">
        <w:rPr>
          <w:rFonts w:asciiTheme="majorBidi" w:hAnsiTheme="majorBidi" w:cstheme="majorBidi"/>
          <w:i/>
          <w:iCs/>
          <w:sz w:val="30"/>
          <w:szCs w:val="30"/>
        </w:rPr>
        <w:t xml:space="preserve">1,622.8 </w:t>
      </w: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ล้าน</w:t>
      </w:r>
      <w:r w:rsidR="001E4C01">
        <w:rPr>
          <w:rFonts w:asciiTheme="majorBidi" w:hAnsiTheme="majorBidi" w:cstheme="majorBidi" w:hint="cs"/>
          <w:i/>
          <w:iCs/>
          <w:sz w:val="30"/>
          <w:szCs w:val="30"/>
          <w:cs/>
        </w:rPr>
        <w:t>บาท</w:t>
      </w: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32DA3FB4" w14:textId="77777777" w:rsidR="00F7789B" w:rsidRPr="00D57BA2" w:rsidRDefault="00F77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  <w:r w:rsidRPr="00D57BA2">
        <w:rPr>
          <w:rFonts w:asciiTheme="majorBidi" w:hAnsiTheme="majorBidi" w:cstheme="majorBidi"/>
          <w:sz w:val="30"/>
          <w:szCs w:val="30"/>
        </w:rPr>
        <w:br w:type="page"/>
      </w:r>
    </w:p>
    <w:p w14:paraId="31C25ADC" w14:textId="68BCECED" w:rsidR="00DE057B" w:rsidRPr="00D57BA2" w:rsidRDefault="0009250D" w:rsidP="00DE057B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D57BA2">
        <w:rPr>
          <w:rFonts w:asciiTheme="majorBidi" w:hAnsiTheme="majorBidi" w:cstheme="majorBidi"/>
          <w:sz w:val="30"/>
          <w:szCs w:val="30"/>
          <w:u w:val="none"/>
        </w:rPr>
        <w:lastRenderedPageBreak/>
        <w:t>1</w:t>
      </w:r>
      <w:r w:rsidR="00176CFB" w:rsidRPr="00D57BA2">
        <w:rPr>
          <w:rFonts w:asciiTheme="majorBidi" w:hAnsiTheme="majorBidi" w:cstheme="majorBidi"/>
          <w:sz w:val="30"/>
          <w:szCs w:val="30"/>
          <w:u w:val="none"/>
          <w:lang w:val="en-US"/>
        </w:rPr>
        <w:t>7</w:t>
      </w:r>
      <w:r w:rsidRPr="00D57BA2">
        <w:rPr>
          <w:rFonts w:asciiTheme="majorBidi" w:hAnsiTheme="majorBidi" w:cstheme="majorBidi"/>
          <w:sz w:val="30"/>
          <w:szCs w:val="30"/>
          <w:u w:val="none"/>
        </w:rPr>
        <w:tab/>
      </w:r>
      <w:r w:rsidR="00C808FD" w:rsidRPr="00D57BA2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ค่าใช้จ่ายผลประโยชน์ของพนักงาน</w:t>
      </w:r>
    </w:p>
    <w:p w14:paraId="1D21799C" w14:textId="77777777" w:rsidR="00333486" w:rsidRPr="00D57BA2" w:rsidRDefault="00333486" w:rsidP="003334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05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08"/>
        <w:gridCol w:w="1202"/>
        <w:gridCol w:w="1316"/>
        <w:gridCol w:w="266"/>
        <w:gridCol w:w="1264"/>
      </w:tblGrid>
      <w:tr w:rsidR="00C808FD" w:rsidRPr="00D57BA2" w14:paraId="0093E901" w14:textId="77777777" w:rsidTr="00101A16">
        <w:tc>
          <w:tcPr>
            <w:tcW w:w="5008" w:type="dxa"/>
            <w:shd w:val="clear" w:color="auto" w:fill="auto"/>
          </w:tcPr>
          <w:p w14:paraId="435C9E93" w14:textId="77777777" w:rsidR="00C808FD" w:rsidRPr="00D57BA2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533C393B" w14:textId="77777777" w:rsidR="00C808FD" w:rsidRPr="00D57BA2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846" w:type="dxa"/>
            <w:gridSpan w:val="3"/>
          </w:tcPr>
          <w:p w14:paraId="486C5F61" w14:textId="74CCB73C" w:rsidR="00C808FD" w:rsidRPr="00D57BA2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งบการเงินรวมและ</w:t>
            </w: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D879E1" w:rsidRPr="00D57BA2" w14:paraId="1660D51F" w14:textId="77777777" w:rsidTr="00101A16">
        <w:tc>
          <w:tcPr>
            <w:tcW w:w="5008" w:type="dxa"/>
          </w:tcPr>
          <w:p w14:paraId="455E79E5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54771850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16" w:type="dxa"/>
            <w:shd w:val="clear" w:color="auto" w:fill="auto"/>
          </w:tcPr>
          <w:p w14:paraId="77EC9D5C" w14:textId="03AF2077" w:rsidR="00D879E1" w:rsidRPr="00D57BA2" w:rsidRDefault="00D879E1" w:rsidP="00D8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8</w:t>
            </w:r>
          </w:p>
        </w:tc>
        <w:tc>
          <w:tcPr>
            <w:tcW w:w="266" w:type="dxa"/>
            <w:shd w:val="clear" w:color="auto" w:fill="auto"/>
          </w:tcPr>
          <w:p w14:paraId="4B5DCCA1" w14:textId="77777777" w:rsidR="00D879E1" w:rsidRPr="00D57BA2" w:rsidRDefault="00D879E1" w:rsidP="00D8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68802037" w14:textId="0AFD0B89" w:rsidR="00D879E1" w:rsidRPr="00D57BA2" w:rsidRDefault="00D879E1" w:rsidP="00D8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7</w:t>
            </w:r>
          </w:p>
        </w:tc>
      </w:tr>
      <w:tr w:rsidR="00C808FD" w:rsidRPr="00D57BA2" w14:paraId="0228D080" w14:textId="77777777" w:rsidTr="00101A16">
        <w:tc>
          <w:tcPr>
            <w:tcW w:w="5008" w:type="dxa"/>
          </w:tcPr>
          <w:p w14:paraId="1BDCB266" w14:textId="77777777" w:rsidR="00C808FD" w:rsidRPr="00D57BA2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7CB4A601" w14:textId="77777777" w:rsidR="00C808FD" w:rsidRPr="00D57BA2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6" w:type="dxa"/>
            <w:gridSpan w:val="3"/>
          </w:tcPr>
          <w:p w14:paraId="395161FC" w14:textId="77777777" w:rsidR="00C808FD" w:rsidRPr="00D57BA2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79E1" w:rsidRPr="00D57BA2" w14:paraId="6A80E5C6" w14:textId="77777777" w:rsidTr="00101A16">
        <w:tc>
          <w:tcPr>
            <w:tcW w:w="5008" w:type="dxa"/>
          </w:tcPr>
          <w:p w14:paraId="72D36AB4" w14:textId="77777777" w:rsidR="00D879E1" w:rsidRPr="00D57BA2" w:rsidRDefault="00D879E1" w:rsidP="00D879E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202" w:type="dxa"/>
          </w:tcPr>
          <w:p w14:paraId="33B1820A" w14:textId="77777777" w:rsidR="00D879E1" w:rsidRPr="00D57BA2" w:rsidRDefault="00D879E1" w:rsidP="00D879E1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</w:tcPr>
          <w:p w14:paraId="3BD693C6" w14:textId="77942244" w:rsidR="00D879E1" w:rsidRPr="00D57BA2" w:rsidRDefault="00DB4F11" w:rsidP="00D8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361,811</w:t>
            </w:r>
          </w:p>
        </w:tc>
        <w:tc>
          <w:tcPr>
            <w:tcW w:w="266" w:type="dxa"/>
          </w:tcPr>
          <w:p w14:paraId="31EFDA1D" w14:textId="77777777" w:rsidR="00D879E1" w:rsidRPr="00D57BA2" w:rsidRDefault="00D879E1" w:rsidP="00D8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598F5370" w14:textId="7CC81791" w:rsidR="00D879E1" w:rsidRPr="00D57BA2" w:rsidRDefault="00D879E1" w:rsidP="00D8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398,365</w:t>
            </w:r>
          </w:p>
        </w:tc>
      </w:tr>
      <w:tr w:rsidR="00D879E1" w:rsidRPr="00D57BA2" w14:paraId="33B56AF5" w14:textId="77777777" w:rsidTr="00101A16">
        <w:tc>
          <w:tcPr>
            <w:tcW w:w="5008" w:type="dxa"/>
          </w:tcPr>
          <w:p w14:paraId="6DFBC0F5" w14:textId="29D12926" w:rsidR="00D879E1" w:rsidRPr="00D57BA2" w:rsidRDefault="00D879E1" w:rsidP="00D879E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ผลประโยชน์พนักงานที่กำหนดไว้</w:t>
            </w:r>
          </w:p>
        </w:tc>
        <w:tc>
          <w:tcPr>
            <w:tcW w:w="1202" w:type="dxa"/>
          </w:tcPr>
          <w:p w14:paraId="6E2663A6" w14:textId="3F06467E" w:rsidR="00D879E1" w:rsidRPr="00D57BA2" w:rsidRDefault="00D879E1" w:rsidP="00D879E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14</w:t>
            </w:r>
          </w:p>
        </w:tc>
        <w:tc>
          <w:tcPr>
            <w:tcW w:w="1316" w:type="dxa"/>
          </w:tcPr>
          <w:p w14:paraId="51C9BFD4" w14:textId="758B7787" w:rsidR="00D879E1" w:rsidRPr="00D57BA2" w:rsidRDefault="00DB4F11" w:rsidP="00D8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11,862</w:t>
            </w:r>
          </w:p>
        </w:tc>
        <w:tc>
          <w:tcPr>
            <w:tcW w:w="266" w:type="dxa"/>
          </w:tcPr>
          <w:p w14:paraId="43D110D7" w14:textId="77777777" w:rsidR="00D879E1" w:rsidRPr="00D57BA2" w:rsidRDefault="00D879E1" w:rsidP="00D8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467FE65D" w14:textId="788315A9" w:rsidR="00D879E1" w:rsidRPr="00D57BA2" w:rsidRDefault="00D879E1" w:rsidP="00D8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7,534</w:t>
            </w:r>
          </w:p>
        </w:tc>
      </w:tr>
      <w:tr w:rsidR="00D879E1" w:rsidRPr="00D57BA2" w14:paraId="7D511280" w14:textId="77777777" w:rsidTr="00101A16">
        <w:tc>
          <w:tcPr>
            <w:tcW w:w="5008" w:type="dxa"/>
          </w:tcPr>
          <w:p w14:paraId="51D5056E" w14:textId="77777777" w:rsidR="00D879E1" w:rsidRPr="00D57BA2" w:rsidRDefault="00D879E1" w:rsidP="00D879E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202" w:type="dxa"/>
          </w:tcPr>
          <w:p w14:paraId="743E3149" w14:textId="77777777" w:rsidR="00D879E1" w:rsidRPr="00D57BA2" w:rsidRDefault="00D879E1" w:rsidP="00D879E1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</w:tcPr>
          <w:p w14:paraId="10F5C60B" w14:textId="4FFFCCCB" w:rsidR="00D879E1" w:rsidRPr="00D57BA2" w:rsidRDefault="00DB4F11" w:rsidP="00D8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8,874</w:t>
            </w:r>
          </w:p>
        </w:tc>
        <w:tc>
          <w:tcPr>
            <w:tcW w:w="266" w:type="dxa"/>
          </w:tcPr>
          <w:p w14:paraId="3FBB45AD" w14:textId="77777777" w:rsidR="00D879E1" w:rsidRPr="00D57BA2" w:rsidRDefault="00D879E1" w:rsidP="00D8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0E6CC1BC" w14:textId="34FA2F81" w:rsidR="00D879E1" w:rsidRPr="00D57BA2" w:rsidRDefault="00D879E1" w:rsidP="00D8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8,640</w:t>
            </w:r>
          </w:p>
        </w:tc>
      </w:tr>
      <w:tr w:rsidR="00D879E1" w:rsidRPr="00D57BA2" w14:paraId="7D4BC9C9" w14:textId="77777777" w:rsidTr="00101A16">
        <w:tc>
          <w:tcPr>
            <w:tcW w:w="5008" w:type="dxa"/>
          </w:tcPr>
          <w:p w14:paraId="1A9F11A4" w14:textId="6C01BE77" w:rsidR="00D879E1" w:rsidRPr="00D57BA2" w:rsidRDefault="00D879E1" w:rsidP="00D879E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ผลประโยชน์พนักงานระยะยาวอื่น</w:t>
            </w:r>
          </w:p>
        </w:tc>
        <w:tc>
          <w:tcPr>
            <w:tcW w:w="1202" w:type="dxa"/>
          </w:tcPr>
          <w:p w14:paraId="63748C8E" w14:textId="79983AFA" w:rsidR="00D879E1" w:rsidRPr="00D57BA2" w:rsidRDefault="00D879E1" w:rsidP="00D879E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14</w:t>
            </w:r>
          </w:p>
        </w:tc>
        <w:tc>
          <w:tcPr>
            <w:tcW w:w="1316" w:type="dxa"/>
          </w:tcPr>
          <w:p w14:paraId="09410479" w14:textId="1AA2200E" w:rsidR="00D879E1" w:rsidRPr="00D57BA2" w:rsidRDefault="00DB4F11" w:rsidP="00D8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1,400</w:t>
            </w:r>
          </w:p>
        </w:tc>
        <w:tc>
          <w:tcPr>
            <w:tcW w:w="266" w:type="dxa"/>
          </w:tcPr>
          <w:p w14:paraId="1E55441E" w14:textId="77777777" w:rsidR="00D879E1" w:rsidRPr="00D57BA2" w:rsidRDefault="00D879E1" w:rsidP="00D8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4822E22E" w14:textId="1AB4893B" w:rsidR="00D879E1" w:rsidRPr="00D57BA2" w:rsidRDefault="00D879E1" w:rsidP="00D8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3,647</w:t>
            </w:r>
          </w:p>
        </w:tc>
      </w:tr>
      <w:tr w:rsidR="00D879E1" w:rsidRPr="00D57BA2" w14:paraId="3E7C4460" w14:textId="77777777" w:rsidTr="00101A16">
        <w:tc>
          <w:tcPr>
            <w:tcW w:w="5008" w:type="dxa"/>
          </w:tcPr>
          <w:p w14:paraId="2A3FA419" w14:textId="77777777" w:rsidR="00D879E1" w:rsidRPr="00D57BA2" w:rsidRDefault="00D879E1" w:rsidP="00D879E1">
            <w:pPr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02" w:type="dxa"/>
          </w:tcPr>
          <w:p w14:paraId="668726A0" w14:textId="77777777" w:rsidR="00D879E1" w:rsidRPr="00D57BA2" w:rsidRDefault="00D879E1" w:rsidP="00D879E1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69E1B644" w14:textId="33C4AC7E" w:rsidR="00D879E1" w:rsidRPr="00D57BA2" w:rsidRDefault="00DB4F11" w:rsidP="00D8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19,324</w:t>
            </w:r>
          </w:p>
        </w:tc>
        <w:tc>
          <w:tcPr>
            <w:tcW w:w="266" w:type="dxa"/>
          </w:tcPr>
          <w:p w14:paraId="131A4F5C" w14:textId="77777777" w:rsidR="00D879E1" w:rsidRPr="00D57BA2" w:rsidRDefault="00D879E1" w:rsidP="00D8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3632B2D" w14:textId="1C24322A" w:rsidR="00D879E1" w:rsidRPr="00D57BA2" w:rsidRDefault="00D879E1" w:rsidP="00D8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18,037</w:t>
            </w:r>
          </w:p>
        </w:tc>
      </w:tr>
      <w:tr w:rsidR="00D879E1" w:rsidRPr="00D57BA2" w14:paraId="0565CA07" w14:textId="77777777" w:rsidTr="00101A16">
        <w:tc>
          <w:tcPr>
            <w:tcW w:w="5008" w:type="dxa"/>
          </w:tcPr>
          <w:p w14:paraId="4057E76C" w14:textId="77777777" w:rsidR="00D879E1" w:rsidRPr="00D57BA2" w:rsidRDefault="00D879E1" w:rsidP="00D879E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2" w:type="dxa"/>
          </w:tcPr>
          <w:p w14:paraId="0755FE31" w14:textId="77777777" w:rsidR="00D879E1" w:rsidRPr="00D57BA2" w:rsidRDefault="00D879E1" w:rsidP="00D879E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double" w:sz="4" w:space="0" w:color="auto"/>
            </w:tcBorders>
          </w:tcPr>
          <w:p w14:paraId="09055D1E" w14:textId="0F329AF2" w:rsidR="00D879E1" w:rsidRPr="0077381B" w:rsidRDefault="00DB4F11" w:rsidP="00D8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403,271</w:t>
            </w:r>
          </w:p>
        </w:tc>
        <w:tc>
          <w:tcPr>
            <w:tcW w:w="266" w:type="dxa"/>
          </w:tcPr>
          <w:p w14:paraId="2DD20E08" w14:textId="77777777" w:rsidR="00D879E1" w:rsidRPr="00D57BA2" w:rsidRDefault="00D879E1" w:rsidP="00D8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</w:tcPr>
          <w:p w14:paraId="6E712358" w14:textId="641DEEB0" w:rsidR="00D879E1" w:rsidRPr="00D57BA2" w:rsidRDefault="00D879E1" w:rsidP="00D8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738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436,223</w:t>
            </w:r>
          </w:p>
        </w:tc>
      </w:tr>
    </w:tbl>
    <w:p w14:paraId="087B9FA0" w14:textId="77777777" w:rsidR="00C808FD" w:rsidRPr="00D57BA2" w:rsidRDefault="00C808FD" w:rsidP="00C8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bookmarkStart w:id="9" w:name="_Hlk135342582"/>
    </w:p>
    <w:bookmarkEnd w:id="9"/>
    <w:p w14:paraId="618AD863" w14:textId="5B8ECFDC" w:rsidR="00C808FD" w:rsidRPr="00D57BA2" w:rsidRDefault="00C808FD" w:rsidP="00C8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โครงการสมทบเงินที่กำหนดไว้</w:t>
      </w:r>
    </w:p>
    <w:p w14:paraId="269C40D5" w14:textId="77777777" w:rsidR="00C808FD" w:rsidRPr="00D57BA2" w:rsidRDefault="00C808FD" w:rsidP="00C8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36FF050" w14:textId="77777777" w:rsidR="00C808FD" w:rsidRPr="00D57BA2" w:rsidRDefault="00C808FD" w:rsidP="00C8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Pr="00D57BA2">
        <w:rPr>
          <w:rFonts w:asciiTheme="majorBidi" w:hAnsiTheme="majorBidi" w:cstheme="majorBidi"/>
          <w:sz w:val="30"/>
          <w:szCs w:val="30"/>
        </w:rPr>
        <w:t>5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ของเงินเดือนทุกเดือน และกลุ่มบริษัทจ่ายสมทบในอัตราร้อยละ </w:t>
      </w:r>
      <w:r w:rsidRPr="00D57BA2">
        <w:rPr>
          <w:rFonts w:asciiTheme="majorBidi" w:hAnsiTheme="majorBidi" w:cstheme="majorBidi"/>
          <w:sz w:val="30"/>
          <w:szCs w:val="30"/>
        </w:rPr>
        <w:t xml:space="preserve">5 </w:t>
      </w:r>
      <w:r w:rsidRPr="00D57BA2">
        <w:rPr>
          <w:rFonts w:asciiTheme="majorBidi" w:hAnsiTheme="majorBidi" w:cstheme="majorBidi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3F1FE212" w14:textId="77777777" w:rsidR="008D78F3" w:rsidRPr="00D57BA2" w:rsidRDefault="008D7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  <w:r w:rsidRPr="00D57BA2">
        <w:rPr>
          <w:rFonts w:asciiTheme="majorBidi" w:hAnsiTheme="majorBidi" w:cstheme="majorBidi"/>
          <w:sz w:val="30"/>
          <w:szCs w:val="30"/>
        </w:rPr>
        <w:br w:type="page"/>
      </w:r>
    </w:p>
    <w:p w14:paraId="2AABDDC4" w14:textId="366EDEE7" w:rsidR="00C808FD" w:rsidRPr="00D57BA2" w:rsidRDefault="00176CFB" w:rsidP="00C808FD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Theme="majorBidi" w:hAnsiTheme="majorBidi" w:cstheme="majorBidi"/>
          <w:sz w:val="30"/>
          <w:szCs w:val="30"/>
          <w:u w:val="none"/>
          <w:cs/>
          <w:lang w:val="en-US"/>
        </w:rPr>
      </w:pPr>
      <w:r w:rsidRPr="00D57BA2">
        <w:rPr>
          <w:rFonts w:asciiTheme="majorBidi" w:hAnsiTheme="majorBidi" w:cstheme="majorBidi"/>
          <w:sz w:val="30"/>
          <w:szCs w:val="30"/>
          <w:u w:val="none"/>
          <w:lang w:val="en-US"/>
        </w:rPr>
        <w:lastRenderedPageBreak/>
        <w:t>18</w:t>
      </w:r>
      <w:r w:rsidR="00C808FD" w:rsidRPr="00D57BA2">
        <w:rPr>
          <w:rFonts w:asciiTheme="majorBidi" w:hAnsiTheme="majorBidi" w:cstheme="majorBidi"/>
          <w:sz w:val="30"/>
          <w:szCs w:val="30"/>
          <w:u w:val="none"/>
        </w:rPr>
        <w:tab/>
      </w:r>
      <w:r w:rsidR="00C808FD" w:rsidRPr="00D57BA2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ค่าใช้จ่ายตาม</w:t>
      </w:r>
      <w:r w:rsidR="00ED5AC2">
        <w:rPr>
          <w:rFonts w:asciiTheme="majorBidi" w:hAnsiTheme="majorBidi" w:cstheme="majorBidi" w:hint="cs"/>
          <w:sz w:val="30"/>
          <w:szCs w:val="30"/>
          <w:u w:val="none"/>
          <w:cs/>
          <w:lang w:val="en-US"/>
        </w:rPr>
        <w:t>ธรรมชาติ</w:t>
      </w:r>
    </w:p>
    <w:p w14:paraId="7830050E" w14:textId="77777777" w:rsidR="00C808FD" w:rsidRPr="00D57BA2" w:rsidRDefault="00C808FD" w:rsidP="00C808FD">
      <w:pPr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29752527" w14:textId="4E80F377" w:rsidR="00C808FD" w:rsidRPr="00D57BA2" w:rsidRDefault="00C808FD" w:rsidP="00C8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งบกำไรขาดทุนได้รวมการวิเคราะห์ค่าใช้จ่ายตามหน้าที่ ค่าใช้จ่ายตามลักษณะได้เปิดเผยตามข้อกำหนดในมาตรฐาน</w:t>
      </w:r>
      <w:r w:rsidRPr="00D57BA2">
        <w:rPr>
          <w:rFonts w:asciiTheme="majorBidi" w:hAnsiTheme="majorBidi" w:cstheme="majorBidi"/>
          <w:sz w:val="30"/>
          <w:szCs w:val="30"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การรายงานทางการเงินฉบับต่างๆ ดังนี้</w:t>
      </w:r>
    </w:p>
    <w:p w14:paraId="440900DC" w14:textId="77777777" w:rsidR="008D78F3" w:rsidRPr="00D57BA2" w:rsidRDefault="008D78F3" w:rsidP="00C8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62"/>
        <w:gridCol w:w="1170"/>
        <w:gridCol w:w="236"/>
        <w:gridCol w:w="1177"/>
        <w:gridCol w:w="243"/>
        <w:gridCol w:w="1170"/>
        <w:gridCol w:w="264"/>
        <w:gridCol w:w="1194"/>
      </w:tblGrid>
      <w:tr w:rsidR="00C808FD" w:rsidRPr="00D57BA2" w14:paraId="091EFA5B" w14:textId="77777777" w:rsidTr="00D57BA2">
        <w:tc>
          <w:tcPr>
            <w:tcW w:w="3762" w:type="dxa"/>
            <w:shd w:val="clear" w:color="auto" w:fill="auto"/>
          </w:tcPr>
          <w:p w14:paraId="4FAA89DE" w14:textId="77777777" w:rsidR="00C808FD" w:rsidRPr="00D57BA2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583" w:type="dxa"/>
            <w:gridSpan w:val="3"/>
          </w:tcPr>
          <w:p w14:paraId="5C77F146" w14:textId="6E7D6D78" w:rsidR="00C808FD" w:rsidRPr="00D57BA2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006FEC4A" w14:textId="77777777" w:rsidR="00C808FD" w:rsidRPr="00D57BA2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14:paraId="60C88EE6" w14:textId="5CDD7E2B" w:rsidR="00C808FD" w:rsidRPr="00D57BA2" w:rsidRDefault="00C808FD" w:rsidP="00C80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79E1" w:rsidRPr="00D57BA2" w14:paraId="63B51E3A" w14:textId="77777777" w:rsidTr="00D57BA2">
        <w:tc>
          <w:tcPr>
            <w:tcW w:w="3762" w:type="dxa"/>
          </w:tcPr>
          <w:p w14:paraId="04772A1D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973EB9" w14:textId="2FA8492D" w:rsidR="00D879E1" w:rsidRPr="00D57BA2" w:rsidRDefault="00D879E1" w:rsidP="00D8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474E3525" w14:textId="77777777" w:rsidR="00D879E1" w:rsidRPr="00D57BA2" w:rsidRDefault="00D879E1" w:rsidP="00D8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1E59A289" w14:textId="7781065C" w:rsidR="00D879E1" w:rsidRPr="00D57BA2" w:rsidRDefault="00D879E1" w:rsidP="00D8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7</w:t>
            </w:r>
          </w:p>
        </w:tc>
        <w:tc>
          <w:tcPr>
            <w:tcW w:w="243" w:type="dxa"/>
            <w:shd w:val="clear" w:color="auto" w:fill="auto"/>
          </w:tcPr>
          <w:p w14:paraId="6FBD304B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F294DF" w14:textId="0FB48CE0" w:rsidR="00D879E1" w:rsidRPr="00D57BA2" w:rsidRDefault="00D879E1" w:rsidP="00D8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8</w:t>
            </w:r>
          </w:p>
        </w:tc>
        <w:tc>
          <w:tcPr>
            <w:tcW w:w="264" w:type="dxa"/>
            <w:shd w:val="clear" w:color="auto" w:fill="auto"/>
          </w:tcPr>
          <w:p w14:paraId="404610F1" w14:textId="77777777" w:rsidR="00D879E1" w:rsidRPr="00D57BA2" w:rsidRDefault="00D879E1" w:rsidP="00D8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shd w:val="clear" w:color="auto" w:fill="auto"/>
          </w:tcPr>
          <w:p w14:paraId="5B04D6E6" w14:textId="6D041EEF" w:rsidR="00D879E1" w:rsidRPr="00D57BA2" w:rsidRDefault="00D879E1" w:rsidP="00D8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7</w:t>
            </w:r>
          </w:p>
        </w:tc>
      </w:tr>
      <w:tr w:rsidR="00FA54F3" w:rsidRPr="00D57BA2" w14:paraId="360278B9" w14:textId="77777777" w:rsidTr="0077381B">
        <w:tc>
          <w:tcPr>
            <w:tcW w:w="3762" w:type="dxa"/>
          </w:tcPr>
          <w:p w14:paraId="36558DC2" w14:textId="77777777" w:rsidR="00FA54F3" w:rsidRPr="00D57BA2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54" w:type="dxa"/>
            <w:gridSpan w:val="7"/>
          </w:tcPr>
          <w:p w14:paraId="0B2C1A88" w14:textId="77777777" w:rsidR="00FA54F3" w:rsidRPr="00D57BA2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54F3" w:rsidRPr="00D57BA2" w14:paraId="5B606B2C" w14:textId="77777777" w:rsidTr="00D57BA2">
        <w:tc>
          <w:tcPr>
            <w:tcW w:w="3762" w:type="dxa"/>
          </w:tcPr>
          <w:p w14:paraId="17DE1638" w14:textId="77777777" w:rsidR="00FA54F3" w:rsidRPr="00D57BA2" w:rsidRDefault="00FA54F3" w:rsidP="00FA54F3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1170" w:type="dxa"/>
          </w:tcPr>
          <w:p w14:paraId="3E0720FC" w14:textId="77777777" w:rsidR="00FA54F3" w:rsidRPr="00D57BA2" w:rsidRDefault="00FA54F3" w:rsidP="00FA54F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8937B1" w14:textId="77777777" w:rsidR="00FA54F3" w:rsidRPr="00D57BA2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552A5A77" w14:textId="77777777" w:rsidR="00FA54F3" w:rsidRPr="00D57BA2" w:rsidRDefault="00FA54F3" w:rsidP="00FA54F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4DD66EA" w14:textId="77777777" w:rsidR="00FA54F3" w:rsidRPr="00D57BA2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C1F71F" w14:textId="77777777" w:rsidR="00FA54F3" w:rsidRPr="00D57BA2" w:rsidRDefault="00FA54F3" w:rsidP="00FA54F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4832517A" w14:textId="77777777" w:rsidR="00FA54F3" w:rsidRPr="00D57BA2" w:rsidRDefault="00FA54F3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4" w:type="dxa"/>
          </w:tcPr>
          <w:p w14:paraId="4D6CA0C4" w14:textId="77777777" w:rsidR="00FA54F3" w:rsidRPr="00D57BA2" w:rsidRDefault="00FA54F3" w:rsidP="00FA54F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79E1" w:rsidRPr="00D57BA2" w14:paraId="6DBC338E" w14:textId="77777777" w:rsidTr="00D57BA2">
        <w:tc>
          <w:tcPr>
            <w:tcW w:w="3762" w:type="dxa"/>
          </w:tcPr>
          <w:p w14:paraId="1CFC6D60" w14:textId="77777777" w:rsidR="00D879E1" w:rsidRPr="00D57BA2" w:rsidRDefault="00D879E1" w:rsidP="00D879E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170" w:type="dxa"/>
          </w:tcPr>
          <w:p w14:paraId="1AFCAF0E" w14:textId="07A8A9C5" w:rsidR="00D879E1" w:rsidRPr="00D57BA2" w:rsidRDefault="00DB4F1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59,191</w:t>
            </w:r>
          </w:p>
        </w:tc>
        <w:tc>
          <w:tcPr>
            <w:tcW w:w="236" w:type="dxa"/>
          </w:tcPr>
          <w:p w14:paraId="6AD461E2" w14:textId="77777777" w:rsidR="00D879E1" w:rsidRPr="00D57BA2" w:rsidRDefault="00D879E1" w:rsidP="00D879E1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0BC04F9" w14:textId="6281ABD3" w:rsidR="00D879E1" w:rsidRPr="00D57BA2" w:rsidRDefault="00D879E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(193,243)</w:t>
            </w:r>
          </w:p>
        </w:tc>
        <w:tc>
          <w:tcPr>
            <w:tcW w:w="243" w:type="dxa"/>
          </w:tcPr>
          <w:p w14:paraId="7817B79E" w14:textId="77777777" w:rsidR="00D879E1" w:rsidRPr="00D57BA2" w:rsidRDefault="00D879E1" w:rsidP="00D879E1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EC2FA5" w14:textId="4F38D6AB" w:rsidR="00D879E1" w:rsidRPr="00D57BA2" w:rsidRDefault="00DB4F1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59,191</w:t>
            </w:r>
          </w:p>
        </w:tc>
        <w:tc>
          <w:tcPr>
            <w:tcW w:w="264" w:type="dxa"/>
          </w:tcPr>
          <w:p w14:paraId="3FECA189" w14:textId="77777777" w:rsidR="00D879E1" w:rsidRPr="00D57BA2" w:rsidRDefault="00D879E1" w:rsidP="00D879E1">
            <w:pPr>
              <w:pStyle w:val="acctfourfigures"/>
              <w:tabs>
                <w:tab w:val="decimal" w:pos="929"/>
              </w:tabs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94" w:type="dxa"/>
          </w:tcPr>
          <w:p w14:paraId="73FDE161" w14:textId="3BEAEBAC" w:rsidR="00D879E1" w:rsidRPr="00D57BA2" w:rsidRDefault="00D879E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(193,243)</w:t>
            </w:r>
          </w:p>
        </w:tc>
      </w:tr>
      <w:tr w:rsidR="00D879E1" w:rsidRPr="00D57BA2" w14:paraId="47C29AFC" w14:textId="77777777" w:rsidTr="00D57BA2">
        <w:tc>
          <w:tcPr>
            <w:tcW w:w="3762" w:type="dxa"/>
          </w:tcPr>
          <w:p w14:paraId="6812CF63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70" w:type="dxa"/>
          </w:tcPr>
          <w:p w14:paraId="34AAEC19" w14:textId="6B52FFE7" w:rsidR="00D879E1" w:rsidRPr="00D57BA2" w:rsidRDefault="00DB4F1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8,759,872</w:t>
            </w:r>
          </w:p>
        </w:tc>
        <w:tc>
          <w:tcPr>
            <w:tcW w:w="236" w:type="dxa"/>
          </w:tcPr>
          <w:p w14:paraId="1C303A79" w14:textId="77777777" w:rsidR="00D879E1" w:rsidRPr="00D57BA2" w:rsidRDefault="00D879E1" w:rsidP="00D879E1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1400110" w14:textId="40DCD821" w:rsidR="00D879E1" w:rsidRPr="00D57BA2" w:rsidRDefault="00D879E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9,581,038</w:t>
            </w:r>
          </w:p>
        </w:tc>
        <w:tc>
          <w:tcPr>
            <w:tcW w:w="243" w:type="dxa"/>
          </w:tcPr>
          <w:p w14:paraId="0F7572C5" w14:textId="77777777" w:rsidR="00D879E1" w:rsidRPr="00D57BA2" w:rsidRDefault="00D879E1" w:rsidP="00D879E1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C0ACA3" w14:textId="2ACE88E7" w:rsidR="00D879E1" w:rsidRPr="00D57BA2" w:rsidRDefault="00DB4F1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8,759,872</w:t>
            </w:r>
          </w:p>
        </w:tc>
        <w:tc>
          <w:tcPr>
            <w:tcW w:w="264" w:type="dxa"/>
          </w:tcPr>
          <w:p w14:paraId="25ABA99E" w14:textId="77777777" w:rsidR="00D879E1" w:rsidRPr="00D57BA2" w:rsidRDefault="00D879E1" w:rsidP="00D879E1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4596DDAA" w14:textId="054B73E3" w:rsidR="00D879E1" w:rsidRPr="00D57BA2" w:rsidRDefault="00D879E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9,581,038</w:t>
            </w:r>
          </w:p>
        </w:tc>
      </w:tr>
      <w:tr w:rsidR="00D879E1" w:rsidRPr="00D57BA2" w14:paraId="7C812664" w14:textId="77777777" w:rsidTr="00D57BA2">
        <w:tc>
          <w:tcPr>
            <w:tcW w:w="3762" w:type="dxa"/>
            <w:shd w:val="clear" w:color="auto" w:fill="auto"/>
          </w:tcPr>
          <w:p w14:paraId="163AB11B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170" w:type="dxa"/>
          </w:tcPr>
          <w:p w14:paraId="64A90A56" w14:textId="1714B1F8" w:rsidR="00D879E1" w:rsidRPr="00D57BA2" w:rsidRDefault="00DB4F1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93,162</w:t>
            </w:r>
          </w:p>
        </w:tc>
        <w:tc>
          <w:tcPr>
            <w:tcW w:w="236" w:type="dxa"/>
          </w:tcPr>
          <w:p w14:paraId="43FE618E" w14:textId="77777777" w:rsidR="00D879E1" w:rsidRPr="00D57BA2" w:rsidRDefault="00D879E1" w:rsidP="00D879E1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0F15609" w14:textId="34E53639" w:rsidR="00D879E1" w:rsidRPr="00D57BA2" w:rsidRDefault="00D879E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82,835</w:t>
            </w:r>
          </w:p>
        </w:tc>
        <w:tc>
          <w:tcPr>
            <w:tcW w:w="243" w:type="dxa"/>
          </w:tcPr>
          <w:p w14:paraId="157E5BC2" w14:textId="77777777" w:rsidR="00D879E1" w:rsidRPr="00D57BA2" w:rsidRDefault="00D879E1" w:rsidP="00D879E1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92D5B4" w14:textId="4DBAE3D9" w:rsidR="00D879E1" w:rsidRPr="00D57BA2" w:rsidRDefault="00DB4F1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93,162</w:t>
            </w:r>
          </w:p>
        </w:tc>
        <w:tc>
          <w:tcPr>
            <w:tcW w:w="264" w:type="dxa"/>
          </w:tcPr>
          <w:p w14:paraId="3B1D2505" w14:textId="77777777" w:rsidR="00D879E1" w:rsidRPr="00D57BA2" w:rsidRDefault="00D879E1" w:rsidP="00D879E1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6822075B" w14:textId="12FC1AC9" w:rsidR="00D879E1" w:rsidRPr="00D57BA2" w:rsidRDefault="00D879E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82,835</w:t>
            </w:r>
          </w:p>
        </w:tc>
      </w:tr>
      <w:tr w:rsidR="00D879E1" w:rsidRPr="00D57BA2" w14:paraId="0F37ED90" w14:textId="77777777" w:rsidTr="00D57BA2">
        <w:tc>
          <w:tcPr>
            <w:tcW w:w="3762" w:type="dxa"/>
          </w:tcPr>
          <w:p w14:paraId="3CA0068E" w14:textId="01FA97A6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170" w:type="dxa"/>
          </w:tcPr>
          <w:p w14:paraId="62285365" w14:textId="680CA1F4" w:rsidR="00D879E1" w:rsidRPr="00D57BA2" w:rsidRDefault="00DB4F1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249,859</w:t>
            </w:r>
          </w:p>
        </w:tc>
        <w:tc>
          <w:tcPr>
            <w:tcW w:w="236" w:type="dxa"/>
          </w:tcPr>
          <w:p w14:paraId="4014336A" w14:textId="77777777" w:rsidR="00D879E1" w:rsidRPr="00D57BA2" w:rsidRDefault="00D879E1" w:rsidP="00D879E1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2054EA9" w14:textId="2A07815C" w:rsidR="00D879E1" w:rsidRPr="00D57BA2" w:rsidRDefault="00D879E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272,204</w:t>
            </w:r>
          </w:p>
        </w:tc>
        <w:tc>
          <w:tcPr>
            <w:tcW w:w="243" w:type="dxa"/>
          </w:tcPr>
          <w:p w14:paraId="00A78B7B" w14:textId="77777777" w:rsidR="00D879E1" w:rsidRPr="00D57BA2" w:rsidRDefault="00D879E1" w:rsidP="00D879E1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9E983E" w14:textId="0F29955D" w:rsidR="00D879E1" w:rsidRPr="00D57BA2" w:rsidRDefault="00DB4F1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249,859</w:t>
            </w:r>
          </w:p>
        </w:tc>
        <w:tc>
          <w:tcPr>
            <w:tcW w:w="264" w:type="dxa"/>
          </w:tcPr>
          <w:p w14:paraId="7D4362F4" w14:textId="77777777" w:rsidR="00D879E1" w:rsidRPr="00D57BA2" w:rsidRDefault="00D879E1" w:rsidP="00D879E1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1D382D8B" w14:textId="457A8597" w:rsidR="00D879E1" w:rsidRPr="00D57BA2" w:rsidRDefault="00D879E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272,204</w:t>
            </w:r>
          </w:p>
        </w:tc>
      </w:tr>
      <w:tr w:rsidR="00D879E1" w:rsidRPr="00D57BA2" w14:paraId="344E8443" w14:textId="77777777" w:rsidTr="00D57BA2">
        <w:tc>
          <w:tcPr>
            <w:tcW w:w="3762" w:type="dxa"/>
          </w:tcPr>
          <w:p w14:paraId="0FC09E00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14:paraId="6B7A216A" w14:textId="756CB23B" w:rsidR="00D879E1" w:rsidRPr="00D57BA2" w:rsidRDefault="00DB4F1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260,464</w:t>
            </w:r>
          </w:p>
        </w:tc>
        <w:tc>
          <w:tcPr>
            <w:tcW w:w="236" w:type="dxa"/>
          </w:tcPr>
          <w:p w14:paraId="4760E149" w14:textId="77777777" w:rsidR="00D879E1" w:rsidRPr="00D57BA2" w:rsidRDefault="00D879E1" w:rsidP="00D879E1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AAF7812" w14:textId="2F513072" w:rsidR="00D879E1" w:rsidRPr="00D57BA2" w:rsidRDefault="00D879E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189,503</w:t>
            </w:r>
          </w:p>
        </w:tc>
        <w:tc>
          <w:tcPr>
            <w:tcW w:w="243" w:type="dxa"/>
          </w:tcPr>
          <w:p w14:paraId="689E4079" w14:textId="77777777" w:rsidR="00D879E1" w:rsidRPr="00D57BA2" w:rsidRDefault="00D879E1" w:rsidP="00D879E1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1C5E6A" w14:textId="19CF1BE3" w:rsidR="00D879E1" w:rsidRPr="00D57BA2" w:rsidRDefault="00DB4F1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260,464</w:t>
            </w:r>
          </w:p>
        </w:tc>
        <w:tc>
          <w:tcPr>
            <w:tcW w:w="264" w:type="dxa"/>
          </w:tcPr>
          <w:p w14:paraId="4D5ED708" w14:textId="77777777" w:rsidR="00D879E1" w:rsidRPr="00D57BA2" w:rsidRDefault="00D879E1" w:rsidP="00D879E1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4A6C3588" w14:textId="75231902" w:rsidR="00D879E1" w:rsidRPr="00D57BA2" w:rsidRDefault="00D879E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189,503</w:t>
            </w:r>
          </w:p>
        </w:tc>
      </w:tr>
      <w:tr w:rsidR="00D879E1" w:rsidRPr="00D57BA2" w14:paraId="6626878B" w14:textId="77777777" w:rsidTr="00D57BA2">
        <w:tc>
          <w:tcPr>
            <w:tcW w:w="3762" w:type="dxa"/>
          </w:tcPr>
          <w:p w14:paraId="5DBC8141" w14:textId="5659BB4D" w:rsidR="00D879E1" w:rsidRPr="00D57BA2" w:rsidRDefault="00D879E1" w:rsidP="00D879E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ค่าความช่วยเหลือทางเทคนิคและค่าที่ปรึกษา</w:t>
            </w:r>
          </w:p>
        </w:tc>
        <w:tc>
          <w:tcPr>
            <w:tcW w:w="1170" w:type="dxa"/>
            <w:shd w:val="clear" w:color="auto" w:fill="auto"/>
          </w:tcPr>
          <w:p w14:paraId="23B7884F" w14:textId="0AB7EBD7" w:rsidR="00D879E1" w:rsidRPr="00D57BA2" w:rsidRDefault="00DB4F1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263,499</w:t>
            </w:r>
          </w:p>
        </w:tc>
        <w:tc>
          <w:tcPr>
            <w:tcW w:w="236" w:type="dxa"/>
            <w:shd w:val="clear" w:color="auto" w:fill="auto"/>
          </w:tcPr>
          <w:p w14:paraId="52F5158A" w14:textId="77777777" w:rsidR="00D879E1" w:rsidRPr="00D57BA2" w:rsidRDefault="00D879E1" w:rsidP="00D879E1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1F483CFB" w14:textId="4D6594DF" w:rsidR="00D879E1" w:rsidRPr="00D57BA2" w:rsidRDefault="00D879E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286,272</w:t>
            </w:r>
          </w:p>
        </w:tc>
        <w:tc>
          <w:tcPr>
            <w:tcW w:w="243" w:type="dxa"/>
            <w:shd w:val="clear" w:color="auto" w:fill="auto"/>
          </w:tcPr>
          <w:p w14:paraId="3158279A" w14:textId="77777777" w:rsidR="00D879E1" w:rsidRPr="00D57BA2" w:rsidRDefault="00D879E1" w:rsidP="00D879E1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DF3FE30" w14:textId="76190174" w:rsidR="00D879E1" w:rsidRPr="00D57BA2" w:rsidRDefault="00DB4F1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263,499</w:t>
            </w:r>
          </w:p>
        </w:tc>
        <w:tc>
          <w:tcPr>
            <w:tcW w:w="264" w:type="dxa"/>
            <w:shd w:val="clear" w:color="auto" w:fill="auto"/>
          </w:tcPr>
          <w:p w14:paraId="346B369A" w14:textId="77777777" w:rsidR="00D879E1" w:rsidRPr="00D57BA2" w:rsidRDefault="00D879E1" w:rsidP="00D879E1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101A9082" w14:textId="712E3AC2" w:rsidR="00D879E1" w:rsidRPr="00D57BA2" w:rsidRDefault="00D879E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286,272</w:t>
            </w:r>
          </w:p>
        </w:tc>
      </w:tr>
      <w:tr w:rsidR="00D879E1" w:rsidRPr="00D57BA2" w14:paraId="48D74C69" w14:textId="77777777" w:rsidTr="00D57BA2">
        <w:tc>
          <w:tcPr>
            <w:tcW w:w="3762" w:type="dxa"/>
          </w:tcPr>
          <w:p w14:paraId="54EA6DDC" w14:textId="77777777" w:rsidR="00D879E1" w:rsidRPr="00D57BA2" w:rsidRDefault="00D879E1" w:rsidP="00D879E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shd w:val="clear" w:color="auto" w:fill="auto"/>
          </w:tcPr>
          <w:p w14:paraId="40858031" w14:textId="2EFC3C23" w:rsidR="00D879E1" w:rsidRPr="00D57BA2" w:rsidRDefault="00DB4F1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179,911</w:t>
            </w:r>
          </w:p>
        </w:tc>
        <w:tc>
          <w:tcPr>
            <w:tcW w:w="236" w:type="dxa"/>
            <w:shd w:val="clear" w:color="auto" w:fill="auto"/>
          </w:tcPr>
          <w:p w14:paraId="5C93A786" w14:textId="77777777" w:rsidR="00D879E1" w:rsidRPr="00D57BA2" w:rsidRDefault="00D879E1" w:rsidP="00D879E1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278EA3B6" w14:textId="08E29BD1" w:rsidR="00D879E1" w:rsidRPr="00D57BA2" w:rsidRDefault="00D879E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188,750</w:t>
            </w:r>
          </w:p>
        </w:tc>
        <w:tc>
          <w:tcPr>
            <w:tcW w:w="243" w:type="dxa"/>
            <w:shd w:val="clear" w:color="auto" w:fill="auto"/>
          </w:tcPr>
          <w:p w14:paraId="262B4367" w14:textId="77777777" w:rsidR="00D879E1" w:rsidRPr="00D57BA2" w:rsidRDefault="00D879E1" w:rsidP="00D879E1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4C5886E" w14:textId="25A02DF5" w:rsidR="00D879E1" w:rsidRPr="00D57BA2" w:rsidRDefault="00DB4F1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179,911</w:t>
            </w:r>
          </w:p>
        </w:tc>
        <w:tc>
          <w:tcPr>
            <w:tcW w:w="264" w:type="dxa"/>
            <w:shd w:val="clear" w:color="auto" w:fill="auto"/>
          </w:tcPr>
          <w:p w14:paraId="090FBEC7" w14:textId="77777777" w:rsidR="00D879E1" w:rsidRPr="00D57BA2" w:rsidRDefault="00D879E1" w:rsidP="00D879E1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3C169177" w14:textId="791CBCDA" w:rsidR="00D879E1" w:rsidRPr="00D57BA2" w:rsidRDefault="00D879E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188,750</w:t>
            </w:r>
          </w:p>
        </w:tc>
      </w:tr>
      <w:tr w:rsidR="00D879E1" w:rsidRPr="00D57BA2" w14:paraId="5BC7EA0C" w14:textId="77777777" w:rsidTr="00D57BA2">
        <w:tc>
          <w:tcPr>
            <w:tcW w:w="3762" w:type="dxa"/>
          </w:tcPr>
          <w:p w14:paraId="069B2B3E" w14:textId="77777777" w:rsidR="00D879E1" w:rsidRPr="00D57BA2" w:rsidRDefault="00D879E1" w:rsidP="00D879E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D6ADDD" w14:textId="0F4B6FDC" w:rsidR="00D879E1" w:rsidRPr="0077381B" w:rsidRDefault="00DB4F1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9,865,958</w:t>
            </w:r>
          </w:p>
        </w:tc>
        <w:tc>
          <w:tcPr>
            <w:tcW w:w="236" w:type="dxa"/>
          </w:tcPr>
          <w:p w14:paraId="0BD89D94" w14:textId="77777777" w:rsidR="00D879E1" w:rsidRPr="00D57BA2" w:rsidRDefault="00D879E1" w:rsidP="00D879E1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1021E347" w14:textId="70E4A60D" w:rsidR="00D879E1" w:rsidRPr="00D57BA2" w:rsidRDefault="00D879E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77381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10,407,359</w:t>
            </w:r>
          </w:p>
        </w:tc>
        <w:tc>
          <w:tcPr>
            <w:tcW w:w="243" w:type="dxa"/>
          </w:tcPr>
          <w:p w14:paraId="7F18CA38" w14:textId="77777777" w:rsidR="00D879E1" w:rsidRPr="00D57BA2" w:rsidRDefault="00D879E1" w:rsidP="00D879E1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12C5B8" w14:textId="75CD2B55" w:rsidR="00D879E1" w:rsidRPr="0077381B" w:rsidRDefault="00DB4F1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9,865,958</w:t>
            </w:r>
          </w:p>
        </w:tc>
        <w:tc>
          <w:tcPr>
            <w:tcW w:w="264" w:type="dxa"/>
          </w:tcPr>
          <w:p w14:paraId="6C381BF4" w14:textId="77777777" w:rsidR="00D879E1" w:rsidRPr="00D57BA2" w:rsidRDefault="00D879E1" w:rsidP="00D879E1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3F954013" w14:textId="550EEEC3" w:rsidR="00D879E1" w:rsidRPr="00D57BA2" w:rsidRDefault="00D879E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77381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10,407,359</w:t>
            </w:r>
          </w:p>
        </w:tc>
      </w:tr>
      <w:tr w:rsidR="00D879E1" w:rsidRPr="00D57BA2" w14:paraId="41F2044D" w14:textId="77777777" w:rsidTr="00D57BA2">
        <w:tc>
          <w:tcPr>
            <w:tcW w:w="3762" w:type="dxa"/>
          </w:tcPr>
          <w:p w14:paraId="1F6AC3B3" w14:textId="77777777" w:rsidR="00D879E1" w:rsidRPr="00D57BA2" w:rsidRDefault="00D879E1" w:rsidP="00D879E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DE26EBC" w14:textId="77777777" w:rsidR="00D879E1" w:rsidRPr="0077381B" w:rsidRDefault="00D879E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36" w:type="dxa"/>
          </w:tcPr>
          <w:p w14:paraId="52BF11CA" w14:textId="77777777" w:rsidR="00D879E1" w:rsidRPr="00D57BA2" w:rsidRDefault="00D879E1" w:rsidP="00D879E1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14:paraId="071A5704" w14:textId="77777777" w:rsidR="00D879E1" w:rsidRPr="00D57BA2" w:rsidRDefault="00D879E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243" w:type="dxa"/>
          </w:tcPr>
          <w:p w14:paraId="1888E5C2" w14:textId="77777777" w:rsidR="00D879E1" w:rsidRPr="00D57BA2" w:rsidRDefault="00D879E1" w:rsidP="00D879E1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6E30AE2" w14:textId="77777777" w:rsidR="00D879E1" w:rsidRPr="0077381B" w:rsidRDefault="00D879E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64" w:type="dxa"/>
          </w:tcPr>
          <w:p w14:paraId="5F255DE9" w14:textId="77777777" w:rsidR="00D879E1" w:rsidRPr="00D57BA2" w:rsidRDefault="00D879E1" w:rsidP="00D879E1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37909D5F" w14:textId="77777777" w:rsidR="00D879E1" w:rsidRPr="00D57BA2" w:rsidRDefault="00D879E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</w:tr>
      <w:tr w:rsidR="00D879E1" w:rsidRPr="00D57BA2" w14:paraId="6C42025A" w14:textId="77777777" w:rsidTr="00D57BA2">
        <w:tc>
          <w:tcPr>
            <w:tcW w:w="3762" w:type="dxa"/>
          </w:tcPr>
          <w:p w14:paraId="7C9BE00D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รวมอยู่ในค่าใช้จ่ายในการจัดจำหน่าย</w:t>
            </w:r>
          </w:p>
        </w:tc>
        <w:tc>
          <w:tcPr>
            <w:tcW w:w="1170" w:type="dxa"/>
          </w:tcPr>
          <w:p w14:paraId="02EF4A03" w14:textId="77777777" w:rsidR="00D879E1" w:rsidRPr="00D57BA2" w:rsidRDefault="00D879E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36" w:type="dxa"/>
          </w:tcPr>
          <w:p w14:paraId="30F70F29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110D68F9" w14:textId="77777777" w:rsidR="00D879E1" w:rsidRPr="00D57BA2" w:rsidRDefault="00D879E1" w:rsidP="00D879E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A80D11A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E2B892" w14:textId="77777777" w:rsidR="00D879E1" w:rsidRPr="00D57BA2" w:rsidRDefault="00D879E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64" w:type="dxa"/>
          </w:tcPr>
          <w:p w14:paraId="76CFA8FB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4" w:type="dxa"/>
          </w:tcPr>
          <w:p w14:paraId="17928D43" w14:textId="77777777" w:rsidR="00D879E1" w:rsidRPr="00D57BA2" w:rsidRDefault="00D879E1" w:rsidP="00D879E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79E1" w:rsidRPr="00D57BA2" w14:paraId="07D3F1F2" w14:textId="77777777" w:rsidTr="00D57BA2">
        <w:tc>
          <w:tcPr>
            <w:tcW w:w="3762" w:type="dxa"/>
          </w:tcPr>
          <w:p w14:paraId="3B612DAF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170" w:type="dxa"/>
          </w:tcPr>
          <w:p w14:paraId="1A225723" w14:textId="557657FE" w:rsidR="00D879E1" w:rsidRPr="00D57BA2" w:rsidRDefault="00DB4F1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201,435</w:t>
            </w:r>
          </w:p>
        </w:tc>
        <w:tc>
          <w:tcPr>
            <w:tcW w:w="236" w:type="dxa"/>
          </w:tcPr>
          <w:p w14:paraId="327594E9" w14:textId="77777777" w:rsidR="00D879E1" w:rsidRPr="00D57BA2" w:rsidRDefault="00D879E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3DE7526" w14:textId="6F154A17" w:rsidR="00D879E1" w:rsidRPr="00D57BA2" w:rsidRDefault="00D879E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183,836</w:t>
            </w:r>
          </w:p>
        </w:tc>
        <w:tc>
          <w:tcPr>
            <w:tcW w:w="243" w:type="dxa"/>
          </w:tcPr>
          <w:p w14:paraId="68413015" w14:textId="77777777" w:rsidR="00D879E1" w:rsidRPr="00D57BA2" w:rsidRDefault="00D879E1" w:rsidP="00D879E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DE8A72" w14:textId="5B751306" w:rsidR="00D879E1" w:rsidRPr="00D57BA2" w:rsidRDefault="00DB4F1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201,435</w:t>
            </w:r>
          </w:p>
        </w:tc>
        <w:tc>
          <w:tcPr>
            <w:tcW w:w="264" w:type="dxa"/>
          </w:tcPr>
          <w:p w14:paraId="1F71F1B6" w14:textId="77777777" w:rsidR="00D879E1" w:rsidRPr="00D57BA2" w:rsidRDefault="00D879E1" w:rsidP="00D879E1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715292BB" w14:textId="1B16CF87" w:rsidR="00D879E1" w:rsidRPr="00D57BA2" w:rsidRDefault="00D879E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183,836</w:t>
            </w:r>
          </w:p>
        </w:tc>
      </w:tr>
      <w:tr w:rsidR="00D879E1" w:rsidRPr="00D57BA2" w14:paraId="0DFD1A2E" w14:textId="77777777" w:rsidTr="00D57BA2">
        <w:tc>
          <w:tcPr>
            <w:tcW w:w="3762" w:type="dxa"/>
          </w:tcPr>
          <w:p w14:paraId="68F57481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14:paraId="2B835D6B" w14:textId="79DE8795" w:rsidR="00D879E1" w:rsidRPr="00D57BA2" w:rsidRDefault="00DB4F1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335</w:t>
            </w:r>
          </w:p>
        </w:tc>
        <w:tc>
          <w:tcPr>
            <w:tcW w:w="236" w:type="dxa"/>
          </w:tcPr>
          <w:p w14:paraId="69A3A291" w14:textId="77777777" w:rsidR="00D879E1" w:rsidRPr="00D57BA2" w:rsidRDefault="00D879E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5A08691" w14:textId="03E5805B" w:rsidR="00D879E1" w:rsidRPr="00D57BA2" w:rsidRDefault="00D879E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(312)</w:t>
            </w:r>
          </w:p>
        </w:tc>
        <w:tc>
          <w:tcPr>
            <w:tcW w:w="243" w:type="dxa"/>
          </w:tcPr>
          <w:p w14:paraId="3A57461D" w14:textId="77777777" w:rsidR="00D879E1" w:rsidRPr="00D57BA2" w:rsidRDefault="00D879E1" w:rsidP="00D879E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298D6B" w14:textId="2CD8AA05" w:rsidR="00D879E1" w:rsidRPr="00D57BA2" w:rsidRDefault="00DB4F1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335</w:t>
            </w:r>
          </w:p>
        </w:tc>
        <w:tc>
          <w:tcPr>
            <w:tcW w:w="264" w:type="dxa"/>
          </w:tcPr>
          <w:p w14:paraId="72231543" w14:textId="77777777" w:rsidR="00D879E1" w:rsidRPr="00D57BA2" w:rsidRDefault="00D879E1" w:rsidP="00D879E1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46F3B1E9" w14:textId="699EF506" w:rsidR="00D879E1" w:rsidRPr="00D57BA2" w:rsidRDefault="00D879E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(312)</w:t>
            </w:r>
          </w:p>
        </w:tc>
      </w:tr>
      <w:tr w:rsidR="00D879E1" w:rsidRPr="00D57BA2" w14:paraId="0496C5C8" w14:textId="77777777" w:rsidTr="00D57BA2">
        <w:tc>
          <w:tcPr>
            <w:tcW w:w="3762" w:type="dxa"/>
          </w:tcPr>
          <w:p w14:paraId="41E204B8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DBCE8E" w14:textId="7B920AA2" w:rsidR="00D879E1" w:rsidRPr="0077381B" w:rsidRDefault="00DB4F1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201,770</w:t>
            </w:r>
          </w:p>
        </w:tc>
        <w:tc>
          <w:tcPr>
            <w:tcW w:w="236" w:type="dxa"/>
          </w:tcPr>
          <w:p w14:paraId="098FCA8C" w14:textId="77777777" w:rsidR="00D879E1" w:rsidRPr="00D57BA2" w:rsidRDefault="00D879E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6C5A0FBC" w14:textId="5BAF315D" w:rsidR="00D879E1" w:rsidRPr="00D57BA2" w:rsidRDefault="00D879E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183,524</w:t>
            </w:r>
          </w:p>
        </w:tc>
        <w:tc>
          <w:tcPr>
            <w:tcW w:w="243" w:type="dxa"/>
          </w:tcPr>
          <w:p w14:paraId="561A85F3" w14:textId="77777777" w:rsidR="00D879E1" w:rsidRPr="00D57BA2" w:rsidRDefault="00D879E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2918F6C" w14:textId="1D6A17A7" w:rsidR="00D879E1" w:rsidRPr="0077381B" w:rsidRDefault="00DB4F1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201,770</w:t>
            </w:r>
          </w:p>
        </w:tc>
        <w:tc>
          <w:tcPr>
            <w:tcW w:w="264" w:type="dxa"/>
          </w:tcPr>
          <w:p w14:paraId="3537FB66" w14:textId="77777777" w:rsidR="00D879E1" w:rsidRPr="00D57BA2" w:rsidRDefault="00D879E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3FB457BD" w14:textId="11CD99DB" w:rsidR="00D879E1" w:rsidRPr="00D57BA2" w:rsidRDefault="00D879E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183,524</w:t>
            </w:r>
          </w:p>
        </w:tc>
      </w:tr>
      <w:tr w:rsidR="00D879E1" w:rsidRPr="00D57BA2" w14:paraId="487F3306" w14:textId="77777777" w:rsidTr="00D57BA2">
        <w:tc>
          <w:tcPr>
            <w:tcW w:w="3762" w:type="dxa"/>
          </w:tcPr>
          <w:p w14:paraId="272E2E26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1AD2CE4" w14:textId="77777777" w:rsidR="00D879E1" w:rsidRPr="00D57BA2" w:rsidRDefault="00D879E1" w:rsidP="00D879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36" w:type="dxa"/>
          </w:tcPr>
          <w:p w14:paraId="5B9FEC6F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14:paraId="213E54B7" w14:textId="77777777" w:rsidR="00D879E1" w:rsidRPr="00D57BA2" w:rsidRDefault="00D879E1" w:rsidP="00D879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F44A3A7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7474032" w14:textId="77777777" w:rsidR="00D879E1" w:rsidRPr="00D57BA2" w:rsidRDefault="00D879E1" w:rsidP="00D879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64" w:type="dxa"/>
          </w:tcPr>
          <w:p w14:paraId="437681D3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345F5651" w14:textId="77777777" w:rsidR="00D879E1" w:rsidRPr="00D57BA2" w:rsidRDefault="00D879E1" w:rsidP="00D879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79E1" w:rsidRPr="00D57BA2" w14:paraId="59E8C895" w14:textId="77777777" w:rsidTr="00D57BA2">
        <w:tc>
          <w:tcPr>
            <w:tcW w:w="3762" w:type="dxa"/>
          </w:tcPr>
          <w:p w14:paraId="52D53F9A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170" w:type="dxa"/>
          </w:tcPr>
          <w:p w14:paraId="59F5C94A" w14:textId="77777777" w:rsidR="00D879E1" w:rsidRPr="00D57BA2" w:rsidRDefault="00D879E1" w:rsidP="00D879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36" w:type="dxa"/>
          </w:tcPr>
          <w:p w14:paraId="45380DA0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</w:tcPr>
          <w:p w14:paraId="126F82A1" w14:textId="77777777" w:rsidR="00D879E1" w:rsidRPr="00D57BA2" w:rsidRDefault="00D879E1" w:rsidP="00D879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AF3033F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D080E6" w14:textId="77777777" w:rsidR="00D879E1" w:rsidRPr="00D57BA2" w:rsidRDefault="00D879E1" w:rsidP="00D879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64" w:type="dxa"/>
          </w:tcPr>
          <w:p w14:paraId="54EDB871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4" w:type="dxa"/>
          </w:tcPr>
          <w:p w14:paraId="3EC9AC6E" w14:textId="77777777" w:rsidR="00D879E1" w:rsidRPr="00D57BA2" w:rsidRDefault="00D879E1" w:rsidP="00D879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79E1" w:rsidRPr="00D57BA2" w14:paraId="414ABE14" w14:textId="77777777" w:rsidTr="00D57BA2">
        <w:tc>
          <w:tcPr>
            <w:tcW w:w="3762" w:type="dxa"/>
          </w:tcPr>
          <w:p w14:paraId="57FD8BDB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170" w:type="dxa"/>
          </w:tcPr>
          <w:p w14:paraId="34EB2441" w14:textId="0AADA109" w:rsidR="00D879E1" w:rsidRPr="0077381B" w:rsidRDefault="00DB4F1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153,412</w:t>
            </w:r>
          </w:p>
        </w:tc>
        <w:tc>
          <w:tcPr>
            <w:tcW w:w="236" w:type="dxa"/>
          </w:tcPr>
          <w:p w14:paraId="3BDAA755" w14:textId="77777777" w:rsidR="00D879E1" w:rsidRPr="00D57BA2" w:rsidRDefault="00D879E1" w:rsidP="00D879E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E5239ED" w14:textId="50172DCE" w:rsidR="00D879E1" w:rsidRPr="00D57BA2" w:rsidRDefault="00D879E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164,019</w:t>
            </w:r>
          </w:p>
        </w:tc>
        <w:tc>
          <w:tcPr>
            <w:tcW w:w="243" w:type="dxa"/>
          </w:tcPr>
          <w:p w14:paraId="43850EF7" w14:textId="77777777" w:rsidR="00D879E1" w:rsidRPr="00D57BA2" w:rsidRDefault="00D879E1" w:rsidP="00D879E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9BF9B6" w14:textId="3DE50151" w:rsidR="00D879E1" w:rsidRPr="0077381B" w:rsidRDefault="00DB4F1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153,412</w:t>
            </w:r>
          </w:p>
        </w:tc>
        <w:tc>
          <w:tcPr>
            <w:tcW w:w="264" w:type="dxa"/>
          </w:tcPr>
          <w:p w14:paraId="14C7AF1C" w14:textId="77777777" w:rsidR="00D879E1" w:rsidRPr="00D57BA2" w:rsidRDefault="00D879E1" w:rsidP="00D879E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</w:tcPr>
          <w:p w14:paraId="4B957F8A" w14:textId="29416B3A" w:rsidR="00D879E1" w:rsidRPr="00D57BA2" w:rsidRDefault="00D879E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164,019</w:t>
            </w:r>
          </w:p>
        </w:tc>
      </w:tr>
      <w:tr w:rsidR="00D879E1" w:rsidRPr="00D57BA2" w14:paraId="5B399254" w14:textId="77777777" w:rsidTr="00D57BA2">
        <w:tc>
          <w:tcPr>
            <w:tcW w:w="3762" w:type="dxa"/>
          </w:tcPr>
          <w:p w14:paraId="1E87AE8D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ค่าความช่วยเหลือทางเทคนิคและค่าที่ปรึกษา</w:t>
            </w:r>
          </w:p>
        </w:tc>
        <w:tc>
          <w:tcPr>
            <w:tcW w:w="1170" w:type="dxa"/>
          </w:tcPr>
          <w:p w14:paraId="56400CA5" w14:textId="68D72E61" w:rsidR="00D879E1" w:rsidRPr="0077381B" w:rsidRDefault="00DB4F11" w:rsidP="00D879E1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176,985</w:t>
            </w:r>
          </w:p>
        </w:tc>
        <w:tc>
          <w:tcPr>
            <w:tcW w:w="236" w:type="dxa"/>
          </w:tcPr>
          <w:p w14:paraId="72320355" w14:textId="77777777" w:rsidR="00D879E1" w:rsidRPr="00D57BA2" w:rsidRDefault="00D879E1" w:rsidP="00D879E1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3B6DB94" w14:textId="0A9B5650" w:rsidR="00D879E1" w:rsidRPr="00D57BA2" w:rsidRDefault="00D879E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119,472</w:t>
            </w:r>
          </w:p>
        </w:tc>
        <w:tc>
          <w:tcPr>
            <w:tcW w:w="243" w:type="dxa"/>
          </w:tcPr>
          <w:p w14:paraId="19126E72" w14:textId="77777777" w:rsidR="00D879E1" w:rsidRPr="00D57BA2" w:rsidRDefault="00D879E1" w:rsidP="00D879E1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23CF4C" w14:textId="3F8C87E5" w:rsidR="00D879E1" w:rsidRPr="0077381B" w:rsidRDefault="00DB4F11" w:rsidP="00D879E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176,985</w:t>
            </w:r>
          </w:p>
        </w:tc>
        <w:tc>
          <w:tcPr>
            <w:tcW w:w="264" w:type="dxa"/>
          </w:tcPr>
          <w:p w14:paraId="3FD4862E" w14:textId="77777777" w:rsidR="00D879E1" w:rsidRPr="00D57BA2" w:rsidRDefault="00D879E1" w:rsidP="00D879E1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</w:tcPr>
          <w:p w14:paraId="572C5805" w14:textId="25AAB18F" w:rsidR="00D879E1" w:rsidRPr="00D57BA2" w:rsidRDefault="00D879E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119,472</w:t>
            </w:r>
          </w:p>
        </w:tc>
      </w:tr>
      <w:tr w:rsidR="00D879E1" w:rsidRPr="00D57BA2" w14:paraId="0C099B3E" w14:textId="77777777" w:rsidTr="00D57BA2">
        <w:tc>
          <w:tcPr>
            <w:tcW w:w="3762" w:type="dxa"/>
          </w:tcPr>
          <w:p w14:paraId="3D4C48C9" w14:textId="7688CE53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170" w:type="dxa"/>
          </w:tcPr>
          <w:p w14:paraId="3291232F" w14:textId="16E5700E" w:rsidR="00D879E1" w:rsidRPr="0077381B" w:rsidRDefault="00DB4F1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7,189</w:t>
            </w:r>
          </w:p>
        </w:tc>
        <w:tc>
          <w:tcPr>
            <w:tcW w:w="236" w:type="dxa"/>
          </w:tcPr>
          <w:p w14:paraId="04FF8597" w14:textId="77777777" w:rsidR="00D879E1" w:rsidRPr="00D57BA2" w:rsidRDefault="00D879E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59B49838" w14:textId="4BD01D3B" w:rsidR="00D879E1" w:rsidRPr="00D57BA2" w:rsidRDefault="00D879E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8,823</w:t>
            </w:r>
          </w:p>
        </w:tc>
        <w:tc>
          <w:tcPr>
            <w:tcW w:w="243" w:type="dxa"/>
          </w:tcPr>
          <w:p w14:paraId="00407630" w14:textId="77777777" w:rsidR="00D879E1" w:rsidRPr="00D57BA2" w:rsidRDefault="00D879E1" w:rsidP="00D879E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02BABF" w14:textId="5DDA3A47" w:rsidR="00D879E1" w:rsidRPr="0077381B" w:rsidRDefault="00DB4F1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7,189</w:t>
            </w:r>
          </w:p>
        </w:tc>
        <w:tc>
          <w:tcPr>
            <w:tcW w:w="264" w:type="dxa"/>
          </w:tcPr>
          <w:p w14:paraId="37C30AC7" w14:textId="77777777" w:rsidR="00D879E1" w:rsidRPr="00D57BA2" w:rsidRDefault="00D879E1" w:rsidP="00D879E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</w:tcPr>
          <w:p w14:paraId="508150E7" w14:textId="2E6E7985" w:rsidR="00D879E1" w:rsidRPr="00D57BA2" w:rsidRDefault="00D879E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8,823</w:t>
            </w:r>
          </w:p>
        </w:tc>
      </w:tr>
      <w:tr w:rsidR="00D879E1" w:rsidRPr="00D57BA2" w14:paraId="75C925DE" w14:textId="77777777" w:rsidTr="00D57BA2">
        <w:tc>
          <w:tcPr>
            <w:tcW w:w="3762" w:type="dxa"/>
          </w:tcPr>
          <w:p w14:paraId="44B7C17C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86872A" w14:textId="5C5E1EC5" w:rsidR="00D879E1" w:rsidRPr="0077381B" w:rsidRDefault="00DB4F1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56,102</w:t>
            </w:r>
          </w:p>
        </w:tc>
        <w:tc>
          <w:tcPr>
            <w:tcW w:w="236" w:type="dxa"/>
          </w:tcPr>
          <w:p w14:paraId="3BFC3D49" w14:textId="77777777" w:rsidR="00D879E1" w:rsidRPr="00D57BA2" w:rsidRDefault="00D879E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56C7E9FE" w14:textId="7C613AD1" w:rsidR="00D879E1" w:rsidRPr="00D57BA2" w:rsidRDefault="00D879E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55,450</w:t>
            </w:r>
          </w:p>
        </w:tc>
        <w:tc>
          <w:tcPr>
            <w:tcW w:w="243" w:type="dxa"/>
          </w:tcPr>
          <w:p w14:paraId="4E689242" w14:textId="77777777" w:rsidR="00D879E1" w:rsidRPr="00D57BA2" w:rsidRDefault="00D879E1" w:rsidP="00D879E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BFD7C7" w14:textId="29604838" w:rsidR="00D879E1" w:rsidRPr="0077381B" w:rsidRDefault="00DB4F1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56,102</w:t>
            </w:r>
          </w:p>
        </w:tc>
        <w:tc>
          <w:tcPr>
            <w:tcW w:w="264" w:type="dxa"/>
          </w:tcPr>
          <w:p w14:paraId="06C5B30E" w14:textId="77777777" w:rsidR="00D879E1" w:rsidRPr="00D57BA2" w:rsidRDefault="00D879E1" w:rsidP="00D879E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6972D7AE" w14:textId="1E02A19D" w:rsidR="00D879E1" w:rsidRPr="00D57BA2" w:rsidRDefault="00D879E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55,450</w:t>
            </w:r>
          </w:p>
        </w:tc>
      </w:tr>
      <w:tr w:rsidR="00D879E1" w:rsidRPr="00D57BA2" w14:paraId="25E2660D" w14:textId="77777777" w:rsidTr="00D57BA2">
        <w:tc>
          <w:tcPr>
            <w:tcW w:w="3762" w:type="dxa"/>
          </w:tcPr>
          <w:p w14:paraId="40BEB8EC" w14:textId="77777777" w:rsidR="00D879E1" w:rsidRPr="00D57BA2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C91890" w14:textId="2107F113" w:rsidR="00D879E1" w:rsidRPr="0077381B" w:rsidRDefault="00DB4F1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393,688</w:t>
            </w:r>
          </w:p>
        </w:tc>
        <w:tc>
          <w:tcPr>
            <w:tcW w:w="236" w:type="dxa"/>
          </w:tcPr>
          <w:p w14:paraId="10C03C8F" w14:textId="77777777" w:rsidR="00D879E1" w:rsidRPr="00D57BA2" w:rsidRDefault="00D879E1" w:rsidP="00D879E1">
            <w:pPr>
              <w:pStyle w:val="acctfourfigures"/>
              <w:tabs>
                <w:tab w:val="decimal" w:pos="954"/>
              </w:tabs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39DFF152" w14:textId="4599CB10" w:rsidR="00D879E1" w:rsidRPr="00D57BA2" w:rsidRDefault="00D879E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77381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fldChar w:fldCharType="begin"/>
            </w:r>
            <w:r w:rsidRPr="0077381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instrText xml:space="preserve"> =SUM(ABOVE) </w:instrText>
            </w:r>
            <w:r w:rsidRPr="0077381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fldChar w:fldCharType="separate"/>
            </w:r>
            <w:r w:rsidRPr="0077381B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eastAsia="ja-JP"/>
              </w:rPr>
              <w:t>347,764</w:t>
            </w:r>
            <w:r w:rsidRPr="0077381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fldChar w:fldCharType="end"/>
            </w:r>
          </w:p>
        </w:tc>
        <w:tc>
          <w:tcPr>
            <w:tcW w:w="243" w:type="dxa"/>
          </w:tcPr>
          <w:p w14:paraId="5F39B98B" w14:textId="77777777" w:rsidR="00D879E1" w:rsidRPr="00D57BA2" w:rsidRDefault="00D879E1" w:rsidP="00D879E1">
            <w:pPr>
              <w:pStyle w:val="acctfourfigures"/>
              <w:spacing w:line="240" w:lineRule="auto"/>
              <w:ind w:lef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48FF2C5" w14:textId="1107C0D5" w:rsidR="00D879E1" w:rsidRPr="0077381B" w:rsidRDefault="00DB4F1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393,688</w:t>
            </w:r>
          </w:p>
        </w:tc>
        <w:tc>
          <w:tcPr>
            <w:tcW w:w="264" w:type="dxa"/>
          </w:tcPr>
          <w:p w14:paraId="61615145" w14:textId="77777777" w:rsidR="00D879E1" w:rsidRPr="00D57BA2" w:rsidRDefault="00D879E1" w:rsidP="00D879E1">
            <w:pPr>
              <w:tabs>
                <w:tab w:val="clear" w:pos="907"/>
                <w:tab w:val="decimal" w:pos="837"/>
                <w:tab w:val="decimal" w:pos="929"/>
              </w:tabs>
              <w:spacing w:line="240" w:lineRule="auto"/>
              <w:ind w:left="-198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6D77BEDF" w14:textId="77A7D033" w:rsidR="00D879E1" w:rsidRPr="00D57BA2" w:rsidRDefault="00D879E1" w:rsidP="00D879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31" w:right="-1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7381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347,764</w:t>
            </w:r>
          </w:p>
        </w:tc>
      </w:tr>
    </w:tbl>
    <w:p w14:paraId="77126168" w14:textId="77777777" w:rsidR="008D78F3" w:rsidRPr="00D57BA2" w:rsidRDefault="008D7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  <w:r w:rsidRPr="00D57BA2">
        <w:rPr>
          <w:rFonts w:asciiTheme="majorBidi" w:hAnsiTheme="majorBidi" w:cstheme="majorBidi"/>
          <w:sz w:val="30"/>
          <w:szCs w:val="30"/>
        </w:rPr>
        <w:br w:type="page"/>
      </w:r>
    </w:p>
    <w:p w14:paraId="43CC43D7" w14:textId="1E88FCCD" w:rsidR="007D4077" w:rsidRPr="00D57BA2" w:rsidRDefault="00176CFB" w:rsidP="00ED591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D57BA2">
        <w:rPr>
          <w:rFonts w:asciiTheme="majorBidi" w:hAnsiTheme="majorBidi" w:cstheme="majorBidi"/>
          <w:sz w:val="30"/>
          <w:szCs w:val="30"/>
          <w:u w:val="none"/>
          <w:lang w:val="en-US"/>
        </w:rPr>
        <w:lastRenderedPageBreak/>
        <w:t>19</w:t>
      </w:r>
      <w:r w:rsidR="007D4077" w:rsidRPr="00D57BA2">
        <w:rPr>
          <w:rFonts w:asciiTheme="majorBidi" w:hAnsiTheme="majorBidi" w:cstheme="majorBidi"/>
          <w:sz w:val="30"/>
          <w:szCs w:val="30"/>
          <w:u w:val="none"/>
          <w:cs/>
        </w:rPr>
        <w:tab/>
        <w:t>ภาษีเงินได้</w:t>
      </w:r>
    </w:p>
    <w:p w14:paraId="0E535E02" w14:textId="77777777" w:rsidR="007D4077" w:rsidRPr="003A4173" w:rsidRDefault="007D4077" w:rsidP="00D87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0" w:right="-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5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990"/>
        <w:gridCol w:w="1018"/>
        <w:gridCol w:w="237"/>
        <w:gridCol w:w="1055"/>
        <w:gridCol w:w="266"/>
        <w:gridCol w:w="1026"/>
        <w:gridCol w:w="266"/>
        <w:gridCol w:w="1024"/>
      </w:tblGrid>
      <w:tr w:rsidR="00634C76" w:rsidRPr="00D57BA2" w14:paraId="03215155" w14:textId="77777777" w:rsidTr="00D57BA2">
        <w:tc>
          <w:tcPr>
            <w:tcW w:w="1927" w:type="pct"/>
          </w:tcPr>
          <w:p w14:paraId="2F4A3078" w14:textId="77777777" w:rsidR="00634C76" w:rsidRPr="00D879E1" w:rsidRDefault="0057650B" w:rsidP="00576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517" w:type="pct"/>
          </w:tcPr>
          <w:p w14:paraId="4C3238D8" w14:textId="77777777" w:rsidR="00634C76" w:rsidRPr="00D879E1" w:rsidRDefault="00634C76" w:rsidP="00ED5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pct"/>
            <w:gridSpan w:val="3"/>
          </w:tcPr>
          <w:p w14:paraId="3DBB9AB9" w14:textId="77777777" w:rsidR="00634C76" w:rsidRPr="00D879E1" w:rsidRDefault="00634C76" w:rsidP="00ED5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8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39" w:type="pct"/>
          </w:tcPr>
          <w:p w14:paraId="612B8665" w14:textId="77777777" w:rsidR="00634C76" w:rsidRPr="00D879E1" w:rsidRDefault="00634C76" w:rsidP="00ED5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10" w:type="pct"/>
            <w:gridSpan w:val="3"/>
          </w:tcPr>
          <w:p w14:paraId="5DCFACB4" w14:textId="77777777" w:rsidR="00634C76" w:rsidRPr="00D879E1" w:rsidRDefault="00634C76" w:rsidP="00ED5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8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D879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D8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D879E1" w:rsidRPr="00D57BA2" w14:paraId="48F3E69A" w14:textId="77777777" w:rsidTr="00D57BA2">
        <w:tc>
          <w:tcPr>
            <w:tcW w:w="1927" w:type="pct"/>
          </w:tcPr>
          <w:p w14:paraId="3039D87C" w14:textId="77777777" w:rsidR="00D879E1" w:rsidRPr="00D879E1" w:rsidRDefault="00D879E1" w:rsidP="00D8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17" w:type="pct"/>
          </w:tcPr>
          <w:p w14:paraId="3632E624" w14:textId="5A383DF8" w:rsidR="00D879E1" w:rsidRPr="00D879E1" w:rsidRDefault="00D879E1" w:rsidP="00D8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59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32" w:type="pct"/>
          </w:tcPr>
          <w:p w14:paraId="59B3BC6F" w14:textId="2C33B0C9" w:rsidR="00D879E1" w:rsidRPr="00D879E1" w:rsidRDefault="00D879E1" w:rsidP="00D8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879E1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2568</w:t>
            </w:r>
          </w:p>
        </w:tc>
        <w:tc>
          <w:tcPr>
            <w:tcW w:w="124" w:type="pct"/>
          </w:tcPr>
          <w:p w14:paraId="5F50C17E" w14:textId="77777777" w:rsidR="00D879E1" w:rsidRPr="00D879E1" w:rsidRDefault="00D879E1" w:rsidP="00D8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51" w:type="pct"/>
          </w:tcPr>
          <w:p w14:paraId="381BF071" w14:textId="05D1CC1C" w:rsidR="00D879E1" w:rsidRPr="00D879E1" w:rsidRDefault="00D879E1" w:rsidP="00D8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879E1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2567</w:t>
            </w:r>
          </w:p>
        </w:tc>
        <w:tc>
          <w:tcPr>
            <w:tcW w:w="139" w:type="pct"/>
          </w:tcPr>
          <w:p w14:paraId="22E3E795" w14:textId="77777777" w:rsidR="00D879E1" w:rsidRPr="00D879E1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6" w:type="pct"/>
          </w:tcPr>
          <w:p w14:paraId="1C381260" w14:textId="419CE297" w:rsidR="00D879E1" w:rsidRPr="00D879E1" w:rsidRDefault="00D879E1" w:rsidP="00D8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879E1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2568</w:t>
            </w:r>
          </w:p>
        </w:tc>
        <w:tc>
          <w:tcPr>
            <w:tcW w:w="139" w:type="pct"/>
          </w:tcPr>
          <w:p w14:paraId="2E25BF26" w14:textId="77777777" w:rsidR="00D879E1" w:rsidRPr="00D879E1" w:rsidRDefault="00D879E1" w:rsidP="00D8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</w:tcPr>
          <w:p w14:paraId="7922D936" w14:textId="3008E405" w:rsidR="00D879E1" w:rsidRPr="00D879E1" w:rsidRDefault="00D879E1" w:rsidP="00D8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879E1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2567</w:t>
            </w:r>
          </w:p>
        </w:tc>
      </w:tr>
      <w:tr w:rsidR="00D57BA2" w:rsidRPr="00D57BA2" w14:paraId="60DB5084" w14:textId="77777777" w:rsidTr="00D57BA2">
        <w:tc>
          <w:tcPr>
            <w:tcW w:w="1927" w:type="pct"/>
          </w:tcPr>
          <w:p w14:paraId="4FE270B2" w14:textId="77777777" w:rsidR="00D57BA2" w:rsidRPr="00D879E1" w:rsidRDefault="00D57BA2" w:rsidP="00D5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17" w:type="pct"/>
          </w:tcPr>
          <w:p w14:paraId="3D0A32D5" w14:textId="77777777" w:rsidR="00D57BA2" w:rsidRPr="00D879E1" w:rsidRDefault="00D57BA2" w:rsidP="00D5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555" w:type="pct"/>
            <w:gridSpan w:val="7"/>
          </w:tcPr>
          <w:p w14:paraId="4B4CEADF" w14:textId="77777777" w:rsidR="00D57BA2" w:rsidRPr="00D879E1" w:rsidRDefault="00D57BA2" w:rsidP="00D5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879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879E1" w:rsidRPr="00D57BA2" w14:paraId="5E38E232" w14:textId="77777777" w:rsidTr="002C181B">
        <w:tc>
          <w:tcPr>
            <w:tcW w:w="1927" w:type="pct"/>
          </w:tcPr>
          <w:p w14:paraId="58ACBA2F" w14:textId="77777777" w:rsidR="00D879E1" w:rsidRPr="00D879E1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517" w:type="pct"/>
          </w:tcPr>
          <w:p w14:paraId="756F7BEE" w14:textId="77777777" w:rsidR="00D879E1" w:rsidRPr="00D879E1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</w:tcPr>
          <w:p w14:paraId="50F25804" w14:textId="04B89B2B" w:rsidR="00D879E1" w:rsidRPr="00D879E1" w:rsidRDefault="00DB4F11" w:rsidP="00D879E1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311,77</w:t>
            </w:r>
            <w:r w:rsidR="00580745">
              <w:rPr>
                <w:rFonts w:asciiTheme="majorBidi" w:hAnsiTheme="majorBidi" w:cstheme="majorBidi"/>
                <w:b w:val="0"/>
                <w:sz w:val="30"/>
                <w:szCs w:val="30"/>
              </w:rPr>
              <w:t>5</w:t>
            </w:r>
          </w:p>
        </w:tc>
        <w:tc>
          <w:tcPr>
            <w:tcW w:w="124" w:type="pct"/>
            <w:vAlign w:val="center"/>
          </w:tcPr>
          <w:p w14:paraId="7C276359" w14:textId="77777777" w:rsidR="00D879E1" w:rsidRPr="00D879E1" w:rsidRDefault="00D879E1" w:rsidP="00D879E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14:paraId="0E1B3BA1" w14:textId="708C3751" w:rsidR="00D879E1" w:rsidRPr="00D879E1" w:rsidRDefault="00D879E1" w:rsidP="00D879E1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b w:val="0"/>
                <w:sz w:val="30"/>
                <w:szCs w:val="30"/>
              </w:rPr>
              <w:t>823,264</w:t>
            </w:r>
          </w:p>
        </w:tc>
        <w:tc>
          <w:tcPr>
            <w:tcW w:w="139" w:type="pct"/>
            <w:vAlign w:val="center"/>
          </w:tcPr>
          <w:p w14:paraId="45CB515A" w14:textId="77777777" w:rsidR="00D879E1" w:rsidRPr="00D879E1" w:rsidRDefault="00D879E1" w:rsidP="00D879E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" w:type="pct"/>
          </w:tcPr>
          <w:p w14:paraId="23FCB693" w14:textId="786486EF" w:rsidR="00D879E1" w:rsidRPr="00D879E1" w:rsidRDefault="00DB4F11" w:rsidP="00D879E1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311,77</w:t>
            </w:r>
            <w:r w:rsidR="00580745">
              <w:rPr>
                <w:rFonts w:asciiTheme="majorBidi" w:hAnsiTheme="majorBidi" w:cstheme="majorBidi"/>
                <w:b w:val="0"/>
                <w:sz w:val="30"/>
                <w:szCs w:val="30"/>
              </w:rPr>
              <w:t>5</w:t>
            </w:r>
          </w:p>
        </w:tc>
        <w:tc>
          <w:tcPr>
            <w:tcW w:w="139" w:type="pct"/>
            <w:vAlign w:val="center"/>
          </w:tcPr>
          <w:p w14:paraId="30F4E6D1" w14:textId="77777777" w:rsidR="00D879E1" w:rsidRPr="00D879E1" w:rsidRDefault="00D879E1" w:rsidP="00D879E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3E47A95B" w14:textId="56DEE3DC" w:rsidR="00D879E1" w:rsidRPr="00D879E1" w:rsidRDefault="00D879E1" w:rsidP="00D879E1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b w:val="0"/>
                <w:sz w:val="30"/>
                <w:szCs w:val="30"/>
              </w:rPr>
              <w:t>823,264</w:t>
            </w:r>
          </w:p>
        </w:tc>
      </w:tr>
      <w:tr w:rsidR="00D879E1" w:rsidRPr="00D57BA2" w14:paraId="1F6ED4FC" w14:textId="77777777" w:rsidTr="002C181B">
        <w:tc>
          <w:tcPr>
            <w:tcW w:w="1927" w:type="pct"/>
          </w:tcPr>
          <w:p w14:paraId="785F2819" w14:textId="777B1B05" w:rsidR="00D879E1" w:rsidRPr="00D879E1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17" w:type="pct"/>
          </w:tcPr>
          <w:p w14:paraId="759247BB" w14:textId="4588331B" w:rsidR="00D879E1" w:rsidRPr="00D879E1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07D6CC7E" w14:textId="6AA4CE9E" w:rsidR="00D879E1" w:rsidRPr="00D879E1" w:rsidRDefault="00DB4F11" w:rsidP="00D879E1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24,69</w:t>
            </w:r>
            <w:r w:rsidR="00580745">
              <w:rPr>
                <w:rFonts w:asciiTheme="majorBidi" w:hAnsiTheme="majorBidi" w:cstheme="majorBidi"/>
                <w:b w:val="0"/>
                <w:sz w:val="30"/>
                <w:szCs w:val="30"/>
              </w:rPr>
              <w:t>9</w:t>
            </w:r>
          </w:p>
        </w:tc>
        <w:tc>
          <w:tcPr>
            <w:tcW w:w="124" w:type="pct"/>
            <w:vAlign w:val="center"/>
          </w:tcPr>
          <w:p w14:paraId="566FC57B" w14:textId="77777777" w:rsidR="00D879E1" w:rsidRPr="00D879E1" w:rsidRDefault="00D879E1" w:rsidP="00D879E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14:paraId="18F7D302" w14:textId="17DD92D3" w:rsidR="00D879E1" w:rsidRPr="00D879E1" w:rsidRDefault="00D879E1" w:rsidP="00D879E1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b w:val="0"/>
                <w:sz w:val="30"/>
                <w:szCs w:val="30"/>
              </w:rPr>
              <w:t>(18,059)</w:t>
            </w:r>
          </w:p>
        </w:tc>
        <w:tc>
          <w:tcPr>
            <w:tcW w:w="139" w:type="pct"/>
            <w:vAlign w:val="center"/>
          </w:tcPr>
          <w:p w14:paraId="7666A69A" w14:textId="77777777" w:rsidR="00D879E1" w:rsidRPr="00D879E1" w:rsidRDefault="00D879E1" w:rsidP="00D879E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" w:type="pct"/>
          </w:tcPr>
          <w:p w14:paraId="5B124899" w14:textId="7F985F88" w:rsidR="00D879E1" w:rsidRPr="00D879E1" w:rsidRDefault="00DB4F11" w:rsidP="00D879E1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24,69</w:t>
            </w:r>
            <w:r w:rsidR="00580745">
              <w:rPr>
                <w:rFonts w:asciiTheme="majorBidi" w:hAnsiTheme="majorBidi" w:cstheme="majorBidi"/>
                <w:b w:val="0"/>
                <w:sz w:val="30"/>
                <w:szCs w:val="30"/>
              </w:rPr>
              <w:t>9</w:t>
            </w:r>
          </w:p>
        </w:tc>
        <w:tc>
          <w:tcPr>
            <w:tcW w:w="139" w:type="pct"/>
            <w:vAlign w:val="center"/>
          </w:tcPr>
          <w:p w14:paraId="6777E9B9" w14:textId="77777777" w:rsidR="00D879E1" w:rsidRPr="00D879E1" w:rsidRDefault="00D879E1" w:rsidP="00D879E1">
            <w:pPr>
              <w:tabs>
                <w:tab w:val="decimal" w:pos="821"/>
              </w:tabs>
              <w:spacing w:line="240" w:lineRule="auto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7E4E5DBB" w14:textId="6A1573DC" w:rsidR="00D879E1" w:rsidRPr="00D879E1" w:rsidRDefault="00D879E1" w:rsidP="00D879E1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b w:val="0"/>
                <w:sz w:val="30"/>
                <w:szCs w:val="30"/>
              </w:rPr>
              <w:t>(18,059)</w:t>
            </w:r>
          </w:p>
        </w:tc>
      </w:tr>
      <w:tr w:rsidR="00D879E1" w:rsidRPr="00D57BA2" w14:paraId="06FD6426" w14:textId="77777777" w:rsidTr="002C181B">
        <w:tc>
          <w:tcPr>
            <w:tcW w:w="1927" w:type="pct"/>
          </w:tcPr>
          <w:p w14:paraId="79ED795F" w14:textId="77777777" w:rsidR="00D879E1" w:rsidRPr="00D879E1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8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517" w:type="pct"/>
          </w:tcPr>
          <w:p w14:paraId="265629B3" w14:textId="77777777" w:rsidR="00D879E1" w:rsidRPr="00D879E1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14:paraId="528A78FD" w14:textId="57BF8093" w:rsidR="00D879E1" w:rsidRPr="00D879E1" w:rsidRDefault="00DB4F11" w:rsidP="00D879E1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336,474</w:t>
            </w:r>
          </w:p>
        </w:tc>
        <w:tc>
          <w:tcPr>
            <w:tcW w:w="124" w:type="pct"/>
            <w:vAlign w:val="center"/>
          </w:tcPr>
          <w:p w14:paraId="25506E42" w14:textId="77777777" w:rsidR="00D879E1" w:rsidRPr="00D879E1" w:rsidRDefault="00D879E1" w:rsidP="00D879E1">
            <w:pPr>
              <w:pStyle w:val="headingcentred"/>
              <w:tabs>
                <w:tab w:val="decimal" w:pos="821"/>
              </w:tabs>
              <w:spacing w:after="0" w:line="240" w:lineRule="auto"/>
              <w:ind w:left="-81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14:paraId="19A2A67B" w14:textId="503E36F5" w:rsidR="00D879E1" w:rsidRPr="00D879E1" w:rsidRDefault="00D879E1" w:rsidP="00D879E1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bCs/>
                <w:sz w:val="30"/>
                <w:szCs w:val="30"/>
              </w:rPr>
              <w:t>805,205</w:t>
            </w:r>
          </w:p>
        </w:tc>
        <w:tc>
          <w:tcPr>
            <w:tcW w:w="139" w:type="pct"/>
            <w:vAlign w:val="center"/>
          </w:tcPr>
          <w:p w14:paraId="0FD9819F" w14:textId="77777777" w:rsidR="00D879E1" w:rsidRPr="00D879E1" w:rsidRDefault="00D879E1" w:rsidP="00D879E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264E686F" w14:textId="3708E3FE" w:rsidR="00D879E1" w:rsidRPr="00D879E1" w:rsidRDefault="00DB4F11" w:rsidP="00D879E1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336,474</w:t>
            </w:r>
          </w:p>
        </w:tc>
        <w:tc>
          <w:tcPr>
            <w:tcW w:w="139" w:type="pct"/>
            <w:vAlign w:val="center"/>
          </w:tcPr>
          <w:p w14:paraId="29094297" w14:textId="77777777" w:rsidR="00D879E1" w:rsidRPr="00D879E1" w:rsidRDefault="00D879E1" w:rsidP="00D879E1">
            <w:pPr>
              <w:tabs>
                <w:tab w:val="decimal" w:pos="821"/>
              </w:tabs>
              <w:spacing w:line="240" w:lineRule="auto"/>
              <w:ind w:lef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634C73A5" w14:textId="389E3F77" w:rsidR="00D879E1" w:rsidRPr="00D879E1" w:rsidRDefault="00D879E1" w:rsidP="00D879E1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bCs/>
                <w:sz w:val="30"/>
                <w:szCs w:val="30"/>
              </w:rPr>
              <w:t>805,205</w:t>
            </w:r>
          </w:p>
        </w:tc>
      </w:tr>
    </w:tbl>
    <w:p w14:paraId="0AA3B1CF" w14:textId="0869EB0B" w:rsidR="004B1674" w:rsidRPr="003A4173" w:rsidRDefault="004B1674" w:rsidP="00D879E1">
      <w:pPr>
        <w:spacing w:line="220" w:lineRule="exact"/>
        <w:rPr>
          <w:rFonts w:asciiTheme="majorBidi" w:hAnsiTheme="majorBidi" w:cstheme="majorBidi"/>
          <w:sz w:val="24"/>
          <w:szCs w:val="24"/>
        </w:rPr>
      </w:pPr>
    </w:p>
    <w:tbl>
      <w:tblPr>
        <w:tblW w:w="957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846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1B5FDD" w:rsidRPr="00D57BA2" w14:paraId="136E213B" w14:textId="77777777" w:rsidTr="00C84864">
        <w:tc>
          <w:tcPr>
            <w:tcW w:w="3330" w:type="dxa"/>
          </w:tcPr>
          <w:p w14:paraId="3444DF58" w14:textId="77777777" w:rsidR="001B5FDD" w:rsidRPr="00D879E1" w:rsidRDefault="001B5FDD" w:rsidP="002F070D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D879E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</w:t>
            </w:r>
          </w:p>
        </w:tc>
        <w:tc>
          <w:tcPr>
            <w:tcW w:w="6246" w:type="dxa"/>
            <w:gridSpan w:val="11"/>
          </w:tcPr>
          <w:p w14:paraId="5139047D" w14:textId="3B3F97BF" w:rsidR="001B5FDD" w:rsidRPr="00D879E1" w:rsidRDefault="001B5FDD" w:rsidP="002F07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B25C97" w:rsidRPr="00D8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รวมและงบการเงิน</w:t>
            </w:r>
            <w:r w:rsidRPr="00D8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B5FDD" w:rsidRPr="00D57BA2" w14:paraId="35CB9FC3" w14:textId="77777777" w:rsidTr="00C84864">
        <w:tc>
          <w:tcPr>
            <w:tcW w:w="3330" w:type="dxa"/>
            <w:vAlign w:val="bottom"/>
          </w:tcPr>
          <w:p w14:paraId="02FD848B" w14:textId="77777777" w:rsidR="001B5FDD" w:rsidRPr="00D879E1" w:rsidRDefault="001B5FDD" w:rsidP="002F070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D879E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  </w:t>
            </w:r>
            <w:r w:rsidRPr="00D879E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3006" w:type="dxa"/>
            <w:gridSpan w:val="5"/>
            <w:vAlign w:val="bottom"/>
          </w:tcPr>
          <w:p w14:paraId="52D26D23" w14:textId="5BDEA412" w:rsidR="001B5FDD" w:rsidRPr="00D879E1" w:rsidRDefault="00450DDE" w:rsidP="002F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879E1" w:rsidRPr="00D879E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6DB1AABC" w14:textId="77777777" w:rsidR="001B5FDD" w:rsidRPr="00D879E1" w:rsidRDefault="001B5FDD" w:rsidP="002F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5"/>
            <w:vAlign w:val="bottom"/>
          </w:tcPr>
          <w:p w14:paraId="53EFE907" w14:textId="1EC7743E" w:rsidR="001B5FDD" w:rsidRPr="00D879E1" w:rsidRDefault="001B5FDD" w:rsidP="002F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879E1" w:rsidRPr="00D879E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67E3A" w:rsidRPr="00D57BA2" w14:paraId="4EC53BE3" w14:textId="77777777" w:rsidTr="00C84864">
        <w:tc>
          <w:tcPr>
            <w:tcW w:w="3330" w:type="dxa"/>
          </w:tcPr>
          <w:p w14:paraId="48BA5C12" w14:textId="77777777" w:rsidR="00267E3A" w:rsidRPr="00D879E1" w:rsidRDefault="00267E3A" w:rsidP="00267E3A">
            <w:pPr>
              <w:spacing w:line="240" w:lineRule="auto"/>
              <w:ind w:left="172" w:hanging="1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</w:tcPr>
          <w:p w14:paraId="306B0D49" w14:textId="5CFE2CCE" w:rsidR="00267E3A" w:rsidRPr="00D879E1" w:rsidRDefault="00267E3A" w:rsidP="00267E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5E96ED5" w14:textId="77777777" w:rsidR="00267E3A" w:rsidRPr="00D879E1" w:rsidRDefault="00267E3A" w:rsidP="00267E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74D9588" w14:textId="77B33AC5" w:rsidR="00267E3A" w:rsidRPr="00D879E1" w:rsidRDefault="00267E3A" w:rsidP="00267E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D879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</w:t>
            </w:r>
            <w:r w:rsidRPr="00D879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366E4611" w14:textId="77777777" w:rsidR="00267E3A" w:rsidRPr="00D879E1" w:rsidRDefault="00267E3A" w:rsidP="00267E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F82D4D7" w14:textId="4E5DF806" w:rsidR="00267E3A" w:rsidRPr="00D879E1" w:rsidRDefault="00267E3A" w:rsidP="00267E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92C0DB4" w14:textId="77777777" w:rsidR="00267E3A" w:rsidRPr="00D879E1" w:rsidRDefault="00267E3A" w:rsidP="00267E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A1684D0" w14:textId="34056770" w:rsidR="00267E3A" w:rsidRPr="00D879E1" w:rsidRDefault="00267E3A" w:rsidP="00267E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CF1F1E8" w14:textId="77777777" w:rsidR="00267E3A" w:rsidRPr="00D879E1" w:rsidRDefault="00267E3A" w:rsidP="00267E3A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8DA4306" w14:textId="63C645A8" w:rsidR="00267E3A" w:rsidRPr="00D879E1" w:rsidRDefault="00267E3A" w:rsidP="00267E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D879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</w:t>
            </w:r>
            <w:r w:rsidRPr="00D879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784A0CAD" w14:textId="77777777" w:rsidR="00267E3A" w:rsidRPr="00D879E1" w:rsidRDefault="00267E3A" w:rsidP="00267E3A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BD53E56" w14:textId="7AB52C29" w:rsidR="00267E3A" w:rsidRPr="00D879E1" w:rsidRDefault="00267E3A" w:rsidP="00267E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67E3A" w:rsidRPr="00D57BA2" w14:paraId="6251196E" w14:textId="77777777" w:rsidTr="00C84864">
        <w:tc>
          <w:tcPr>
            <w:tcW w:w="3330" w:type="dxa"/>
          </w:tcPr>
          <w:p w14:paraId="658AF238" w14:textId="77777777" w:rsidR="00267E3A" w:rsidRPr="00D879E1" w:rsidRDefault="00267E3A" w:rsidP="00267E3A">
            <w:pPr>
              <w:spacing w:line="240" w:lineRule="auto"/>
              <w:ind w:left="172" w:hanging="1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</w:tcPr>
          <w:p w14:paraId="1E7B2975" w14:textId="55D04DE8" w:rsidR="00267E3A" w:rsidRPr="00D879E1" w:rsidRDefault="00267E3A" w:rsidP="00267E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ก่อนภาษี</w:t>
            </w:r>
          </w:p>
        </w:tc>
        <w:tc>
          <w:tcPr>
            <w:tcW w:w="180" w:type="dxa"/>
          </w:tcPr>
          <w:p w14:paraId="75F2428B" w14:textId="77777777" w:rsidR="00267E3A" w:rsidRPr="00D879E1" w:rsidRDefault="00267E3A" w:rsidP="00267E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9EFD4EA" w14:textId="5BDCBE36" w:rsidR="00267E3A" w:rsidRPr="00D879E1" w:rsidRDefault="00267E3A" w:rsidP="00267E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</w:p>
        </w:tc>
        <w:tc>
          <w:tcPr>
            <w:tcW w:w="180" w:type="dxa"/>
          </w:tcPr>
          <w:p w14:paraId="30C8101E" w14:textId="77777777" w:rsidR="00267E3A" w:rsidRPr="00D879E1" w:rsidRDefault="00267E3A" w:rsidP="00267E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61F1316" w14:textId="2A0C085D" w:rsidR="00267E3A" w:rsidRPr="00D879E1" w:rsidRDefault="00267E3A" w:rsidP="00267E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</w:tc>
        <w:tc>
          <w:tcPr>
            <w:tcW w:w="180" w:type="dxa"/>
          </w:tcPr>
          <w:p w14:paraId="712BF1B4" w14:textId="77777777" w:rsidR="00267E3A" w:rsidRPr="00D879E1" w:rsidRDefault="00267E3A" w:rsidP="00267E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DE487DE" w14:textId="2AA9B320" w:rsidR="00267E3A" w:rsidRPr="00D879E1" w:rsidRDefault="00267E3A" w:rsidP="00267E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ก่อนภาษี</w:t>
            </w:r>
          </w:p>
        </w:tc>
        <w:tc>
          <w:tcPr>
            <w:tcW w:w="180" w:type="dxa"/>
          </w:tcPr>
          <w:p w14:paraId="033D24B2" w14:textId="77777777" w:rsidR="00267E3A" w:rsidRPr="00D879E1" w:rsidRDefault="00267E3A" w:rsidP="00267E3A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BB57A5C" w14:textId="50CFE88D" w:rsidR="00267E3A" w:rsidRPr="00D879E1" w:rsidRDefault="00267E3A" w:rsidP="00267E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</w:p>
        </w:tc>
        <w:tc>
          <w:tcPr>
            <w:tcW w:w="180" w:type="dxa"/>
          </w:tcPr>
          <w:p w14:paraId="5C23F004" w14:textId="77777777" w:rsidR="00267E3A" w:rsidRPr="00D879E1" w:rsidRDefault="00267E3A" w:rsidP="00267E3A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9BBBD11" w14:textId="6114694F" w:rsidR="00267E3A" w:rsidRPr="00D879E1" w:rsidRDefault="00267E3A" w:rsidP="00267E3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</w:tc>
      </w:tr>
      <w:tr w:rsidR="004F5374" w:rsidRPr="00D57BA2" w14:paraId="0FB43DED" w14:textId="77777777" w:rsidTr="00C84864">
        <w:tc>
          <w:tcPr>
            <w:tcW w:w="3330" w:type="dxa"/>
          </w:tcPr>
          <w:p w14:paraId="7F975AB6" w14:textId="77777777" w:rsidR="004F5374" w:rsidRPr="00D879E1" w:rsidRDefault="004F5374" w:rsidP="004F5374">
            <w:pPr>
              <w:spacing w:line="240" w:lineRule="auto"/>
              <w:ind w:left="172" w:hanging="1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vAlign w:val="bottom"/>
          </w:tcPr>
          <w:p w14:paraId="6C8003DB" w14:textId="77777777" w:rsidR="004F5374" w:rsidRPr="00D879E1" w:rsidRDefault="004F5374" w:rsidP="004F53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0620DFA0" w14:textId="77777777" w:rsidR="004F5374" w:rsidRPr="00D879E1" w:rsidRDefault="004F5374" w:rsidP="004F5374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62FA25E" w14:textId="77777777" w:rsidR="004F5374" w:rsidRPr="00D879E1" w:rsidRDefault="004F5374" w:rsidP="004F53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C74AE30" w14:textId="77777777" w:rsidR="004F5374" w:rsidRPr="00D879E1" w:rsidRDefault="004F5374" w:rsidP="004F5374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34B5091" w14:textId="77777777" w:rsidR="004F5374" w:rsidRPr="00D879E1" w:rsidRDefault="004F5374" w:rsidP="004F53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B5E7814" w14:textId="77777777" w:rsidR="004F5374" w:rsidRPr="00D879E1" w:rsidRDefault="004F5374" w:rsidP="004F5374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2319A51" w14:textId="77777777" w:rsidR="004F5374" w:rsidRPr="00D879E1" w:rsidRDefault="004F5374" w:rsidP="004F53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73F9FA5A" w14:textId="77777777" w:rsidR="004F5374" w:rsidRPr="00D879E1" w:rsidRDefault="004F5374" w:rsidP="004F5374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806424F" w14:textId="77777777" w:rsidR="004F5374" w:rsidRPr="00D879E1" w:rsidRDefault="004F5374" w:rsidP="004F53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32AB508" w14:textId="77777777" w:rsidR="004F5374" w:rsidRPr="00D879E1" w:rsidRDefault="004F5374" w:rsidP="004F5374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86FAFB4" w14:textId="77777777" w:rsidR="004F5374" w:rsidRPr="00D879E1" w:rsidRDefault="004F5374" w:rsidP="004F53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3C53B8" w:rsidRPr="00D57BA2" w14:paraId="20866870" w14:textId="538B3A96" w:rsidTr="00C84864">
        <w:tc>
          <w:tcPr>
            <w:tcW w:w="3330" w:type="dxa"/>
          </w:tcPr>
          <w:p w14:paraId="4325E9C8" w14:textId="77777777" w:rsidR="003C53B8" w:rsidRPr="00C84864" w:rsidRDefault="003C53B8" w:rsidP="004F53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246" w:type="dxa"/>
            <w:gridSpan w:val="11"/>
          </w:tcPr>
          <w:p w14:paraId="1F537BEA" w14:textId="5F3A8195" w:rsidR="003C53B8" w:rsidRPr="003C53B8" w:rsidRDefault="003C53B8" w:rsidP="004F537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D879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F5374" w:rsidRPr="00D57BA2" w14:paraId="5DD1187C" w14:textId="77777777" w:rsidTr="00C84864">
        <w:tc>
          <w:tcPr>
            <w:tcW w:w="3330" w:type="dxa"/>
          </w:tcPr>
          <w:p w14:paraId="217F11CD" w14:textId="1986B349" w:rsidR="004F5374" w:rsidRPr="00D879E1" w:rsidRDefault="004F5374" w:rsidP="004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ตราสารทุนอื่นที่ไม่อยู่ในความต้องการ</w:t>
            </w:r>
          </w:p>
          <w:p w14:paraId="0A6F4F52" w14:textId="1C3CDF9B" w:rsidR="004F5374" w:rsidRPr="00D879E1" w:rsidRDefault="004F5374" w:rsidP="004F5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2" w:right="-79" w:hanging="172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ของตลาดที่วัดมูลค่ายุติธรรมผ่าน</w:t>
            </w:r>
          </w:p>
        </w:tc>
        <w:tc>
          <w:tcPr>
            <w:tcW w:w="846" w:type="dxa"/>
            <w:vAlign w:val="bottom"/>
          </w:tcPr>
          <w:p w14:paraId="6B42C218" w14:textId="77777777" w:rsidR="004F5374" w:rsidRPr="00D879E1" w:rsidRDefault="004F5374" w:rsidP="004F537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B1D1398" w14:textId="77777777" w:rsidR="004F5374" w:rsidRPr="00D879E1" w:rsidRDefault="004F5374" w:rsidP="004F537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585983F" w14:textId="77777777" w:rsidR="004F5374" w:rsidRPr="00D879E1" w:rsidRDefault="004F5374" w:rsidP="004F537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12E5D44" w14:textId="77777777" w:rsidR="004F5374" w:rsidRPr="00D879E1" w:rsidRDefault="004F5374" w:rsidP="004F537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ABCABE8" w14:textId="77777777" w:rsidR="004F5374" w:rsidRPr="00D879E1" w:rsidRDefault="004F5374" w:rsidP="004F537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31BB194" w14:textId="77777777" w:rsidR="004F5374" w:rsidRPr="00D879E1" w:rsidRDefault="004F5374" w:rsidP="004F537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87873DA" w14:textId="77777777" w:rsidR="004F5374" w:rsidRPr="00D879E1" w:rsidRDefault="004F5374" w:rsidP="004F537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0013A0E" w14:textId="77777777" w:rsidR="004F5374" w:rsidRPr="00D879E1" w:rsidRDefault="004F5374" w:rsidP="004F537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A1CE5FB" w14:textId="77777777" w:rsidR="004F5374" w:rsidRPr="00D879E1" w:rsidRDefault="004F5374" w:rsidP="004F537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1AF9F2E" w14:textId="77777777" w:rsidR="004F5374" w:rsidRPr="00D879E1" w:rsidRDefault="004F5374" w:rsidP="004F537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97A8F1D" w14:textId="77777777" w:rsidR="004F5374" w:rsidRPr="00D879E1" w:rsidRDefault="004F5374" w:rsidP="004F537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79E1" w:rsidRPr="00D57BA2" w14:paraId="4A732929" w14:textId="77777777" w:rsidTr="00C84864">
        <w:tc>
          <w:tcPr>
            <w:tcW w:w="3330" w:type="dxa"/>
          </w:tcPr>
          <w:p w14:paraId="39A53BCB" w14:textId="7C313483" w:rsidR="00D879E1" w:rsidRPr="00D879E1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2" w:right="-79" w:hanging="172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846" w:type="dxa"/>
          </w:tcPr>
          <w:p w14:paraId="12F3A00F" w14:textId="458CAA35" w:rsidR="00D879E1" w:rsidRPr="00D879E1" w:rsidRDefault="00DB4F11" w:rsidP="00D879E1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87,662</w:t>
            </w:r>
          </w:p>
        </w:tc>
        <w:tc>
          <w:tcPr>
            <w:tcW w:w="180" w:type="dxa"/>
          </w:tcPr>
          <w:p w14:paraId="2750139A" w14:textId="77777777" w:rsidR="00D879E1" w:rsidRPr="00D879E1" w:rsidRDefault="00D879E1" w:rsidP="00D879E1">
            <w:pPr>
              <w:pStyle w:val="acctfourfigures"/>
              <w:tabs>
                <w:tab w:val="decimal" w:pos="6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460CBE9B" w14:textId="03282FC2" w:rsidR="00D879E1" w:rsidRPr="00D879E1" w:rsidRDefault="00DB4F11" w:rsidP="00D879E1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(17,532)</w:t>
            </w:r>
          </w:p>
        </w:tc>
        <w:tc>
          <w:tcPr>
            <w:tcW w:w="180" w:type="dxa"/>
          </w:tcPr>
          <w:p w14:paraId="71F91AF8" w14:textId="77777777" w:rsidR="00D879E1" w:rsidRPr="00D879E1" w:rsidRDefault="00D879E1" w:rsidP="00D879E1">
            <w:pPr>
              <w:pStyle w:val="acctfourfigures"/>
              <w:tabs>
                <w:tab w:val="decimal" w:pos="6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7C8C940D" w14:textId="6CC7384D" w:rsidR="00D879E1" w:rsidRPr="00D879E1" w:rsidRDefault="00DB4F11" w:rsidP="00D879E1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70,130</w:t>
            </w:r>
          </w:p>
        </w:tc>
        <w:tc>
          <w:tcPr>
            <w:tcW w:w="180" w:type="dxa"/>
            <w:vAlign w:val="bottom"/>
          </w:tcPr>
          <w:p w14:paraId="3818AF95" w14:textId="77777777" w:rsidR="00D879E1" w:rsidRPr="00D879E1" w:rsidRDefault="00D879E1" w:rsidP="00D879E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614C085" w14:textId="7BE7CBC5" w:rsidR="00D879E1" w:rsidRPr="00D879E1" w:rsidRDefault="00D879E1" w:rsidP="00D879E1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(94,272)</w:t>
            </w:r>
          </w:p>
        </w:tc>
        <w:tc>
          <w:tcPr>
            <w:tcW w:w="180" w:type="dxa"/>
          </w:tcPr>
          <w:p w14:paraId="052A7C8C" w14:textId="77777777" w:rsidR="00D879E1" w:rsidRPr="00D879E1" w:rsidRDefault="00D879E1" w:rsidP="00D879E1">
            <w:pPr>
              <w:pStyle w:val="acctfourfigures"/>
              <w:tabs>
                <w:tab w:val="decimal" w:pos="6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9F8AC40" w14:textId="29A23B05" w:rsidR="00D879E1" w:rsidRPr="00D879E1" w:rsidRDefault="00D879E1" w:rsidP="00D879E1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18,854</w:t>
            </w:r>
          </w:p>
        </w:tc>
        <w:tc>
          <w:tcPr>
            <w:tcW w:w="180" w:type="dxa"/>
          </w:tcPr>
          <w:p w14:paraId="63F4DF3A" w14:textId="77777777" w:rsidR="00D879E1" w:rsidRPr="00D879E1" w:rsidRDefault="00D879E1" w:rsidP="00D879E1">
            <w:pPr>
              <w:pStyle w:val="acctfourfigures"/>
              <w:tabs>
                <w:tab w:val="decimal" w:pos="6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42494F4" w14:textId="6CA25EE2" w:rsidR="00D879E1" w:rsidRPr="00D879E1" w:rsidRDefault="00D879E1" w:rsidP="00D879E1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(75,418)</w:t>
            </w:r>
          </w:p>
        </w:tc>
      </w:tr>
      <w:tr w:rsidR="00D879E1" w:rsidRPr="00D57BA2" w14:paraId="37124E4D" w14:textId="77777777" w:rsidTr="00C84864">
        <w:tc>
          <w:tcPr>
            <w:tcW w:w="3330" w:type="dxa"/>
          </w:tcPr>
          <w:p w14:paraId="09F21631" w14:textId="587B104C" w:rsidR="00D879E1" w:rsidRPr="00D879E1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 </w:t>
            </w:r>
            <w:r w:rsidRPr="00D879E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879E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D879E1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D87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จากการประมาณตาม</w:t>
            </w:r>
            <w:r w:rsidRPr="00D879E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678B19C1" w14:textId="571909A5" w:rsidR="00D879E1" w:rsidRPr="00D879E1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หลักคณิตศาสตร์ประกันภัย</w:t>
            </w:r>
            <w:r w:rsidRPr="00D879E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D879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5E67FFBE" w14:textId="0D92CB11" w:rsidR="00D879E1" w:rsidRPr="00D879E1" w:rsidDel="00450DDE" w:rsidRDefault="00DB4F11" w:rsidP="00D879E1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(7,728)</w:t>
            </w:r>
          </w:p>
        </w:tc>
        <w:tc>
          <w:tcPr>
            <w:tcW w:w="180" w:type="dxa"/>
            <w:vAlign w:val="bottom"/>
          </w:tcPr>
          <w:p w14:paraId="56CAF4D0" w14:textId="77777777" w:rsidR="00D879E1" w:rsidRPr="00D879E1" w:rsidRDefault="00D879E1" w:rsidP="00D879E1">
            <w:pPr>
              <w:pStyle w:val="acctfourfigures"/>
              <w:tabs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31EB2C5" w14:textId="3F74BCAC" w:rsidR="00D879E1" w:rsidRPr="00D879E1" w:rsidDel="00450DDE" w:rsidRDefault="00DB4F11" w:rsidP="00D879E1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1,545</w:t>
            </w:r>
          </w:p>
        </w:tc>
        <w:tc>
          <w:tcPr>
            <w:tcW w:w="180" w:type="dxa"/>
            <w:vAlign w:val="bottom"/>
          </w:tcPr>
          <w:p w14:paraId="0BBCF5ED" w14:textId="77777777" w:rsidR="00D879E1" w:rsidRPr="00D879E1" w:rsidRDefault="00D879E1" w:rsidP="00D879E1">
            <w:pPr>
              <w:pStyle w:val="acctfourfigures"/>
              <w:tabs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B334E13" w14:textId="4CD10417" w:rsidR="00DB4F11" w:rsidRPr="00D879E1" w:rsidDel="00450DDE" w:rsidRDefault="00DB4F11" w:rsidP="00DB4F11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(6,183)</w:t>
            </w:r>
          </w:p>
        </w:tc>
        <w:tc>
          <w:tcPr>
            <w:tcW w:w="180" w:type="dxa"/>
            <w:vAlign w:val="bottom"/>
          </w:tcPr>
          <w:p w14:paraId="2A472BF6" w14:textId="77777777" w:rsidR="00D879E1" w:rsidRPr="00D879E1" w:rsidRDefault="00D879E1" w:rsidP="00D879E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76E35FE" w14:textId="3D65111D" w:rsidR="00D879E1" w:rsidRPr="00D879E1" w:rsidRDefault="00D879E1" w:rsidP="00D879E1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(13,728)</w:t>
            </w:r>
          </w:p>
        </w:tc>
        <w:tc>
          <w:tcPr>
            <w:tcW w:w="180" w:type="dxa"/>
            <w:vAlign w:val="bottom"/>
          </w:tcPr>
          <w:p w14:paraId="2A19F88A" w14:textId="77777777" w:rsidR="00D879E1" w:rsidRPr="00D879E1" w:rsidRDefault="00D879E1" w:rsidP="00D879E1">
            <w:pPr>
              <w:pStyle w:val="acctfourfigures"/>
              <w:tabs>
                <w:tab w:val="decimal" w:pos="6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1608081" w14:textId="7F9C4CCF" w:rsidR="00D879E1" w:rsidRPr="00D879E1" w:rsidRDefault="00D879E1" w:rsidP="00D879E1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2,746</w:t>
            </w:r>
          </w:p>
        </w:tc>
        <w:tc>
          <w:tcPr>
            <w:tcW w:w="180" w:type="dxa"/>
            <w:vAlign w:val="bottom"/>
          </w:tcPr>
          <w:p w14:paraId="2E2E9B72" w14:textId="77777777" w:rsidR="00D879E1" w:rsidRPr="00D879E1" w:rsidRDefault="00D879E1" w:rsidP="00D879E1">
            <w:pPr>
              <w:pStyle w:val="acctfourfigures"/>
              <w:tabs>
                <w:tab w:val="decimal" w:pos="6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D0E424C" w14:textId="4D16194E" w:rsidR="00D879E1" w:rsidRPr="00D879E1" w:rsidRDefault="00D879E1" w:rsidP="00D879E1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(10,982)</w:t>
            </w:r>
          </w:p>
        </w:tc>
      </w:tr>
      <w:tr w:rsidR="00D879E1" w:rsidRPr="00D57BA2" w14:paraId="1B3AADD6" w14:textId="77777777" w:rsidTr="00C84864">
        <w:tc>
          <w:tcPr>
            <w:tcW w:w="3330" w:type="dxa"/>
          </w:tcPr>
          <w:p w14:paraId="3EFEDF8A" w14:textId="77777777" w:rsidR="00D879E1" w:rsidRPr="00D879E1" w:rsidRDefault="00D879E1" w:rsidP="00D879E1">
            <w:pPr>
              <w:spacing w:line="240" w:lineRule="auto"/>
              <w:ind w:left="172" w:hanging="1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8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D27C36" w14:textId="32433B38" w:rsidR="00D879E1" w:rsidRPr="00D879E1" w:rsidRDefault="00DB4F11" w:rsidP="00D879E1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79,934</w:t>
            </w:r>
          </w:p>
        </w:tc>
        <w:tc>
          <w:tcPr>
            <w:tcW w:w="180" w:type="dxa"/>
            <w:vAlign w:val="bottom"/>
          </w:tcPr>
          <w:p w14:paraId="6FF3FD9A" w14:textId="77777777" w:rsidR="00D879E1" w:rsidRPr="00D879E1" w:rsidRDefault="00D879E1" w:rsidP="00D879E1">
            <w:pPr>
              <w:pStyle w:val="acctfourfigures"/>
              <w:tabs>
                <w:tab w:val="decimal" w:pos="69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502EA" w14:textId="41E33113" w:rsidR="00D879E1" w:rsidRPr="00D879E1" w:rsidRDefault="00DB4F11" w:rsidP="00D879E1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(15,987)</w:t>
            </w:r>
          </w:p>
        </w:tc>
        <w:tc>
          <w:tcPr>
            <w:tcW w:w="180" w:type="dxa"/>
            <w:vAlign w:val="bottom"/>
          </w:tcPr>
          <w:p w14:paraId="1E5DC285" w14:textId="77777777" w:rsidR="00D879E1" w:rsidRPr="00D879E1" w:rsidRDefault="00D879E1" w:rsidP="00D879E1">
            <w:pPr>
              <w:pStyle w:val="acctfourfigures"/>
              <w:tabs>
                <w:tab w:val="decimal" w:pos="69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FC375E" w14:textId="2A2EE24B" w:rsidR="00D879E1" w:rsidRPr="00D879E1" w:rsidRDefault="00DB4F11" w:rsidP="00D879E1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63,947</w:t>
            </w:r>
          </w:p>
        </w:tc>
        <w:tc>
          <w:tcPr>
            <w:tcW w:w="180" w:type="dxa"/>
            <w:vAlign w:val="bottom"/>
          </w:tcPr>
          <w:p w14:paraId="1FE4DCD4" w14:textId="77777777" w:rsidR="00D879E1" w:rsidRPr="00D879E1" w:rsidRDefault="00D879E1" w:rsidP="00D879E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F87607" w14:textId="155C721E" w:rsidR="00D879E1" w:rsidRPr="00D879E1" w:rsidRDefault="00D879E1" w:rsidP="00D879E1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begin"/>
            </w:r>
            <w:r w:rsidRPr="00D879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instrText xml:space="preserve"> =SUM(ABOVE) </w:instrText>
            </w:r>
            <w:r w:rsidRPr="00D879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separate"/>
            </w:r>
            <w:r w:rsidRPr="00D879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(108,000)</w:t>
            </w:r>
            <w:r w:rsidRPr="00D879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end"/>
            </w:r>
          </w:p>
        </w:tc>
        <w:tc>
          <w:tcPr>
            <w:tcW w:w="180" w:type="dxa"/>
            <w:vAlign w:val="bottom"/>
          </w:tcPr>
          <w:p w14:paraId="3BD4A92F" w14:textId="77777777" w:rsidR="00D879E1" w:rsidRPr="00D879E1" w:rsidRDefault="00D879E1" w:rsidP="00D879E1">
            <w:pPr>
              <w:pStyle w:val="acctfourfigures"/>
              <w:tabs>
                <w:tab w:val="decimal" w:pos="69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6B4437" w14:textId="12E1B0E7" w:rsidR="00D879E1" w:rsidRPr="00D879E1" w:rsidRDefault="00D879E1" w:rsidP="00D879E1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begin"/>
            </w:r>
            <w:r w:rsidRPr="00D879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instrText xml:space="preserve"> =SUM(ABOVE) </w:instrText>
            </w:r>
            <w:r w:rsidRPr="00D879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separate"/>
            </w:r>
            <w:r w:rsidRPr="00D879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21,600</w:t>
            </w:r>
            <w:r w:rsidRPr="00D879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end"/>
            </w:r>
          </w:p>
        </w:tc>
        <w:tc>
          <w:tcPr>
            <w:tcW w:w="180" w:type="dxa"/>
            <w:vAlign w:val="bottom"/>
          </w:tcPr>
          <w:p w14:paraId="7624F181" w14:textId="77777777" w:rsidR="00D879E1" w:rsidRPr="00D879E1" w:rsidRDefault="00D879E1" w:rsidP="00D879E1">
            <w:pPr>
              <w:pStyle w:val="acctfourfigures"/>
              <w:tabs>
                <w:tab w:val="decimal" w:pos="69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51E7EA" w14:textId="43673203" w:rsidR="00D879E1" w:rsidRPr="00D879E1" w:rsidRDefault="00D879E1" w:rsidP="00D879E1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begin"/>
            </w:r>
            <w:r w:rsidRPr="00D879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instrText xml:space="preserve"> =SUM(ABOVE) </w:instrText>
            </w:r>
            <w:r w:rsidRPr="00D879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separate"/>
            </w:r>
            <w:r w:rsidRPr="00D879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(86,400)</w:t>
            </w:r>
            <w:r w:rsidRPr="00D879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end"/>
            </w:r>
          </w:p>
        </w:tc>
      </w:tr>
    </w:tbl>
    <w:p w14:paraId="04491FD2" w14:textId="77777777" w:rsidR="00B25C97" w:rsidRPr="003A4173" w:rsidRDefault="00B25C97" w:rsidP="00D879E1">
      <w:pPr>
        <w:spacing w:line="220" w:lineRule="exact"/>
        <w:rPr>
          <w:rFonts w:asciiTheme="majorBidi" w:hAnsiTheme="majorBidi" w:cstheme="majorBidi"/>
          <w:sz w:val="24"/>
          <w:szCs w:val="24"/>
        </w:rPr>
      </w:pPr>
    </w:p>
    <w:tbl>
      <w:tblPr>
        <w:tblW w:w="95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0"/>
        <w:gridCol w:w="4404"/>
        <w:gridCol w:w="8"/>
        <w:gridCol w:w="903"/>
        <w:gridCol w:w="100"/>
        <w:gridCol w:w="169"/>
        <w:gridCol w:w="105"/>
        <w:gridCol w:w="1064"/>
        <w:gridCol w:w="88"/>
        <w:gridCol w:w="180"/>
        <w:gridCol w:w="81"/>
        <w:gridCol w:w="821"/>
        <w:gridCol w:w="150"/>
        <w:gridCol w:w="119"/>
        <w:gridCol w:w="153"/>
        <w:gridCol w:w="1001"/>
        <w:gridCol w:w="151"/>
      </w:tblGrid>
      <w:tr w:rsidR="00B25C97" w:rsidRPr="00D57BA2" w14:paraId="2D7FB67D" w14:textId="77777777" w:rsidTr="00D879E1">
        <w:trPr>
          <w:trHeight w:val="406"/>
        </w:trPr>
        <w:tc>
          <w:tcPr>
            <w:tcW w:w="2344" w:type="pct"/>
            <w:gridSpan w:val="2"/>
          </w:tcPr>
          <w:p w14:paraId="026F5E04" w14:textId="77777777" w:rsidR="00B25C97" w:rsidRPr="00D879E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D8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การกระทบยอดเพื่อหาอัตราภาษีที่แท้จริง </w:t>
            </w:r>
            <w:r w:rsidRPr="00D8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656" w:type="pct"/>
            <w:gridSpan w:val="15"/>
          </w:tcPr>
          <w:p w14:paraId="05767C00" w14:textId="77777777" w:rsidR="00B25C97" w:rsidRPr="00D879E1" w:rsidRDefault="00B25C97" w:rsidP="00B40A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8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25C97" w:rsidRPr="00D57BA2" w14:paraId="5EB3997F" w14:textId="77777777" w:rsidTr="00D879E1">
        <w:trPr>
          <w:trHeight w:val="394"/>
        </w:trPr>
        <w:tc>
          <w:tcPr>
            <w:tcW w:w="2344" w:type="pct"/>
            <w:gridSpan w:val="2"/>
          </w:tcPr>
          <w:p w14:paraId="1788A382" w14:textId="77777777" w:rsidR="00B25C97" w:rsidRPr="00D879E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1" w:type="pct"/>
            <w:gridSpan w:val="7"/>
          </w:tcPr>
          <w:p w14:paraId="6FF56F1A" w14:textId="4FA85444" w:rsidR="00B25C97" w:rsidRPr="00D879E1" w:rsidRDefault="00450DDE" w:rsidP="003A6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D879E1" w:rsidRPr="00D879E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36" w:type="pct"/>
            <w:gridSpan w:val="2"/>
          </w:tcPr>
          <w:p w14:paraId="35B43BD5" w14:textId="77777777" w:rsidR="00B25C97" w:rsidRPr="00D879E1" w:rsidRDefault="00B25C97" w:rsidP="003A6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49" w:type="pct"/>
            <w:gridSpan w:val="6"/>
          </w:tcPr>
          <w:p w14:paraId="5E683484" w14:textId="5EEA50F9" w:rsidR="00B25C97" w:rsidRPr="00D879E1" w:rsidRDefault="00450DDE" w:rsidP="003A6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D879E1" w:rsidRPr="00D879E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</w:tr>
      <w:tr w:rsidR="00372A8B" w:rsidRPr="00D57BA2" w14:paraId="53BB6F72" w14:textId="77777777" w:rsidTr="00D879E1">
        <w:trPr>
          <w:trHeight w:val="776"/>
        </w:trPr>
        <w:tc>
          <w:tcPr>
            <w:tcW w:w="2344" w:type="pct"/>
            <w:gridSpan w:val="2"/>
          </w:tcPr>
          <w:p w14:paraId="2B148C68" w14:textId="77777777" w:rsidR="00B25C97" w:rsidRPr="00D879E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gridSpan w:val="3"/>
          </w:tcPr>
          <w:p w14:paraId="4E5B4181" w14:textId="77777777" w:rsidR="00B25C97" w:rsidRPr="00D879E1" w:rsidRDefault="00B25C97" w:rsidP="00B40A6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DECD5E5" w14:textId="77777777" w:rsidR="00B25C97" w:rsidRPr="00D879E1" w:rsidRDefault="00B25C97" w:rsidP="00B40A6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879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43" w:type="pct"/>
            <w:gridSpan w:val="2"/>
          </w:tcPr>
          <w:p w14:paraId="21D6787A" w14:textId="77777777" w:rsidR="00B25C97" w:rsidRPr="00D879E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14:paraId="3BD8A255" w14:textId="77777777" w:rsidR="00B25C97" w:rsidRPr="00D879E1" w:rsidRDefault="00B25C97" w:rsidP="00B40A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0D871B2" w14:textId="77777777" w:rsidR="00B25C97" w:rsidRPr="00D879E1" w:rsidRDefault="00B25C97" w:rsidP="003A6163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879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36" w:type="pct"/>
            <w:gridSpan w:val="2"/>
          </w:tcPr>
          <w:p w14:paraId="0A8E72D7" w14:textId="77777777" w:rsidR="00B25C97" w:rsidRPr="00D879E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6" w:type="pct"/>
            <w:gridSpan w:val="2"/>
          </w:tcPr>
          <w:p w14:paraId="15D845ED" w14:textId="77777777" w:rsidR="00B25C97" w:rsidRPr="00D879E1" w:rsidRDefault="00B25C97" w:rsidP="00B40A6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4FF4D55" w14:textId="77777777" w:rsidR="00B25C97" w:rsidRPr="00D879E1" w:rsidRDefault="00B25C97" w:rsidP="00B40A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42" w:type="pct"/>
            <w:gridSpan w:val="2"/>
          </w:tcPr>
          <w:p w14:paraId="714688DC" w14:textId="77777777" w:rsidR="00B25C97" w:rsidRPr="00D879E1" w:rsidRDefault="00B25C97" w:rsidP="00B4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14:paraId="39FD535A" w14:textId="77777777" w:rsidR="00B25C97" w:rsidRPr="00D879E1" w:rsidRDefault="00B25C97" w:rsidP="00B40A6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6736376" w14:textId="77777777" w:rsidR="00B25C97" w:rsidRPr="00D879E1" w:rsidRDefault="00B25C97" w:rsidP="003A6163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879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879E1" w:rsidRPr="00D57BA2" w14:paraId="10B8B4C4" w14:textId="77777777" w:rsidTr="00D879E1">
        <w:trPr>
          <w:trHeight w:val="394"/>
        </w:trPr>
        <w:tc>
          <w:tcPr>
            <w:tcW w:w="2344" w:type="pct"/>
            <w:gridSpan w:val="2"/>
          </w:tcPr>
          <w:p w14:paraId="58AF507D" w14:textId="77777777" w:rsidR="00D879E1" w:rsidRPr="00D879E1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527" w:type="pct"/>
            <w:gridSpan w:val="3"/>
          </w:tcPr>
          <w:p w14:paraId="58AFB0B6" w14:textId="77777777" w:rsidR="00D879E1" w:rsidRPr="00D879E1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671B2622" w14:textId="77777777" w:rsidR="00D879E1" w:rsidRPr="00D879E1" w:rsidRDefault="00D879E1" w:rsidP="00D879E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gridSpan w:val="2"/>
          </w:tcPr>
          <w:p w14:paraId="1792D566" w14:textId="26A3C595" w:rsidR="00D879E1" w:rsidRPr="00D879E1" w:rsidRDefault="00C05ADD" w:rsidP="00D879E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5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 w:rsidR="00AB2C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794,181</w:t>
            </w:r>
          </w:p>
        </w:tc>
        <w:tc>
          <w:tcPr>
            <w:tcW w:w="136" w:type="pct"/>
            <w:gridSpan w:val="2"/>
          </w:tcPr>
          <w:p w14:paraId="771164DF" w14:textId="77777777" w:rsidR="00D879E1" w:rsidRPr="00D879E1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  <w:gridSpan w:val="2"/>
          </w:tcPr>
          <w:p w14:paraId="7157AF67" w14:textId="77777777" w:rsidR="00D879E1" w:rsidRPr="00D879E1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4BF0EDF1" w14:textId="77777777" w:rsidR="00D879E1" w:rsidRPr="00D879E1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14:paraId="74E50333" w14:textId="6E19855B" w:rsidR="00D879E1" w:rsidRPr="00D879E1" w:rsidRDefault="00D879E1" w:rsidP="00D879E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5,398,245</w:t>
            </w:r>
          </w:p>
        </w:tc>
      </w:tr>
      <w:tr w:rsidR="00D879E1" w:rsidRPr="00D57BA2" w14:paraId="773C2EA5" w14:textId="77777777" w:rsidTr="00D879E1">
        <w:trPr>
          <w:trHeight w:val="406"/>
        </w:trPr>
        <w:tc>
          <w:tcPr>
            <w:tcW w:w="2344" w:type="pct"/>
            <w:gridSpan w:val="2"/>
          </w:tcPr>
          <w:p w14:paraId="5378A1E3" w14:textId="3EFD2A02" w:rsidR="00D879E1" w:rsidRPr="00D879E1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527" w:type="pct"/>
            <w:gridSpan w:val="3"/>
          </w:tcPr>
          <w:p w14:paraId="55E75695" w14:textId="77777777" w:rsidR="00D879E1" w:rsidRPr="00D879E1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26F17928" w14:textId="77777777" w:rsidR="00D879E1" w:rsidRPr="00D879E1" w:rsidRDefault="00D879E1" w:rsidP="00D879E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gridSpan w:val="2"/>
            <w:tcBorders>
              <w:bottom w:val="single" w:sz="4" w:space="0" w:color="auto"/>
            </w:tcBorders>
          </w:tcPr>
          <w:p w14:paraId="18C1C402" w14:textId="30BE719C" w:rsidR="00D879E1" w:rsidRPr="00D879E1" w:rsidRDefault="00C05ADD" w:rsidP="00D879E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5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</w:t>
            </w:r>
            <w:r w:rsidR="00AB2C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14,490</w:t>
            </w:r>
            <w:r w:rsidRPr="00C05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6" w:type="pct"/>
            <w:gridSpan w:val="2"/>
          </w:tcPr>
          <w:p w14:paraId="5C893759" w14:textId="77777777" w:rsidR="00D879E1" w:rsidRPr="00D879E1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  <w:gridSpan w:val="2"/>
          </w:tcPr>
          <w:p w14:paraId="171D3B22" w14:textId="77777777" w:rsidR="00D879E1" w:rsidRPr="00D879E1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57724D1C" w14:textId="77777777" w:rsidR="00D879E1" w:rsidRPr="00D879E1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tcBorders>
              <w:bottom w:val="single" w:sz="4" w:space="0" w:color="auto"/>
            </w:tcBorders>
          </w:tcPr>
          <w:p w14:paraId="57050922" w14:textId="6992BE4B" w:rsidR="00D879E1" w:rsidRPr="00D879E1" w:rsidRDefault="00D879E1" w:rsidP="00D879E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(1,380,054)</w:t>
            </w:r>
          </w:p>
        </w:tc>
      </w:tr>
      <w:tr w:rsidR="00D879E1" w:rsidRPr="00D57BA2" w14:paraId="6013A81D" w14:textId="77777777" w:rsidTr="00D879E1">
        <w:trPr>
          <w:trHeight w:val="394"/>
        </w:trPr>
        <w:tc>
          <w:tcPr>
            <w:tcW w:w="2344" w:type="pct"/>
            <w:gridSpan w:val="2"/>
          </w:tcPr>
          <w:p w14:paraId="6D10EE38" w14:textId="77777777" w:rsidR="00D879E1" w:rsidRPr="00D879E1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7" w:type="pct"/>
            <w:gridSpan w:val="3"/>
          </w:tcPr>
          <w:p w14:paraId="3D8FC6D7" w14:textId="77777777" w:rsidR="00D879E1" w:rsidRPr="00D879E1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4FCC008B" w14:textId="77777777" w:rsidR="00D879E1" w:rsidRPr="00D879E1" w:rsidRDefault="00D879E1" w:rsidP="00D879E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3DB78D" w14:textId="6C4D203A" w:rsidR="00D879E1" w:rsidRPr="00D879E1" w:rsidRDefault="00C05ADD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5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1,679,691</w:t>
            </w:r>
          </w:p>
        </w:tc>
        <w:tc>
          <w:tcPr>
            <w:tcW w:w="136" w:type="pct"/>
            <w:gridSpan w:val="2"/>
          </w:tcPr>
          <w:p w14:paraId="3AB77B02" w14:textId="77777777" w:rsidR="00D879E1" w:rsidRPr="00D879E1" w:rsidRDefault="00D879E1" w:rsidP="00D879E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  <w:gridSpan w:val="2"/>
          </w:tcPr>
          <w:p w14:paraId="2BF6CCF3" w14:textId="77777777" w:rsidR="00D879E1" w:rsidRPr="00D879E1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36215C39" w14:textId="77777777" w:rsidR="00D879E1" w:rsidRPr="00D879E1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8DBB74C" w14:textId="04E82D73" w:rsidR="00D879E1" w:rsidRPr="00DB4F11" w:rsidRDefault="00D879E1" w:rsidP="00D879E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4F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4,018,191</w:t>
            </w:r>
          </w:p>
        </w:tc>
      </w:tr>
      <w:tr w:rsidR="00D879E1" w:rsidRPr="00D57BA2" w14:paraId="7440788F" w14:textId="77777777" w:rsidTr="00D879E1">
        <w:trPr>
          <w:trHeight w:val="394"/>
        </w:trPr>
        <w:tc>
          <w:tcPr>
            <w:tcW w:w="2344" w:type="pct"/>
            <w:gridSpan w:val="2"/>
          </w:tcPr>
          <w:p w14:paraId="18FB72C9" w14:textId="77777777" w:rsidR="00D879E1" w:rsidRPr="00D879E1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27" w:type="pct"/>
            <w:gridSpan w:val="3"/>
          </w:tcPr>
          <w:p w14:paraId="016F499D" w14:textId="7944155E" w:rsidR="00D879E1" w:rsidRPr="00D879E1" w:rsidRDefault="00C05ADD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3" w:type="pct"/>
            <w:gridSpan w:val="2"/>
          </w:tcPr>
          <w:p w14:paraId="2567AF2E" w14:textId="77777777" w:rsidR="00D879E1" w:rsidRPr="00D879E1" w:rsidRDefault="00D879E1" w:rsidP="00D879E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gridSpan w:val="2"/>
            <w:tcBorders>
              <w:top w:val="double" w:sz="4" w:space="0" w:color="auto"/>
            </w:tcBorders>
          </w:tcPr>
          <w:p w14:paraId="15B83275" w14:textId="10F0CBE4" w:rsidR="00D879E1" w:rsidRPr="00D879E1" w:rsidRDefault="00C05ADD" w:rsidP="00D879E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5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335,938</w:t>
            </w:r>
          </w:p>
        </w:tc>
        <w:tc>
          <w:tcPr>
            <w:tcW w:w="136" w:type="pct"/>
            <w:gridSpan w:val="2"/>
          </w:tcPr>
          <w:p w14:paraId="56748111" w14:textId="77777777" w:rsidR="00D879E1" w:rsidRPr="00D879E1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  <w:gridSpan w:val="2"/>
          </w:tcPr>
          <w:p w14:paraId="4E88411B" w14:textId="3D311492" w:rsidR="00D879E1" w:rsidRPr="00D879E1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2" w:type="pct"/>
            <w:gridSpan w:val="2"/>
          </w:tcPr>
          <w:p w14:paraId="5C367562" w14:textId="77777777" w:rsidR="00D879E1" w:rsidRPr="00D879E1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tcBorders>
              <w:top w:val="double" w:sz="4" w:space="0" w:color="auto"/>
            </w:tcBorders>
          </w:tcPr>
          <w:p w14:paraId="304222DE" w14:textId="502B0121" w:rsidR="00D879E1" w:rsidRPr="00D879E1" w:rsidRDefault="00D879E1" w:rsidP="00D879E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803,638</w:t>
            </w:r>
          </w:p>
        </w:tc>
      </w:tr>
      <w:tr w:rsidR="00D879E1" w:rsidRPr="00D57BA2" w14:paraId="765D76BB" w14:textId="77777777" w:rsidTr="00D879E1">
        <w:trPr>
          <w:trHeight w:val="394"/>
        </w:trPr>
        <w:tc>
          <w:tcPr>
            <w:tcW w:w="2344" w:type="pct"/>
            <w:gridSpan w:val="2"/>
          </w:tcPr>
          <w:p w14:paraId="42339EE3" w14:textId="77777777" w:rsidR="00D879E1" w:rsidRPr="00D879E1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27" w:type="pct"/>
            <w:gridSpan w:val="3"/>
          </w:tcPr>
          <w:p w14:paraId="51635204" w14:textId="77777777" w:rsidR="00D879E1" w:rsidRPr="00D879E1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6A4E3E57" w14:textId="77777777" w:rsidR="00D879E1" w:rsidRPr="00D879E1" w:rsidRDefault="00D879E1" w:rsidP="00D879E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gridSpan w:val="2"/>
          </w:tcPr>
          <w:p w14:paraId="56BA761B" w14:textId="26136076" w:rsidR="00D879E1" w:rsidRPr="00D879E1" w:rsidRDefault="00C05ADD" w:rsidP="00D879E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5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537</w:t>
            </w:r>
          </w:p>
        </w:tc>
        <w:tc>
          <w:tcPr>
            <w:tcW w:w="136" w:type="pct"/>
            <w:gridSpan w:val="2"/>
          </w:tcPr>
          <w:p w14:paraId="4A51D63B" w14:textId="77777777" w:rsidR="00D879E1" w:rsidRPr="00D879E1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  <w:gridSpan w:val="2"/>
          </w:tcPr>
          <w:p w14:paraId="409468E7" w14:textId="77777777" w:rsidR="00D879E1" w:rsidRPr="00D879E1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18894D19" w14:textId="77777777" w:rsidR="00D879E1" w:rsidRPr="00D879E1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14:paraId="665F7020" w14:textId="03941238" w:rsidR="00D879E1" w:rsidRPr="00D879E1" w:rsidRDefault="00D879E1" w:rsidP="00D879E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2,171</w:t>
            </w:r>
          </w:p>
        </w:tc>
      </w:tr>
      <w:tr w:rsidR="00D879E1" w:rsidRPr="00D57BA2" w14:paraId="6B377503" w14:textId="77777777" w:rsidTr="00D879E1">
        <w:trPr>
          <w:trHeight w:val="394"/>
        </w:trPr>
        <w:tc>
          <w:tcPr>
            <w:tcW w:w="2344" w:type="pct"/>
            <w:gridSpan w:val="2"/>
          </w:tcPr>
          <w:p w14:paraId="7AA0CE7A" w14:textId="77777777" w:rsidR="00D879E1" w:rsidRPr="00D879E1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527" w:type="pct"/>
            <w:gridSpan w:val="3"/>
          </w:tcPr>
          <w:p w14:paraId="061E29EA" w14:textId="77777777" w:rsidR="00D879E1" w:rsidRPr="00D879E1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4E3AB8C5" w14:textId="77777777" w:rsidR="00D879E1" w:rsidRPr="00D879E1" w:rsidRDefault="00D879E1" w:rsidP="00D879E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gridSpan w:val="2"/>
          </w:tcPr>
          <w:p w14:paraId="3DCF3156" w14:textId="42311F85" w:rsidR="00D879E1" w:rsidRPr="00D879E1" w:rsidRDefault="00C05ADD" w:rsidP="00D879E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5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136" w:type="pct"/>
            <w:gridSpan w:val="2"/>
          </w:tcPr>
          <w:p w14:paraId="50A48CEE" w14:textId="77777777" w:rsidR="00D879E1" w:rsidRPr="00D879E1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  <w:gridSpan w:val="2"/>
          </w:tcPr>
          <w:p w14:paraId="53BF5463" w14:textId="77777777" w:rsidR="00D879E1" w:rsidRPr="00D879E1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6E153034" w14:textId="77777777" w:rsidR="00D879E1" w:rsidRPr="00D879E1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14:paraId="3DE73DB7" w14:textId="22FF5920" w:rsidR="00D879E1" w:rsidRPr="00D879E1" w:rsidRDefault="00D879E1" w:rsidP="00D879E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(604)</w:t>
            </w:r>
          </w:p>
        </w:tc>
      </w:tr>
      <w:tr w:rsidR="00D879E1" w:rsidRPr="00D57BA2" w14:paraId="6118DB07" w14:textId="77777777" w:rsidTr="00D879E1">
        <w:trPr>
          <w:trHeight w:val="394"/>
        </w:trPr>
        <w:tc>
          <w:tcPr>
            <w:tcW w:w="2344" w:type="pct"/>
            <w:gridSpan w:val="2"/>
          </w:tcPr>
          <w:p w14:paraId="5C3FD576" w14:textId="77777777" w:rsidR="00D879E1" w:rsidRPr="00D879E1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8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7ECFD6A" w14:textId="78E1EEFD" w:rsidR="00D879E1" w:rsidRPr="00D879E1" w:rsidRDefault="00C05ADD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43" w:type="pct"/>
            <w:gridSpan w:val="2"/>
          </w:tcPr>
          <w:p w14:paraId="79C29469" w14:textId="77777777" w:rsidR="00D879E1" w:rsidRPr="00D879E1" w:rsidRDefault="00D879E1" w:rsidP="00D879E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8C4763B" w14:textId="6F372D60" w:rsidR="00D879E1" w:rsidRPr="00D879E1" w:rsidRDefault="00C05ADD" w:rsidP="00D879E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5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336,474</w:t>
            </w:r>
          </w:p>
        </w:tc>
        <w:tc>
          <w:tcPr>
            <w:tcW w:w="136" w:type="pct"/>
            <w:gridSpan w:val="2"/>
          </w:tcPr>
          <w:p w14:paraId="63F89976" w14:textId="77777777" w:rsidR="00D879E1" w:rsidRPr="00D879E1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243083" w14:textId="724EFA65" w:rsidR="00D879E1" w:rsidRPr="00D879E1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42" w:type="pct"/>
            <w:gridSpan w:val="2"/>
          </w:tcPr>
          <w:p w14:paraId="2E65F9F7" w14:textId="77777777" w:rsidR="00D879E1" w:rsidRPr="00D879E1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33538C" w14:textId="34F0F38F" w:rsidR="00D879E1" w:rsidRPr="00D879E1" w:rsidRDefault="00D879E1" w:rsidP="00D879E1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79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805,205</w:t>
            </w:r>
          </w:p>
        </w:tc>
      </w:tr>
      <w:tr w:rsidR="004771FF" w:rsidRPr="003A4173" w14:paraId="21CE1057" w14:textId="77777777" w:rsidTr="00D879E1">
        <w:trPr>
          <w:gridBefore w:val="1"/>
          <w:gridAfter w:val="1"/>
          <w:wBefore w:w="47" w:type="pct"/>
          <w:wAfter w:w="80" w:type="pct"/>
        </w:trPr>
        <w:tc>
          <w:tcPr>
            <w:tcW w:w="2301" w:type="pct"/>
            <w:gridSpan w:val="2"/>
          </w:tcPr>
          <w:p w14:paraId="4E9AA924" w14:textId="77777777" w:rsidR="004771FF" w:rsidRPr="003A4173" w:rsidRDefault="006147FD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="004771FF" w:rsidRPr="003A417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57650B" w:rsidRPr="003A41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การกระทบยอดเพื่อหาอัตราภาษีที่แท้จริง </w:t>
            </w:r>
            <w:r w:rsidR="0057650B" w:rsidRPr="003A41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572" w:type="pct"/>
            <w:gridSpan w:val="13"/>
          </w:tcPr>
          <w:p w14:paraId="1E579A7B" w14:textId="77777777" w:rsidR="004771FF" w:rsidRPr="003A4173" w:rsidRDefault="004771FF" w:rsidP="003A41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A41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879E1" w:rsidRPr="003A4173" w14:paraId="0CFE3A85" w14:textId="77777777" w:rsidTr="00DB4F11">
        <w:trPr>
          <w:gridBefore w:val="1"/>
          <w:gridAfter w:val="1"/>
          <w:wBefore w:w="47" w:type="pct"/>
          <w:wAfter w:w="80" w:type="pct"/>
        </w:trPr>
        <w:tc>
          <w:tcPr>
            <w:tcW w:w="2301" w:type="pct"/>
            <w:gridSpan w:val="2"/>
          </w:tcPr>
          <w:p w14:paraId="7955A129" w14:textId="77777777" w:rsidR="00D879E1" w:rsidRPr="003A4173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1" w:type="pct"/>
            <w:gridSpan w:val="5"/>
          </w:tcPr>
          <w:p w14:paraId="65148DA4" w14:textId="269E6CD7" w:rsidR="00D879E1" w:rsidRPr="00D879E1" w:rsidRDefault="00D879E1" w:rsidP="00D8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40" w:type="pct"/>
            <w:gridSpan w:val="2"/>
          </w:tcPr>
          <w:p w14:paraId="608AAE35" w14:textId="77777777" w:rsidR="00D879E1" w:rsidRPr="00D879E1" w:rsidRDefault="00D879E1" w:rsidP="00D8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12" w:type="pct"/>
            <w:gridSpan w:val="6"/>
          </w:tcPr>
          <w:p w14:paraId="434A1B18" w14:textId="06FB912D" w:rsidR="00D879E1" w:rsidRPr="00D879E1" w:rsidRDefault="00D879E1" w:rsidP="00D8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879E1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</w:tr>
      <w:tr w:rsidR="003A6163" w:rsidRPr="003A4173" w14:paraId="5EFB2F18" w14:textId="77777777" w:rsidTr="00DB4F11">
        <w:trPr>
          <w:gridBefore w:val="1"/>
          <w:gridAfter w:val="1"/>
          <w:wBefore w:w="47" w:type="pct"/>
          <w:wAfter w:w="80" w:type="pct"/>
        </w:trPr>
        <w:tc>
          <w:tcPr>
            <w:tcW w:w="2301" w:type="pct"/>
            <w:gridSpan w:val="2"/>
          </w:tcPr>
          <w:p w14:paraId="1017A8C8" w14:textId="77777777" w:rsidR="004771FF" w:rsidRPr="003A4173" w:rsidRDefault="004771FF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1" w:type="pct"/>
          </w:tcPr>
          <w:p w14:paraId="76B2B76D" w14:textId="77777777" w:rsidR="004771FF" w:rsidRPr="003A4173" w:rsidRDefault="004771FF" w:rsidP="003A417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133C855" w14:textId="77777777" w:rsidR="004771FF" w:rsidRPr="003A4173" w:rsidRDefault="004771FF" w:rsidP="003A417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A41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40" w:type="pct"/>
            <w:gridSpan w:val="2"/>
          </w:tcPr>
          <w:p w14:paraId="7A9948E8" w14:textId="77777777" w:rsidR="004771FF" w:rsidRPr="003A4173" w:rsidRDefault="004771FF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658ED8ED" w14:textId="77777777" w:rsidR="004771FF" w:rsidRPr="003A4173" w:rsidRDefault="004771FF" w:rsidP="003A41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424E4A0" w14:textId="77777777" w:rsidR="004771FF" w:rsidRPr="003A4173" w:rsidRDefault="004771FF" w:rsidP="003A4173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A41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40" w:type="pct"/>
            <w:gridSpan w:val="2"/>
          </w:tcPr>
          <w:p w14:paraId="06639084" w14:textId="77777777" w:rsidR="004771FF" w:rsidRPr="003A4173" w:rsidRDefault="004771FF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70" w:type="pct"/>
            <w:gridSpan w:val="2"/>
          </w:tcPr>
          <w:p w14:paraId="34ABC8E2" w14:textId="77777777" w:rsidR="004771FF" w:rsidRPr="003A4173" w:rsidRDefault="004771FF" w:rsidP="003A417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D465108" w14:textId="77777777" w:rsidR="004771FF" w:rsidRPr="003A4173" w:rsidRDefault="004771FF" w:rsidP="003A41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40" w:type="pct"/>
            <w:gridSpan w:val="2"/>
          </w:tcPr>
          <w:p w14:paraId="4D9F6BF5" w14:textId="77777777" w:rsidR="004771FF" w:rsidRPr="003A4173" w:rsidRDefault="004771FF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14:paraId="77FD7DDA" w14:textId="77777777" w:rsidR="004771FF" w:rsidRPr="003A4173" w:rsidRDefault="004771FF" w:rsidP="003A41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2D20AF5" w14:textId="77777777" w:rsidR="004771FF" w:rsidRPr="003A4173" w:rsidRDefault="004771FF" w:rsidP="003A4173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A41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3A417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พัน</w:t>
            </w:r>
            <w:r w:rsidRPr="003A41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B4F11" w:rsidRPr="003A4173" w14:paraId="34B59E98" w14:textId="77777777" w:rsidTr="00DB4F11">
        <w:trPr>
          <w:gridBefore w:val="1"/>
          <w:gridAfter w:val="1"/>
          <w:wBefore w:w="47" w:type="pct"/>
          <w:wAfter w:w="80" w:type="pct"/>
        </w:trPr>
        <w:tc>
          <w:tcPr>
            <w:tcW w:w="2301" w:type="pct"/>
            <w:gridSpan w:val="2"/>
          </w:tcPr>
          <w:p w14:paraId="654AA09B" w14:textId="77777777" w:rsidR="00DB4F11" w:rsidRPr="003A4173" w:rsidRDefault="00DB4F11" w:rsidP="00DB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471" w:type="pct"/>
          </w:tcPr>
          <w:p w14:paraId="7B0041EE" w14:textId="77777777" w:rsidR="00DB4F11" w:rsidRPr="003A4173" w:rsidRDefault="00DB4F11" w:rsidP="00DB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0" w:type="pct"/>
            <w:gridSpan w:val="2"/>
          </w:tcPr>
          <w:p w14:paraId="53EE4FAE" w14:textId="77777777" w:rsidR="00DB4F11" w:rsidRPr="003A4173" w:rsidRDefault="00DB4F11" w:rsidP="00DB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10" w:type="pct"/>
            <w:gridSpan w:val="2"/>
            <w:tcBorders>
              <w:bottom w:val="double" w:sz="4" w:space="0" w:color="auto"/>
            </w:tcBorders>
          </w:tcPr>
          <w:p w14:paraId="7873A8BD" w14:textId="7D7B8D6A" w:rsidR="00DB4F11" w:rsidRPr="003A4173" w:rsidRDefault="00DB4F11" w:rsidP="00DB4F1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1,705,182</w:t>
            </w:r>
          </w:p>
        </w:tc>
        <w:tc>
          <w:tcPr>
            <w:tcW w:w="140" w:type="pct"/>
            <w:gridSpan w:val="2"/>
            <w:vAlign w:val="bottom"/>
          </w:tcPr>
          <w:p w14:paraId="081D5565" w14:textId="77777777" w:rsidR="00DB4F11" w:rsidRPr="003A4173" w:rsidRDefault="00DB4F11" w:rsidP="00DB4F1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0" w:type="pct"/>
            <w:gridSpan w:val="2"/>
          </w:tcPr>
          <w:p w14:paraId="6861CB8C" w14:textId="77777777" w:rsidR="00DB4F11" w:rsidRPr="003A4173" w:rsidRDefault="00DB4F11" w:rsidP="00DB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0" w:type="pct"/>
            <w:gridSpan w:val="2"/>
          </w:tcPr>
          <w:p w14:paraId="0ACA9B1F" w14:textId="77777777" w:rsidR="00DB4F11" w:rsidRPr="003A4173" w:rsidRDefault="00DB4F11" w:rsidP="00DB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tcBorders>
              <w:bottom w:val="double" w:sz="4" w:space="0" w:color="auto"/>
            </w:tcBorders>
          </w:tcPr>
          <w:p w14:paraId="19AD9EE6" w14:textId="7BA4F8F6" w:rsidR="00DB4F11" w:rsidRPr="003A4173" w:rsidRDefault="00DB4F11" w:rsidP="00DB4F1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4,043,682</w:t>
            </w:r>
          </w:p>
        </w:tc>
      </w:tr>
      <w:tr w:rsidR="00DB4F11" w:rsidRPr="003A4173" w14:paraId="5CA277A1" w14:textId="77777777" w:rsidTr="00DB4F11">
        <w:trPr>
          <w:gridBefore w:val="1"/>
          <w:gridAfter w:val="1"/>
          <w:wBefore w:w="47" w:type="pct"/>
          <w:wAfter w:w="80" w:type="pct"/>
        </w:trPr>
        <w:tc>
          <w:tcPr>
            <w:tcW w:w="2301" w:type="pct"/>
            <w:gridSpan w:val="2"/>
          </w:tcPr>
          <w:p w14:paraId="3691FA2C" w14:textId="77777777" w:rsidR="00DB4F11" w:rsidRPr="003A4173" w:rsidRDefault="00DB4F11" w:rsidP="00DB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471" w:type="pct"/>
          </w:tcPr>
          <w:p w14:paraId="1937325E" w14:textId="3A4C6D8B" w:rsidR="00DB4F11" w:rsidRPr="003A4173" w:rsidRDefault="00DB4F11" w:rsidP="00DB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20</w:t>
            </w:r>
          </w:p>
        </w:tc>
        <w:tc>
          <w:tcPr>
            <w:tcW w:w="140" w:type="pct"/>
            <w:gridSpan w:val="2"/>
          </w:tcPr>
          <w:p w14:paraId="75940574" w14:textId="77777777" w:rsidR="00DB4F11" w:rsidRPr="003A4173" w:rsidRDefault="00DB4F11" w:rsidP="00DB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10" w:type="pct"/>
            <w:gridSpan w:val="2"/>
            <w:tcBorders>
              <w:top w:val="double" w:sz="4" w:space="0" w:color="auto"/>
            </w:tcBorders>
          </w:tcPr>
          <w:p w14:paraId="4AA23404" w14:textId="6F4632AD" w:rsidR="00DB4F11" w:rsidRPr="003A4173" w:rsidRDefault="00DB4F11" w:rsidP="00DB4F1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341,036</w:t>
            </w:r>
          </w:p>
        </w:tc>
        <w:tc>
          <w:tcPr>
            <w:tcW w:w="140" w:type="pct"/>
            <w:gridSpan w:val="2"/>
            <w:vAlign w:val="bottom"/>
          </w:tcPr>
          <w:p w14:paraId="4BB2677A" w14:textId="77777777" w:rsidR="00DB4F11" w:rsidRPr="003A4173" w:rsidRDefault="00DB4F11" w:rsidP="00DB4F1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0" w:type="pct"/>
            <w:gridSpan w:val="2"/>
          </w:tcPr>
          <w:p w14:paraId="16388DFD" w14:textId="13B0B060" w:rsidR="00DB4F11" w:rsidRPr="003A4173" w:rsidRDefault="00DB4F11" w:rsidP="00DB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20</w:t>
            </w:r>
          </w:p>
        </w:tc>
        <w:tc>
          <w:tcPr>
            <w:tcW w:w="140" w:type="pct"/>
            <w:gridSpan w:val="2"/>
          </w:tcPr>
          <w:p w14:paraId="12ABCE26" w14:textId="77777777" w:rsidR="00DB4F11" w:rsidRPr="003A4173" w:rsidRDefault="00DB4F11" w:rsidP="00DB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tcBorders>
              <w:top w:val="double" w:sz="4" w:space="0" w:color="auto"/>
            </w:tcBorders>
          </w:tcPr>
          <w:p w14:paraId="641033DC" w14:textId="4AFA505E" w:rsidR="00DB4F11" w:rsidRPr="003A4173" w:rsidRDefault="00DB4F11" w:rsidP="00DB4F1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808,736</w:t>
            </w:r>
          </w:p>
        </w:tc>
      </w:tr>
      <w:tr w:rsidR="00DB4F11" w:rsidRPr="003A4173" w14:paraId="580E283D" w14:textId="77777777" w:rsidTr="00DB4F11">
        <w:trPr>
          <w:gridBefore w:val="1"/>
          <w:gridAfter w:val="1"/>
          <w:wBefore w:w="47" w:type="pct"/>
          <w:wAfter w:w="80" w:type="pct"/>
        </w:trPr>
        <w:tc>
          <w:tcPr>
            <w:tcW w:w="2301" w:type="pct"/>
            <w:gridSpan w:val="2"/>
          </w:tcPr>
          <w:p w14:paraId="5FD44D3A" w14:textId="77777777" w:rsidR="00DB4F11" w:rsidRPr="003A4173" w:rsidRDefault="00DB4F11" w:rsidP="00DB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471" w:type="pct"/>
          </w:tcPr>
          <w:p w14:paraId="6EA39FEE" w14:textId="77777777" w:rsidR="00DB4F11" w:rsidRPr="003A4173" w:rsidRDefault="00DB4F11" w:rsidP="00DB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0" w:type="pct"/>
            <w:gridSpan w:val="2"/>
          </w:tcPr>
          <w:p w14:paraId="163B62F4" w14:textId="77777777" w:rsidR="00DB4F11" w:rsidRPr="003A4173" w:rsidRDefault="00DB4F11" w:rsidP="00DB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10" w:type="pct"/>
            <w:gridSpan w:val="2"/>
          </w:tcPr>
          <w:p w14:paraId="7F4FD6EB" w14:textId="7D50CCA4" w:rsidR="00DB4F11" w:rsidRPr="003A4173" w:rsidRDefault="00DB4F11" w:rsidP="00DB4F1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(5,098)</w:t>
            </w:r>
          </w:p>
        </w:tc>
        <w:tc>
          <w:tcPr>
            <w:tcW w:w="140" w:type="pct"/>
            <w:gridSpan w:val="2"/>
            <w:vAlign w:val="bottom"/>
          </w:tcPr>
          <w:p w14:paraId="34F502FD" w14:textId="77777777" w:rsidR="00DB4F11" w:rsidRPr="003A4173" w:rsidRDefault="00DB4F11" w:rsidP="00DB4F1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0" w:type="pct"/>
            <w:gridSpan w:val="2"/>
          </w:tcPr>
          <w:p w14:paraId="36806313" w14:textId="77777777" w:rsidR="00DB4F11" w:rsidRPr="003A4173" w:rsidRDefault="00DB4F11" w:rsidP="00DB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" w:type="pct"/>
            <w:gridSpan w:val="2"/>
          </w:tcPr>
          <w:p w14:paraId="7665AE75" w14:textId="77777777" w:rsidR="00DB4F11" w:rsidRPr="003A4173" w:rsidRDefault="00DB4F11" w:rsidP="00DB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14:paraId="35E2C78C" w14:textId="51A677B6" w:rsidR="00DB4F11" w:rsidRPr="003A4173" w:rsidRDefault="00DB4F11" w:rsidP="00DB4F1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(5,098)</w:t>
            </w:r>
          </w:p>
        </w:tc>
      </w:tr>
      <w:tr w:rsidR="00DB4F11" w:rsidRPr="003A4173" w14:paraId="73EE8F2A" w14:textId="77777777" w:rsidTr="00DB4F11">
        <w:trPr>
          <w:gridBefore w:val="1"/>
          <w:gridAfter w:val="1"/>
          <w:wBefore w:w="47" w:type="pct"/>
          <w:wAfter w:w="80" w:type="pct"/>
        </w:trPr>
        <w:tc>
          <w:tcPr>
            <w:tcW w:w="2301" w:type="pct"/>
            <w:gridSpan w:val="2"/>
          </w:tcPr>
          <w:p w14:paraId="322A98F5" w14:textId="77777777" w:rsidR="00DB4F11" w:rsidRPr="003A4173" w:rsidRDefault="00DB4F11" w:rsidP="00DB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471" w:type="pct"/>
          </w:tcPr>
          <w:p w14:paraId="273ABEF4" w14:textId="77777777" w:rsidR="00DB4F11" w:rsidRPr="003A4173" w:rsidRDefault="00DB4F11" w:rsidP="00DB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0" w:type="pct"/>
            <w:gridSpan w:val="2"/>
          </w:tcPr>
          <w:p w14:paraId="13BC6937" w14:textId="77777777" w:rsidR="00DB4F11" w:rsidRPr="003A4173" w:rsidRDefault="00DB4F11" w:rsidP="00DB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10" w:type="pct"/>
            <w:gridSpan w:val="2"/>
          </w:tcPr>
          <w:p w14:paraId="3E1D1CE7" w14:textId="17683633" w:rsidR="00DB4F11" w:rsidRPr="003A4173" w:rsidRDefault="00DB4F11" w:rsidP="00DB4F1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537</w:t>
            </w:r>
          </w:p>
        </w:tc>
        <w:tc>
          <w:tcPr>
            <w:tcW w:w="140" w:type="pct"/>
            <w:gridSpan w:val="2"/>
            <w:vAlign w:val="bottom"/>
          </w:tcPr>
          <w:p w14:paraId="7DEA8D0D" w14:textId="77777777" w:rsidR="00DB4F11" w:rsidRPr="003A4173" w:rsidRDefault="00DB4F11" w:rsidP="00DB4F1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0" w:type="pct"/>
            <w:gridSpan w:val="2"/>
          </w:tcPr>
          <w:p w14:paraId="2A322256" w14:textId="77777777" w:rsidR="00DB4F11" w:rsidRPr="003A4173" w:rsidRDefault="00DB4F11" w:rsidP="00DB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" w:type="pct"/>
            <w:gridSpan w:val="2"/>
          </w:tcPr>
          <w:p w14:paraId="605C0566" w14:textId="77777777" w:rsidR="00DB4F11" w:rsidRPr="003A4173" w:rsidRDefault="00DB4F11" w:rsidP="00DB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14:paraId="4547F0D2" w14:textId="37913ED1" w:rsidR="00DB4F11" w:rsidRPr="003A4173" w:rsidRDefault="00DB4F11" w:rsidP="00DB4F1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2,171</w:t>
            </w:r>
          </w:p>
        </w:tc>
      </w:tr>
      <w:tr w:rsidR="00DB4F11" w:rsidRPr="003A4173" w14:paraId="560848E1" w14:textId="77777777" w:rsidTr="00DB4F11">
        <w:trPr>
          <w:gridBefore w:val="1"/>
          <w:gridAfter w:val="1"/>
          <w:wBefore w:w="47" w:type="pct"/>
          <w:wAfter w:w="80" w:type="pct"/>
        </w:trPr>
        <w:tc>
          <w:tcPr>
            <w:tcW w:w="2301" w:type="pct"/>
            <w:gridSpan w:val="2"/>
          </w:tcPr>
          <w:p w14:paraId="21F72729" w14:textId="77777777" w:rsidR="00DB4F11" w:rsidRPr="003A4173" w:rsidRDefault="00DB4F11" w:rsidP="00DB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471" w:type="pct"/>
          </w:tcPr>
          <w:p w14:paraId="21A60EC3" w14:textId="77777777" w:rsidR="00DB4F11" w:rsidRPr="003A4173" w:rsidRDefault="00DB4F11" w:rsidP="00DB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0" w:type="pct"/>
            <w:gridSpan w:val="2"/>
          </w:tcPr>
          <w:p w14:paraId="7A911186" w14:textId="77777777" w:rsidR="00DB4F11" w:rsidRPr="003A4173" w:rsidRDefault="00DB4F11" w:rsidP="00DB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10" w:type="pct"/>
            <w:gridSpan w:val="2"/>
          </w:tcPr>
          <w:p w14:paraId="2A5A34D9" w14:textId="3C52E87E" w:rsidR="00DB4F11" w:rsidRPr="003A4173" w:rsidRDefault="00DB4F11" w:rsidP="00DB4F1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1)</w:t>
            </w:r>
          </w:p>
        </w:tc>
        <w:tc>
          <w:tcPr>
            <w:tcW w:w="140" w:type="pct"/>
            <w:gridSpan w:val="2"/>
            <w:vAlign w:val="bottom"/>
          </w:tcPr>
          <w:p w14:paraId="61AA2359" w14:textId="77777777" w:rsidR="00DB4F11" w:rsidRPr="003A4173" w:rsidRDefault="00DB4F11" w:rsidP="00DB4F1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0" w:type="pct"/>
            <w:gridSpan w:val="2"/>
          </w:tcPr>
          <w:p w14:paraId="571B0837" w14:textId="77777777" w:rsidR="00DB4F11" w:rsidRPr="003A4173" w:rsidRDefault="00DB4F11" w:rsidP="00DB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" w:type="pct"/>
            <w:gridSpan w:val="2"/>
          </w:tcPr>
          <w:p w14:paraId="4316FBA0" w14:textId="77777777" w:rsidR="00DB4F11" w:rsidRPr="003A4173" w:rsidRDefault="00DB4F11" w:rsidP="00DB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14:paraId="63BFF434" w14:textId="232023A4" w:rsidR="00DB4F11" w:rsidRPr="003A4173" w:rsidRDefault="00DB4F11" w:rsidP="00DB4F1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04</w:t>
            </w:r>
            <w:r w:rsidRPr="007738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DB4F11" w:rsidRPr="003A4173" w14:paraId="325978F0" w14:textId="77777777" w:rsidTr="00DB4F11">
        <w:trPr>
          <w:gridBefore w:val="1"/>
          <w:gridAfter w:val="1"/>
          <w:wBefore w:w="47" w:type="pct"/>
          <w:wAfter w:w="80" w:type="pct"/>
        </w:trPr>
        <w:tc>
          <w:tcPr>
            <w:tcW w:w="2301" w:type="pct"/>
            <w:gridSpan w:val="2"/>
          </w:tcPr>
          <w:p w14:paraId="16E0BF5A" w14:textId="77777777" w:rsidR="00DB4F11" w:rsidRPr="003A4173" w:rsidRDefault="00DB4F11" w:rsidP="00DB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41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1" w:type="pct"/>
            <w:tcBorders>
              <w:top w:val="single" w:sz="4" w:space="0" w:color="auto"/>
              <w:bottom w:val="double" w:sz="4" w:space="0" w:color="auto"/>
            </w:tcBorders>
          </w:tcPr>
          <w:p w14:paraId="47198A7B" w14:textId="64283FA1" w:rsidR="00DB4F11" w:rsidRPr="0077381B" w:rsidRDefault="00DB4F11" w:rsidP="00DB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738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20</w:t>
            </w:r>
          </w:p>
        </w:tc>
        <w:tc>
          <w:tcPr>
            <w:tcW w:w="140" w:type="pct"/>
            <w:gridSpan w:val="2"/>
          </w:tcPr>
          <w:p w14:paraId="39E25FA9" w14:textId="77777777" w:rsidR="00DB4F11" w:rsidRPr="0077381B" w:rsidRDefault="00DB4F11" w:rsidP="00DB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1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7C9B1B" w14:textId="237579D2" w:rsidR="00DB4F11" w:rsidRPr="0077381B" w:rsidRDefault="00DB4F11" w:rsidP="00DB4F1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336,474</w:t>
            </w:r>
          </w:p>
        </w:tc>
        <w:tc>
          <w:tcPr>
            <w:tcW w:w="140" w:type="pct"/>
            <w:gridSpan w:val="2"/>
            <w:vAlign w:val="bottom"/>
          </w:tcPr>
          <w:p w14:paraId="135723F1" w14:textId="77777777" w:rsidR="00DB4F11" w:rsidRPr="003A4173" w:rsidRDefault="00DB4F11" w:rsidP="00DB4F1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0A92D2" w14:textId="453C1B02" w:rsidR="00DB4F11" w:rsidRPr="003A4173" w:rsidRDefault="00DB4F11" w:rsidP="00DB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20</w:t>
            </w:r>
          </w:p>
        </w:tc>
        <w:tc>
          <w:tcPr>
            <w:tcW w:w="140" w:type="pct"/>
            <w:gridSpan w:val="2"/>
          </w:tcPr>
          <w:p w14:paraId="5DAF3397" w14:textId="77777777" w:rsidR="00DB4F11" w:rsidRPr="003A4173" w:rsidRDefault="00DB4F11" w:rsidP="00DB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5B15A1" w14:textId="6D415938" w:rsidR="00DB4F11" w:rsidRPr="003A4173" w:rsidRDefault="00DB4F11" w:rsidP="00DB4F1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805,205</w:t>
            </w:r>
          </w:p>
        </w:tc>
      </w:tr>
    </w:tbl>
    <w:p w14:paraId="6A6002E9" w14:textId="7441261D" w:rsidR="004E4D6F" w:rsidRPr="003A4173" w:rsidRDefault="004E4D6F" w:rsidP="003A4173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89"/>
        <w:gridCol w:w="1256"/>
        <w:gridCol w:w="271"/>
        <w:gridCol w:w="1264"/>
        <w:gridCol w:w="240"/>
        <w:gridCol w:w="1204"/>
        <w:gridCol w:w="240"/>
        <w:gridCol w:w="1196"/>
      </w:tblGrid>
      <w:tr w:rsidR="00DF5577" w:rsidRPr="003A4173" w14:paraId="14D19707" w14:textId="77777777" w:rsidTr="003A6163">
        <w:trPr>
          <w:trHeight w:hRule="exact" w:val="418"/>
        </w:trPr>
        <w:tc>
          <w:tcPr>
            <w:tcW w:w="1971" w:type="pct"/>
          </w:tcPr>
          <w:p w14:paraId="2C964644" w14:textId="77777777" w:rsidR="00DF5577" w:rsidRPr="003A4173" w:rsidRDefault="00DF5577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29" w:type="pct"/>
            <w:gridSpan w:val="7"/>
          </w:tcPr>
          <w:p w14:paraId="3AF64569" w14:textId="77777777" w:rsidR="00DF5577" w:rsidRPr="003A4173" w:rsidRDefault="00DF5577" w:rsidP="003A417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A41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F5577" w:rsidRPr="003A4173" w14:paraId="5846F13A" w14:textId="77777777" w:rsidTr="003A6163">
        <w:tblPrEx>
          <w:tblLook w:val="04A0" w:firstRow="1" w:lastRow="0" w:firstColumn="1" w:lastColumn="0" w:noHBand="0" w:noVBand="1"/>
        </w:tblPrEx>
        <w:trPr>
          <w:trHeight w:hRule="exact" w:val="418"/>
        </w:trPr>
        <w:tc>
          <w:tcPr>
            <w:tcW w:w="1971" w:type="pct"/>
          </w:tcPr>
          <w:p w14:paraId="479B9EC4" w14:textId="77777777" w:rsidR="00DF5577" w:rsidRPr="003A4173" w:rsidRDefault="00DF5577" w:rsidP="003A4173">
            <w:pPr>
              <w:tabs>
                <w:tab w:val="left" w:pos="162"/>
                <w:tab w:val="left" w:pos="311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491" w:type="pct"/>
            <w:gridSpan w:val="3"/>
            <w:hideMark/>
          </w:tcPr>
          <w:p w14:paraId="38269A06" w14:textId="77777777" w:rsidR="00DF5577" w:rsidRPr="003A4173" w:rsidRDefault="00DF5577" w:rsidP="003A4173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8" w:type="pct"/>
          </w:tcPr>
          <w:p w14:paraId="3BEFA355" w14:textId="77777777" w:rsidR="00DF5577" w:rsidRPr="003A4173" w:rsidRDefault="00DF5577" w:rsidP="003A4173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0" w:type="pct"/>
            <w:gridSpan w:val="3"/>
            <w:hideMark/>
          </w:tcPr>
          <w:p w14:paraId="7359D4D5" w14:textId="77777777" w:rsidR="00DF5577" w:rsidRPr="003A4173" w:rsidRDefault="00DF5577" w:rsidP="003A4173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D879E1" w:rsidRPr="003A4173" w14:paraId="3C6C208F" w14:textId="77777777" w:rsidTr="003A6163">
        <w:tblPrEx>
          <w:tblLook w:val="04A0" w:firstRow="1" w:lastRow="0" w:firstColumn="1" w:lastColumn="0" w:noHBand="0" w:noVBand="1"/>
        </w:tblPrEx>
        <w:trPr>
          <w:trHeight w:hRule="exact" w:val="418"/>
        </w:trPr>
        <w:tc>
          <w:tcPr>
            <w:tcW w:w="1971" w:type="pct"/>
          </w:tcPr>
          <w:p w14:paraId="34A13608" w14:textId="77777777" w:rsidR="00D879E1" w:rsidRPr="003A4173" w:rsidRDefault="00D879E1" w:rsidP="00D879E1">
            <w:pPr>
              <w:tabs>
                <w:tab w:val="left" w:pos="162"/>
                <w:tab w:val="left" w:pos="311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41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A41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A41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71" w:type="pct"/>
            <w:hideMark/>
          </w:tcPr>
          <w:p w14:paraId="27A2A354" w14:textId="07C53A7C" w:rsidR="00D879E1" w:rsidRPr="003A4173" w:rsidRDefault="00D879E1" w:rsidP="00D879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25609FDD" w14:textId="77777777" w:rsidR="00D879E1" w:rsidRPr="003A4173" w:rsidRDefault="00D879E1" w:rsidP="00D879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675" w:type="pct"/>
            <w:hideMark/>
          </w:tcPr>
          <w:p w14:paraId="06E1ACAB" w14:textId="1661B247" w:rsidR="00D879E1" w:rsidRPr="003A4173" w:rsidRDefault="00D879E1" w:rsidP="00D879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14:paraId="1AA9C542" w14:textId="77777777" w:rsidR="00D879E1" w:rsidRPr="003A4173" w:rsidRDefault="00D879E1" w:rsidP="00D879E1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hideMark/>
          </w:tcPr>
          <w:p w14:paraId="7E014419" w14:textId="43603E72" w:rsidR="00D879E1" w:rsidRPr="003A4173" w:rsidRDefault="00D879E1" w:rsidP="00D879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8" w:type="pct"/>
          </w:tcPr>
          <w:p w14:paraId="119E6C18" w14:textId="77777777" w:rsidR="00D879E1" w:rsidRPr="003A4173" w:rsidRDefault="00D879E1" w:rsidP="00D879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639" w:type="pct"/>
            <w:hideMark/>
          </w:tcPr>
          <w:p w14:paraId="05A595AF" w14:textId="1E22E0A4" w:rsidR="00D879E1" w:rsidRPr="003A4173" w:rsidRDefault="00D879E1" w:rsidP="00D879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A54F3" w:rsidRPr="003A4173" w14:paraId="4E9C0BF0" w14:textId="77777777" w:rsidTr="003A6163">
        <w:tblPrEx>
          <w:tblLook w:val="04A0" w:firstRow="1" w:lastRow="0" w:firstColumn="1" w:lastColumn="0" w:noHBand="0" w:noVBand="1"/>
        </w:tblPrEx>
        <w:trPr>
          <w:trHeight w:hRule="exact" w:val="418"/>
        </w:trPr>
        <w:tc>
          <w:tcPr>
            <w:tcW w:w="1971" w:type="pct"/>
          </w:tcPr>
          <w:p w14:paraId="1B29DA74" w14:textId="77777777" w:rsidR="00FA54F3" w:rsidRPr="003A4173" w:rsidRDefault="00FA54F3" w:rsidP="003A4173">
            <w:pPr>
              <w:tabs>
                <w:tab w:val="left" w:pos="162"/>
                <w:tab w:val="left" w:pos="311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29" w:type="pct"/>
            <w:gridSpan w:val="7"/>
            <w:hideMark/>
          </w:tcPr>
          <w:p w14:paraId="2FAE5913" w14:textId="77777777" w:rsidR="00FA54F3" w:rsidRPr="003A4173" w:rsidRDefault="00FA54F3" w:rsidP="003A4173">
            <w:pPr>
              <w:tabs>
                <w:tab w:val="decimal" w:pos="1044"/>
              </w:tabs>
              <w:spacing w:line="240" w:lineRule="auto"/>
              <w:ind w:left="-60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41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A41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879E1" w:rsidRPr="003A4173" w14:paraId="7EA5A712" w14:textId="77777777" w:rsidTr="003A6163">
        <w:tblPrEx>
          <w:tblLook w:val="04A0" w:firstRow="1" w:lastRow="0" w:firstColumn="1" w:lastColumn="0" w:noHBand="0" w:noVBand="1"/>
        </w:tblPrEx>
        <w:trPr>
          <w:trHeight w:hRule="exact" w:val="418"/>
        </w:trPr>
        <w:tc>
          <w:tcPr>
            <w:tcW w:w="1971" w:type="pct"/>
            <w:hideMark/>
          </w:tcPr>
          <w:p w14:paraId="5382CE74" w14:textId="77777777" w:rsidR="00D879E1" w:rsidRPr="003A4173" w:rsidRDefault="00D879E1" w:rsidP="00D879E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71" w:type="pct"/>
          </w:tcPr>
          <w:p w14:paraId="5C3710EE" w14:textId="421041F7" w:rsidR="00D879E1" w:rsidRPr="003A4173" w:rsidRDefault="002A00DA" w:rsidP="002F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2A00DA">
              <w:rPr>
                <w:rFonts w:asciiTheme="majorBidi" w:hAnsiTheme="majorBidi" w:cstheme="majorBidi"/>
                <w:sz w:val="30"/>
                <w:szCs w:val="30"/>
              </w:rPr>
              <w:t>97,40</w:t>
            </w:r>
            <w:r w:rsidR="002073D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47915DAA" w14:textId="77777777" w:rsidR="00D879E1" w:rsidRPr="003A4173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  <w:hideMark/>
          </w:tcPr>
          <w:p w14:paraId="2EC32F7B" w14:textId="348F0E98" w:rsidR="00D879E1" w:rsidRPr="003A4173" w:rsidRDefault="00D879E1" w:rsidP="002F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</w:rPr>
              <w:t>136,218</w:t>
            </w:r>
          </w:p>
        </w:tc>
        <w:tc>
          <w:tcPr>
            <w:tcW w:w="128" w:type="pct"/>
          </w:tcPr>
          <w:p w14:paraId="11014AAB" w14:textId="77777777" w:rsidR="00D879E1" w:rsidRPr="003A4173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799A3272" w14:textId="3C89E362" w:rsidR="00D879E1" w:rsidRPr="003A4173" w:rsidRDefault="002A00DA" w:rsidP="002F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2A00DA">
              <w:rPr>
                <w:rFonts w:asciiTheme="majorBidi" w:hAnsiTheme="majorBidi" w:cstheme="majorBidi"/>
                <w:sz w:val="30"/>
                <w:szCs w:val="30"/>
              </w:rPr>
              <w:t>(1,871)</w:t>
            </w:r>
          </w:p>
        </w:tc>
        <w:tc>
          <w:tcPr>
            <w:tcW w:w="128" w:type="pct"/>
          </w:tcPr>
          <w:p w14:paraId="2B8E45B0" w14:textId="77777777" w:rsidR="00D879E1" w:rsidRPr="003A4173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hideMark/>
          </w:tcPr>
          <w:p w14:paraId="0C143799" w14:textId="068460F3" w:rsidR="00D879E1" w:rsidRPr="003A4173" w:rsidRDefault="00D879E1" w:rsidP="00684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00DA" w:rsidRPr="003A4173" w14:paraId="52CF86CF" w14:textId="77777777" w:rsidTr="003A6163">
        <w:tblPrEx>
          <w:tblLook w:val="04A0" w:firstRow="1" w:lastRow="0" w:firstColumn="1" w:lastColumn="0" w:noHBand="0" w:noVBand="1"/>
        </w:tblPrEx>
        <w:trPr>
          <w:trHeight w:hRule="exact" w:val="418"/>
        </w:trPr>
        <w:tc>
          <w:tcPr>
            <w:tcW w:w="1971" w:type="pct"/>
            <w:hideMark/>
          </w:tcPr>
          <w:p w14:paraId="34074A1C" w14:textId="77777777" w:rsidR="002A00DA" w:rsidRPr="003A4173" w:rsidRDefault="002A00DA" w:rsidP="002A00D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2F5A8" w14:textId="4E1877CA" w:rsidR="002A00DA" w:rsidRPr="003A4173" w:rsidRDefault="00580745" w:rsidP="0058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(1,871)</w:t>
            </w:r>
          </w:p>
        </w:tc>
        <w:tc>
          <w:tcPr>
            <w:tcW w:w="145" w:type="pct"/>
          </w:tcPr>
          <w:p w14:paraId="6A86ED91" w14:textId="77777777" w:rsidR="002A00DA" w:rsidRPr="003A4173" w:rsidRDefault="002A00DA" w:rsidP="002A0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54D513" w14:textId="1055BCC0" w:rsidR="002A00DA" w:rsidRPr="003A4173" w:rsidRDefault="002A00DA" w:rsidP="00726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27F2E58" w14:textId="77777777" w:rsidR="002A00DA" w:rsidRPr="003A4173" w:rsidRDefault="002A00DA" w:rsidP="002A0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21A3C9" w14:textId="461B9FE9" w:rsidR="002A00DA" w:rsidRPr="003A4173" w:rsidRDefault="00580745" w:rsidP="002F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1,871</w:t>
            </w:r>
          </w:p>
        </w:tc>
        <w:tc>
          <w:tcPr>
            <w:tcW w:w="128" w:type="pct"/>
          </w:tcPr>
          <w:p w14:paraId="29952A3E" w14:textId="77777777" w:rsidR="002A00DA" w:rsidRPr="003A4173" w:rsidRDefault="002A00DA" w:rsidP="002A0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82464B" w14:textId="3D331CE6" w:rsidR="002A00DA" w:rsidRPr="003A4173" w:rsidRDefault="002A00DA" w:rsidP="00684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00DA" w:rsidRPr="003A4173" w14:paraId="7BA8BF80" w14:textId="77777777" w:rsidTr="003A6163">
        <w:tblPrEx>
          <w:tblLook w:val="04A0" w:firstRow="1" w:lastRow="0" w:firstColumn="1" w:lastColumn="0" w:noHBand="0" w:noVBand="1"/>
        </w:tblPrEx>
        <w:trPr>
          <w:trHeight w:hRule="exact" w:val="418"/>
        </w:trPr>
        <w:tc>
          <w:tcPr>
            <w:tcW w:w="1971" w:type="pct"/>
            <w:hideMark/>
          </w:tcPr>
          <w:p w14:paraId="7E738BB0" w14:textId="0E85E1E3" w:rsidR="002A00DA" w:rsidRPr="003A4173" w:rsidRDefault="002A00DA" w:rsidP="002A00DA">
            <w:pPr>
              <w:tabs>
                <w:tab w:val="left" w:pos="162"/>
                <w:tab w:val="left" w:pos="311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C2CCA2" w14:textId="045934EB" w:rsidR="002A00DA" w:rsidRPr="0077381B" w:rsidRDefault="002A00DA" w:rsidP="002A0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5807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5,533</w:t>
            </w:r>
          </w:p>
        </w:tc>
        <w:tc>
          <w:tcPr>
            <w:tcW w:w="145" w:type="pct"/>
          </w:tcPr>
          <w:p w14:paraId="193139B2" w14:textId="77777777" w:rsidR="002A00DA" w:rsidRPr="003A4173" w:rsidRDefault="002A00DA" w:rsidP="002A0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07F2926" w14:textId="066C7A66" w:rsidR="002A00DA" w:rsidRPr="003A4173" w:rsidRDefault="002A00DA" w:rsidP="002A0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136,218</w:t>
            </w:r>
          </w:p>
        </w:tc>
        <w:tc>
          <w:tcPr>
            <w:tcW w:w="128" w:type="pct"/>
          </w:tcPr>
          <w:p w14:paraId="795A5537" w14:textId="77777777" w:rsidR="002A00DA" w:rsidRPr="003A4173" w:rsidRDefault="002A00DA" w:rsidP="002A0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842AF3" w14:textId="2DDFCD8C" w:rsidR="002A00DA" w:rsidRPr="0077381B" w:rsidRDefault="00580745" w:rsidP="002F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E706B70" w14:textId="77777777" w:rsidR="002A00DA" w:rsidRPr="0077381B" w:rsidRDefault="002A00DA" w:rsidP="002A0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9D6AC9C" w14:textId="302D65B3" w:rsidR="002A00DA" w:rsidRPr="003A4173" w:rsidRDefault="002A00DA" w:rsidP="00684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6A1A258" w14:textId="77777777" w:rsidR="004E4D6F" w:rsidRPr="003A4173" w:rsidRDefault="004E4D6F" w:rsidP="003A4173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5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90"/>
        <w:gridCol w:w="1258"/>
        <w:gridCol w:w="269"/>
        <w:gridCol w:w="1263"/>
        <w:gridCol w:w="238"/>
        <w:gridCol w:w="1205"/>
        <w:gridCol w:w="238"/>
        <w:gridCol w:w="1196"/>
      </w:tblGrid>
      <w:tr w:rsidR="00DF5577" w:rsidRPr="003A4173" w14:paraId="077CB102" w14:textId="77777777" w:rsidTr="003A6163">
        <w:trPr>
          <w:trHeight w:hRule="exact" w:val="432"/>
        </w:trPr>
        <w:tc>
          <w:tcPr>
            <w:tcW w:w="1972" w:type="pct"/>
          </w:tcPr>
          <w:p w14:paraId="525A56FC" w14:textId="77777777" w:rsidR="00DF5577" w:rsidRPr="003A4173" w:rsidRDefault="00DF5577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28" w:type="pct"/>
            <w:gridSpan w:val="7"/>
          </w:tcPr>
          <w:p w14:paraId="6EC7F130" w14:textId="77777777" w:rsidR="00DF5577" w:rsidRPr="003A4173" w:rsidRDefault="00DF5577" w:rsidP="003A4173">
            <w:pPr>
              <w:pStyle w:val="acctfourfigures"/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A41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F5577" w:rsidRPr="003A4173" w14:paraId="2D3E293B" w14:textId="77777777" w:rsidTr="003A6163">
        <w:tblPrEx>
          <w:tblLook w:val="04A0" w:firstRow="1" w:lastRow="0" w:firstColumn="1" w:lastColumn="0" w:noHBand="0" w:noVBand="1"/>
        </w:tblPrEx>
        <w:trPr>
          <w:trHeight w:hRule="exact" w:val="432"/>
        </w:trPr>
        <w:tc>
          <w:tcPr>
            <w:tcW w:w="1972" w:type="pct"/>
          </w:tcPr>
          <w:p w14:paraId="559F42DC" w14:textId="3A64A771" w:rsidR="00DF5577" w:rsidRPr="003A4173" w:rsidRDefault="00DF5577" w:rsidP="003A4173">
            <w:pPr>
              <w:tabs>
                <w:tab w:val="left" w:pos="162"/>
                <w:tab w:val="left" w:pos="311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91" w:type="pct"/>
            <w:gridSpan w:val="3"/>
            <w:hideMark/>
          </w:tcPr>
          <w:p w14:paraId="59D4E768" w14:textId="77777777" w:rsidR="00DF5577" w:rsidRPr="003A4173" w:rsidRDefault="00DF5577" w:rsidP="003A4173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7" w:type="pct"/>
          </w:tcPr>
          <w:p w14:paraId="57BE79CA" w14:textId="77777777" w:rsidR="00DF5577" w:rsidRPr="003A4173" w:rsidRDefault="00DF5577" w:rsidP="003A4173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0" w:type="pct"/>
            <w:gridSpan w:val="3"/>
            <w:hideMark/>
          </w:tcPr>
          <w:p w14:paraId="415321A2" w14:textId="77777777" w:rsidR="00DF5577" w:rsidRPr="003A4173" w:rsidRDefault="00DF5577" w:rsidP="003A4173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D879E1" w:rsidRPr="003A4173" w14:paraId="26E4143F" w14:textId="77777777" w:rsidTr="003A4173">
        <w:tblPrEx>
          <w:tblLook w:val="04A0" w:firstRow="1" w:lastRow="0" w:firstColumn="1" w:lastColumn="0" w:noHBand="0" w:noVBand="1"/>
        </w:tblPrEx>
        <w:trPr>
          <w:trHeight w:hRule="exact" w:val="432"/>
        </w:trPr>
        <w:tc>
          <w:tcPr>
            <w:tcW w:w="1972" w:type="pct"/>
          </w:tcPr>
          <w:p w14:paraId="44C08D0E" w14:textId="427875EA" w:rsidR="00D879E1" w:rsidRPr="003A4173" w:rsidRDefault="00D879E1" w:rsidP="00D879E1">
            <w:pPr>
              <w:tabs>
                <w:tab w:val="left" w:pos="162"/>
                <w:tab w:val="left" w:pos="311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2" w:type="pct"/>
            <w:hideMark/>
          </w:tcPr>
          <w:p w14:paraId="29F03D03" w14:textId="178CD8B7" w:rsidR="00D879E1" w:rsidRPr="003A4173" w:rsidRDefault="00D879E1" w:rsidP="00D879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0061574A" w14:textId="77777777" w:rsidR="00D879E1" w:rsidRPr="003A4173" w:rsidRDefault="00D879E1" w:rsidP="00D879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675" w:type="pct"/>
            <w:hideMark/>
          </w:tcPr>
          <w:p w14:paraId="315E5207" w14:textId="0D894DE5" w:rsidR="00D879E1" w:rsidRPr="003A4173" w:rsidRDefault="00D879E1" w:rsidP="00D879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7" w:type="pct"/>
          </w:tcPr>
          <w:p w14:paraId="0A7DAD77" w14:textId="77777777" w:rsidR="00D879E1" w:rsidRPr="003A4173" w:rsidRDefault="00D879E1" w:rsidP="00D879E1">
            <w:pPr>
              <w:spacing w:line="240" w:lineRule="auto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hideMark/>
          </w:tcPr>
          <w:p w14:paraId="127464B5" w14:textId="2F49F332" w:rsidR="00D879E1" w:rsidRPr="003A4173" w:rsidRDefault="00D879E1" w:rsidP="00D879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14:paraId="16482941" w14:textId="77777777" w:rsidR="00D879E1" w:rsidRPr="003A4173" w:rsidRDefault="00D879E1" w:rsidP="00D879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639" w:type="pct"/>
            <w:hideMark/>
          </w:tcPr>
          <w:p w14:paraId="6963709D" w14:textId="7D7BF515" w:rsidR="00D879E1" w:rsidRPr="003A4173" w:rsidRDefault="00D879E1" w:rsidP="00D879E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A4173" w:rsidRPr="003A4173" w14:paraId="42DAA91A" w14:textId="77777777" w:rsidTr="003A6163">
        <w:tblPrEx>
          <w:tblLook w:val="04A0" w:firstRow="1" w:lastRow="0" w:firstColumn="1" w:lastColumn="0" w:noHBand="0" w:noVBand="1"/>
        </w:tblPrEx>
        <w:trPr>
          <w:trHeight w:hRule="exact" w:val="432"/>
        </w:trPr>
        <w:tc>
          <w:tcPr>
            <w:tcW w:w="1972" w:type="pct"/>
          </w:tcPr>
          <w:p w14:paraId="16E98D3B" w14:textId="77777777" w:rsidR="003A4173" w:rsidRPr="003A4173" w:rsidRDefault="003A4173" w:rsidP="003A4173">
            <w:pPr>
              <w:tabs>
                <w:tab w:val="left" w:pos="162"/>
                <w:tab w:val="left" w:pos="311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28" w:type="pct"/>
            <w:gridSpan w:val="7"/>
            <w:hideMark/>
          </w:tcPr>
          <w:p w14:paraId="18DBC9D5" w14:textId="77777777" w:rsidR="003A4173" w:rsidRPr="003A4173" w:rsidRDefault="003A4173" w:rsidP="003A4173">
            <w:pPr>
              <w:tabs>
                <w:tab w:val="decimal" w:pos="1044"/>
              </w:tabs>
              <w:spacing w:line="240" w:lineRule="auto"/>
              <w:ind w:left="-60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41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A41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879E1" w:rsidRPr="003A4173" w14:paraId="3B527992" w14:textId="77777777" w:rsidTr="003A4173">
        <w:tblPrEx>
          <w:tblLook w:val="04A0" w:firstRow="1" w:lastRow="0" w:firstColumn="1" w:lastColumn="0" w:noHBand="0" w:noVBand="1"/>
        </w:tblPrEx>
        <w:trPr>
          <w:trHeight w:hRule="exact" w:val="432"/>
        </w:trPr>
        <w:tc>
          <w:tcPr>
            <w:tcW w:w="1972" w:type="pct"/>
            <w:hideMark/>
          </w:tcPr>
          <w:p w14:paraId="5996112D" w14:textId="77777777" w:rsidR="00D879E1" w:rsidRPr="003A4173" w:rsidRDefault="00D879E1" w:rsidP="00D879E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72" w:type="pct"/>
          </w:tcPr>
          <w:p w14:paraId="6D1DD72B" w14:textId="7637D4B9" w:rsidR="00D879E1" w:rsidRPr="003A4173" w:rsidRDefault="00DB471D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99,97</w:t>
            </w:r>
            <w:r w:rsidR="004F4A5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2CD47513" w14:textId="77777777" w:rsidR="00D879E1" w:rsidRPr="003A4173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  <w:hideMark/>
          </w:tcPr>
          <w:p w14:paraId="6D9C1578" w14:textId="25F73EFD" w:rsidR="00D879E1" w:rsidRPr="003A4173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</w:rPr>
              <w:t>138,789</w:t>
            </w:r>
          </w:p>
        </w:tc>
        <w:tc>
          <w:tcPr>
            <w:tcW w:w="127" w:type="pct"/>
          </w:tcPr>
          <w:p w14:paraId="17F085F2" w14:textId="77777777" w:rsidR="00D879E1" w:rsidRPr="003A4173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014F5761" w14:textId="25E9F89B" w:rsidR="00D879E1" w:rsidRPr="00134348" w:rsidRDefault="00DB4F11" w:rsidP="002F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(1,871)</w:t>
            </w:r>
          </w:p>
        </w:tc>
        <w:tc>
          <w:tcPr>
            <w:tcW w:w="127" w:type="pct"/>
          </w:tcPr>
          <w:p w14:paraId="5BD7DC22" w14:textId="77777777" w:rsidR="00D879E1" w:rsidRPr="003A4173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hideMark/>
          </w:tcPr>
          <w:p w14:paraId="0324F187" w14:textId="09BDF7E4" w:rsidR="00D879E1" w:rsidRPr="003A4173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343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471D" w:rsidRPr="003A4173" w14:paraId="10F887EE" w14:textId="77777777" w:rsidTr="003A4173">
        <w:tblPrEx>
          <w:tblLook w:val="04A0" w:firstRow="1" w:lastRow="0" w:firstColumn="1" w:lastColumn="0" w:noHBand="0" w:noVBand="1"/>
        </w:tblPrEx>
        <w:trPr>
          <w:trHeight w:hRule="exact" w:val="432"/>
        </w:trPr>
        <w:tc>
          <w:tcPr>
            <w:tcW w:w="1972" w:type="pct"/>
            <w:hideMark/>
          </w:tcPr>
          <w:p w14:paraId="660EB25A" w14:textId="77777777" w:rsidR="00DB471D" w:rsidRPr="003A4173" w:rsidRDefault="00DB471D" w:rsidP="00DB471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DD0F25" w14:textId="4D2F6966" w:rsidR="00DB471D" w:rsidRPr="003A4173" w:rsidRDefault="00580745" w:rsidP="0058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(1,871)</w:t>
            </w:r>
          </w:p>
        </w:tc>
        <w:tc>
          <w:tcPr>
            <w:tcW w:w="144" w:type="pct"/>
          </w:tcPr>
          <w:p w14:paraId="279AE03A" w14:textId="77777777" w:rsidR="00DB471D" w:rsidRPr="003A4173" w:rsidRDefault="00DB471D" w:rsidP="00DB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98C61E" w14:textId="1E97A641" w:rsidR="00DB471D" w:rsidRPr="003A4173" w:rsidRDefault="00DB471D" w:rsidP="00726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EF55DD1" w14:textId="77777777" w:rsidR="00DB471D" w:rsidRPr="003A4173" w:rsidRDefault="00DB471D" w:rsidP="00DB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1CEA94" w14:textId="049C4F67" w:rsidR="00DB471D" w:rsidRPr="00134348" w:rsidRDefault="00580745" w:rsidP="002F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1,871</w:t>
            </w:r>
          </w:p>
        </w:tc>
        <w:tc>
          <w:tcPr>
            <w:tcW w:w="127" w:type="pct"/>
          </w:tcPr>
          <w:p w14:paraId="6E5FE676" w14:textId="77777777" w:rsidR="00DB471D" w:rsidRPr="003A4173" w:rsidRDefault="00DB471D" w:rsidP="001C1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192DA2" w14:textId="1CAF4CDE" w:rsidR="00DB471D" w:rsidRPr="003A4173" w:rsidRDefault="00DB471D" w:rsidP="00DB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3434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79E1" w:rsidRPr="003A4173" w14:paraId="1D8C803B" w14:textId="77777777" w:rsidTr="003A4173">
        <w:tblPrEx>
          <w:tblLook w:val="04A0" w:firstRow="1" w:lastRow="0" w:firstColumn="1" w:lastColumn="0" w:noHBand="0" w:noVBand="1"/>
        </w:tblPrEx>
        <w:trPr>
          <w:trHeight w:hRule="exact" w:val="432"/>
        </w:trPr>
        <w:tc>
          <w:tcPr>
            <w:tcW w:w="1972" w:type="pct"/>
            <w:hideMark/>
          </w:tcPr>
          <w:p w14:paraId="2983747A" w14:textId="4763060F" w:rsidR="00D879E1" w:rsidRPr="003A4173" w:rsidRDefault="00D879E1" w:rsidP="00D879E1">
            <w:pPr>
              <w:tabs>
                <w:tab w:val="left" w:pos="162"/>
                <w:tab w:val="left" w:pos="311"/>
              </w:tabs>
              <w:spacing w:line="240" w:lineRule="auto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183CF2" w14:textId="24384A4D" w:rsidR="00D879E1" w:rsidRPr="0077381B" w:rsidRDefault="00DB471D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5807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8,10</w:t>
            </w:r>
            <w:r w:rsidR="002073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43E6D479" w14:textId="77777777" w:rsidR="00D879E1" w:rsidRPr="003A4173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9720784" w14:textId="1C7CDCF1" w:rsidR="00D879E1" w:rsidRPr="003A4173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38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138,789</w:t>
            </w:r>
          </w:p>
        </w:tc>
        <w:tc>
          <w:tcPr>
            <w:tcW w:w="127" w:type="pct"/>
          </w:tcPr>
          <w:p w14:paraId="76971975" w14:textId="77777777" w:rsidR="00D879E1" w:rsidRPr="003A4173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B89AC9" w14:textId="3EAB4181" w:rsidR="00D879E1" w:rsidRPr="002F20C7" w:rsidRDefault="00580745" w:rsidP="002F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20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E16DF78" w14:textId="77777777" w:rsidR="00D879E1" w:rsidRPr="003A4173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E87DF40" w14:textId="732537DA" w:rsidR="00D879E1" w:rsidRPr="002F20C7" w:rsidRDefault="00D879E1" w:rsidP="00D8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20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10D0152" w14:textId="0843EAF0" w:rsidR="006C4FFF" w:rsidRPr="003A4173" w:rsidRDefault="006C4FFF" w:rsidP="003A4173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10" w:name="_Hlk71816677"/>
    </w:p>
    <w:p w14:paraId="63E36BFD" w14:textId="77777777" w:rsidR="00B25C97" w:rsidRPr="00D57BA2" w:rsidRDefault="00B25C9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93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91"/>
        <w:gridCol w:w="1170"/>
        <w:gridCol w:w="270"/>
        <w:gridCol w:w="1080"/>
        <w:gridCol w:w="191"/>
        <w:gridCol w:w="1440"/>
        <w:gridCol w:w="181"/>
        <w:gridCol w:w="1270"/>
      </w:tblGrid>
      <w:tr w:rsidR="00DF5577" w:rsidRPr="00D57BA2" w14:paraId="73759FE4" w14:textId="77777777" w:rsidTr="003A4173">
        <w:trPr>
          <w:cantSplit/>
          <w:tblHeader/>
        </w:trPr>
        <w:tc>
          <w:tcPr>
            <w:tcW w:w="3791" w:type="dxa"/>
          </w:tcPr>
          <w:p w14:paraId="7C90C2E6" w14:textId="3CEC51DB" w:rsidR="00DF5577" w:rsidRPr="00D57BA2" w:rsidRDefault="00DF5577" w:rsidP="00BD66A4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5602" w:type="dxa"/>
            <w:gridSpan w:val="7"/>
            <w:hideMark/>
          </w:tcPr>
          <w:p w14:paraId="5891FBCC" w14:textId="77777777" w:rsidR="00DF5577" w:rsidRPr="00D57BA2" w:rsidRDefault="00DF5577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F5577" w:rsidRPr="00D57BA2" w14:paraId="6C7CC7BB" w14:textId="77777777" w:rsidTr="003A4173">
        <w:trPr>
          <w:cantSplit/>
          <w:tblHeader/>
        </w:trPr>
        <w:tc>
          <w:tcPr>
            <w:tcW w:w="3791" w:type="dxa"/>
          </w:tcPr>
          <w:p w14:paraId="0283E56B" w14:textId="77777777" w:rsidR="00DF5577" w:rsidRPr="00D57BA2" w:rsidRDefault="00DF5577" w:rsidP="00BD66A4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602" w:type="dxa"/>
            <w:gridSpan w:val="7"/>
          </w:tcPr>
          <w:p w14:paraId="1904E974" w14:textId="77777777" w:rsidR="00DF5577" w:rsidRPr="00D57BA2" w:rsidRDefault="00DF5577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บันทึกเป็น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(รายจ่าย)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รายได้ใน</w:t>
            </w:r>
          </w:p>
        </w:tc>
      </w:tr>
      <w:tr w:rsidR="00DF5577" w:rsidRPr="00D57BA2" w14:paraId="19CB5EB3" w14:textId="77777777" w:rsidTr="003A4173">
        <w:trPr>
          <w:cantSplit/>
          <w:tblHeader/>
        </w:trPr>
        <w:tc>
          <w:tcPr>
            <w:tcW w:w="3791" w:type="dxa"/>
          </w:tcPr>
          <w:p w14:paraId="0A073172" w14:textId="77777777" w:rsidR="00DF5577" w:rsidRPr="00D57BA2" w:rsidRDefault="00DF5577" w:rsidP="00BD66A4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51009417" w14:textId="0313CA59" w:rsidR="00DF5577" w:rsidRPr="00D57BA2" w:rsidRDefault="00DF5577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เมษายน </w:t>
            </w:r>
            <w:r w:rsidR="00450DDE"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D5AC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E3E209B" w14:textId="77777777" w:rsidR="00DF5577" w:rsidRPr="00D57BA2" w:rsidRDefault="00DF5577" w:rsidP="00BD66A4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5075A383" w14:textId="77777777" w:rsidR="00DF5577" w:rsidRPr="00D57BA2" w:rsidRDefault="00DF5577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91" w:type="dxa"/>
            <w:tcBorders>
              <w:top w:val="single" w:sz="4" w:space="0" w:color="auto"/>
            </w:tcBorders>
            <w:vAlign w:val="bottom"/>
          </w:tcPr>
          <w:p w14:paraId="4C0EC430" w14:textId="77777777" w:rsidR="00DF5577" w:rsidRPr="00D57BA2" w:rsidRDefault="00DF5577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D8938FB" w14:textId="77777777" w:rsidR="00DF5577" w:rsidRPr="00D57BA2" w:rsidRDefault="00DF5577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81" w:type="dxa"/>
            <w:vAlign w:val="bottom"/>
          </w:tcPr>
          <w:p w14:paraId="445BE354" w14:textId="77777777" w:rsidR="00DF5577" w:rsidRPr="00D57BA2" w:rsidRDefault="00DF5577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142CE7F5" w14:textId="0FF5BB1B" w:rsidR="00DF5577" w:rsidRPr="00D57BA2" w:rsidRDefault="00DF5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450DDE"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D5AC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  <w:tr w:rsidR="00DF5577" w:rsidRPr="00D57BA2" w14:paraId="7FF987F0" w14:textId="77777777" w:rsidTr="003A4173">
        <w:trPr>
          <w:cantSplit/>
        </w:trPr>
        <w:tc>
          <w:tcPr>
            <w:tcW w:w="3791" w:type="dxa"/>
          </w:tcPr>
          <w:p w14:paraId="29FCB173" w14:textId="77777777" w:rsidR="00DF5577" w:rsidRPr="00D57BA2" w:rsidRDefault="00DF5577" w:rsidP="00BD66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02" w:type="dxa"/>
            <w:gridSpan w:val="7"/>
          </w:tcPr>
          <w:p w14:paraId="5E305A00" w14:textId="77777777" w:rsidR="00DF5577" w:rsidRPr="00D57BA2" w:rsidRDefault="00DF5577" w:rsidP="00BD66A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F5577" w:rsidRPr="00D57BA2" w14:paraId="6C99CD18" w14:textId="77777777" w:rsidTr="003A4173">
        <w:trPr>
          <w:cantSplit/>
        </w:trPr>
        <w:tc>
          <w:tcPr>
            <w:tcW w:w="3791" w:type="dxa"/>
            <w:hideMark/>
          </w:tcPr>
          <w:p w14:paraId="22E10F81" w14:textId="3EA280CA" w:rsidR="00DF5577" w:rsidRPr="00D57BA2" w:rsidRDefault="00984180" w:rsidP="00BD66A4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</w:t>
            </w:r>
            <w:r w:rsidR="00DF5577"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เงินได้รอการตัดบัญชี</w:t>
            </w:r>
          </w:p>
        </w:tc>
        <w:tc>
          <w:tcPr>
            <w:tcW w:w="1170" w:type="dxa"/>
          </w:tcPr>
          <w:p w14:paraId="2F1C9185" w14:textId="77777777" w:rsidR="00DF5577" w:rsidRPr="00D57BA2" w:rsidRDefault="00DF5577" w:rsidP="00BD66A4">
            <w:pPr>
              <w:tabs>
                <w:tab w:val="decimal" w:pos="1091"/>
              </w:tabs>
              <w:spacing w:line="240" w:lineRule="auto"/>
              <w:ind w:left="-108" w:right="9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0763FE" w14:textId="77777777" w:rsidR="00DF5577" w:rsidRPr="00D57BA2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940ED2" w14:textId="77777777" w:rsidR="00DF5577" w:rsidRPr="00D57BA2" w:rsidRDefault="00DF5577" w:rsidP="00BD66A4">
            <w:pPr>
              <w:tabs>
                <w:tab w:val="decimal" w:pos="118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0F095865" w14:textId="77777777" w:rsidR="00DF5577" w:rsidRPr="00D57BA2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490E6D1" w14:textId="77777777" w:rsidR="00DF5577" w:rsidRPr="00D57BA2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75F3CEBE" w14:textId="77777777" w:rsidR="00DF5577" w:rsidRPr="00D57BA2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254F41BE" w14:textId="77777777" w:rsidR="00DF5577" w:rsidRPr="00D57BA2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36BD" w:rsidRPr="00D57BA2" w14:paraId="236CD064" w14:textId="77777777" w:rsidTr="003A4173">
        <w:trPr>
          <w:cantSplit/>
        </w:trPr>
        <w:tc>
          <w:tcPr>
            <w:tcW w:w="3791" w:type="dxa"/>
            <w:vAlign w:val="center"/>
            <w:hideMark/>
          </w:tcPr>
          <w:p w14:paraId="00379322" w14:textId="26D6FC65" w:rsidR="00C036BD" w:rsidRPr="00D57BA2" w:rsidRDefault="008C708C" w:rsidP="00BD66A4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การปรับมูลค่ายุต</w:t>
            </w:r>
            <w:r w:rsidR="002F7C35">
              <w:rPr>
                <w:rFonts w:asciiTheme="majorBidi" w:hAnsiTheme="majorBidi" w:cstheme="majorBidi" w:hint="cs"/>
                <w:sz w:val="30"/>
                <w:szCs w:val="30"/>
                <w:cs/>
              </w:rPr>
              <w:t>ิ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ธรรมและค่าเผื่อจากการ</w:t>
            </w:r>
          </w:p>
        </w:tc>
        <w:tc>
          <w:tcPr>
            <w:tcW w:w="1170" w:type="dxa"/>
          </w:tcPr>
          <w:p w14:paraId="6F1436A5" w14:textId="3809F927" w:rsidR="00C036BD" w:rsidRPr="00D57BA2" w:rsidRDefault="00C036BD" w:rsidP="001D67EF">
            <w:pPr>
              <w:tabs>
                <w:tab w:val="decimal" w:pos="1012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15A17" w14:textId="77777777" w:rsidR="00C036BD" w:rsidRPr="00D57BA2" w:rsidRDefault="00C036BD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6A2035" w14:textId="77777777" w:rsidR="00C036BD" w:rsidRPr="00D57BA2" w:rsidRDefault="00C036BD" w:rsidP="00BD66A4">
            <w:pPr>
              <w:tabs>
                <w:tab w:val="decimal" w:pos="12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48629B32" w14:textId="77777777" w:rsidR="00C036BD" w:rsidRPr="00D57BA2" w:rsidRDefault="00C036BD" w:rsidP="00BD66A4">
            <w:pPr>
              <w:tabs>
                <w:tab w:val="decimal" w:pos="73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9E8B671" w14:textId="77777777" w:rsidR="00C036BD" w:rsidRPr="00D57BA2" w:rsidRDefault="00C036BD" w:rsidP="00BD66A4">
            <w:pPr>
              <w:tabs>
                <w:tab w:val="clear" w:pos="907"/>
                <w:tab w:val="decimal" w:pos="91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3FABC865" w14:textId="77777777" w:rsidR="00C036BD" w:rsidRPr="00D57BA2" w:rsidRDefault="00C036BD" w:rsidP="00BD66A4">
            <w:pPr>
              <w:tabs>
                <w:tab w:val="clear" w:pos="907"/>
                <w:tab w:val="decimal" w:pos="899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3C339F23" w14:textId="77777777" w:rsidR="00C036BD" w:rsidRPr="00D57BA2" w:rsidRDefault="00C036BD" w:rsidP="00BD66A4">
            <w:pPr>
              <w:tabs>
                <w:tab w:val="decimal" w:pos="1000"/>
              </w:tabs>
              <w:spacing w:line="240" w:lineRule="auto"/>
              <w:ind w:left="17" w:right="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708C" w:rsidRPr="00D57BA2" w14:paraId="5798FB97" w14:textId="77777777" w:rsidTr="003A4173">
        <w:trPr>
          <w:cantSplit/>
        </w:trPr>
        <w:tc>
          <w:tcPr>
            <w:tcW w:w="3791" w:type="dxa"/>
            <w:vAlign w:val="center"/>
          </w:tcPr>
          <w:p w14:paraId="2A8589B7" w14:textId="7F16DE4D" w:rsidR="008C708C" w:rsidRDefault="008C708C" w:rsidP="008C708C">
            <w:pPr>
              <w:spacing w:line="240" w:lineRule="auto"/>
              <w:ind w:left="180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ด้อยค่าของ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ของตราสารทุน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6000FF2E" w14:textId="77777777" w:rsidR="008C708C" w:rsidRPr="00D57BA2" w:rsidRDefault="008C708C" w:rsidP="001D67EF">
            <w:pPr>
              <w:tabs>
                <w:tab w:val="decimal" w:pos="1012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4A6F6A" w14:textId="77777777" w:rsidR="008C708C" w:rsidRPr="00D57BA2" w:rsidRDefault="008C708C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A0F7F8" w14:textId="77777777" w:rsidR="008C708C" w:rsidRPr="00D57BA2" w:rsidRDefault="008C708C" w:rsidP="00BD66A4">
            <w:pPr>
              <w:tabs>
                <w:tab w:val="decimal" w:pos="12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1D55C35B" w14:textId="77777777" w:rsidR="008C708C" w:rsidRPr="00D57BA2" w:rsidRDefault="008C708C" w:rsidP="00BD66A4">
            <w:pPr>
              <w:tabs>
                <w:tab w:val="decimal" w:pos="73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E3440DD" w14:textId="77777777" w:rsidR="008C708C" w:rsidRPr="00D57BA2" w:rsidRDefault="008C708C" w:rsidP="00BD66A4">
            <w:pPr>
              <w:tabs>
                <w:tab w:val="clear" w:pos="907"/>
                <w:tab w:val="decimal" w:pos="91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35A95114" w14:textId="77777777" w:rsidR="008C708C" w:rsidRPr="00D57BA2" w:rsidRDefault="008C708C" w:rsidP="00BD66A4">
            <w:pPr>
              <w:tabs>
                <w:tab w:val="clear" w:pos="907"/>
                <w:tab w:val="decimal" w:pos="899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3B982A3B" w14:textId="77777777" w:rsidR="008C708C" w:rsidRPr="00D57BA2" w:rsidRDefault="008C708C" w:rsidP="00BD66A4">
            <w:pPr>
              <w:tabs>
                <w:tab w:val="decimal" w:pos="1000"/>
              </w:tabs>
              <w:spacing w:line="240" w:lineRule="auto"/>
              <w:ind w:left="17" w:right="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5AC2" w:rsidRPr="00D57BA2" w14:paraId="754DD62C" w14:textId="77777777" w:rsidTr="003A4173">
        <w:trPr>
          <w:cantSplit/>
        </w:trPr>
        <w:tc>
          <w:tcPr>
            <w:tcW w:w="3791" w:type="dxa"/>
            <w:vAlign w:val="center"/>
            <w:hideMark/>
          </w:tcPr>
          <w:p w14:paraId="20835B88" w14:textId="31A18A4A" w:rsidR="00ED5AC2" w:rsidRPr="00D57BA2" w:rsidRDefault="00ED5AC2" w:rsidP="00ED5AC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ที่ไม่อยู่ในความต้องการของตลาด</w:t>
            </w:r>
          </w:p>
        </w:tc>
        <w:tc>
          <w:tcPr>
            <w:tcW w:w="1170" w:type="dxa"/>
          </w:tcPr>
          <w:p w14:paraId="6A5B23A8" w14:textId="10125E38" w:rsidR="00ED5AC2" w:rsidRPr="00D57BA2" w:rsidRDefault="00ED5AC2" w:rsidP="00ED5AC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sz w:val="30"/>
                <w:szCs w:val="30"/>
              </w:rPr>
              <w:t>73,90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573C729" w14:textId="77777777" w:rsidR="00ED5AC2" w:rsidRPr="00D57BA2" w:rsidRDefault="00ED5AC2" w:rsidP="00ED5AC2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AC55A7" w14:textId="5C5D0F63" w:rsidR="00ED5AC2" w:rsidRPr="00D57BA2" w:rsidRDefault="001C68BA" w:rsidP="00C8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1C68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</w:tcPr>
          <w:p w14:paraId="3F5E8E68" w14:textId="77777777" w:rsidR="00ED5AC2" w:rsidRPr="00D57BA2" w:rsidRDefault="00ED5AC2" w:rsidP="00ED5AC2">
            <w:pPr>
              <w:tabs>
                <w:tab w:val="decimal" w:pos="73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98A021A" w14:textId="51A85920" w:rsidR="00ED5AC2" w:rsidRPr="00D57BA2" w:rsidRDefault="001C68BA" w:rsidP="00C8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C84864">
              <w:rPr>
                <w:rFonts w:asciiTheme="majorBidi" w:hAnsiTheme="majorBidi" w:cstheme="majorBidi"/>
                <w:sz w:val="30"/>
                <w:szCs w:val="30"/>
              </w:rPr>
              <w:t>(17,532)</w:t>
            </w:r>
          </w:p>
        </w:tc>
        <w:tc>
          <w:tcPr>
            <w:tcW w:w="181" w:type="dxa"/>
          </w:tcPr>
          <w:p w14:paraId="2E7F5C83" w14:textId="77777777" w:rsidR="00ED5AC2" w:rsidRPr="00D57BA2" w:rsidRDefault="00ED5AC2" w:rsidP="00ED5AC2">
            <w:pPr>
              <w:tabs>
                <w:tab w:val="clear" w:pos="907"/>
                <w:tab w:val="decimal" w:pos="899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670CE8DA" w14:textId="33638ECC" w:rsidR="00ED5AC2" w:rsidRPr="00D57BA2" w:rsidRDefault="001C68BA" w:rsidP="00C8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4864">
              <w:rPr>
                <w:rFonts w:asciiTheme="majorBidi" w:hAnsiTheme="majorBidi" w:cstheme="majorBidi"/>
                <w:sz w:val="30"/>
                <w:szCs w:val="30"/>
              </w:rPr>
              <w:t>56,369</w:t>
            </w:r>
          </w:p>
        </w:tc>
      </w:tr>
      <w:tr w:rsidR="00ED5AC2" w:rsidRPr="00D57BA2" w14:paraId="23B22A33" w14:textId="77777777" w:rsidTr="003A4173">
        <w:trPr>
          <w:cantSplit/>
        </w:trPr>
        <w:tc>
          <w:tcPr>
            <w:tcW w:w="3791" w:type="dxa"/>
            <w:vAlign w:val="center"/>
          </w:tcPr>
          <w:p w14:paraId="1EF0DBCF" w14:textId="052D4DD4" w:rsidR="00ED5AC2" w:rsidRPr="00D57BA2" w:rsidRDefault="00ED5AC2" w:rsidP="00ED5AC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170" w:type="dxa"/>
          </w:tcPr>
          <w:p w14:paraId="192D4C53" w14:textId="5A300442" w:rsidR="00ED5AC2" w:rsidRPr="00D57BA2" w:rsidRDefault="00ED5AC2" w:rsidP="00ED5AC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5C180" w14:textId="77777777" w:rsidR="00ED5AC2" w:rsidRPr="00D57BA2" w:rsidRDefault="00ED5AC2" w:rsidP="00ED5AC2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6D31EE" w14:textId="6C9CE5FD" w:rsidR="00ED5AC2" w:rsidRPr="00D57BA2" w:rsidRDefault="00ED5AC2" w:rsidP="00C8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302136A0" w14:textId="77777777" w:rsidR="00ED5AC2" w:rsidRPr="00D57BA2" w:rsidRDefault="00ED5AC2" w:rsidP="00ED5AC2">
            <w:pPr>
              <w:tabs>
                <w:tab w:val="decimal" w:pos="730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53976B0" w14:textId="5083D55B" w:rsidR="00ED5AC2" w:rsidRPr="00D57BA2" w:rsidRDefault="00ED5AC2" w:rsidP="00C8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088AFA42" w14:textId="77777777" w:rsidR="00ED5AC2" w:rsidRPr="00D57BA2" w:rsidRDefault="00ED5AC2" w:rsidP="00ED5AC2">
            <w:pPr>
              <w:tabs>
                <w:tab w:val="clear" w:pos="907"/>
                <w:tab w:val="decimal" w:pos="899"/>
              </w:tabs>
              <w:spacing w:line="240" w:lineRule="auto"/>
              <w:ind w:left="17" w:right="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56AF71EB" w14:textId="77E9B8C7" w:rsidR="00ED5AC2" w:rsidRPr="00D57BA2" w:rsidRDefault="00ED5AC2" w:rsidP="00C8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5AC2" w:rsidRPr="00D57BA2" w14:paraId="54BB3C12" w14:textId="77777777" w:rsidTr="003A4173">
        <w:trPr>
          <w:cantSplit/>
        </w:trPr>
        <w:tc>
          <w:tcPr>
            <w:tcW w:w="3791" w:type="dxa"/>
            <w:vAlign w:val="center"/>
            <w:hideMark/>
          </w:tcPr>
          <w:p w14:paraId="461E542A" w14:textId="69AB6588" w:rsidR="00ED5AC2" w:rsidRPr="00D57BA2" w:rsidRDefault="00ED5AC2" w:rsidP="00ED5AC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1170" w:type="dxa"/>
          </w:tcPr>
          <w:p w14:paraId="148FA49B" w14:textId="663EEE5C" w:rsidR="00ED5AC2" w:rsidRPr="00D57BA2" w:rsidRDefault="00ED5AC2" w:rsidP="00ED5AC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sz w:val="30"/>
                <w:szCs w:val="30"/>
              </w:rPr>
              <w:t>30,160</w:t>
            </w:r>
          </w:p>
        </w:tc>
        <w:tc>
          <w:tcPr>
            <w:tcW w:w="270" w:type="dxa"/>
          </w:tcPr>
          <w:p w14:paraId="65AA7D83" w14:textId="77777777" w:rsidR="00ED5AC2" w:rsidRPr="00D57BA2" w:rsidRDefault="00ED5AC2" w:rsidP="00ED5AC2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9DF510" w14:textId="24EDEE4F" w:rsidR="00ED5AC2" w:rsidRPr="00D57BA2" w:rsidRDefault="001C68BA" w:rsidP="00C8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1C68BA">
              <w:rPr>
                <w:rFonts w:asciiTheme="majorBidi" w:hAnsiTheme="majorBidi" w:cstheme="majorBidi"/>
                <w:sz w:val="30"/>
                <w:szCs w:val="30"/>
              </w:rPr>
              <w:t>(1,586)</w:t>
            </w:r>
          </w:p>
        </w:tc>
        <w:tc>
          <w:tcPr>
            <w:tcW w:w="191" w:type="dxa"/>
          </w:tcPr>
          <w:p w14:paraId="3ECF44EC" w14:textId="77777777" w:rsidR="00ED5AC2" w:rsidRPr="00D57BA2" w:rsidRDefault="00ED5AC2" w:rsidP="00ED5AC2">
            <w:pPr>
              <w:tabs>
                <w:tab w:val="decimal" w:pos="1000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93F0F8" w14:textId="4C9BCCA4" w:rsidR="00ED5AC2" w:rsidRPr="00C84864" w:rsidRDefault="001C68BA" w:rsidP="00C8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C84864">
              <w:rPr>
                <w:rFonts w:asciiTheme="majorBidi" w:hAnsiTheme="majorBidi" w:cstheme="majorBidi"/>
                <w:sz w:val="30"/>
                <w:szCs w:val="30"/>
              </w:rPr>
              <w:t>1,545</w:t>
            </w:r>
          </w:p>
        </w:tc>
        <w:tc>
          <w:tcPr>
            <w:tcW w:w="181" w:type="dxa"/>
          </w:tcPr>
          <w:p w14:paraId="36902EC3" w14:textId="77777777" w:rsidR="00ED5AC2" w:rsidRPr="00D57BA2" w:rsidRDefault="00ED5AC2" w:rsidP="00ED5AC2">
            <w:pPr>
              <w:tabs>
                <w:tab w:val="decimal" w:pos="881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545ED26B" w14:textId="56F3A30B" w:rsidR="00ED5AC2" w:rsidRPr="00D57BA2" w:rsidRDefault="001C68BA" w:rsidP="00C8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C84864">
              <w:rPr>
                <w:rFonts w:asciiTheme="majorBidi" w:hAnsiTheme="majorBidi" w:cstheme="majorBidi"/>
                <w:sz w:val="30"/>
                <w:szCs w:val="30"/>
              </w:rPr>
              <w:t>30,119</w:t>
            </w:r>
          </w:p>
        </w:tc>
      </w:tr>
      <w:tr w:rsidR="001C68BA" w:rsidRPr="00D57BA2" w14:paraId="64B04734" w14:textId="77777777" w:rsidTr="003A4173">
        <w:trPr>
          <w:cantSplit/>
        </w:trPr>
        <w:tc>
          <w:tcPr>
            <w:tcW w:w="3791" w:type="dxa"/>
            <w:vAlign w:val="center"/>
            <w:hideMark/>
          </w:tcPr>
          <w:p w14:paraId="2DFC5947" w14:textId="680F636C" w:rsidR="001C68BA" w:rsidRPr="00D57BA2" w:rsidRDefault="001C68BA" w:rsidP="001C68BA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การปรับมูลค่ายุติธรรมของตราสารอนุพันธ์</w:t>
            </w:r>
          </w:p>
        </w:tc>
        <w:tc>
          <w:tcPr>
            <w:tcW w:w="1170" w:type="dxa"/>
          </w:tcPr>
          <w:p w14:paraId="44F9D15C" w14:textId="3A762A16" w:rsidR="001C68BA" w:rsidRPr="00D57BA2" w:rsidRDefault="001C68BA" w:rsidP="001C68B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sz w:val="30"/>
                <w:szCs w:val="30"/>
              </w:rPr>
              <w:t>20,193</w:t>
            </w:r>
          </w:p>
        </w:tc>
        <w:tc>
          <w:tcPr>
            <w:tcW w:w="270" w:type="dxa"/>
          </w:tcPr>
          <w:p w14:paraId="3EE184B9" w14:textId="77777777" w:rsidR="001C68BA" w:rsidRPr="00D57BA2" w:rsidRDefault="001C68BA" w:rsidP="001C68BA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AD7FED" w14:textId="7ECF1D11" w:rsidR="001C68BA" w:rsidRPr="00D57BA2" w:rsidRDefault="001C68BA" w:rsidP="00C8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1C68BA">
              <w:rPr>
                <w:rFonts w:asciiTheme="majorBidi" w:hAnsiTheme="majorBidi" w:cstheme="majorBidi"/>
                <w:sz w:val="30"/>
                <w:szCs w:val="30"/>
              </w:rPr>
              <w:t>(20,193)</w:t>
            </w:r>
          </w:p>
        </w:tc>
        <w:tc>
          <w:tcPr>
            <w:tcW w:w="191" w:type="dxa"/>
          </w:tcPr>
          <w:p w14:paraId="57119551" w14:textId="77777777" w:rsidR="001C68BA" w:rsidRPr="00D57BA2" w:rsidRDefault="001C68BA" w:rsidP="001C68BA">
            <w:pPr>
              <w:tabs>
                <w:tab w:val="clear" w:pos="680"/>
                <w:tab w:val="clear" w:pos="907"/>
                <w:tab w:val="decimal" w:pos="1000"/>
              </w:tabs>
              <w:spacing w:line="240" w:lineRule="auto"/>
              <w:ind w:right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9A25C2" w14:textId="6459C895" w:rsidR="001C68BA" w:rsidRPr="00D57BA2" w:rsidRDefault="001C68BA" w:rsidP="00C8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1C68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2CA75B72" w14:textId="77777777" w:rsidR="001C68BA" w:rsidRPr="00D57BA2" w:rsidRDefault="001C68BA" w:rsidP="001C68BA">
            <w:pPr>
              <w:tabs>
                <w:tab w:val="decimal" w:pos="602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2B6BE155" w14:textId="7F01B8F5" w:rsidR="001C68BA" w:rsidRPr="00D57BA2" w:rsidRDefault="001C68BA" w:rsidP="00C8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1C68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C68BA" w:rsidRPr="00D57BA2" w14:paraId="5CFEE5E8" w14:textId="77777777" w:rsidTr="003A4173">
        <w:trPr>
          <w:cantSplit/>
        </w:trPr>
        <w:tc>
          <w:tcPr>
            <w:tcW w:w="3791" w:type="dxa"/>
            <w:vAlign w:val="center"/>
          </w:tcPr>
          <w:p w14:paraId="59A8811D" w14:textId="5D4CFE09" w:rsidR="001C68BA" w:rsidRPr="00D57BA2" w:rsidRDefault="001C68BA" w:rsidP="001C68BA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ประมาณการค่าเผื่อการลดมูลค่าของ</w:t>
            </w:r>
          </w:p>
        </w:tc>
        <w:tc>
          <w:tcPr>
            <w:tcW w:w="1170" w:type="dxa"/>
            <w:vAlign w:val="bottom"/>
          </w:tcPr>
          <w:p w14:paraId="306E0C9A" w14:textId="77777777" w:rsidR="001C68BA" w:rsidRPr="00D57BA2" w:rsidRDefault="001C68BA" w:rsidP="001C68B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E64C56" w14:textId="77777777" w:rsidR="001C68BA" w:rsidRPr="00D57BA2" w:rsidRDefault="001C68BA" w:rsidP="001C68BA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0B314C" w14:textId="77777777" w:rsidR="001C68BA" w:rsidRPr="00D57BA2" w:rsidRDefault="001C68BA" w:rsidP="00C8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766EF0F8" w14:textId="77777777" w:rsidR="001C68BA" w:rsidRPr="00D57BA2" w:rsidRDefault="001C68BA" w:rsidP="001C68BA">
            <w:pPr>
              <w:tabs>
                <w:tab w:val="decimal" w:pos="1000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91F5B6C" w14:textId="77777777" w:rsidR="001C68BA" w:rsidRPr="00D57BA2" w:rsidRDefault="001C68BA" w:rsidP="00C8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6303057D" w14:textId="77777777" w:rsidR="001C68BA" w:rsidRPr="00D57BA2" w:rsidRDefault="001C68BA" w:rsidP="001C68BA">
            <w:pPr>
              <w:tabs>
                <w:tab w:val="decimal" w:pos="881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05F682A7" w14:textId="77777777" w:rsidR="001C68BA" w:rsidRPr="00D57BA2" w:rsidRDefault="001C68BA" w:rsidP="00C8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68BA" w:rsidRPr="00D57BA2" w14:paraId="30C6C07E" w14:textId="77777777" w:rsidTr="00F8225D">
        <w:trPr>
          <w:cantSplit/>
        </w:trPr>
        <w:tc>
          <w:tcPr>
            <w:tcW w:w="3791" w:type="dxa"/>
            <w:vAlign w:val="center"/>
            <w:hideMark/>
          </w:tcPr>
          <w:p w14:paraId="39C6D9B0" w14:textId="2732086C" w:rsidR="001C68BA" w:rsidRPr="00D57BA2" w:rsidRDefault="001C68BA" w:rsidP="001C68BA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14:paraId="1C99F7B3" w14:textId="4D545EF1" w:rsidR="001C68BA" w:rsidRPr="00D57BA2" w:rsidRDefault="001C68BA" w:rsidP="001C68B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sz w:val="30"/>
                <w:szCs w:val="30"/>
              </w:rPr>
              <w:t>1,753</w:t>
            </w:r>
          </w:p>
        </w:tc>
        <w:tc>
          <w:tcPr>
            <w:tcW w:w="270" w:type="dxa"/>
            <w:vAlign w:val="bottom"/>
          </w:tcPr>
          <w:p w14:paraId="59C061CC" w14:textId="77777777" w:rsidR="001C68BA" w:rsidRPr="00D57BA2" w:rsidRDefault="001C68BA" w:rsidP="001C68BA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74ABCC" w14:textId="51A8AD7B" w:rsidR="001C68BA" w:rsidRPr="00D57BA2" w:rsidRDefault="001C68BA" w:rsidP="00C8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03E9A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191" w:type="dxa"/>
          </w:tcPr>
          <w:p w14:paraId="4AEF7F09" w14:textId="77777777" w:rsidR="001C68BA" w:rsidRPr="00D57BA2" w:rsidRDefault="001C68BA" w:rsidP="001C68BA">
            <w:pPr>
              <w:tabs>
                <w:tab w:val="decimal" w:pos="1000"/>
              </w:tabs>
              <w:spacing w:line="240" w:lineRule="auto"/>
              <w:ind w:right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0E95283" w14:textId="5C49F642" w:rsidR="001C68BA" w:rsidRPr="00D57BA2" w:rsidRDefault="001C68BA" w:rsidP="00C8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1C68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720F480C" w14:textId="77777777" w:rsidR="001C68BA" w:rsidRPr="00D57BA2" w:rsidRDefault="001C68BA" w:rsidP="001C68BA">
            <w:pPr>
              <w:tabs>
                <w:tab w:val="decimal" w:pos="881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4F4BFA1B" w14:textId="78F89167" w:rsidR="001C68BA" w:rsidRPr="00D57BA2" w:rsidRDefault="001C68BA" w:rsidP="00C8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C84864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B03E9A">
              <w:rPr>
                <w:rFonts w:asciiTheme="majorBidi" w:hAnsiTheme="majorBidi" w:cstheme="majorBidi"/>
                <w:sz w:val="30"/>
                <w:szCs w:val="30"/>
              </w:rPr>
              <w:t>930</w:t>
            </w:r>
          </w:p>
        </w:tc>
      </w:tr>
      <w:tr w:rsidR="001C68BA" w:rsidRPr="00D57BA2" w14:paraId="2AEF56A5" w14:textId="77777777" w:rsidTr="003A4173">
        <w:trPr>
          <w:cantSplit/>
        </w:trPr>
        <w:tc>
          <w:tcPr>
            <w:tcW w:w="3791" w:type="dxa"/>
            <w:vAlign w:val="center"/>
            <w:hideMark/>
          </w:tcPr>
          <w:p w14:paraId="53D35DB7" w14:textId="77777777" w:rsidR="001C68BA" w:rsidRPr="00D57BA2" w:rsidRDefault="001C68BA" w:rsidP="001C68BA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14:paraId="6EBF1B4E" w14:textId="633636DE" w:rsidR="001C68BA" w:rsidRPr="00D57BA2" w:rsidRDefault="001C68BA" w:rsidP="001C68B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sz w:val="30"/>
                <w:szCs w:val="30"/>
              </w:rPr>
              <w:t>10,21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48779C5" w14:textId="77777777" w:rsidR="001C68BA" w:rsidRPr="00D57BA2" w:rsidRDefault="001C68BA" w:rsidP="001C68BA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574CEA" w14:textId="576EABA8" w:rsidR="001C68BA" w:rsidRPr="00D57BA2" w:rsidRDefault="001C68BA" w:rsidP="00C8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FE62E7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B03E9A">
              <w:rPr>
                <w:rFonts w:asciiTheme="majorBidi" w:hAnsiTheme="majorBidi" w:cstheme="majorBidi"/>
                <w:sz w:val="30"/>
                <w:szCs w:val="30"/>
              </w:rPr>
              <w:t>225</w:t>
            </w:r>
            <w:r w:rsidRPr="00FE62E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1" w:type="dxa"/>
          </w:tcPr>
          <w:p w14:paraId="4C2E7863" w14:textId="77777777" w:rsidR="001C68BA" w:rsidRPr="00D57BA2" w:rsidRDefault="001C68BA" w:rsidP="001C68BA">
            <w:pPr>
              <w:tabs>
                <w:tab w:val="clear" w:pos="680"/>
                <w:tab w:val="clear" w:pos="907"/>
                <w:tab w:val="decimal" w:pos="1000"/>
              </w:tabs>
              <w:spacing w:line="240" w:lineRule="auto"/>
              <w:ind w:right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DCD3D77" w14:textId="3E1AF53C" w:rsidR="001C68BA" w:rsidRPr="00D57BA2" w:rsidRDefault="001C68BA" w:rsidP="00C8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1C68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35BBCD5B" w14:textId="77777777" w:rsidR="001C68BA" w:rsidRPr="00D57BA2" w:rsidRDefault="001C68BA" w:rsidP="001C68BA">
            <w:pPr>
              <w:tabs>
                <w:tab w:val="decimal" w:pos="881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00C1EEB5" w14:textId="1C53560E" w:rsidR="001C68BA" w:rsidRPr="00D57BA2" w:rsidRDefault="00B03E9A" w:rsidP="00C8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6D38F5" w:rsidRPr="00C848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986</w:t>
            </w:r>
          </w:p>
        </w:tc>
      </w:tr>
      <w:tr w:rsidR="001C68BA" w:rsidRPr="00D57BA2" w14:paraId="42B5E3A3" w14:textId="77777777" w:rsidTr="003A4173">
        <w:trPr>
          <w:cantSplit/>
        </w:trPr>
        <w:tc>
          <w:tcPr>
            <w:tcW w:w="3791" w:type="dxa"/>
            <w:hideMark/>
          </w:tcPr>
          <w:p w14:paraId="3ADBB6F5" w14:textId="77777777" w:rsidR="001C68BA" w:rsidRPr="00D57BA2" w:rsidRDefault="001C68BA" w:rsidP="001C68B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06B122" w14:textId="0DD33EC2" w:rsidR="001C68BA" w:rsidRPr="00D57BA2" w:rsidRDefault="001C68BA" w:rsidP="001C68B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136,218</w:t>
            </w:r>
          </w:p>
        </w:tc>
        <w:tc>
          <w:tcPr>
            <w:tcW w:w="270" w:type="dxa"/>
          </w:tcPr>
          <w:p w14:paraId="0DC61229" w14:textId="77777777" w:rsidR="001C68BA" w:rsidRPr="00D57BA2" w:rsidRDefault="001C68BA" w:rsidP="001C68BA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B37A34" w14:textId="0C1F6D14" w:rsidR="001C68BA" w:rsidRPr="00E32DD6" w:rsidRDefault="001C68BA" w:rsidP="00C8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2D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(22,82</w:t>
            </w:r>
            <w:r w:rsidR="002073D0" w:rsidRPr="00E32D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E32D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91" w:type="dxa"/>
            <w:tcBorders>
              <w:left w:val="nil"/>
              <w:right w:val="nil"/>
            </w:tcBorders>
          </w:tcPr>
          <w:p w14:paraId="3A63BF0F" w14:textId="77777777" w:rsidR="001C68BA" w:rsidRPr="00730F61" w:rsidRDefault="001C68BA" w:rsidP="001C68BA">
            <w:pPr>
              <w:tabs>
                <w:tab w:val="clear" w:pos="680"/>
                <w:tab w:val="decimal" w:pos="1000"/>
              </w:tabs>
              <w:spacing w:line="240" w:lineRule="auto"/>
              <w:ind w:right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A575B3" w14:textId="04C6F05C" w:rsidR="001C68BA" w:rsidRPr="00E32DD6" w:rsidRDefault="001C68BA" w:rsidP="00C8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right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48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(15,987)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29A116F1" w14:textId="77777777" w:rsidR="001C68BA" w:rsidRPr="00C60099" w:rsidRDefault="001C68BA" w:rsidP="001C68BA">
            <w:pPr>
              <w:tabs>
                <w:tab w:val="decimal" w:pos="881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F9D6E5" w14:textId="0915E63B" w:rsidR="001C68BA" w:rsidRPr="00C60099" w:rsidRDefault="001C68BA" w:rsidP="00C8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8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97,</w:t>
            </w:r>
            <w:r w:rsidRPr="00C848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  <w:r w:rsidR="002073D0" w:rsidRPr="00C848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1C68BA" w:rsidRPr="00D57BA2" w14:paraId="3ED45B5A" w14:textId="77777777" w:rsidTr="003A4173">
        <w:trPr>
          <w:cantSplit/>
        </w:trPr>
        <w:tc>
          <w:tcPr>
            <w:tcW w:w="3791" w:type="dxa"/>
          </w:tcPr>
          <w:p w14:paraId="56EAB2E3" w14:textId="77777777" w:rsidR="001C68BA" w:rsidRPr="00D57BA2" w:rsidRDefault="001C68BA" w:rsidP="001C68B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4DDA408" w14:textId="77777777" w:rsidR="001C68BA" w:rsidRPr="00D57BA2" w:rsidRDefault="001C68BA" w:rsidP="001C68BA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EA7A28" w14:textId="77777777" w:rsidR="001C68BA" w:rsidRPr="00D57BA2" w:rsidRDefault="001C68BA" w:rsidP="001C68BA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F5D33A9" w14:textId="77777777" w:rsidR="001C68BA" w:rsidRPr="00D57BA2" w:rsidRDefault="001C68BA" w:rsidP="001C68B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tcBorders>
              <w:left w:val="nil"/>
              <w:right w:val="nil"/>
            </w:tcBorders>
          </w:tcPr>
          <w:p w14:paraId="4593C026" w14:textId="77777777" w:rsidR="001C68BA" w:rsidRPr="00D57BA2" w:rsidRDefault="001C68BA" w:rsidP="001C68BA">
            <w:pPr>
              <w:tabs>
                <w:tab w:val="decimal" w:pos="100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03F3EE8" w14:textId="77777777" w:rsidR="001C68BA" w:rsidRPr="00D57BA2" w:rsidRDefault="001C68BA" w:rsidP="001C68B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255D209A" w14:textId="77777777" w:rsidR="001C68BA" w:rsidRPr="00D57BA2" w:rsidRDefault="001C68BA" w:rsidP="001C68BA">
            <w:pPr>
              <w:tabs>
                <w:tab w:val="decimal" w:pos="881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</w:tcPr>
          <w:p w14:paraId="00B87104" w14:textId="77777777" w:rsidR="001C68BA" w:rsidRPr="00D57BA2" w:rsidRDefault="001C68BA" w:rsidP="001C68B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68BA" w:rsidRPr="00D57BA2" w14:paraId="3BA2FA56" w14:textId="77777777" w:rsidTr="003A4173">
        <w:trPr>
          <w:cantSplit/>
        </w:trPr>
        <w:tc>
          <w:tcPr>
            <w:tcW w:w="3791" w:type="dxa"/>
          </w:tcPr>
          <w:p w14:paraId="6484A848" w14:textId="6E3BF9C6" w:rsidR="001C68BA" w:rsidRPr="00D57BA2" w:rsidRDefault="001C68BA" w:rsidP="001C68BA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038CB2A" w14:textId="77777777" w:rsidR="001C68BA" w:rsidRPr="00D57BA2" w:rsidRDefault="001C68BA" w:rsidP="001C68BA">
            <w:pPr>
              <w:tabs>
                <w:tab w:val="decimal" w:pos="1091"/>
              </w:tabs>
              <w:spacing w:line="240" w:lineRule="auto"/>
              <w:ind w:left="180" w:right="99" w:hanging="18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D6F183" w14:textId="77777777" w:rsidR="001C68BA" w:rsidRPr="00D57BA2" w:rsidRDefault="001C68BA" w:rsidP="001C68BA">
            <w:pPr>
              <w:pStyle w:val="acctfourfigures"/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9FBED9B" w14:textId="77777777" w:rsidR="001C68BA" w:rsidRPr="00C60099" w:rsidRDefault="001C68BA" w:rsidP="001C68B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tcBorders>
              <w:left w:val="nil"/>
              <w:bottom w:val="nil"/>
              <w:right w:val="nil"/>
            </w:tcBorders>
          </w:tcPr>
          <w:p w14:paraId="40D723EF" w14:textId="77777777" w:rsidR="001C68BA" w:rsidRPr="00D57BA2" w:rsidRDefault="001C68BA" w:rsidP="001C68BA">
            <w:pPr>
              <w:tabs>
                <w:tab w:val="decimal" w:pos="1000"/>
              </w:tabs>
              <w:spacing w:line="240" w:lineRule="auto"/>
              <w:ind w:left="180" w:right="-17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188A4C63" w14:textId="77777777" w:rsidR="001C68BA" w:rsidRPr="00C60099" w:rsidRDefault="001C68BA" w:rsidP="001C68B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0CA12D29" w14:textId="77777777" w:rsidR="001C68BA" w:rsidRPr="00D57BA2" w:rsidRDefault="001C68BA" w:rsidP="001C68BA">
            <w:pPr>
              <w:tabs>
                <w:tab w:val="decimal" w:pos="881"/>
              </w:tabs>
              <w:spacing w:line="240" w:lineRule="auto"/>
              <w:ind w:left="180" w:right="-17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</w:tcPr>
          <w:p w14:paraId="1E4E4468" w14:textId="77777777" w:rsidR="001C68BA" w:rsidRPr="00C60099" w:rsidRDefault="001C68BA" w:rsidP="001C68B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68BA" w:rsidRPr="00D57BA2" w14:paraId="76DE8513" w14:textId="77777777" w:rsidTr="003A4173">
        <w:trPr>
          <w:cantSplit/>
        </w:trPr>
        <w:tc>
          <w:tcPr>
            <w:tcW w:w="3791" w:type="dxa"/>
          </w:tcPr>
          <w:p w14:paraId="6B3C4BA9" w14:textId="6BBFC3AA" w:rsidR="001C68BA" w:rsidRPr="00D57BA2" w:rsidRDefault="001C68BA" w:rsidP="001C68BA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32F7F6B" w14:textId="795250C1" w:rsidR="001C68BA" w:rsidRPr="00D57BA2" w:rsidRDefault="001C68BA" w:rsidP="001C68BA">
            <w:pPr>
              <w:tabs>
                <w:tab w:val="decimal" w:pos="1091"/>
              </w:tabs>
              <w:spacing w:line="240" w:lineRule="auto"/>
              <w:ind w:left="180" w:right="99" w:hanging="18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37EA70" w14:textId="77777777" w:rsidR="001C68BA" w:rsidRPr="00D57BA2" w:rsidRDefault="001C68BA" w:rsidP="001C68BA">
            <w:pPr>
              <w:pStyle w:val="acctfourfigures"/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C2997DF" w14:textId="77777777" w:rsidR="001C68BA" w:rsidRPr="00C60099" w:rsidRDefault="001C68BA" w:rsidP="001C68B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tcBorders>
              <w:left w:val="nil"/>
              <w:right w:val="nil"/>
            </w:tcBorders>
          </w:tcPr>
          <w:p w14:paraId="32B3ED93" w14:textId="77777777" w:rsidR="001C68BA" w:rsidRPr="00D57BA2" w:rsidRDefault="001C68BA" w:rsidP="001C68BA">
            <w:pPr>
              <w:tabs>
                <w:tab w:val="decimal" w:pos="1000"/>
              </w:tabs>
              <w:spacing w:line="240" w:lineRule="auto"/>
              <w:ind w:left="180" w:right="-17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BADF6A5" w14:textId="77777777" w:rsidR="001C68BA" w:rsidRPr="00C60099" w:rsidRDefault="001C68BA" w:rsidP="001C68B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1BDBF468" w14:textId="77777777" w:rsidR="001C68BA" w:rsidRPr="00D57BA2" w:rsidRDefault="001C68BA" w:rsidP="001C68BA">
            <w:pPr>
              <w:tabs>
                <w:tab w:val="decimal" w:pos="881"/>
              </w:tabs>
              <w:spacing w:line="240" w:lineRule="auto"/>
              <w:ind w:left="180" w:right="-17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14:paraId="603BF2CD" w14:textId="77777777" w:rsidR="001C68BA" w:rsidRPr="00C60099" w:rsidRDefault="001C68BA" w:rsidP="001C68B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68BA" w:rsidRPr="00D57BA2" w14:paraId="781F2286" w14:textId="77777777" w:rsidTr="003A4173">
        <w:trPr>
          <w:cantSplit/>
        </w:trPr>
        <w:tc>
          <w:tcPr>
            <w:tcW w:w="3791" w:type="dxa"/>
            <w:vAlign w:val="center"/>
          </w:tcPr>
          <w:p w14:paraId="26E7DF46" w14:textId="36C2413A" w:rsidR="001C68BA" w:rsidRPr="00D57BA2" w:rsidRDefault="001C68BA" w:rsidP="001C68BA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286D53FA" w14:textId="4159DD7D" w:rsidR="001C68BA" w:rsidRPr="00D57BA2" w:rsidRDefault="001C68BA" w:rsidP="00726EAB">
            <w:pPr>
              <w:tabs>
                <w:tab w:val="clear" w:pos="454"/>
                <w:tab w:val="clear" w:pos="680"/>
                <w:tab w:val="clear" w:pos="907"/>
                <w:tab w:val="left" w:pos="463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3B659B" w14:textId="77777777" w:rsidR="001C68BA" w:rsidRPr="00D57BA2" w:rsidRDefault="001C68BA" w:rsidP="001C68BA">
            <w:pPr>
              <w:pStyle w:val="acctfourfigures"/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2B59F3C" w14:textId="63005EAC" w:rsidR="001C68BA" w:rsidRPr="00726EAB" w:rsidRDefault="001C68BA" w:rsidP="00C8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C68B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(1,</w:t>
            </w:r>
            <w:r w:rsidRPr="00C84864">
              <w:rPr>
                <w:rFonts w:asciiTheme="majorBidi" w:hAnsiTheme="majorBidi" w:cstheme="majorBidi"/>
                <w:sz w:val="30"/>
                <w:szCs w:val="30"/>
              </w:rPr>
              <w:t>871</w:t>
            </w:r>
            <w:r w:rsidRPr="001C68B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191" w:type="dxa"/>
            <w:tcBorders>
              <w:left w:val="nil"/>
              <w:bottom w:val="nil"/>
              <w:right w:val="nil"/>
            </w:tcBorders>
          </w:tcPr>
          <w:p w14:paraId="1CAA95EB" w14:textId="77777777" w:rsidR="001C68BA" w:rsidRPr="00D57BA2" w:rsidRDefault="001C68BA" w:rsidP="001C68BA">
            <w:pPr>
              <w:tabs>
                <w:tab w:val="decimal" w:pos="1000"/>
              </w:tabs>
              <w:spacing w:line="240" w:lineRule="auto"/>
              <w:ind w:left="180" w:right="-170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7461908" w14:textId="38BF4976" w:rsidR="001C68BA" w:rsidRPr="00D57BA2" w:rsidRDefault="001C68BA" w:rsidP="00726EAB">
            <w:pPr>
              <w:tabs>
                <w:tab w:val="clear" w:pos="680"/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8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373B3EBE" w14:textId="77777777" w:rsidR="001C68BA" w:rsidRPr="00D57BA2" w:rsidRDefault="001C68BA" w:rsidP="001C68BA">
            <w:pPr>
              <w:tabs>
                <w:tab w:val="decimal" w:pos="881"/>
              </w:tabs>
              <w:spacing w:line="240" w:lineRule="auto"/>
              <w:ind w:left="180" w:right="-170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14:paraId="76E2DC02" w14:textId="7563BE85" w:rsidR="001C68BA" w:rsidRPr="00726EAB" w:rsidRDefault="001C68BA" w:rsidP="00C8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C68B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(1,</w:t>
            </w:r>
            <w:r w:rsidRPr="00C84864">
              <w:rPr>
                <w:rFonts w:asciiTheme="majorBidi" w:hAnsiTheme="majorBidi" w:cstheme="majorBidi"/>
                <w:sz w:val="30"/>
                <w:szCs w:val="30"/>
              </w:rPr>
              <w:t>871</w:t>
            </w:r>
            <w:r w:rsidRPr="001C68B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1C68BA" w:rsidRPr="00D57BA2" w14:paraId="3FB0D44F" w14:textId="77777777" w:rsidTr="003A4173">
        <w:trPr>
          <w:cantSplit/>
        </w:trPr>
        <w:tc>
          <w:tcPr>
            <w:tcW w:w="3791" w:type="dxa"/>
            <w:vAlign w:val="center"/>
            <w:hideMark/>
          </w:tcPr>
          <w:p w14:paraId="73C16EAD" w14:textId="554D1A45" w:rsidR="001C68BA" w:rsidRPr="00D57BA2" w:rsidRDefault="001C68BA" w:rsidP="001C68BA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EBFC620" w14:textId="31BDFF67" w:rsidR="001C68BA" w:rsidRPr="00E32DD6" w:rsidRDefault="001C68BA" w:rsidP="001C68BA">
            <w:pPr>
              <w:tabs>
                <w:tab w:val="clear" w:pos="454"/>
                <w:tab w:val="clear" w:pos="680"/>
                <w:tab w:val="clear" w:pos="907"/>
                <w:tab w:val="left" w:pos="463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2D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20AD63" w14:textId="77777777" w:rsidR="001C68BA" w:rsidRPr="00E32DD6" w:rsidRDefault="001C68BA" w:rsidP="001C68BA">
            <w:pPr>
              <w:tabs>
                <w:tab w:val="decimal" w:pos="954"/>
              </w:tabs>
              <w:spacing w:line="240" w:lineRule="auto"/>
              <w:ind w:left="180" w:right="-108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6A8A128" w14:textId="7050DA94" w:rsidR="001C68BA" w:rsidRPr="00E32DD6" w:rsidRDefault="001C68BA" w:rsidP="00C8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32D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(1,</w:t>
            </w:r>
            <w:r w:rsidRPr="00C848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871</w:t>
            </w:r>
            <w:r w:rsidRPr="00E32D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191" w:type="dxa"/>
          </w:tcPr>
          <w:p w14:paraId="4E3B4E7A" w14:textId="77777777" w:rsidR="001C68BA" w:rsidRPr="00E32DD6" w:rsidRDefault="001C68BA" w:rsidP="001C68BA">
            <w:pPr>
              <w:tabs>
                <w:tab w:val="decimal" w:pos="1000"/>
              </w:tabs>
              <w:spacing w:line="240" w:lineRule="auto"/>
              <w:ind w:left="180" w:right="-170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3E7B15" w14:textId="3AA9ECD8" w:rsidR="001C68BA" w:rsidRPr="00E32DD6" w:rsidRDefault="001C68BA" w:rsidP="00726EAB">
            <w:pPr>
              <w:tabs>
                <w:tab w:val="clear" w:pos="680"/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2D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7C04A985" w14:textId="77777777" w:rsidR="001C68BA" w:rsidRPr="00D57BA2" w:rsidRDefault="001C68BA" w:rsidP="001C68BA">
            <w:pPr>
              <w:tabs>
                <w:tab w:val="decimal" w:pos="881"/>
              </w:tabs>
              <w:spacing w:line="240" w:lineRule="auto"/>
              <w:ind w:left="180" w:right="-170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59E84BCD" w14:textId="2A27CBF4" w:rsidR="001C68BA" w:rsidRPr="007C0F33" w:rsidRDefault="001C68BA" w:rsidP="00C8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C0F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(1,</w:t>
            </w:r>
            <w:r w:rsidRPr="00C848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871</w:t>
            </w:r>
            <w:r w:rsidRPr="007C0F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</w:p>
        </w:tc>
      </w:tr>
      <w:tr w:rsidR="001C68BA" w:rsidRPr="00D57BA2" w14:paraId="56FCB513" w14:textId="77777777" w:rsidTr="003A4173">
        <w:trPr>
          <w:cantSplit/>
        </w:trPr>
        <w:tc>
          <w:tcPr>
            <w:tcW w:w="3791" w:type="dxa"/>
            <w:vAlign w:val="center"/>
          </w:tcPr>
          <w:p w14:paraId="4B960349" w14:textId="77777777" w:rsidR="001C68BA" w:rsidRPr="00D57BA2" w:rsidRDefault="001C68BA" w:rsidP="001C68B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508D25F" w14:textId="77777777" w:rsidR="001C68BA" w:rsidRPr="00D57BA2" w:rsidRDefault="001C68BA" w:rsidP="001C68BA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7B71F5" w14:textId="77777777" w:rsidR="001C68BA" w:rsidRPr="00D57BA2" w:rsidRDefault="001C68BA" w:rsidP="001C68BA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0CFAFF9" w14:textId="77777777" w:rsidR="001C68BA" w:rsidRPr="00C84864" w:rsidRDefault="001C68BA" w:rsidP="001C68B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14:paraId="6A9ED9D7" w14:textId="77777777" w:rsidR="001C68BA" w:rsidRPr="00D57BA2" w:rsidRDefault="001C68BA" w:rsidP="001C68BA">
            <w:pPr>
              <w:tabs>
                <w:tab w:val="decimal" w:pos="100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180D01" w14:textId="77777777" w:rsidR="001C68BA" w:rsidRPr="00C60099" w:rsidRDefault="001C68BA" w:rsidP="001C68B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14B7E1E4" w14:textId="77777777" w:rsidR="001C68BA" w:rsidRPr="00D57BA2" w:rsidRDefault="001C68BA" w:rsidP="001C68BA">
            <w:pPr>
              <w:tabs>
                <w:tab w:val="decimal" w:pos="881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6D61AB7C" w14:textId="77777777" w:rsidR="001C68BA" w:rsidRPr="00D57BA2" w:rsidRDefault="001C68BA" w:rsidP="001C68BA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68BA" w:rsidRPr="00D57BA2" w14:paraId="60014A44" w14:textId="77777777" w:rsidTr="003A4173">
        <w:trPr>
          <w:cantSplit/>
        </w:trPr>
        <w:tc>
          <w:tcPr>
            <w:tcW w:w="3791" w:type="dxa"/>
            <w:hideMark/>
          </w:tcPr>
          <w:p w14:paraId="7DCDB68F" w14:textId="5866AFB6" w:rsidR="001C68BA" w:rsidRPr="00D57BA2" w:rsidRDefault="001C68BA" w:rsidP="001C68BA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E18050" w14:textId="3C332B2F" w:rsidR="001C68BA" w:rsidRPr="00D57BA2" w:rsidRDefault="001C68BA" w:rsidP="001C68BA">
            <w:pPr>
              <w:tabs>
                <w:tab w:val="clear" w:pos="907"/>
                <w:tab w:val="left" w:pos="643"/>
                <w:tab w:val="decimal" w:pos="111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136,218</w:t>
            </w:r>
          </w:p>
        </w:tc>
        <w:tc>
          <w:tcPr>
            <w:tcW w:w="270" w:type="dxa"/>
          </w:tcPr>
          <w:p w14:paraId="01045A5A" w14:textId="77777777" w:rsidR="001C68BA" w:rsidRPr="00D57BA2" w:rsidRDefault="001C68BA" w:rsidP="001C68BA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F0AE7A5" w14:textId="4F464B81" w:rsidR="001C68BA" w:rsidRPr="00E32DD6" w:rsidRDefault="001C68BA" w:rsidP="00C8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1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32D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(24,69</w:t>
            </w:r>
            <w:r w:rsidR="002073D0" w:rsidRPr="00E32D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</w:t>
            </w:r>
            <w:r w:rsidRPr="00E32D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191" w:type="dxa"/>
            <w:tcBorders>
              <w:top w:val="nil"/>
              <w:left w:val="nil"/>
              <w:right w:val="nil"/>
            </w:tcBorders>
          </w:tcPr>
          <w:p w14:paraId="00655A39" w14:textId="77777777" w:rsidR="001C68BA" w:rsidRPr="00726EAB" w:rsidRDefault="001C68BA" w:rsidP="00726EAB">
            <w:pPr>
              <w:tabs>
                <w:tab w:val="decimal" w:pos="1000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B42DAF1" w14:textId="5EBE4DBA" w:rsidR="001C68BA" w:rsidRPr="00C60099" w:rsidRDefault="001C68BA" w:rsidP="00C8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right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8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(15,</w:t>
            </w:r>
            <w:r w:rsidRPr="00C848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987</w:t>
            </w:r>
            <w:r w:rsidRPr="001C68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181" w:type="dxa"/>
            <w:tcBorders>
              <w:top w:val="nil"/>
              <w:left w:val="nil"/>
              <w:right w:val="nil"/>
            </w:tcBorders>
          </w:tcPr>
          <w:p w14:paraId="5ED62169" w14:textId="77777777" w:rsidR="001C68BA" w:rsidRPr="00C60099" w:rsidRDefault="001C68BA" w:rsidP="001C68BA">
            <w:pPr>
              <w:tabs>
                <w:tab w:val="decimal" w:pos="881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CC9F1F" w14:textId="5810C379" w:rsidR="001C68BA" w:rsidRPr="00C60099" w:rsidRDefault="001C68BA" w:rsidP="00C8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ind w:right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8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95,53</w:t>
            </w:r>
            <w:r w:rsidR="002073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</w:t>
            </w:r>
          </w:p>
        </w:tc>
      </w:tr>
      <w:bookmarkEnd w:id="10"/>
    </w:tbl>
    <w:p w14:paraId="309B627E" w14:textId="721CA338" w:rsidR="00117CAA" w:rsidRPr="00D57BA2" w:rsidRDefault="00117CAA" w:rsidP="00DF5577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4FAE91F4" w14:textId="77222C28" w:rsidR="00D278CF" w:rsidRPr="00D57BA2" w:rsidRDefault="00D278CF" w:rsidP="00DF5577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7504F7A9" w14:textId="5A9DF56B" w:rsidR="00D278CF" w:rsidRPr="00D57BA2" w:rsidRDefault="00D278CF" w:rsidP="00DF5577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78DD00C7" w14:textId="5173DC9C" w:rsidR="00D278CF" w:rsidRPr="00D57BA2" w:rsidRDefault="00D278CF" w:rsidP="00DF5577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64E3327F" w14:textId="7B152C91" w:rsidR="00D278CF" w:rsidRPr="00D57BA2" w:rsidRDefault="00D278CF" w:rsidP="00DF5577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765BAF3B" w14:textId="365E74AD" w:rsidR="00D278CF" w:rsidRPr="00D57BA2" w:rsidRDefault="00D278CF" w:rsidP="00DF5577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60AEEFA1" w14:textId="322BEB13" w:rsidR="00D278CF" w:rsidRPr="00D57BA2" w:rsidRDefault="00D278CF" w:rsidP="00DF5577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59E60DD8" w14:textId="69ADFE6B" w:rsidR="00D278CF" w:rsidRPr="00D57BA2" w:rsidRDefault="00D278CF" w:rsidP="00DF5577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53063EBD" w14:textId="31A1B9C5" w:rsidR="00D278CF" w:rsidRPr="00D57BA2" w:rsidRDefault="00D278CF" w:rsidP="00DF5577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24607DA1" w14:textId="24C052C5" w:rsidR="00D278CF" w:rsidRPr="00D57BA2" w:rsidRDefault="00D278CF" w:rsidP="00DF5577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01341BC6" w14:textId="471A23FE" w:rsidR="00D278CF" w:rsidRPr="00D57BA2" w:rsidRDefault="00D278CF" w:rsidP="00DF5577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50E38F6E" w14:textId="45025131" w:rsidR="00D278CF" w:rsidRPr="00D57BA2" w:rsidRDefault="00D278CF" w:rsidP="00DF5577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tbl>
      <w:tblPr>
        <w:tblW w:w="9462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81"/>
        <w:gridCol w:w="1170"/>
        <w:gridCol w:w="270"/>
        <w:gridCol w:w="1053"/>
        <w:gridCol w:w="27"/>
        <w:gridCol w:w="182"/>
        <w:gridCol w:w="1438"/>
        <w:gridCol w:w="181"/>
        <w:gridCol w:w="1260"/>
      </w:tblGrid>
      <w:tr w:rsidR="00DF5577" w:rsidRPr="00D57BA2" w14:paraId="13D7F3EA" w14:textId="77777777" w:rsidTr="003A4173">
        <w:trPr>
          <w:cantSplit/>
          <w:tblHeader/>
        </w:trPr>
        <w:tc>
          <w:tcPr>
            <w:tcW w:w="3881" w:type="dxa"/>
          </w:tcPr>
          <w:p w14:paraId="5E3A2B8F" w14:textId="77777777" w:rsidR="00DF5577" w:rsidRPr="00D57BA2" w:rsidRDefault="00DF5577" w:rsidP="00BD66A4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5581" w:type="dxa"/>
            <w:gridSpan w:val="8"/>
            <w:hideMark/>
          </w:tcPr>
          <w:p w14:paraId="78A60342" w14:textId="77777777" w:rsidR="00DF5577" w:rsidRPr="00D57BA2" w:rsidRDefault="00DF5577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F5577" w:rsidRPr="00D57BA2" w14:paraId="412D839D" w14:textId="77777777" w:rsidTr="003A4173">
        <w:trPr>
          <w:cantSplit/>
          <w:tblHeader/>
        </w:trPr>
        <w:tc>
          <w:tcPr>
            <w:tcW w:w="3881" w:type="dxa"/>
          </w:tcPr>
          <w:p w14:paraId="5EB51213" w14:textId="77777777" w:rsidR="00DF5577" w:rsidRPr="00D57BA2" w:rsidRDefault="00DF5577" w:rsidP="00BD66A4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581" w:type="dxa"/>
            <w:gridSpan w:val="8"/>
          </w:tcPr>
          <w:p w14:paraId="63835A56" w14:textId="77777777" w:rsidR="00DF5577" w:rsidRPr="00D57BA2" w:rsidRDefault="00DF5577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บันทึกเป็น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(รายจ่าย)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รายได้ใน</w:t>
            </w:r>
          </w:p>
        </w:tc>
      </w:tr>
      <w:tr w:rsidR="00872F6E" w:rsidRPr="00D57BA2" w14:paraId="61A39A47" w14:textId="77777777" w:rsidTr="00CE7AD0">
        <w:trPr>
          <w:cantSplit/>
          <w:tblHeader/>
        </w:trPr>
        <w:tc>
          <w:tcPr>
            <w:tcW w:w="3881" w:type="dxa"/>
          </w:tcPr>
          <w:p w14:paraId="53921C89" w14:textId="77777777" w:rsidR="00872F6E" w:rsidRPr="00D57BA2" w:rsidRDefault="00872F6E" w:rsidP="00BD66A4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275D9075" w14:textId="5A48262C" w:rsidR="00872F6E" w:rsidRPr="00D57BA2" w:rsidRDefault="00872F6E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เมษายน </w:t>
            </w:r>
            <w:r w:rsidR="00450DDE"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D5AC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B7BA66E" w14:textId="77777777" w:rsidR="00872F6E" w:rsidRPr="00D57BA2" w:rsidRDefault="00872F6E" w:rsidP="00BD66A4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  <w:hideMark/>
          </w:tcPr>
          <w:p w14:paraId="61ACA034" w14:textId="77777777" w:rsidR="00872F6E" w:rsidRPr="00D57BA2" w:rsidRDefault="00872F6E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09" w:type="dxa"/>
            <w:gridSpan w:val="2"/>
            <w:tcBorders>
              <w:top w:val="single" w:sz="4" w:space="0" w:color="auto"/>
            </w:tcBorders>
            <w:vAlign w:val="bottom"/>
          </w:tcPr>
          <w:p w14:paraId="368AC75A" w14:textId="77777777" w:rsidR="00872F6E" w:rsidRPr="00D57BA2" w:rsidRDefault="00872F6E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  <w:hideMark/>
          </w:tcPr>
          <w:p w14:paraId="050EA715" w14:textId="77777777" w:rsidR="00872F6E" w:rsidRPr="00D57BA2" w:rsidRDefault="00872F6E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81" w:type="dxa"/>
            <w:vAlign w:val="bottom"/>
          </w:tcPr>
          <w:p w14:paraId="1E2C8CE0" w14:textId="77777777" w:rsidR="00872F6E" w:rsidRPr="00D57BA2" w:rsidRDefault="00872F6E" w:rsidP="00BD66A4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25225A" w14:textId="565FC02F" w:rsidR="00872F6E" w:rsidRPr="00D57BA2" w:rsidRDefault="00872F6E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450DDE"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D5AC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  <w:tr w:rsidR="00DF5577" w:rsidRPr="00D57BA2" w14:paraId="05B725CE" w14:textId="77777777" w:rsidTr="003A4173">
        <w:trPr>
          <w:cantSplit/>
        </w:trPr>
        <w:tc>
          <w:tcPr>
            <w:tcW w:w="3881" w:type="dxa"/>
          </w:tcPr>
          <w:p w14:paraId="2526ED15" w14:textId="77777777" w:rsidR="00DF5577" w:rsidRPr="00D57BA2" w:rsidRDefault="00DF5577" w:rsidP="00BD66A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1" w:type="dxa"/>
            <w:gridSpan w:val="8"/>
          </w:tcPr>
          <w:p w14:paraId="6161F314" w14:textId="77777777" w:rsidR="00DF5577" w:rsidRPr="00D57BA2" w:rsidRDefault="00DF5577" w:rsidP="00BD66A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F5577" w:rsidRPr="00D57BA2" w14:paraId="5142BE11" w14:textId="77777777" w:rsidTr="00CE7AD0">
        <w:trPr>
          <w:cantSplit/>
        </w:trPr>
        <w:tc>
          <w:tcPr>
            <w:tcW w:w="3881" w:type="dxa"/>
            <w:hideMark/>
          </w:tcPr>
          <w:p w14:paraId="5E31F3A6" w14:textId="11D90106" w:rsidR="00DF5577" w:rsidRPr="00D57BA2" w:rsidRDefault="00984180" w:rsidP="00BD66A4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</w:t>
            </w:r>
            <w:r w:rsidR="00DF5577"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เงินได้รอการตัดบัญชี</w:t>
            </w:r>
          </w:p>
        </w:tc>
        <w:tc>
          <w:tcPr>
            <w:tcW w:w="1170" w:type="dxa"/>
          </w:tcPr>
          <w:p w14:paraId="3D5D20C4" w14:textId="77777777" w:rsidR="00DF5577" w:rsidRPr="00D57BA2" w:rsidRDefault="00DF5577" w:rsidP="00BD66A4">
            <w:pPr>
              <w:tabs>
                <w:tab w:val="decimal" w:pos="1091"/>
              </w:tabs>
              <w:spacing w:line="240" w:lineRule="auto"/>
              <w:ind w:left="-108"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BEC38A" w14:textId="77777777" w:rsidR="00DF5577" w:rsidRPr="00D57BA2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96051CA" w14:textId="77777777" w:rsidR="00DF5577" w:rsidRPr="00D57BA2" w:rsidRDefault="00DF5577" w:rsidP="00BD66A4">
            <w:pPr>
              <w:tabs>
                <w:tab w:val="decimal" w:pos="118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4F2E5EE4" w14:textId="77777777" w:rsidR="00DF5577" w:rsidRPr="00D57BA2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40FB269F" w14:textId="77777777" w:rsidR="00DF5577" w:rsidRPr="00D57BA2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7E057AC6" w14:textId="77777777" w:rsidR="00DF5577" w:rsidRPr="00D57BA2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43F60A" w14:textId="77777777" w:rsidR="00DF5577" w:rsidRPr="00D57BA2" w:rsidRDefault="00DF5577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3154" w:rsidRPr="00D57BA2" w14:paraId="6FE55604" w14:textId="77777777" w:rsidTr="00CE7AD0">
        <w:trPr>
          <w:cantSplit/>
        </w:trPr>
        <w:tc>
          <w:tcPr>
            <w:tcW w:w="3881" w:type="dxa"/>
            <w:vAlign w:val="center"/>
          </w:tcPr>
          <w:p w14:paraId="6799B6AE" w14:textId="1AC00673" w:rsidR="00313154" w:rsidRPr="00D57BA2" w:rsidRDefault="00313154" w:rsidP="00BD66A4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ค่าเผื่อจากการด้อยค่าของเงินลงทุน</w:t>
            </w:r>
          </w:p>
        </w:tc>
        <w:tc>
          <w:tcPr>
            <w:tcW w:w="1170" w:type="dxa"/>
            <w:vAlign w:val="bottom"/>
          </w:tcPr>
          <w:p w14:paraId="0F0220EF" w14:textId="77777777" w:rsidR="00313154" w:rsidRPr="00D57BA2" w:rsidRDefault="00313154" w:rsidP="00BD66A4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FB61DA1" w14:textId="77777777" w:rsidR="00313154" w:rsidRPr="00D57BA2" w:rsidRDefault="00313154" w:rsidP="00BD66A4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89B9B27" w14:textId="77777777" w:rsidR="00313154" w:rsidRPr="00D57BA2" w:rsidRDefault="00313154" w:rsidP="00BD66A4">
            <w:pPr>
              <w:tabs>
                <w:tab w:val="clear" w:pos="907"/>
                <w:tab w:val="decimal" w:pos="190"/>
                <w:tab w:val="left" w:pos="586"/>
              </w:tabs>
              <w:spacing w:line="240" w:lineRule="auto"/>
              <w:ind w:left="-350" w:right="3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349C1610" w14:textId="77777777" w:rsidR="00313154" w:rsidRPr="00D57BA2" w:rsidRDefault="00313154" w:rsidP="00BD66A4">
            <w:pPr>
              <w:tabs>
                <w:tab w:val="decimal" w:pos="1000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6307370E" w14:textId="77777777" w:rsidR="00313154" w:rsidRPr="00D57BA2" w:rsidRDefault="00313154" w:rsidP="00BD66A4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6D80CB9" w14:textId="77777777" w:rsidR="00313154" w:rsidRPr="00D57BA2" w:rsidRDefault="00313154" w:rsidP="00BD66A4">
            <w:pPr>
              <w:tabs>
                <w:tab w:val="decimal" w:pos="881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6CD99E" w14:textId="77777777" w:rsidR="00313154" w:rsidRPr="00D57BA2" w:rsidRDefault="00313154" w:rsidP="00BD66A4">
            <w:pPr>
              <w:tabs>
                <w:tab w:val="clear" w:pos="907"/>
                <w:tab w:val="decimal" w:pos="906"/>
              </w:tabs>
              <w:spacing w:line="240" w:lineRule="auto"/>
              <w:ind w:left="17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5AC2" w:rsidRPr="00D57BA2" w14:paraId="640BF7EC" w14:textId="77777777" w:rsidTr="000B39DC">
        <w:trPr>
          <w:cantSplit/>
        </w:trPr>
        <w:tc>
          <w:tcPr>
            <w:tcW w:w="3881" w:type="dxa"/>
            <w:vAlign w:val="center"/>
          </w:tcPr>
          <w:p w14:paraId="4C21CC91" w14:textId="270D47FE" w:rsidR="00ED5AC2" w:rsidRPr="00D57BA2" w:rsidRDefault="00ED5AC2" w:rsidP="00ED5AC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ในบริษัทย่อย</w:t>
            </w:r>
          </w:p>
        </w:tc>
        <w:tc>
          <w:tcPr>
            <w:tcW w:w="1170" w:type="dxa"/>
          </w:tcPr>
          <w:p w14:paraId="47B1ACEB" w14:textId="2B0EF818" w:rsidR="00ED5AC2" w:rsidRPr="00D57BA2" w:rsidRDefault="00ED5AC2" w:rsidP="00ED5AC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2,571</w:t>
            </w:r>
          </w:p>
        </w:tc>
        <w:tc>
          <w:tcPr>
            <w:tcW w:w="270" w:type="dxa"/>
            <w:vAlign w:val="bottom"/>
          </w:tcPr>
          <w:p w14:paraId="06438FD6" w14:textId="77777777" w:rsidR="00ED5AC2" w:rsidRPr="00D57BA2" w:rsidRDefault="00ED5AC2" w:rsidP="00ED5AC2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8F1BDC3" w14:textId="51258D67" w:rsidR="00ED5AC2" w:rsidRPr="00D57BA2" w:rsidRDefault="00DB471D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1D09C473" w14:textId="77777777" w:rsidR="00ED5AC2" w:rsidRPr="00D57BA2" w:rsidRDefault="00ED5AC2" w:rsidP="00ED5AC2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1AC224C1" w14:textId="28AE92E5" w:rsidR="00ED5AC2" w:rsidRPr="00D57BA2" w:rsidRDefault="00DB471D" w:rsidP="00C8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2508C3B3" w14:textId="77777777" w:rsidR="00ED5AC2" w:rsidRPr="00D57BA2" w:rsidRDefault="00ED5AC2" w:rsidP="00ED5AC2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487DB9" w14:textId="421D0956" w:rsidR="00ED5AC2" w:rsidRPr="00D57BA2" w:rsidRDefault="00DB471D" w:rsidP="00ED5AC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2,571</w:t>
            </w:r>
          </w:p>
        </w:tc>
      </w:tr>
      <w:tr w:rsidR="00ED5AC2" w:rsidRPr="00D57BA2" w14:paraId="660B5F5E" w14:textId="77777777" w:rsidTr="000B39DC">
        <w:trPr>
          <w:cantSplit/>
        </w:trPr>
        <w:tc>
          <w:tcPr>
            <w:tcW w:w="3881" w:type="dxa"/>
            <w:vAlign w:val="center"/>
          </w:tcPr>
          <w:p w14:paraId="52915F6D" w14:textId="1158A334" w:rsidR="00ED5AC2" w:rsidRPr="00D57BA2" w:rsidRDefault="00ED5AC2" w:rsidP="00ED5AC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การปรับมูลค่ายุติธรรมและค่าเผื่อจากการ</w:t>
            </w:r>
          </w:p>
        </w:tc>
        <w:tc>
          <w:tcPr>
            <w:tcW w:w="1170" w:type="dxa"/>
          </w:tcPr>
          <w:p w14:paraId="2E06C911" w14:textId="77777777" w:rsidR="00ED5AC2" w:rsidRDefault="00ED5AC2" w:rsidP="00ED5AC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55C5D4D" w14:textId="77777777" w:rsidR="00ED5AC2" w:rsidRPr="00D57BA2" w:rsidRDefault="00ED5AC2" w:rsidP="00ED5AC2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37441CA" w14:textId="77777777" w:rsidR="00ED5AC2" w:rsidRPr="00CE7AD0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2E0CD506" w14:textId="77777777" w:rsidR="00ED5AC2" w:rsidRPr="00D57BA2" w:rsidRDefault="00ED5AC2" w:rsidP="00ED5AC2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3D551D93" w14:textId="77777777" w:rsidR="00ED5AC2" w:rsidRPr="00CE7AD0" w:rsidRDefault="00ED5AC2" w:rsidP="00ED5AC2">
            <w:pPr>
              <w:spacing w:line="240" w:lineRule="auto"/>
              <w:ind w:right="3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055C5471" w14:textId="77777777" w:rsidR="00ED5AC2" w:rsidRPr="00D57BA2" w:rsidRDefault="00ED5AC2" w:rsidP="00ED5AC2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2023D4" w14:textId="77777777" w:rsidR="00ED5AC2" w:rsidRPr="00CE7AD0" w:rsidRDefault="00ED5AC2" w:rsidP="00ED5AC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5AC2" w:rsidRPr="00D57BA2" w14:paraId="7AEA9862" w14:textId="77777777" w:rsidTr="00CE7AD0">
        <w:trPr>
          <w:cantSplit/>
        </w:trPr>
        <w:tc>
          <w:tcPr>
            <w:tcW w:w="3881" w:type="dxa"/>
            <w:vAlign w:val="center"/>
            <w:hideMark/>
          </w:tcPr>
          <w:p w14:paraId="3A331125" w14:textId="2885E4F1" w:rsidR="00ED5AC2" w:rsidRPr="00D57BA2" w:rsidRDefault="00ED5AC2" w:rsidP="00ED5AC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ด้อยค่าของ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ของตราสารทุน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54258E4F" w14:textId="77777777" w:rsidR="00ED5AC2" w:rsidRPr="00D57BA2" w:rsidRDefault="00ED5AC2" w:rsidP="00ED5AC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D14CAF" w14:textId="77777777" w:rsidR="00ED5AC2" w:rsidRPr="00D57BA2" w:rsidRDefault="00ED5AC2" w:rsidP="00ED5AC2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B77A333" w14:textId="77777777" w:rsidR="00ED5AC2" w:rsidRPr="00D57BA2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17BCBC43" w14:textId="77777777" w:rsidR="00ED5AC2" w:rsidRPr="00D57BA2" w:rsidRDefault="00ED5AC2" w:rsidP="00ED5AC2">
            <w:pPr>
              <w:tabs>
                <w:tab w:val="decimal" w:pos="73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3E8F1CEC" w14:textId="77777777" w:rsidR="00ED5AC2" w:rsidRPr="00D57BA2" w:rsidRDefault="00ED5AC2" w:rsidP="00ED5AC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1355679F" w14:textId="77777777" w:rsidR="00ED5AC2" w:rsidRPr="00D57BA2" w:rsidRDefault="00ED5AC2" w:rsidP="00ED5AC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750917" w14:textId="77777777" w:rsidR="00ED5AC2" w:rsidRPr="00D57BA2" w:rsidRDefault="00ED5AC2" w:rsidP="00ED5AC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5AC2" w:rsidRPr="00D57BA2" w14:paraId="34555B78" w14:textId="77777777" w:rsidTr="00CE7AD0">
        <w:trPr>
          <w:cantSplit/>
        </w:trPr>
        <w:tc>
          <w:tcPr>
            <w:tcW w:w="3881" w:type="dxa"/>
            <w:vAlign w:val="center"/>
            <w:hideMark/>
          </w:tcPr>
          <w:p w14:paraId="14E4F06C" w14:textId="05AA9C86" w:rsidR="00ED5AC2" w:rsidRPr="00D57BA2" w:rsidRDefault="00ED5AC2" w:rsidP="00ED5AC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ที่ไม่อยู่ในความต้องการของตลาด</w:t>
            </w:r>
          </w:p>
        </w:tc>
        <w:tc>
          <w:tcPr>
            <w:tcW w:w="1170" w:type="dxa"/>
          </w:tcPr>
          <w:p w14:paraId="2DE82CC9" w14:textId="4336F4C3" w:rsidR="00ED5AC2" w:rsidRPr="00D57BA2" w:rsidRDefault="00ED5AC2" w:rsidP="00ED5AC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73,90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F0AF4C9" w14:textId="77777777" w:rsidR="00ED5AC2" w:rsidRPr="00D57BA2" w:rsidRDefault="00ED5AC2" w:rsidP="00ED5AC2">
            <w:pPr>
              <w:tabs>
                <w:tab w:val="decimal" w:pos="954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25D8DBA" w14:textId="6EFC02FA" w:rsidR="00ED5AC2" w:rsidRPr="00D57BA2" w:rsidRDefault="00DB471D" w:rsidP="00C8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7A12CFB7" w14:textId="77777777" w:rsidR="00ED5AC2" w:rsidRPr="00D57BA2" w:rsidRDefault="00ED5AC2" w:rsidP="00ED5AC2">
            <w:pPr>
              <w:tabs>
                <w:tab w:val="decimal" w:pos="73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3EB793B2" w14:textId="3B1B1184" w:rsidR="00ED5AC2" w:rsidRPr="00D57BA2" w:rsidRDefault="00DB471D" w:rsidP="00C8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(17,532)</w:t>
            </w:r>
          </w:p>
        </w:tc>
        <w:tc>
          <w:tcPr>
            <w:tcW w:w="181" w:type="dxa"/>
          </w:tcPr>
          <w:p w14:paraId="23A9E304" w14:textId="77777777" w:rsidR="00ED5AC2" w:rsidRPr="00D57BA2" w:rsidRDefault="00ED5AC2" w:rsidP="00ED5AC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776D1A4" w14:textId="08886FAF" w:rsidR="00ED5AC2" w:rsidRPr="00D57BA2" w:rsidRDefault="00DB471D" w:rsidP="00ED5AC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56,369</w:t>
            </w:r>
          </w:p>
        </w:tc>
      </w:tr>
      <w:tr w:rsidR="00ED5AC2" w:rsidRPr="00D57BA2" w14:paraId="67A6CD29" w14:textId="77777777" w:rsidTr="00CE7AD0">
        <w:trPr>
          <w:cantSplit/>
        </w:trPr>
        <w:tc>
          <w:tcPr>
            <w:tcW w:w="3881" w:type="dxa"/>
            <w:vAlign w:val="center"/>
          </w:tcPr>
          <w:p w14:paraId="6E00F02A" w14:textId="63FB7F52" w:rsidR="00ED5AC2" w:rsidRPr="00D57BA2" w:rsidRDefault="00ED5AC2" w:rsidP="00ED5AC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170" w:type="dxa"/>
          </w:tcPr>
          <w:p w14:paraId="350A789D" w14:textId="77777777" w:rsidR="00ED5AC2" w:rsidRPr="00D57BA2" w:rsidRDefault="00ED5AC2" w:rsidP="00ED5AC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C1F487" w14:textId="77777777" w:rsidR="00ED5AC2" w:rsidRPr="00D57BA2" w:rsidRDefault="00ED5AC2" w:rsidP="00ED5AC2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4CEC28C" w14:textId="20414A44" w:rsidR="00ED5AC2" w:rsidRPr="00D57BA2" w:rsidRDefault="00ED5AC2" w:rsidP="00C8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4B0A5717" w14:textId="77777777" w:rsidR="00ED5AC2" w:rsidRPr="00D57BA2" w:rsidRDefault="00ED5AC2" w:rsidP="00ED5AC2">
            <w:pPr>
              <w:tabs>
                <w:tab w:val="decimal" w:pos="73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66BBEC36" w14:textId="3CD3B130" w:rsidR="00ED5AC2" w:rsidRPr="00D57BA2" w:rsidRDefault="00ED5AC2" w:rsidP="00C8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5261D22C" w14:textId="77777777" w:rsidR="00ED5AC2" w:rsidRPr="00D57BA2" w:rsidRDefault="00ED5AC2" w:rsidP="00ED5AC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DC8B3CF" w14:textId="64A5845C" w:rsidR="00ED5AC2" w:rsidRPr="00D57BA2" w:rsidRDefault="00ED5AC2" w:rsidP="00ED5AC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5AC2" w:rsidRPr="00D57BA2" w14:paraId="655931A7" w14:textId="77777777" w:rsidTr="00CE7AD0">
        <w:trPr>
          <w:cantSplit/>
        </w:trPr>
        <w:tc>
          <w:tcPr>
            <w:tcW w:w="3881" w:type="dxa"/>
            <w:vAlign w:val="center"/>
            <w:hideMark/>
          </w:tcPr>
          <w:p w14:paraId="49A2CABB" w14:textId="2249DFC2" w:rsidR="00ED5AC2" w:rsidRPr="00D57BA2" w:rsidRDefault="00ED5AC2" w:rsidP="00ED5AC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1170" w:type="dxa"/>
          </w:tcPr>
          <w:p w14:paraId="0548545C" w14:textId="1BC40A21" w:rsidR="00ED5AC2" w:rsidRPr="00D57BA2" w:rsidRDefault="00ED5AC2" w:rsidP="00ED5AC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30,160</w:t>
            </w:r>
          </w:p>
        </w:tc>
        <w:tc>
          <w:tcPr>
            <w:tcW w:w="270" w:type="dxa"/>
          </w:tcPr>
          <w:p w14:paraId="42D8FA87" w14:textId="77777777" w:rsidR="00ED5AC2" w:rsidRPr="00D57BA2" w:rsidRDefault="00ED5AC2" w:rsidP="00ED5AC2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90FF439" w14:textId="232532CF" w:rsidR="00ED5AC2" w:rsidRPr="00D57BA2" w:rsidRDefault="00DB471D" w:rsidP="00C8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(1,586)</w:t>
            </w:r>
          </w:p>
        </w:tc>
        <w:tc>
          <w:tcPr>
            <w:tcW w:w="182" w:type="dxa"/>
          </w:tcPr>
          <w:p w14:paraId="1418E6C2" w14:textId="77777777" w:rsidR="00ED5AC2" w:rsidRPr="00D57BA2" w:rsidRDefault="00ED5AC2" w:rsidP="00ED5AC2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1A594EDC" w14:textId="6277DEE6" w:rsidR="00ED5AC2" w:rsidRPr="00D57BA2" w:rsidRDefault="00DB471D" w:rsidP="00C8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1,545</w:t>
            </w:r>
          </w:p>
        </w:tc>
        <w:tc>
          <w:tcPr>
            <w:tcW w:w="181" w:type="dxa"/>
          </w:tcPr>
          <w:p w14:paraId="6F33121B" w14:textId="77777777" w:rsidR="00ED5AC2" w:rsidRPr="00D57BA2" w:rsidRDefault="00ED5AC2" w:rsidP="00ED5AC2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4A7AE4" w14:textId="1E916350" w:rsidR="00ED5AC2" w:rsidRPr="00D57BA2" w:rsidRDefault="00DB471D" w:rsidP="00ED5AC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30,119</w:t>
            </w:r>
          </w:p>
        </w:tc>
      </w:tr>
      <w:tr w:rsidR="00DB471D" w:rsidRPr="00D57BA2" w14:paraId="50AD5B0F" w14:textId="77777777" w:rsidTr="00CE7AD0">
        <w:trPr>
          <w:cantSplit/>
        </w:trPr>
        <w:tc>
          <w:tcPr>
            <w:tcW w:w="3881" w:type="dxa"/>
            <w:vAlign w:val="center"/>
            <w:hideMark/>
          </w:tcPr>
          <w:p w14:paraId="29D2AFAE" w14:textId="72E3C9FC" w:rsidR="00DB471D" w:rsidRPr="00D57BA2" w:rsidRDefault="00DB471D" w:rsidP="00DB471D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การปรับมูลค่ายุติธรรมของตราสารอนุพันธ์</w:t>
            </w:r>
          </w:p>
        </w:tc>
        <w:tc>
          <w:tcPr>
            <w:tcW w:w="1170" w:type="dxa"/>
          </w:tcPr>
          <w:p w14:paraId="12AA8227" w14:textId="0D5931A6" w:rsidR="00DB471D" w:rsidRPr="00D57BA2" w:rsidRDefault="00DB471D" w:rsidP="00DB471D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20,193</w:t>
            </w:r>
          </w:p>
        </w:tc>
        <w:tc>
          <w:tcPr>
            <w:tcW w:w="270" w:type="dxa"/>
          </w:tcPr>
          <w:p w14:paraId="324FC0C6" w14:textId="77777777" w:rsidR="00DB471D" w:rsidRPr="00D57BA2" w:rsidRDefault="00DB471D" w:rsidP="00DB471D">
            <w:pPr>
              <w:tabs>
                <w:tab w:val="decimal" w:pos="954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8A34505" w14:textId="0D984398" w:rsidR="00DB471D" w:rsidRPr="00D57BA2" w:rsidRDefault="00DB471D" w:rsidP="00C8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(20,193)</w:t>
            </w:r>
          </w:p>
        </w:tc>
        <w:tc>
          <w:tcPr>
            <w:tcW w:w="182" w:type="dxa"/>
          </w:tcPr>
          <w:p w14:paraId="6A9BA987" w14:textId="77777777" w:rsidR="00DB471D" w:rsidRPr="00D57BA2" w:rsidRDefault="00DB471D" w:rsidP="00DB471D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70C3A2A4" w14:textId="2565C449" w:rsidR="00DB471D" w:rsidRPr="00D57BA2" w:rsidRDefault="00DB471D" w:rsidP="00C8486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1C435E6C" w14:textId="77777777" w:rsidR="00DB471D" w:rsidRPr="00D57BA2" w:rsidRDefault="00DB471D" w:rsidP="00DB471D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8A1DFD" w14:textId="53BB5D15" w:rsidR="00DB471D" w:rsidRPr="00D57BA2" w:rsidRDefault="00DB471D" w:rsidP="00DB4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471D" w:rsidRPr="00D57BA2" w14:paraId="558C5D3A" w14:textId="77777777" w:rsidTr="000B39DC">
        <w:trPr>
          <w:cantSplit/>
        </w:trPr>
        <w:tc>
          <w:tcPr>
            <w:tcW w:w="3881" w:type="dxa"/>
            <w:vAlign w:val="center"/>
          </w:tcPr>
          <w:p w14:paraId="258B3AB9" w14:textId="6EE7BB76" w:rsidR="00DB471D" w:rsidRPr="00D57BA2" w:rsidRDefault="00DB471D" w:rsidP="00DB471D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ประมาณการค่าเผื่อการลดมูลค่าของ</w:t>
            </w:r>
          </w:p>
        </w:tc>
        <w:tc>
          <w:tcPr>
            <w:tcW w:w="1170" w:type="dxa"/>
          </w:tcPr>
          <w:p w14:paraId="695890BD" w14:textId="77777777" w:rsidR="00DB471D" w:rsidRPr="00D57BA2" w:rsidRDefault="00DB471D" w:rsidP="00DB471D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5B59215" w14:textId="77777777" w:rsidR="00DB471D" w:rsidRPr="00D57BA2" w:rsidRDefault="00DB471D" w:rsidP="00DB471D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1B1E6EE" w14:textId="2EDC58EB" w:rsidR="00DB471D" w:rsidRPr="00D57BA2" w:rsidRDefault="00DB471D" w:rsidP="00C8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40F4EDE3" w14:textId="77777777" w:rsidR="00DB471D" w:rsidRPr="00D57BA2" w:rsidRDefault="00DB471D" w:rsidP="00DB471D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0F56E480" w14:textId="564C0743" w:rsidR="00DB471D" w:rsidRPr="00D57BA2" w:rsidRDefault="00DB471D" w:rsidP="00C8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1388BD79" w14:textId="77777777" w:rsidR="00DB471D" w:rsidRPr="00D57BA2" w:rsidRDefault="00DB471D" w:rsidP="00DB471D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D97C8E" w14:textId="482649E5" w:rsidR="00DB471D" w:rsidRPr="00D57BA2" w:rsidRDefault="00DB471D" w:rsidP="00DB471D">
            <w:pPr>
              <w:spacing w:line="240" w:lineRule="auto"/>
              <w:ind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6711" w:rsidRPr="00D57BA2" w14:paraId="1FC3D342" w14:textId="77777777" w:rsidTr="000B39DC">
        <w:trPr>
          <w:cantSplit/>
        </w:trPr>
        <w:tc>
          <w:tcPr>
            <w:tcW w:w="3881" w:type="dxa"/>
            <w:vAlign w:val="center"/>
            <w:hideMark/>
          </w:tcPr>
          <w:p w14:paraId="04E16DD7" w14:textId="2E500B65" w:rsidR="00856711" w:rsidRPr="00D57BA2" w:rsidRDefault="00856711" w:rsidP="00856711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14:paraId="573F7692" w14:textId="6D8A3954" w:rsidR="00856711" w:rsidRPr="00D57BA2" w:rsidRDefault="00856711" w:rsidP="00856711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1,753</w:t>
            </w:r>
          </w:p>
        </w:tc>
        <w:tc>
          <w:tcPr>
            <w:tcW w:w="270" w:type="dxa"/>
            <w:vAlign w:val="bottom"/>
          </w:tcPr>
          <w:p w14:paraId="38B491FC" w14:textId="77777777" w:rsidR="00856711" w:rsidRPr="00D57BA2" w:rsidRDefault="00856711" w:rsidP="00856711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2514D50" w14:textId="7050C4A6" w:rsidR="00856711" w:rsidRPr="00D57BA2" w:rsidRDefault="00856711" w:rsidP="00C8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03E9A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182" w:type="dxa"/>
          </w:tcPr>
          <w:p w14:paraId="040FA499" w14:textId="77777777" w:rsidR="00856711" w:rsidRPr="00D57BA2" w:rsidRDefault="00856711" w:rsidP="00856711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672A2D57" w14:textId="4024B044" w:rsidR="00856711" w:rsidRPr="00D57BA2" w:rsidRDefault="00856711" w:rsidP="00C8486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581A566F" w14:textId="77777777" w:rsidR="00856711" w:rsidRPr="00D57BA2" w:rsidRDefault="00856711" w:rsidP="00856711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72CA34" w14:textId="618C4ECC" w:rsidR="00856711" w:rsidRPr="00D57BA2" w:rsidRDefault="00856711" w:rsidP="00856711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68B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</w:t>
            </w:r>
            <w:r w:rsidR="00B03E9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930</w:t>
            </w:r>
          </w:p>
        </w:tc>
      </w:tr>
      <w:tr w:rsidR="00856711" w:rsidRPr="00D57BA2" w14:paraId="2FD0BF29" w14:textId="77777777" w:rsidTr="00CE7AD0">
        <w:trPr>
          <w:cantSplit/>
        </w:trPr>
        <w:tc>
          <w:tcPr>
            <w:tcW w:w="3881" w:type="dxa"/>
            <w:vAlign w:val="center"/>
            <w:hideMark/>
          </w:tcPr>
          <w:p w14:paraId="368C3E74" w14:textId="77777777" w:rsidR="00856711" w:rsidRPr="00D57BA2" w:rsidRDefault="00856711" w:rsidP="00856711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14:paraId="3D44B9D0" w14:textId="5129080F" w:rsidR="00856711" w:rsidRPr="00D57BA2" w:rsidRDefault="00856711" w:rsidP="00856711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10,21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09939F5" w14:textId="77777777" w:rsidR="00856711" w:rsidRPr="00D57BA2" w:rsidRDefault="00856711" w:rsidP="00856711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15113DD" w14:textId="346F0699" w:rsidR="00856711" w:rsidRPr="00D57BA2" w:rsidRDefault="00856711" w:rsidP="00C8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FE62E7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B03E9A">
              <w:rPr>
                <w:rFonts w:asciiTheme="majorBidi" w:hAnsiTheme="majorBidi" w:cstheme="majorBidi"/>
                <w:sz w:val="30"/>
                <w:szCs w:val="30"/>
              </w:rPr>
              <w:t>225</w:t>
            </w:r>
            <w:r w:rsidRPr="00FE62E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7E73F766" w14:textId="77777777" w:rsidR="00856711" w:rsidRPr="00D57BA2" w:rsidRDefault="00856711" w:rsidP="00856711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41E6F665" w14:textId="5A8AEF87" w:rsidR="00856711" w:rsidRPr="00D57BA2" w:rsidRDefault="00856711" w:rsidP="00C8486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548761B9" w14:textId="77777777" w:rsidR="00856711" w:rsidRPr="00D57BA2" w:rsidRDefault="00856711" w:rsidP="00856711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BCD8A9" w14:textId="149247D0" w:rsidR="00856711" w:rsidRPr="00D57BA2" w:rsidRDefault="00B03E9A" w:rsidP="00856711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  <w:r w:rsidR="0085671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986</w:t>
            </w:r>
          </w:p>
        </w:tc>
      </w:tr>
      <w:tr w:rsidR="00DB471D" w:rsidRPr="00D57BA2" w14:paraId="41220FD2" w14:textId="77777777" w:rsidTr="00CE7AD0">
        <w:trPr>
          <w:cantSplit/>
        </w:trPr>
        <w:tc>
          <w:tcPr>
            <w:tcW w:w="3881" w:type="dxa"/>
            <w:hideMark/>
          </w:tcPr>
          <w:p w14:paraId="764253B8" w14:textId="77777777" w:rsidR="00DB471D" w:rsidRPr="00D57BA2" w:rsidRDefault="00DB471D" w:rsidP="00DB471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92B327" w14:textId="2C1566C7" w:rsidR="00DB471D" w:rsidRPr="00D57BA2" w:rsidRDefault="00DB471D" w:rsidP="00DB471D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138,789</w:t>
            </w:r>
          </w:p>
        </w:tc>
        <w:tc>
          <w:tcPr>
            <w:tcW w:w="270" w:type="dxa"/>
          </w:tcPr>
          <w:p w14:paraId="3BEFBC01" w14:textId="77777777" w:rsidR="00DB471D" w:rsidRPr="00E32DD6" w:rsidRDefault="00DB471D" w:rsidP="00DB471D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0C4E39" w14:textId="509C4327" w:rsidR="00DB471D" w:rsidRPr="00E32DD6" w:rsidRDefault="00D77EB8" w:rsidP="00C8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2D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(22,82</w:t>
            </w:r>
            <w:r w:rsidR="004F4A53" w:rsidRPr="00E32D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E32D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2E21D512" w14:textId="77777777" w:rsidR="00DB471D" w:rsidRPr="00CE7AD0" w:rsidRDefault="00DB471D" w:rsidP="00DB471D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F7F0D3" w14:textId="14D2A990" w:rsidR="00DB471D" w:rsidRPr="00E32DD6" w:rsidRDefault="00D77EB8" w:rsidP="00C8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2D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(15,987)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5CDEADF6" w14:textId="77777777" w:rsidR="00DB471D" w:rsidRPr="00CE7AD0" w:rsidRDefault="00DB471D" w:rsidP="00DB471D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C49201" w14:textId="3A32D168" w:rsidR="00DB471D" w:rsidRPr="00CE7AD0" w:rsidRDefault="00D77EB8" w:rsidP="009940F5">
            <w:pPr>
              <w:tabs>
                <w:tab w:val="decimal" w:pos="73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99,97</w:t>
            </w:r>
            <w:r w:rsidR="004F4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DB471D" w:rsidRPr="00D57BA2" w14:paraId="61DF9004" w14:textId="77777777" w:rsidTr="00CE7AD0">
        <w:trPr>
          <w:cantSplit/>
        </w:trPr>
        <w:tc>
          <w:tcPr>
            <w:tcW w:w="3881" w:type="dxa"/>
          </w:tcPr>
          <w:p w14:paraId="52C5D4DD" w14:textId="77777777" w:rsidR="00DB471D" w:rsidRPr="00D57BA2" w:rsidRDefault="00DB471D" w:rsidP="00DB471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83F981" w14:textId="77777777" w:rsidR="00DB471D" w:rsidRPr="00D57BA2" w:rsidRDefault="00DB471D" w:rsidP="00DB471D">
            <w:pPr>
              <w:tabs>
                <w:tab w:val="decimal" w:pos="1091"/>
              </w:tabs>
              <w:spacing w:line="240" w:lineRule="auto"/>
              <w:ind w:right="9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078DD4" w14:textId="77777777" w:rsidR="00DB471D" w:rsidRPr="00D57BA2" w:rsidRDefault="00DB471D" w:rsidP="00DB471D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D8A7D4" w14:textId="77777777" w:rsidR="00DB471D" w:rsidRPr="00D57BA2" w:rsidRDefault="00DB471D" w:rsidP="00DB471D">
            <w:pPr>
              <w:tabs>
                <w:tab w:val="clear" w:pos="907"/>
                <w:tab w:val="left" w:pos="586"/>
              </w:tabs>
              <w:spacing w:line="240" w:lineRule="auto"/>
              <w:ind w:left="-3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02AB3122" w14:textId="77777777" w:rsidR="00DB471D" w:rsidRPr="00D57BA2" w:rsidRDefault="00DB471D" w:rsidP="00DB471D">
            <w:pPr>
              <w:tabs>
                <w:tab w:val="decimal" w:pos="1000"/>
              </w:tabs>
              <w:spacing w:line="240" w:lineRule="auto"/>
              <w:ind w:right="-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8892E8" w14:textId="77777777" w:rsidR="00DB471D" w:rsidRPr="00D57BA2" w:rsidRDefault="00DB471D" w:rsidP="00DB471D">
            <w:pPr>
              <w:tabs>
                <w:tab w:val="decimal" w:pos="121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1E78B8E9" w14:textId="77777777" w:rsidR="00DB471D" w:rsidRPr="00D57BA2" w:rsidRDefault="00DB471D" w:rsidP="00DB471D">
            <w:pPr>
              <w:tabs>
                <w:tab w:val="decimal" w:pos="881"/>
              </w:tabs>
              <w:spacing w:line="240" w:lineRule="auto"/>
              <w:ind w:right="-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5A78F8" w14:textId="77777777" w:rsidR="00DB471D" w:rsidRPr="00D57BA2" w:rsidRDefault="00DB471D" w:rsidP="00DB471D">
            <w:pPr>
              <w:tabs>
                <w:tab w:val="decimal" w:pos="82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471D" w:rsidRPr="00D57BA2" w14:paraId="54E740A8" w14:textId="77777777" w:rsidTr="00CE7AD0">
        <w:trPr>
          <w:cantSplit/>
        </w:trPr>
        <w:tc>
          <w:tcPr>
            <w:tcW w:w="3881" w:type="dxa"/>
            <w:hideMark/>
          </w:tcPr>
          <w:p w14:paraId="58A4E60F" w14:textId="0ED9D7FA" w:rsidR="00DB471D" w:rsidRPr="00D57BA2" w:rsidRDefault="00DB471D" w:rsidP="00DB471D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491AA9E9" w14:textId="77777777" w:rsidR="00DB471D" w:rsidRPr="00D57BA2" w:rsidRDefault="00DB471D" w:rsidP="00DB471D">
            <w:pPr>
              <w:tabs>
                <w:tab w:val="decimal" w:pos="1091"/>
              </w:tabs>
              <w:spacing w:line="240" w:lineRule="auto"/>
              <w:ind w:right="9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F52F08" w14:textId="77777777" w:rsidR="00DB471D" w:rsidRPr="00D57BA2" w:rsidRDefault="00DB471D" w:rsidP="00DB471D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F1A0226" w14:textId="77777777" w:rsidR="00DB471D" w:rsidRPr="00D57BA2" w:rsidRDefault="00DB471D" w:rsidP="00DB471D">
            <w:pPr>
              <w:tabs>
                <w:tab w:val="clear" w:pos="907"/>
                <w:tab w:val="left" w:pos="586"/>
              </w:tabs>
              <w:spacing w:line="240" w:lineRule="auto"/>
              <w:ind w:left="-3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63D14724" w14:textId="77777777" w:rsidR="00DB471D" w:rsidRPr="00D57BA2" w:rsidRDefault="00DB471D" w:rsidP="00DB471D">
            <w:pPr>
              <w:tabs>
                <w:tab w:val="decimal" w:pos="1000"/>
              </w:tabs>
              <w:spacing w:line="240" w:lineRule="auto"/>
              <w:ind w:right="-1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</w:tcPr>
          <w:p w14:paraId="6EA31A06" w14:textId="77777777" w:rsidR="00DB471D" w:rsidRPr="00D57BA2" w:rsidRDefault="00DB471D" w:rsidP="00DB471D">
            <w:pPr>
              <w:tabs>
                <w:tab w:val="decimal" w:pos="121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022A523E" w14:textId="77777777" w:rsidR="00DB471D" w:rsidRPr="00D57BA2" w:rsidRDefault="00DB471D" w:rsidP="00DB471D">
            <w:pPr>
              <w:tabs>
                <w:tab w:val="decimal" w:pos="881"/>
              </w:tabs>
              <w:spacing w:line="240" w:lineRule="auto"/>
              <w:ind w:right="-1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A1C3F4" w14:textId="77777777" w:rsidR="00DB471D" w:rsidRPr="00D57BA2" w:rsidRDefault="00DB471D" w:rsidP="00DB471D">
            <w:pPr>
              <w:tabs>
                <w:tab w:val="decimal" w:pos="82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471D" w:rsidRPr="00D57BA2" w14:paraId="3FF2679F" w14:textId="77777777" w:rsidTr="00CE7AD0">
        <w:trPr>
          <w:cantSplit/>
        </w:trPr>
        <w:tc>
          <w:tcPr>
            <w:tcW w:w="3881" w:type="dxa"/>
            <w:vAlign w:val="center"/>
          </w:tcPr>
          <w:p w14:paraId="7CA0C552" w14:textId="0B6C74F7" w:rsidR="00DB471D" w:rsidRPr="00D57BA2" w:rsidRDefault="00D77EB8" w:rsidP="00DB471D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การปรับมูลค่ายุติธรรมของตราสารอนุพันธ์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BEC842" w14:textId="4EE2A24E" w:rsidR="00DB471D" w:rsidRPr="00D57BA2" w:rsidRDefault="00DB471D" w:rsidP="00DB471D">
            <w:pPr>
              <w:tabs>
                <w:tab w:val="clear" w:pos="680"/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15745A" w14:textId="77777777" w:rsidR="00DB471D" w:rsidRPr="00D57BA2" w:rsidRDefault="00DB471D" w:rsidP="00DB471D">
            <w:pPr>
              <w:tabs>
                <w:tab w:val="clear" w:pos="907"/>
                <w:tab w:val="decimal" w:pos="910"/>
                <w:tab w:val="decimal" w:pos="954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1D7B83" w14:textId="5E9CB8BA" w:rsidR="00DB471D" w:rsidRPr="00D57BA2" w:rsidRDefault="00D77EB8" w:rsidP="00C84864">
            <w:pPr>
              <w:tabs>
                <w:tab w:val="clear" w:pos="907"/>
                <w:tab w:val="left" w:pos="797"/>
                <w:tab w:val="left" w:pos="91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(1,871)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</w:tcPr>
          <w:p w14:paraId="481809C3" w14:textId="77777777" w:rsidR="00DB471D" w:rsidRPr="00D57BA2" w:rsidRDefault="00DB471D" w:rsidP="00DB471D">
            <w:pPr>
              <w:tabs>
                <w:tab w:val="decimal" w:pos="1000"/>
              </w:tabs>
              <w:spacing w:line="240" w:lineRule="auto"/>
              <w:ind w:right="-3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3B4804" w14:textId="50574562" w:rsidR="00DB471D" w:rsidRPr="00CE7AD0" w:rsidRDefault="00D77EB8" w:rsidP="00C8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tcBorders>
              <w:top w:val="nil"/>
              <w:left w:val="nil"/>
              <w:right w:val="nil"/>
            </w:tcBorders>
          </w:tcPr>
          <w:p w14:paraId="4646BAE9" w14:textId="77777777" w:rsidR="00DB471D" w:rsidRPr="00D57BA2" w:rsidRDefault="00DB471D" w:rsidP="00DB471D">
            <w:pPr>
              <w:tabs>
                <w:tab w:val="decimal" w:pos="881"/>
              </w:tabs>
              <w:spacing w:line="240" w:lineRule="auto"/>
              <w:ind w:right="-3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7D6758" w14:textId="69A7F837" w:rsidR="00DB471D" w:rsidRPr="00D57BA2" w:rsidRDefault="00D77EB8" w:rsidP="00E3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(1,871)</w:t>
            </w:r>
          </w:p>
        </w:tc>
      </w:tr>
      <w:tr w:rsidR="00DB471D" w:rsidRPr="00D57BA2" w14:paraId="68C2478F" w14:textId="77777777" w:rsidTr="00CE7AD0">
        <w:trPr>
          <w:cantSplit/>
        </w:trPr>
        <w:tc>
          <w:tcPr>
            <w:tcW w:w="3881" w:type="dxa"/>
            <w:vAlign w:val="center"/>
          </w:tcPr>
          <w:p w14:paraId="1FC76444" w14:textId="3DAAF1F0" w:rsidR="00DB471D" w:rsidRPr="00D57BA2" w:rsidRDefault="00DB471D" w:rsidP="00DB471D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5E37E1" w14:textId="35C8B23F" w:rsidR="00DB471D" w:rsidRPr="00D57BA2" w:rsidRDefault="00DB471D" w:rsidP="00DB471D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63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928EE7" w14:textId="77777777" w:rsidR="00DB471D" w:rsidRPr="00D57BA2" w:rsidRDefault="00DB471D" w:rsidP="00DB471D">
            <w:pPr>
              <w:tabs>
                <w:tab w:val="clear" w:pos="907"/>
                <w:tab w:val="decimal" w:pos="910"/>
                <w:tab w:val="decimal" w:pos="954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80F76E" w14:textId="45E6E92D" w:rsidR="00DB471D" w:rsidRPr="001E6374" w:rsidRDefault="00D77EB8" w:rsidP="00C84864">
            <w:pPr>
              <w:tabs>
                <w:tab w:val="clear" w:pos="907"/>
                <w:tab w:val="left" w:pos="797"/>
                <w:tab w:val="left" w:pos="91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(1,871)</w:t>
            </w:r>
          </w:p>
        </w:tc>
        <w:tc>
          <w:tcPr>
            <w:tcW w:w="182" w:type="dxa"/>
            <w:tcBorders>
              <w:left w:val="nil"/>
              <w:right w:val="nil"/>
            </w:tcBorders>
            <w:shd w:val="clear" w:color="auto" w:fill="auto"/>
          </w:tcPr>
          <w:p w14:paraId="17A103B1" w14:textId="77777777" w:rsidR="00DB471D" w:rsidRPr="00CE7AD0" w:rsidRDefault="00DB471D" w:rsidP="00DB471D">
            <w:pPr>
              <w:tabs>
                <w:tab w:val="decimal" w:pos="1000"/>
              </w:tabs>
              <w:spacing w:line="240" w:lineRule="auto"/>
              <w:ind w:right="-3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1750C8" w14:textId="48FC68DD" w:rsidR="00DB471D" w:rsidRPr="00E32DD6" w:rsidRDefault="00D77EB8" w:rsidP="00C8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2D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7482B3F6" w14:textId="77777777" w:rsidR="00DB471D" w:rsidRPr="00CE7AD0" w:rsidRDefault="00DB471D" w:rsidP="00DB471D">
            <w:pPr>
              <w:tabs>
                <w:tab w:val="decimal" w:pos="881"/>
              </w:tabs>
              <w:spacing w:line="240" w:lineRule="auto"/>
              <w:ind w:right="-3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3EE41E" w14:textId="7CFE75DC" w:rsidR="00DB471D" w:rsidRPr="001E6374" w:rsidRDefault="00D77EB8" w:rsidP="00D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(1,871)</w:t>
            </w:r>
          </w:p>
        </w:tc>
      </w:tr>
      <w:tr w:rsidR="00DB471D" w:rsidRPr="00D57BA2" w14:paraId="2DF1D76B" w14:textId="77777777" w:rsidTr="00CE7AD0">
        <w:trPr>
          <w:cantSplit/>
        </w:trPr>
        <w:tc>
          <w:tcPr>
            <w:tcW w:w="3881" w:type="dxa"/>
          </w:tcPr>
          <w:p w14:paraId="4CFB3AD2" w14:textId="77777777" w:rsidR="00DB471D" w:rsidRPr="00D57BA2" w:rsidRDefault="00DB471D" w:rsidP="00DB471D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D0C5B0F" w14:textId="77777777" w:rsidR="00DB471D" w:rsidRPr="00D57BA2" w:rsidRDefault="00DB471D" w:rsidP="00DB471D">
            <w:pPr>
              <w:tabs>
                <w:tab w:val="decimal" w:pos="1110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0E474F" w14:textId="77777777" w:rsidR="00DB471D" w:rsidRPr="00D57BA2" w:rsidRDefault="00DB471D" w:rsidP="00DB471D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4D27B04" w14:textId="30A1EEA1" w:rsidR="00DB471D" w:rsidRPr="00D77EB8" w:rsidRDefault="00DB471D" w:rsidP="00D7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shd w:val="clear" w:color="auto" w:fill="auto"/>
          </w:tcPr>
          <w:p w14:paraId="59C60FB5" w14:textId="77777777" w:rsidR="00DB471D" w:rsidRPr="00CE7AD0" w:rsidRDefault="00DB471D" w:rsidP="00DB471D">
            <w:pPr>
              <w:tabs>
                <w:tab w:val="clear" w:pos="680"/>
                <w:tab w:val="clear" w:pos="907"/>
                <w:tab w:val="decimal" w:pos="910"/>
                <w:tab w:val="decimal" w:pos="100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right w:val="nil"/>
            </w:tcBorders>
          </w:tcPr>
          <w:p w14:paraId="1E5588FE" w14:textId="3BA128AB" w:rsidR="00DB471D" w:rsidRPr="00CE7AD0" w:rsidRDefault="00DB471D" w:rsidP="00DB471D">
            <w:pPr>
              <w:tabs>
                <w:tab w:val="clear" w:pos="680"/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527543E0" w14:textId="77777777" w:rsidR="00DB471D" w:rsidRPr="00CE7AD0" w:rsidRDefault="00DB471D" w:rsidP="00DB471D">
            <w:pPr>
              <w:tabs>
                <w:tab w:val="clear" w:pos="680"/>
                <w:tab w:val="clear" w:pos="907"/>
                <w:tab w:val="decimal" w:pos="881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7B9CCC7" w14:textId="42E739CC" w:rsidR="00DB471D" w:rsidRPr="00CE7AD0" w:rsidRDefault="00DB471D" w:rsidP="00DB471D">
            <w:pPr>
              <w:tabs>
                <w:tab w:val="clear" w:pos="680"/>
                <w:tab w:val="clear" w:pos="907"/>
                <w:tab w:val="decimal" w:pos="730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471D" w:rsidRPr="00CE7AD0" w14:paraId="67A5475E" w14:textId="77777777" w:rsidTr="00CE7AD0">
        <w:trPr>
          <w:cantSplit/>
        </w:trPr>
        <w:tc>
          <w:tcPr>
            <w:tcW w:w="3881" w:type="dxa"/>
            <w:hideMark/>
          </w:tcPr>
          <w:p w14:paraId="46A855C8" w14:textId="20CABB59" w:rsidR="00DB471D" w:rsidRPr="00D57BA2" w:rsidRDefault="00DB471D" w:rsidP="00DB471D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42EFB0F3" w14:textId="741BE22C" w:rsidR="00DB471D" w:rsidRPr="00D57BA2" w:rsidRDefault="00DB471D" w:rsidP="00DB471D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138,789</w:t>
            </w:r>
          </w:p>
        </w:tc>
        <w:tc>
          <w:tcPr>
            <w:tcW w:w="270" w:type="dxa"/>
          </w:tcPr>
          <w:p w14:paraId="00642536" w14:textId="77777777" w:rsidR="00DB471D" w:rsidRPr="00CE7AD0" w:rsidRDefault="00DB471D" w:rsidP="00DB471D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1CF42E4F" w14:textId="5AB956ED" w:rsidR="00DB471D" w:rsidRPr="00CE7AD0" w:rsidRDefault="00D77EB8" w:rsidP="00C84864">
            <w:pPr>
              <w:tabs>
                <w:tab w:val="clear" w:pos="907"/>
                <w:tab w:val="left" w:pos="797"/>
                <w:tab w:val="left" w:pos="91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(24,69</w:t>
            </w:r>
            <w:r w:rsidR="004F4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5EA14E30" w14:textId="77777777" w:rsidR="00DB471D" w:rsidRPr="00CE7AD0" w:rsidRDefault="00DB471D" w:rsidP="00DB471D">
            <w:pPr>
              <w:tabs>
                <w:tab w:val="decimal" w:pos="1000"/>
                <w:tab w:val="decimal" w:pos="1110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left w:val="nil"/>
              <w:bottom w:val="double" w:sz="4" w:space="0" w:color="auto"/>
              <w:right w:val="nil"/>
            </w:tcBorders>
          </w:tcPr>
          <w:p w14:paraId="6D416638" w14:textId="78281BF0" w:rsidR="00DB471D" w:rsidRPr="00CE7AD0" w:rsidRDefault="00D77EB8" w:rsidP="00C8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(15,987)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00FB69EF" w14:textId="77777777" w:rsidR="00DB471D" w:rsidRPr="00CE7AD0" w:rsidRDefault="00DB471D" w:rsidP="00DB471D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481BA567" w14:textId="64C6AA05" w:rsidR="00DB471D" w:rsidRPr="00CE7AD0" w:rsidRDefault="00D77EB8" w:rsidP="00DB471D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98,10</w:t>
            </w:r>
            <w:r w:rsidR="004F4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630EF904" w14:textId="0E8A4AD2" w:rsidR="00450DDE" w:rsidRPr="00D57BA2" w:rsidRDefault="00450DDE" w:rsidP="00DF5577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6A651C4C" w14:textId="43FB90C9" w:rsidR="00D278CF" w:rsidRPr="00D57BA2" w:rsidRDefault="00D278CF" w:rsidP="00DF5577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24EE4E8E" w14:textId="4CB40B46" w:rsidR="003A4173" w:rsidRDefault="003A4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lang w:val="x-none" w:eastAsia="x-none"/>
        </w:rPr>
      </w:pPr>
      <w:r>
        <w:rPr>
          <w:rFonts w:asciiTheme="majorBidi" w:hAnsiTheme="majorBidi" w:cstheme="majorBidi"/>
          <w:sz w:val="22"/>
          <w:szCs w:val="22"/>
          <w:lang w:val="x-none" w:eastAsia="x-none"/>
        </w:rPr>
        <w:br w:type="page"/>
      </w:r>
    </w:p>
    <w:tbl>
      <w:tblPr>
        <w:tblW w:w="9393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91"/>
        <w:gridCol w:w="1170"/>
        <w:gridCol w:w="270"/>
        <w:gridCol w:w="1080"/>
        <w:gridCol w:w="191"/>
        <w:gridCol w:w="1440"/>
        <w:gridCol w:w="181"/>
        <w:gridCol w:w="1270"/>
      </w:tblGrid>
      <w:tr w:rsidR="00ED5AC2" w:rsidRPr="00D57BA2" w14:paraId="713C906A" w14:textId="77777777" w:rsidTr="00DB5792">
        <w:trPr>
          <w:cantSplit/>
          <w:tblHeader/>
        </w:trPr>
        <w:tc>
          <w:tcPr>
            <w:tcW w:w="3791" w:type="dxa"/>
          </w:tcPr>
          <w:p w14:paraId="7229316F" w14:textId="77777777" w:rsidR="00ED5AC2" w:rsidRPr="00D57BA2" w:rsidRDefault="00ED5AC2" w:rsidP="00DB5792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5602" w:type="dxa"/>
            <w:gridSpan w:val="7"/>
            <w:hideMark/>
          </w:tcPr>
          <w:p w14:paraId="315A535B" w14:textId="77777777" w:rsidR="00ED5AC2" w:rsidRPr="00D57BA2" w:rsidRDefault="00ED5AC2" w:rsidP="00DB5792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D5AC2" w:rsidRPr="00D57BA2" w14:paraId="717E6A1D" w14:textId="77777777" w:rsidTr="00DB5792">
        <w:trPr>
          <w:cantSplit/>
          <w:tblHeader/>
        </w:trPr>
        <w:tc>
          <w:tcPr>
            <w:tcW w:w="3791" w:type="dxa"/>
          </w:tcPr>
          <w:p w14:paraId="3B7D21DA" w14:textId="77777777" w:rsidR="00ED5AC2" w:rsidRPr="00D57BA2" w:rsidRDefault="00ED5AC2" w:rsidP="00DB5792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602" w:type="dxa"/>
            <w:gridSpan w:val="7"/>
          </w:tcPr>
          <w:p w14:paraId="4A887F09" w14:textId="77777777" w:rsidR="00ED5AC2" w:rsidRPr="00D57BA2" w:rsidRDefault="00ED5AC2" w:rsidP="00DB5792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บันทึกเป็น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(รายจ่าย)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รายได้ใน</w:t>
            </w:r>
          </w:p>
        </w:tc>
      </w:tr>
      <w:tr w:rsidR="00ED5AC2" w:rsidRPr="00D57BA2" w14:paraId="5811C793" w14:textId="77777777" w:rsidTr="00DB5792">
        <w:trPr>
          <w:cantSplit/>
          <w:tblHeader/>
        </w:trPr>
        <w:tc>
          <w:tcPr>
            <w:tcW w:w="3791" w:type="dxa"/>
          </w:tcPr>
          <w:p w14:paraId="19B9BF51" w14:textId="77777777" w:rsidR="00ED5AC2" w:rsidRPr="00D57BA2" w:rsidRDefault="00ED5AC2" w:rsidP="00DB5792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05ED45BE" w14:textId="77777777" w:rsidR="00ED5AC2" w:rsidRPr="00D57BA2" w:rsidRDefault="00ED5AC2" w:rsidP="00DB5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เมษายน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A995027" w14:textId="77777777" w:rsidR="00ED5AC2" w:rsidRPr="00D57BA2" w:rsidRDefault="00ED5AC2" w:rsidP="00DB5792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66A4E8F8" w14:textId="77777777" w:rsidR="00ED5AC2" w:rsidRPr="00D57BA2" w:rsidRDefault="00ED5AC2" w:rsidP="00DB5792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91" w:type="dxa"/>
            <w:tcBorders>
              <w:top w:val="single" w:sz="4" w:space="0" w:color="auto"/>
            </w:tcBorders>
            <w:vAlign w:val="bottom"/>
          </w:tcPr>
          <w:p w14:paraId="5F8A5539" w14:textId="77777777" w:rsidR="00ED5AC2" w:rsidRPr="00D57BA2" w:rsidRDefault="00ED5AC2" w:rsidP="00DB5792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8F45175" w14:textId="77777777" w:rsidR="00ED5AC2" w:rsidRPr="00D57BA2" w:rsidRDefault="00ED5AC2" w:rsidP="00DB5792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81" w:type="dxa"/>
            <w:vAlign w:val="bottom"/>
          </w:tcPr>
          <w:p w14:paraId="2FE5E8F8" w14:textId="77777777" w:rsidR="00ED5AC2" w:rsidRPr="00D57BA2" w:rsidRDefault="00ED5AC2" w:rsidP="00DB5792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2227486A" w14:textId="77777777" w:rsidR="00ED5AC2" w:rsidRPr="00D57BA2" w:rsidRDefault="00ED5AC2" w:rsidP="00DB5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ED5AC2" w:rsidRPr="00D57BA2" w14:paraId="77CEEB79" w14:textId="77777777" w:rsidTr="00DB5792">
        <w:trPr>
          <w:cantSplit/>
        </w:trPr>
        <w:tc>
          <w:tcPr>
            <w:tcW w:w="3791" w:type="dxa"/>
          </w:tcPr>
          <w:p w14:paraId="3D222DAA" w14:textId="77777777" w:rsidR="00ED5AC2" w:rsidRPr="00D57BA2" w:rsidRDefault="00ED5AC2" w:rsidP="00DB579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02" w:type="dxa"/>
            <w:gridSpan w:val="7"/>
          </w:tcPr>
          <w:p w14:paraId="633EB5BC" w14:textId="77777777" w:rsidR="00ED5AC2" w:rsidRPr="00D57BA2" w:rsidRDefault="00ED5AC2" w:rsidP="00DB579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D5AC2" w:rsidRPr="00D57BA2" w14:paraId="62932801" w14:textId="77777777" w:rsidTr="00DB5792">
        <w:trPr>
          <w:cantSplit/>
        </w:trPr>
        <w:tc>
          <w:tcPr>
            <w:tcW w:w="3791" w:type="dxa"/>
            <w:hideMark/>
          </w:tcPr>
          <w:p w14:paraId="582C7CAA" w14:textId="77777777" w:rsidR="00ED5AC2" w:rsidRPr="00D57BA2" w:rsidRDefault="00ED5AC2" w:rsidP="00DB579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3DB75B67" w14:textId="77777777" w:rsidR="00ED5AC2" w:rsidRPr="00D57BA2" w:rsidRDefault="00ED5AC2" w:rsidP="00DB5792">
            <w:pPr>
              <w:tabs>
                <w:tab w:val="decimal" w:pos="1091"/>
              </w:tabs>
              <w:spacing w:line="240" w:lineRule="auto"/>
              <w:ind w:left="-108" w:right="9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3A497F" w14:textId="77777777" w:rsidR="00ED5AC2" w:rsidRPr="00D57BA2" w:rsidRDefault="00ED5AC2" w:rsidP="00DB5792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226720" w14:textId="77777777" w:rsidR="00ED5AC2" w:rsidRPr="00D57BA2" w:rsidRDefault="00ED5AC2" w:rsidP="00DB5792">
            <w:pPr>
              <w:tabs>
                <w:tab w:val="decimal" w:pos="118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0BDB163D" w14:textId="77777777" w:rsidR="00ED5AC2" w:rsidRPr="00D57BA2" w:rsidRDefault="00ED5AC2" w:rsidP="00DB5792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F0CCF1" w14:textId="77777777" w:rsidR="00ED5AC2" w:rsidRPr="00D57BA2" w:rsidRDefault="00ED5AC2" w:rsidP="00DB5792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6F32EE4" w14:textId="77777777" w:rsidR="00ED5AC2" w:rsidRPr="00D57BA2" w:rsidRDefault="00ED5AC2" w:rsidP="00DB5792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5A5AA5B0" w14:textId="77777777" w:rsidR="00ED5AC2" w:rsidRPr="00D57BA2" w:rsidRDefault="00ED5AC2" w:rsidP="00DB5792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5AC2" w:rsidRPr="00D57BA2" w14:paraId="3D68D241" w14:textId="77777777" w:rsidTr="00DB5792">
        <w:trPr>
          <w:cantSplit/>
        </w:trPr>
        <w:tc>
          <w:tcPr>
            <w:tcW w:w="3791" w:type="dxa"/>
            <w:vAlign w:val="center"/>
            <w:hideMark/>
          </w:tcPr>
          <w:p w14:paraId="42728AC0" w14:textId="77777777" w:rsidR="00ED5AC2" w:rsidRPr="00D57BA2" w:rsidRDefault="00ED5AC2" w:rsidP="00DB579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การปรับมูลค่ายุติธรรมและค่าเผื่อจากการ</w:t>
            </w:r>
          </w:p>
        </w:tc>
        <w:tc>
          <w:tcPr>
            <w:tcW w:w="1170" w:type="dxa"/>
          </w:tcPr>
          <w:p w14:paraId="3F41C02A" w14:textId="77777777" w:rsidR="00ED5AC2" w:rsidRPr="00D57BA2" w:rsidRDefault="00ED5AC2" w:rsidP="00DB5792">
            <w:pPr>
              <w:tabs>
                <w:tab w:val="decimal" w:pos="1012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75F1FC" w14:textId="77777777" w:rsidR="00ED5AC2" w:rsidRPr="00D57BA2" w:rsidRDefault="00ED5AC2" w:rsidP="00DB5792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D12B83" w14:textId="77777777" w:rsidR="00ED5AC2" w:rsidRPr="00D57BA2" w:rsidRDefault="00ED5AC2" w:rsidP="00DB5792">
            <w:pPr>
              <w:tabs>
                <w:tab w:val="decimal" w:pos="12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567F07B2" w14:textId="77777777" w:rsidR="00ED5AC2" w:rsidRPr="00D57BA2" w:rsidRDefault="00ED5AC2" w:rsidP="00DB5792">
            <w:pPr>
              <w:tabs>
                <w:tab w:val="decimal" w:pos="73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571FF6" w14:textId="77777777" w:rsidR="00ED5AC2" w:rsidRPr="00D57BA2" w:rsidRDefault="00ED5AC2" w:rsidP="00DB5792">
            <w:pPr>
              <w:tabs>
                <w:tab w:val="clear" w:pos="907"/>
                <w:tab w:val="decimal" w:pos="91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43721A93" w14:textId="77777777" w:rsidR="00ED5AC2" w:rsidRPr="00D57BA2" w:rsidRDefault="00ED5AC2" w:rsidP="00DB5792">
            <w:pPr>
              <w:tabs>
                <w:tab w:val="clear" w:pos="907"/>
                <w:tab w:val="decimal" w:pos="899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0B725D0F" w14:textId="77777777" w:rsidR="00ED5AC2" w:rsidRPr="00D57BA2" w:rsidRDefault="00ED5AC2" w:rsidP="00DB5792">
            <w:pPr>
              <w:tabs>
                <w:tab w:val="decimal" w:pos="1000"/>
              </w:tabs>
              <w:spacing w:line="240" w:lineRule="auto"/>
              <w:ind w:left="17" w:right="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5AC2" w:rsidRPr="00D57BA2" w14:paraId="5CB69539" w14:textId="77777777" w:rsidTr="00DB5792">
        <w:trPr>
          <w:cantSplit/>
        </w:trPr>
        <w:tc>
          <w:tcPr>
            <w:tcW w:w="3791" w:type="dxa"/>
            <w:vAlign w:val="center"/>
          </w:tcPr>
          <w:p w14:paraId="7956DE3A" w14:textId="77777777" w:rsidR="00ED5AC2" w:rsidRDefault="00ED5AC2" w:rsidP="00DB5792">
            <w:pPr>
              <w:spacing w:line="240" w:lineRule="auto"/>
              <w:ind w:left="180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ด้อยค่าของ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ของตราสารทุน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14985660" w14:textId="77777777" w:rsidR="00ED5AC2" w:rsidRPr="00D57BA2" w:rsidRDefault="00ED5AC2" w:rsidP="00DB5792">
            <w:pPr>
              <w:tabs>
                <w:tab w:val="decimal" w:pos="1012"/>
              </w:tabs>
              <w:spacing w:line="240" w:lineRule="auto"/>
              <w:ind w:right="-1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366BBB" w14:textId="77777777" w:rsidR="00ED5AC2" w:rsidRPr="00D57BA2" w:rsidRDefault="00ED5AC2" w:rsidP="00DB5792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CFAA04" w14:textId="77777777" w:rsidR="00ED5AC2" w:rsidRPr="00D57BA2" w:rsidRDefault="00ED5AC2" w:rsidP="00DB5792">
            <w:pPr>
              <w:tabs>
                <w:tab w:val="decimal" w:pos="12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3EBA476D" w14:textId="77777777" w:rsidR="00ED5AC2" w:rsidRPr="00D57BA2" w:rsidRDefault="00ED5AC2" w:rsidP="00DB5792">
            <w:pPr>
              <w:tabs>
                <w:tab w:val="decimal" w:pos="73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B52F0A0" w14:textId="77777777" w:rsidR="00ED5AC2" w:rsidRPr="00D57BA2" w:rsidRDefault="00ED5AC2" w:rsidP="00DB5792">
            <w:pPr>
              <w:tabs>
                <w:tab w:val="clear" w:pos="907"/>
                <w:tab w:val="decimal" w:pos="91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07E5DD4E" w14:textId="77777777" w:rsidR="00ED5AC2" w:rsidRPr="00D57BA2" w:rsidRDefault="00ED5AC2" w:rsidP="00DB5792">
            <w:pPr>
              <w:tabs>
                <w:tab w:val="clear" w:pos="907"/>
                <w:tab w:val="decimal" w:pos="899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1867AF23" w14:textId="77777777" w:rsidR="00ED5AC2" w:rsidRPr="00D57BA2" w:rsidRDefault="00ED5AC2" w:rsidP="00DB5792">
            <w:pPr>
              <w:tabs>
                <w:tab w:val="decimal" w:pos="1000"/>
              </w:tabs>
              <w:spacing w:line="240" w:lineRule="auto"/>
              <w:ind w:left="17" w:right="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5AC2" w:rsidRPr="00D57BA2" w14:paraId="52EA636A" w14:textId="77777777" w:rsidTr="00DB5792">
        <w:trPr>
          <w:cantSplit/>
        </w:trPr>
        <w:tc>
          <w:tcPr>
            <w:tcW w:w="3791" w:type="dxa"/>
            <w:vAlign w:val="center"/>
            <w:hideMark/>
          </w:tcPr>
          <w:p w14:paraId="63879ECC" w14:textId="77777777" w:rsidR="00ED5AC2" w:rsidRPr="00D57BA2" w:rsidRDefault="00ED5AC2" w:rsidP="00DB579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ที่ไม่อยู่ในความต้องการของตลาด</w:t>
            </w:r>
          </w:p>
        </w:tc>
        <w:tc>
          <w:tcPr>
            <w:tcW w:w="1170" w:type="dxa"/>
          </w:tcPr>
          <w:p w14:paraId="64E3D1F2" w14:textId="77777777" w:rsidR="00ED5AC2" w:rsidRPr="00D57BA2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55,047</w:t>
            </w:r>
          </w:p>
        </w:tc>
        <w:tc>
          <w:tcPr>
            <w:tcW w:w="270" w:type="dxa"/>
          </w:tcPr>
          <w:p w14:paraId="12FA28F4" w14:textId="77777777" w:rsidR="00ED5AC2" w:rsidRPr="00D57BA2" w:rsidRDefault="00ED5AC2" w:rsidP="00DB5792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01CBAB" w14:textId="77777777" w:rsidR="00ED5AC2" w:rsidRPr="00D57BA2" w:rsidRDefault="00ED5AC2" w:rsidP="00DB5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</w:tcPr>
          <w:p w14:paraId="39EF2D59" w14:textId="77777777" w:rsidR="00ED5AC2" w:rsidRPr="00D57BA2" w:rsidRDefault="00ED5AC2" w:rsidP="00DB5792">
            <w:pPr>
              <w:tabs>
                <w:tab w:val="decimal" w:pos="73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AB7B16" w14:textId="77777777" w:rsidR="00ED5AC2" w:rsidRPr="00D57BA2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sz w:val="30"/>
                <w:szCs w:val="30"/>
              </w:rPr>
              <w:t>18,85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1" w:type="dxa"/>
          </w:tcPr>
          <w:p w14:paraId="789DC6F7" w14:textId="77777777" w:rsidR="00ED5AC2" w:rsidRPr="00D57BA2" w:rsidRDefault="00ED5AC2" w:rsidP="00DB5792">
            <w:pPr>
              <w:tabs>
                <w:tab w:val="clear" w:pos="907"/>
                <w:tab w:val="decimal" w:pos="899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57E6F8FA" w14:textId="77777777" w:rsidR="00ED5AC2" w:rsidRPr="00D57BA2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0099">
              <w:rPr>
                <w:rFonts w:asciiTheme="majorBidi" w:hAnsiTheme="majorBidi" w:cstheme="majorBidi"/>
                <w:sz w:val="30"/>
                <w:szCs w:val="30"/>
              </w:rPr>
              <w:t>73,90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D5AC2" w:rsidRPr="00D57BA2" w14:paraId="29A0DDEB" w14:textId="77777777" w:rsidTr="00DB5792">
        <w:trPr>
          <w:cantSplit/>
        </w:trPr>
        <w:tc>
          <w:tcPr>
            <w:tcW w:w="3791" w:type="dxa"/>
            <w:vAlign w:val="center"/>
          </w:tcPr>
          <w:p w14:paraId="04F4B620" w14:textId="77777777" w:rsidR="00ED5AC2" w:rsidRPr="00D57BA2" w:rsidRDefault="00ED5AC2" w:rsidP="00DB579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170" w:type="dxa"/>
          </w:tcPr>
          <w:p w14:paraId="3AFB8A38" w14:textId="77777777" w:rsidR="00ED5AC2" w:rsidRPr="00D57BA2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F260B5" w14:textId="77777777" w:rsidR="00ED5AC2" w:rsidRPr="00D57BA2" w:rsidRDefault="00ED5AC2" w:rsidP="00DB5792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74DBD8" w14:textId="77777777" w:rsidR="00ED5AC2" w:rsidRPr="00D57BA2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0522AA04" w14:textId="77777777" w:rsidR="00ED5AC2" w:rsidRPr="00D57BA2" w:rsidRDefault="00ED5AC2" w:rsidP="00DB5792">
            <w:pPr>
              <w:tabs>
                <w:tab w:val="decimal" w:pos="730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DE105F1" w14:textId="77777777" w:rsidR="00ED5AC2" w:rsidRPr="00D57BA2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5CADA1A7" w14:textId="77777777" w:rsidR="00ED5AC2" w:rsidRPr="00D57BA2" w:rsidRDefault="00ED5AC2" w:rsidP="00DB5792">
            <w:pPr>
              <w:tabs>
                <w:tab w:val="clear" w:pos="907"/>
                <w:tab w:val="decimal" w:pos="899"/>
              </w:tabs>
              <w:spacing w:line="240" w:lineRule="auto"/>
              <w:ind w:left="17" w:right="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0C1F58DD" w14:textId="77777777" w:rsidR="00ED5AC2" w:rsidRPr="00D57BA2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5AC2" w:rsidRPr="00D57BA2" w14:paraId="5869BFAE" w14:textId="77777777" w:rsidTr="00DB5792">
        <w:trPr>
          <w:cantSplit/>
        </w:trPr>
        <w:tc>
          <w:tcPr>
            <w:tcW w:w="3791" w:type="dxa"/>
            <w:vAlign w:val="center"/>
            <w:hideMark/>
          </w:tcPr>
          <w:p w14:paraId="1B6E4CBA" w14:textId="77777777" w:rsidR="00ED5AC2" w:rsidRPr="00D57BA2" w:rsidRDefault="00ED5AC2" w:rsidP="00DB579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1170" w:type="dxa"/>
          </w:tcPr>
          <w:p w14:paraId="71823291" w14:textId="77777777" w:rsidR="00ED5AC2" w:rsidRPr="00D57BA2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29,587</w:t>
            </w:r>
          </w:p>
        </w:tc>
        <w:tc>
          <w:tcPr>
            <w:tcW w:w="270" w:type="dxa"/>
          </w:tcPr>
          <w:p w14:paraId="2ADACAF4" w14:textId="77777777" w:rsidR="00ED5AC2" w:rsidRPr="00D57BA2" w:rsidRDefault="00ED5AC2" w:rsidP="00DB5792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A8CA3C" w14:textId="77777777" w:rsidR="00ED5AC2" w:rsidRPr="00D57BA2" w:rsidRDefault="00ED5AC2" w:rsidP="00C84864">
            <w:pPr>
              <w:tabs>
                <w:tab w:val="clear" w:pos="454"/>
                <w:tab w:val="clear" w:pos="680"/>
                <w:tab w:val="clear" w:pos="907"/>
                <w:tab w:val="left" w:pos="463"/>
                <w:tab w:val="left" w:pos="82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sz w:val="30"/>
                <w:szCs w:val="30"/>
              </w:rPr>
              <w:t>(2,173)</w:t>
            </w:r>
          </w:p>
        </w:tc>
        <w:tc>
          <w:tcPr>
            <w:tcW w:w="191" w:type="dxa"/>
          </w:tcPr>
          <w:p w14:paraId="3463203C" w14:textId="77777777" w:rsidR="00ED5AC2" w:rsidRPr="00D57BA2" w:rsidRDefault="00ED5AC2" w:rsidP="00DB5792">
            <w:pPr>
              <w:tabs>
                <w:tab w:val="decimal" w:pos="1000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9D87FBA" w14:textId="77777777" w:rsidR="00ED5AC2" w:rsidRPr="00D57BA2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sz w:val="30"/>
                <w:szCs w:val="30"/>
              </w:rPr>
              <w:t>2,746</w:t>
            </w:r>
          </w:p>
        </w:tc>
        <w:tc>
          <w:tcPr>
            <w:tcW w:w="181" w:type="dxa"/>
          </w:tcPr>
          <w:p w14:paraId="61A8EBEB" w14:textId="77777777" w:rsidR="00ED5AC2" w:rsidRPr="00D57BA2" w:rsidRDefault="00ED5AC2" w:rsidP="00DB5792">
            <w:pPr>
              <w:tabs>
                <w:tab w:val="decimal" w:pos="881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286F7F0C" w14:textId="77777777" w:rsidR="00ED5AC2" w:rsidRPr="00D57BA2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sz w:val="30"/>
                <w:szCs w:val="30"/>
              </w:rPr>
              <w:t>30,160</w:t>
            </w:r>
          </w:p>
        </w:tc>
      </w:tr>
      <w:tr w:rsidR="00ED5AC2" w:rsidRPr="00D57BA2" w14:paraId="3BCBEA83" w14:textId="77777777" w:rsidTr="00DB5792">
        <w:trPr>
          <w:cantSplit/>
        </w:trPr>
        <w:tc>
          <w:tcPr>
            <w:tcW w:w="3791" w:type="dxa"/>
            <w:vAlign w:val="center"/>
            <w:hideMark/>
          </w:tcPr>
          <w:p w14:paraId="6BEB6B9F" w14:textId="77777777" w:rsidR="00ED5AC2" w:rsidRPr="00D57BA2" w:rsidRDefault="00ED5AC2" w:rsidP="00DB579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การปรับมูลค่ายุติธรรมของตราสารอนุพันธ์</w:t>
            </w:r>
          </w:p>
        </w:tc>
        <w:tc>
          <w:tcPr>
            <w:tcW w:w="1170" w:type="dxa"/>
          </w:tcPr>
          <w:p w14:paraId="418CA4CE" w14:textId="77777777" w:rsidR="00ED5AC2" w:rsidRPr="00D57BA2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4,119</w:t>
            </w:r>
          </w:p>
        </w:tc>
        <w:tc>
          <w:tcPr>
            <w:tcW w:w="270" w:type="dxa"/>
          </w:tcPr>
          <w:p w14:paraId="4B9B37FF" w14:textId="77777777" w:rsidR="00ED5AC2" w:rsidRPr="00D57BA2" w:rsidRDefault="00ED5AC2" w:rsidP="00DB5792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BFFE37" w14:textId="77777777" w:rsidR="00ED5AC2" w:rsidRPr="00D57BA2" w:rsidRDefault="00ED5AC2" w:rsidP="00C84864">
            <w:pPr>
              <w:tabs>
                <w:tab w:val="clear" w:pos="680"/>
                <w:tab w:val="clear" w:pos="907"/>
                <w:tab w:val="left" w:pos="82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sz w:val="30"/>
                <w:szCs w:val="30"/>
              </w:rPr>
              <w:t>16,074</w:t>
            </w:r>
          </w:p>
        </w:tc>
        <w:tc>
          <w:tcPr>
            <w:tcW w:w="191" w:type="dxa"/>
          </w:tcPr>
          <w:p w14:paraId="0C884FE3" w14:textId="77777777" w:rsidR="00ED5AC2" w:rsidRPr="00D57BA2" w:rsidRDefault="00ED5AC2" w:rsidP="00DB5792">
            <w:pPr>
              <w:tabs>
                <w:tab w:val="clear" w:pos="680"/>
                <w:tab w:val="clear" w:pos="907"/>
                <w:tab w:val="decimal" w:pos="1000"/>
              </w:tabs>
              <w:spacing w:line="240" w:lineRule="auto"/>
              <w:ind w:right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6D6B03" w14:textId="77777777" w:rsidR="00ED5AC2" w:rsidRPr="00D57BA2" w:rsidRDefault="00ED5AC2" w:rsidP="00DB5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54AF5118" w14:textId="77777777" w:rsidR="00ED5AC2" w:rsidRPr="00D57BA2" w:rsidRDefault="00ED5AC2" w:rsidP="00DB5792">
            <w:pPr>
              <w:tabs>
                <w:tab w:val="decimal" w:pos="602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64C6DAFC" w14:textId="77777777" w:rsidR="00ED5AC2" w:rsidRPr="00D57BA2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sz w:val="30"/>
                <w:szCs w:val="30"/>
              </w:rPr>
              <w:t>20,193</w:t>
            </w:r>
          </w:p>
        </w:tc>
      </w:tr>
      <w:tr w:rsidR="00ED5AC2" w:rsidRPr="00D57BA2" w14:paraId="1DB65B7C" w14:textId="77777777" w:rsidTr="00DB5792">
        <w:trPr>
          <w:cantSplit/>
        </w:trPr>
        <w:tc>
          <w:tcPr>
            <w:tcW w:w="3791" w:type="dxa"/>
            <w:vAlign w:val="center"/>
          </w:tcPr>
          <w:p w14:paraId="18F06BD3" w14:textId="77777777" w:rsidR="00ED5AC2" w:rsidRPr="00D57BA2" w:rsidRDefault="00ED5AC2" w:rsidP="00DB579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ประมาณการค่าเผื่อการลดมูลค่าของ</w:t>
            </w:r>
          </w:p>
        </w:tc>
        <w:tc>
          <w:tcPr>
            <w:tcW w:w="1170" w:type="dxa"/>
            <w:vAlign w:val="bottom"/>
          </w:tcPr>
          <w:p w14:paraId="5A653506" w14:textId="77777777" w:rsidR="00ED5AC2" w:rsidRPr="00D57BA2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7B009EF" w14:textId="77777777" w:rsidR="00ED5AC2" w:rsidRPr="00D57BA2" w:rsidRDefault="00ED5AC2" w:rsidP="00DB5792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79FF19" w14:textId="77777777" w:rsidR="00ED5AC2" w:rsidRPr="00D57BA2" w:rsidRDefault="00ED5AC2" w:rsidP="00C84864">
            <w:pPr>
              <w:tabs>
                <w:tab w:val="clear" w:pos="907"/>
                <w:tab w:val="left" w:pos="82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5E3C43DD" w14:textId="77777777" w:rsidR="00ED5AC2" w:rsidRPr="00D57BA2" w:rsidRDefault="00ED5AC2" w:rsidP="00DB5792">
            <w:pPr>
              <w:tabs>
                <w:tab w:val="decimal" w:pos="1000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90450B3" w14:textId="77777777" w:rsidR="00ED5AC2" w:rsidRPr="00D57BA2" w:rsidRDefault="00ED5AC2" w:rsidP="00DB5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4598AD95" w14:textId="77777777" w:rsidR="00ED5AC2" w:rsidRPr="00D57BA2" w:rsidRDefault="00ED5AC2" w:rsidP="00DB5792">
            <w:pPr>
              <w:tabs>
                <w:tab w:val="decimal" w:pos="881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0D47FCB5" w14:textId="77777777" w:rsidR="00ED5AC2" w:rsidRPr="00D57BA2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5AC2" w:rsidRPr="00D57BA2" w14:paraId="5CCC2C4A" w14:textId="77777777" w:rsidTr="00DB5792">
        <w:trPr>
          <w:cantSplit/>
        </w:trPr>
        <w:tc>
          <w:tcPr>
            <w:tcW w:w="3791" w:type="dxa"/>
            <w:vAlign w:val="center"/>
            <w:hideMark/>
          </w:tcPr>
          <w:p w14:paraId="77E07292" w14:textId="77777777" w:rsidR="00ED5AC2" w:rsidRPr="00D57BA2" w:rsidRDefault="00ED5AC2" w:rsidP="00DB579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vAlign w:val="bottom"/>
          </w:tcPr>
          <w:p w14:paraId="789832A9" w14:textId="77777777" w:rsidR="00ED5AC2" w:rsidRPr="00D57BA2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2,601</w:t>
            </w:r>
          </w:p>
        </w:tc>
        <w:tc>
          <w:tcPr>
            <w:tcW w:w="270" w:type="dxa"/>
            <w:vAlign w:val="bottom"/>
          </w:tcPr>
          <w:p w14:paraId="01DC85B1" w14:textId="77777777" w:rsidR="00ED5AC2" w:rsidRPr="00D57BA2" w:rsidRDefault="00ED5AC2" w:rsidP="00DB5792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019A5E" w14:textId="77777777" w:rsidR="00ED5AC2" w:rsidRPr="00D57BA2" w:rsidRDefault="00ED5AC2" w:rsidP="00C84864">
            <w:pPr>
              <w:tabs>
                <w:tab w:val="clear" w:pos="680"/>
                <w:tab w:val="clear" w:pos="907"/>
                <w:tab w:val="left" w:pos="73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sz w:val="30"/>
                <w:szCs w:val="30"/>
              </w:rPr>
              <w:t>(848)</w:t>
            </w:r>
          </w:p>
        </w:tc>
        <w:tc>
          <w:tcPr>
            <w:tcW w:w="191" w:type="dxa"/>
          </w:tcPr>
          <w:p w14:paraId="4C8BAB11" w14:textId="77777777" w:rsidR="00ED5AC2" w:rsidRPr="00D57BA2" w:rsidRDefault="00ED5AC2" w:rsidP="00DB5792">
            <w:pPr>
              <w:tabs>
                <w:tab w:val="decimal" w:pos="1000"/>
              </w:tabs>
              <w:spacing w:line="240" w:lineRule="auto"/>
              <w:ind w:right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52E8E60" w14:textId="77777777" w:rsidR="00ED5AC2" w:rsidRPr="00D57BA2" w:rsidRDefault="00ED5AC2" w:rsidP="00DB5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0618AFF3" w14:textId="77777777" w:rsidR="00ED5AC2" w:rsidRPr="00D57BA2" w:rsidRDefault="00ED5AC2" w:rsidP="00DB5792">
            <w:pPr>
              <w:tabs>
                <w:tab w:val="decimal" w:pos="881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7C22C428" w14:textId="77777777" w:rsidR="00ED5AC2" w:rsidRPr="00D57BA2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sz w:val="30"/>
                <w:szCs w:val="30"/>
              </w:rPr>
              <w:t>1,753</w:t>
            </w:r>
          </w:p>
        </w:tc>
      </w:tr>
      <w:tr w:rsidR="00ED5AC2" w:rsidRPr="00D57BA2" w14:paraId="27F3324B" w14:textId="77777777" w:rsidTr="00DB5792">
        <w:trPr>
          <w:cantSplit/>
        </w:trPr>
        <w:tc>
          <w:tcPr>
            <w:tcW w:w="3791" w:type="dxa"/>
            <w:vAlign w:val="center"/>
            <w:hideMark/>
          </w:tcPr>
          <w:p w14:paraId="1FCBF32B" w14:textId="77777777" w:rsidR="00ED5AC2" w:rsidRPr="00D57BA2" w:rsidRDefault="00ED5AC2" w:rsidP="00DB579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14:paraId="6E3C7BC1" w14:textId="77777777" w:rsidR="00ED5AC2" w:rsidRPr="00D57BA2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6,836</w:t>
            </w:r>
          </w:p>
        </w:tc>
        <w:tc>
          <w:tcPr>
            <w:tcW w:w="270" w:type="dxa"/>
          </w:tcPr>
          <w:p w14:paraId="216491BA" w14:textId="77777777" w:rsidR="00ED5AC2" w:rsidRPr="00D57BA2" w:rsidRDefault="00ED5AC2" w:rsidP="00DB5792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3754BA" w14:textId="77777777" w:rsidR="00ED5AC2" w:rsidRPr="00D57BA2" w:rsidRDefault="00ED5AC2" w:rsidP="00C84864">
            <w:pPr>
              <w:tabs>
                <w:tab w:val="clear" w:pos="680"/>
                <w:tab w:val="clear" w:pos="907"/>
                <w:tab w:val="left" w:pos="82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sz w:val="30"/>
                <w:szCs w:val="30"/>
              </w:rPr>
              <w:t>3,37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91" w:type="dxa"/>
          </w:tcPr>
          <w:p w14:paraId="27BA3A57" w14:textId="77777777" w:rsidR="00ED5AC2" w:rsidRPr="00D57BA2" w:rsidRDefault="00ED5AC2" w:rsidP="00DB5792">
            <w:pPr>
              <w:tabs>
                <w:tab w:val="clear" w:pos="680"/>
                <w:tab w:val="clear" w:pos="907"/>
                <w:tab w:val="decimal" w:pos="1000"/>
              </w:tabs>
              <w:spacing w:line="240" w:lineRule="auto"/>
              <w:ind w:right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E5CDC1F" w14:textId="77777777" w:rsidR="00ED5AC2" w:rsidRPr="00D57BA2" w:rsidRDefault="00ED5AC2" w:rsidP="00DB5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3B7553CC" w14:textId="77777777" w:rsidR="00ED5AC2" w:rsidRPr="00D57BA2" w:rsidRDefault="00ED5AC2" w:rsidP="00DB5792">
            <w:pPr>
              <w:tabs>
                <w:tab w:val="decimal" w:pos="881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</w:tcPr>
          <w:p w14:paraId="1F1C9E57" w14:textId="77777777" w:rsidR="00ED5AC2" w:rsidRPr="00D57BA2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sz w:val="30"/>
                <w:szCs w:val="30"/>
              </w:rPr>
              <w:t>10,21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D5AC2" w:rsidRPr="00D57BA2" w14:paraId="7A9D126F" w14:textId="77777777" w:rsidTr="00DB5792">
        <w:trPr>
          <w:cantSplit/>
        </w:trPr>
        <w:tc>
          <w:tcPr>
            <w:tcW w:w="3791" w:type="dxa"/>
            <w:hideMark/>
          </w:tcPr>
          <w:p w14:paraId="37DD340C" w14:textId="77777777" w:rsidR="00ED5AC2" w:rsidRPr="00D57BA2" w:rsidRDefault="00ED5AC2" w:rsidP="00DB579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22912B" w14:textId="77777777" w:rsidR="00ED5AC2" w:rsidRPr="00D57BA2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98,190</w:t>
            </w:r>
          </w:p>
        </w:tc>
        <w:tc>
          <w:tcPr>
            <w:tcW w:w="270" w:type="dxa"/>
          </w:tcPr>
          <w:p w14:paraId="1527EC2D" w14:textId="77777777" w:rsidR="00ED5AC2" w:rsidRPr="00D57BA2" w:rsidRDefault="00ED5AC2" w:rsidP="00DB5792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9C2DC0" w14:textId="77777777" w:rsidR="00ED5AC2" w:rsidRPr="00730F61" w:rsidRDefault="00ED5AC2" w:rsidP="00C84864">
            <w:pPr>
              <w:tabs>
                <w:tab w:val="clear" w:pos="680"/>
                <w:tab w:val="clear" w:pos="907"/>
                <w:tab w:val="left" w:pos="82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0F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91" w:type="dxa"/>
            <w:tcBorders>
              <w:left w:val="nil"/>
              <w:right w:val="nil"/>
            </w:tcBorders>
          </w:tcPr>
          <w:p w14:paraId="7D93E973" w14:textId="77777777" w:rsidR="00ED5AC2" w:rsidRPr="00730F61" w:rsidRDefault="00ED5AC2" w:rsidP="00DB5792">
            <w:pPr>
              <w:tabs>
                <w:tab w:val="clear" w:pos="680"/>
                <w:tab w:val="decimal" w:pos="1000"/>
              </w:tabs>
              <w:spacing w:line="240" w:lineRule="auto"/>
              <w:ind w:right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6FE4A7" w14:textId="77777777" w:rsidR="00ED5AC2" w:rsidRPr="00C60099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15A3A885" w14:textId="77777777" w:rsidR="00ED5AC2" w:rsidRPr="00C60099" w:rsidRDefault="00ED5AC2" w:rsidP="00DB5792">
            <w:pPr>
              <w:tabs>
                <w:tab w:val="decimal" w:pos="881"/>
              </w:tabs>
              <w:spacing w:line="240" w:lineRule="auto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84C597" w14:textId="77777777" w:rsidR="00ED5AC2" w:rsidRPr="00C60099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136,218</w:t>
            </w:r>
          </w:p>
        </w:tc>
      </w:tr>
      <w:tr w:rsidR="00ED5AC2" w:rsidRPr="00D57BA2" w14:paraId="4A423D67" w14:textId="77777777" w:rsidTr="00DB5792">
        <w:trPr>
          <w:cantSplit/>
        </w:trPr>
        <w:tc>
          <w:tcPr>
            <w:tcW w:w="3791" w:type="dxa"/>
          </w:tcPr>
          <w:p w14:paraId="76D931B2" w14:textId="77777777" w:rsidR="00ED5AC2" w:rsidRPr="00D57BA2" w:rsidRDefault="00ED5AC2" w:rsidP="00DB579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5545FCC" w14:textId="77777777" w:rsidR="00ED5AC2" w:rsidRPr="00D57BA2" w:rsidRDefault="00ED5AC2" w:rsidP="00DB5792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EBB867" w14:textId="77777777" w:rsidR="00ED5AC2" w:rsidRPr="00D57BA2" w:rsidRDefault="00ED5AC2" w:rsidP="00DB5792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E0E1019" w14:textId="77777777" w:rsidR="00ED5AC2" w:rsidRPr="00D57BA2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tcBorders>
              <w:left w:val="nil"/>
              <w:right w:val="nil"/>
            </w:tcBorders>
          </w:tcPr>
          <w:p w14:paraId="3C8C7044" w14:textId="77777777" w:rsidR="00ED5AC2" w:rsidRPr="00D57BA2" w:rsidRDefault="00ED5AC2" w:rsidP="00DB5792">
            <w:pPr>
              <w:tabs>
                <w:tab w:val="decimal" w:pos="100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2BBAABB" w14:textId="77777777" w:rsidR="00ED5AC2" w:rsidRPr="00D57BA2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2491B375" w14:textId="77777777" w:rsidR="00ED5AC2" w:rsidRPr="00D57BA2" w:rsidRDefault="00ED5AC2" w:rsidP="00DB5792">
            <w:pPr>
              <w:tabs>
                <w:tab w:val="decimal" w:pos="881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</w:tcPr>
          <w:p w14:paraId="049E5C29" w14:textId="77777777" w:rsidR="00ED5AC2" w:rsidRPr="00D57BA2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5AC2" w:rsidRPr="00D57BA2" w14:paraId="208DD6DA" w14:textId="77777777" w:rsidTr="00DB5792">
        <w:trPr>
          <w:cantSplit/>
        </w:trPr>
        <w:tc>
          <w:tcPr>
            <w:tcW w:w="3791" w:type="dxa"/>
          </w:tcPr>
          <w:p w14:paraId="6A3A6E35" w14:textId="77777777" w:rsidR="00ED5AC2" w:rsidRPr="00D57BA2" w:rsidRDefault="00ED5AC2" w:rsidP="00DB579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EA2E6A1" w14:textId="77777777" w:rsidR="00ED5AC2" w:rsidRPr="00D57BA2" w:rsidRDefault="00ED5AC2" w:rsidP="00DB5792">
            <w:pPr>
              <w:tabs>
                <w:tab w:val="decimal" w:pos="1091"/>
              </w:tabs>
              <w:spacing w:line="240" w:lineRule="auto"/>
              <w:ind w:left="180" w:right="99" w:hanging="18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76A69A" w14:textId="77777777" w:rsidR="00ED5AC2" w:rsidRPr="00D57BA2" w:rsidRDefault="00ED5AC2" w:rsidP="00DB5792">
            <w:pPr>
              <w:pStyle w:val="acctfourfigures"/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4E21BF1" w14:textId="77777777" w:rsidR="00ED5AC2" w:rsidRPr="00C60099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tcBorders>
              <w:left w:val="nil"/>
              <w:bottom w:val="nil"/>
              <w:right w:val="nil"/>
            </w:tcBorders>
          </w:tcPr>
          <w:p w14:paraId="1156B6A8" w14:textId="77777777" w:rsidR="00ED5AC2" w:rsidRPr="00D57BA2" w:rsidRDefault="00ED5AC2" w:rsidP="00DB5792">
            <w:pPr>
              <w:tabs>
                <w:tab w:val="decimal" w:pos="1000"/>
              </w:tabs>
              <w:spacing w:line="240" w:lineRule="auto"/>
              <w:ind w:left="180" w:right="-17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46AA1729" w14:textId="77777777" w:rsidR="00ED5AC2" w:rsidRPr="00C60099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0647485B" w14:textId="77777777" w:rsidR="00ED5AC2" w:rsidRPr="00D57BA2" w:rsidRDefault="00ED5AC2" w:rsidP="00DB5792">
            <w:pPr>
              <w:tabs>
                <w:tab w:val="decimal" w:pos="881"/>
              </w:tabs>
              <w:spacing w:line="240" w:lineRule="auto"/>
              <w:ind w:left="180" w:right="-17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</w:tcPr>
          <w:p w14:paraId="77AF70F8" w14:textId="77777777" w:rsidR="00ED5AC2" w:rsidRPr="00C60099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5AC2" w:rsidRPr="00D57BA2" w14:paraId="7A2133B6" w14:textId="77777777" w:rsidTr="00DB5792">
        <w:trPr>
          <w:cantSplit/>
        </w:trPr>
        <w:tc>
          <w:tcPr>
            <w:tcW w:w="3791" w:type="dxa"/>
          </w:tcPr>
          <w:p w14:paraId="7C782D4D" w14:textId="77777777" w:rsidR="00ED5AC2" w:rsidRPr="00D57BA2" w:rsidRDefault="00ED5AC2" w:rsidP="00DB579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96EE773" w14:textId="77777777" w:rsidR="00ED5AC2" w:rsidRPr="00D57BA2" w:rsidRDefault="00ED5AC2" w:rsidP="00DB5792">
            <w:pPr>
              <w:tabs>
                <w:tab w:val="decimal" w:pos="1091"/>
              </w:tabs>
              <w:spacing w:line="240" w:lineRule="auto"/>
              <w:ind w:left="180" w:right="99" w:hanging="18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B1DFA6" w14:textId="77777777" w:rsidR="00ED5AC2" w:rsidRPr="00D57BA2" w:rsidRDefault="00ED5AC2" w:rsidP="00DB5792">
            <w:pPr>
              <w:pStyle w:val="acctfourfigures"/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8DDB7FA" w14:textId="77777777" w:rsidR="00ED5AC2" w:rsidRPr="00C60099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tcBorders>
              <w:left w:val="nil"/>
              <w:right w:val="nil"/>
            </w:tcBorders>
          </w:tcPr>
          <w:p w14:paraId="5CE7AF09" w14:textId="77777777" w:rsidR="00ED5AC2" w:rsidRPr="00D57BA2" w:rsidRDefault="00ED5AC2" w:rsidP="00DB5792">
            <w:pPr>
              <w:tabs>
                <w:tab w:val="decimal" w:pos="1000"/>
              </w:tabs>
              <w:spacing w:line="240" w:lineRule="auto"/>
              <w:ind w:left="180" w:right="-17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F32D578" w14:textId="77777777" w:rsidR="00ED5AC2" w:rsidRPr="00C60099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1C343756" w14:textId="77777777" w:rsidR="00ED5AC2" w:rsidRPr="00D57BA2" w:rsidRDefault="00ED5AC2" w:rsidP="00DB5792">
            <w:pPr>
              <w:tabs>
                <w:tab w:val="decimal" w:pos="881"/>
              </w:tabs>
              <w:spacing w:line="240" w:lineRule="auto"/>
              <w:ind w:left="180" w:right="-17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14:paraId="1A3B9072" w14:textId="77777777" w:rsidR="00ED5AC2" w:rsidRPr="00C60099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5AC2" w:rsidRPr="00D57BA2" w14:paraId="1D3ACE35" w14:textId="77777777" w:rsidTr="00DB5792">
        <w:trPr>
          <w:cantSplit/>
        </w:trPr>
        <w:tc>
          <w:tcPr>
            <w:tcW w:w="3791" w:type="dxa"/>
            <w:vAlign w:val="center"/>
          </w:tcPr>
          <w:p w14:paraId="66C9C633" w14:textId="77777777" w:rsidR="00ED5AC2" w:rsidRPr="00D57BA2" w:rsidRDefault="00ED5AC2" w:rsidP="00DB579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5C580BF" w14:textId="77777777" w:rsidR="00ED5AC2" w:rsidRPr="00D57BA2" w:rsidRDefault="00ED5AC2" w:rsidP="00DB5792">
            <w:pPr>
              <w:tabs>
                <w:tab w:val="clear" w:pos="454"/>
                <w:tab w:val="clear" w:pos="680"/>
                <w:tab w:val="clear" w:pos="907"/>
                <w:tab w:val="left" w:pos="463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(1,631)</w:t>
            </w:r>
          </w:p>
        </w:tc>
        <w:tc>
          <w:tcPr>
            <w:tcW w:w="270" w:type="dxa"/>
          </w:tcPr>
          <w:p w14:paraId="64E900A4" w14:textId="77777777" w:rsidR="00ED5AC2" w:rsidRPr="00D57BA2" w:rsidRDefault="00ED5AC2" w:rsidP="00DB5792">
            <w:pPr>
              <w:pStyle w:val="acctfourfigures"/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9CA8AF0" w14:textId="77777777" w:rsidR="00ED5AC2" w:rsidRPr="00D57BA2" w:rsidRDefault="00ED5AC2" w:rsidP="00DB5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tcBorders>
              <w:left w:val="nil"/>
              <w:bottom w:val="nil"/>
              <w:right w:val="nil"/>
            </w:tcBorders>
          </w:tcPr>
          <w:p w14:paraId="4A410097" w14:textId="77777777" w:rsidR="00ED5AC2" w:rsidRPr="00D57BA2" w:rsidRDefault="00ED5AC2" w:rsidP="00DB5792">
            <w:pPr>
              <w:tabs>
                <w:tab w:val="decimal" w:pos="1000"/>
              </w:tabs>
              <w:spacing w:line="240" w:lineRule="auto"/>
              <w:ind w:left="180" w:right="-170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3AC06DCF" w14:textId="77777777" w:rsidR="00ED5AC2" w:rsidRPr="00D57BA2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sz w:val="30"/>
                <w:szCs w:val="30"/>
              </w:rPr>
              <w:t>1,631</w:t>
            </w: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03416695" w14:textId="77777777" w:rsidR="00ED5AC2" w:rsidRPr="00D57BA2" w:rsidRDefault="00ED5AC2" w:rsidP="00DB5792">
            <w:pPr>
              <w:tabs>
                <w:tab w:val="decimal" w:pos="881"/>
              </w:tabs>
              <w:spacing w:line="240" w:lineRule="auto"/>
              <w:ind w:left="180" w:right="-170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14:paraId="7F09276F" w14:textId="77777777" w:rsidR="00ED5AC2" w:rsidRPr="00D57BA2" w:rsidRDefault="00ED5AC2" w:rsidP="00DB5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5AC2" w:rsidRPr="00D57BA2" w14:paraId="6124BC01" w14:textId="77777777" w:rsidTr="00DB5792">
        <w:trPr>
          <w:cantSplit/>
        </w:trPr>
        <w:tc>
          <w:tcPr>
            <w:tcW w:w="3791" w:type="dxa"/>
            <w:vAlign w:val="center"/>
            <w:hideMark/>
          </w:tcPr>
          <w:p w14:paraId="74057BA0" w14:textId="77777777" w:rsidR="00ED5AC2" w:rsidRPr="00D57BA2" w:rsidRDefault="00ED5AC2" w:rsidP="00DB579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164A80F" w14:textId="77777777" w:rsidR="00ED5AC2" w:rsidRPr="00D57BA2" w:rsidRDefault="00ED5AC2" w:rsidP="00DB5792">
            <w:pPr>
              <w:tabs>
                <w:tab w:val="clear" w:pos="454"/>
                <w:tab w:val="clear" w:pos="907"/>
                <w:tab w:val="left" w:pos="463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67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(1,631)</w:t>
            </w:r>
          </w:p>
        </w:tc>
        <w:tc>
          <w:tcPr>
            <w:tcW w:w="270" w:type="dxa"/>
          </w:tcPr>
          <w:p w14:paraId="5D8FEF89" w14:textId="77777777" w:rsidR="00ED5AC2" w:rsidRPr="00D57BA2" w:rsidRDefault="00ED5AC2" w:rsidP="00DB5792">
            <w:pPr>
              <w:tabs>
                <w:tab w:val="decimal" w:pos="954"/>
              </w:tabs>
              <w:spacing w:line="240" w:lineRule="auto"/>
              <w:ind w:left="180" w:right="-108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5E53B6D" w14:textId="77777777" w:rsidR="00ED5AC2" w:rsidRPr="00FB5326" w:rsidRDefault="00ED5AC2" w:rsidP="00DB5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91" w:type="dxa"/>
          </w:tcPr>
          <w:p w14:paraId="7625AA92" w14:textId="77777777" w:rsidR="00ED5AC2" w:rsidRPr="00D57BA2" w:rsidRDefault="00ED5AC2" w:rsidP="00DB5792">
            <w:pPr>
              <w:tabs>
                <w:tab w:val="decimal" w:pos="1000"/>
              </w:tabs>
              <w:spacing w:line="240" w:lineRule="auto"/>
              <w:ind w:left="180" w:right="-170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E0DAB7C" w14:textId="77777777" w:rsidR="00ED5AC2" w:rsidRPr="00FB5326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1,631</w:t>
            </w:r>
          </w:p>
        </w:tc>
        <w:tc>
          <w:tcPr>
            <w:tcW w:w="181" w:type="dxa"/>
          </w:tcPr>
          <w:p w14:paraId="0D78850C" w14:textId="77777777" w:rsidR="00ED5AC2" w:rsidRPr="00D57BA2" w:rsidRDefault="00ED5AC2" w:rsidP="00DB5792">
            <w:pPr>
              <w:tabs>
                <w:tab w:val="decimal" w:pos="881"/>
              </w:tabs>
              <w:spacing w:line="240" w:lineRule="auto"/>
              <w:ind w:left="180" w:right="-170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6394DE65" w14:textId="77777777" w:rsidR="00ED5AC2" w:rsidRPr="00FB5326" w:rsidRDefault="00ED5AC2" w:rsidP="00DB5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D5AC2" w:rsidRPr="00D57BA2" w14:paraId="274602B9" w14:textId="77777777" w:rsidTr="00DB5792">
        <w:trPr>
          <w:cantSplit/>
        </w:trPr>
        <w:tc>
          <w:tcPr>
            <w:tcW w:w="3791" w:type="dxa"/>
            <w:vAlign w:val="center"/>
          </w:tcPr>
          <w:p w14:paraId="594D611B" w14:textId="77777777" w:rsidR="00ED5AC2" w:rsidRPr="00D57BA2" w:rsidRDefault="00ED5AC2" w:rsidP="00DB579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893347C" w14:textId="77777777" w:rsidR="00ED5AC2" w:rsidRPr="00D57BA2" w:rsidRDefault="00ED5AC2" w:rsidP="00DB5792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512D33" w14:textId="77777777" w:rsidR="00ED5AC2" w:rsidRPr="00D57BA2" w:rsidRDefault="00ED5AC2" w:rsidP="00DB5792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3FC130" w14:textId="77777777" w:rsidR="00ED5AC2" w:rsidRPr="00D57BA2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14:paraId="5BE32919" w14:textId="77777777" w:rsidR="00ED5AC2" w:rsidRPr="00D57BA2" w:rsidRDefault="00ED5AC2" w:rsidP="00DB5792">
            <w:pPr>
              <w:tabs>
                <w:tab w:val="decimal" w:pos="100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AC9C0B" w14:textId="77777777" w:rsidR="00ED5AC2" w:rsidRPr="00C60099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5CEB246A" w14:textId="77777777" w:rsidR="00ED5AC2" w:rsidRPr="00D57BA2" w:rsidRDefault="00ED5AC2" w:rsidP="00DB5792">
            <w:pPr>
              <w:tabs>
                <w:tab w:val="decimal" w:pos="881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43E0EF38" w14:textId="77777777" w:rsidR="00ED5AC2" w:rsidRPr="00D57BA2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5AC2" w:rsidRPr="00D57BA2" w14:paraId="7A393053" w14:textId="77777777" w:rsidTr="00DB5792">
        <w:trPr>
          <w:cantSplit/>
        </w:trPr>
        <w:tc>
          <w:tcPr>
            <w:tcW w:w="3791" w:type="dxa"/>
            <w:hideMark/>
          </w:tcPr>
          <w:p w14:paraId="43E342B5" w14:textId="77777777" w:rsidR="00ED5AC2" w:rsidRPr="00D57BA2" w:rsidRDefault="00ED5AC2" w:rsidP="00DB579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082E8E2" w14:textId="77777777" w:rsidR="00ED5AC2" w:rsidRPr="00D57BA2" w:rsidRDefault="00ED5AC2" w:rsidP="00DB5792">
            <w:pPr>
              <w:tabs>
                <w:tab w:val="clear" w:pos="907"/>
                <w:tab w:val="left" w:pos="643"/>
                <w:tab w:val="decimal" w:pos="111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96,559</w:t>
            </w:r>
          </w:p>
        </w:tc>
        <w:tc>
          <w:tcPr>
            <w:tcW w:w="270" w:type="dxa"/>
          </w:tcPr>
          <w:p w14:paraId="392CD263" w14:textId="77777777" w:rsidR="00ED5AC2" w:rsidRPr="00D57BA2" w:rsidRDefault="00ED5AC2" w:rsidP="00DB5792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78FE0DC" w14:textId="77777777" w:rsidR="00ED5AC2" w:rsidRPr="00C60099" w:rsidRDefault="00ED5AC2" w:rsidP="00DB5792">
            <w:pPr>
              <w:tabs>
                <w:tab w:val="clear" w:pos="907"/>
                <w:tab w:val="left" w:pos="823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00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91" w:type="dxa"/>
            <w:tcBorders>
              <w:top w:val="nil"/>
              <w:left w:val="nil"/>
              <w:right w:val="nil"/>
            </w:tcBorders>
          </w:tcPr>
          <w:p w14:paraId="35B1FC0A" w14:textId="77777777" w:rsidR="00ED5AC2" w:rsidRPr="00C60099" w:rsidRDefault="00ED5AC2" w:rsidP="00DB5792">
            <w:pPr>
              <w:tabs>
                <w:tab w:val="decimal" w:pos="100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81ED43E" w14:textId="77777777" w:rsidR="00ED5AC2" w:rsidRPr="00C60099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23,23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1" w:type="dxa"/>
            <w:tcBorders>
              <w:top w:val="nil"/>
              <w:left w:val="nil"/>
              <w:right w:val="nil"/>
            </w:tcBorders>
          </w:tcPr>
          <w:p w14:paraId="21C10260" w14:textId="77777777" w:rsidR="00ED5AC2" w:rsidRPr="00C60099" w:rsidRDefault="00ED5AC2" w:rsidP="00DB5792">
            <w:pPr>
              <w:tabs>
                <w:tab w:val="decimal" w:pos="881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484EB07" w14:textId="77777777" w:rsidR="00ED5AC2" w:rsidRPr="00C60099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00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136,218</w:t>
            </w:r>
          </w:p>
        </w:tc>
      </w:tr>
    </w:tbl>
    <w:p w14:paraId="062B5BBC" w14:textId="77777777" w:rsidR="003A4173" w:rsidRPr="00D57BA2" w:rsidRDefault="003A4173" w:rsidP="003A4173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61CF43C3" w14:textId="77777777" w:rsidR="003A4173" w:rsidRPr="00D57BA2" w:rsidRDefault="003A4173" w:rsidP="003A4173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676788C6" w14:textId="77777777" w:rsidR="003A4173" w:rsidRPr="00D57BA2" w:rsidRDefault="003A4173" w:rsidP="003A4173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09F6F437" w14:textId="77777777" w:rsidR="003A4173" w:rsidRPr="00D57BA2" w:rsidRDefault="003A4173" w:rsidP="003A4173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0691B722" w14:textId="77777777" w:rsidR="003A4173" w:rsidRDefault="003A4173">
      <w:r>
        <w:br w:type="page"/>
      </w:r>
    </w:p>
    <w:tbl>
      <w:tblPr>
        <w:tblW w:w="9462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81"/>
        <w:gridCol w:w="1170"/>
        <w:gridCol w:w="270"/>
        <w:gridCol w:w="1053"/>
        <w:gridCol w:w="27"/>
        <w:gridCol w:w="182"/>
        <w:gridCol w:w="1438"/>
        <w:gridCol w:w="181"/>
        <w:gridCol w:w="1260"/>
      </w:tblGrid>
      <w:tr w:rsidR="00ED5AC2" w:rsidRPr="00D57BA2" w14:paraId="5F957C07" w14:textId="77777777" w:rsidTr="00DB5792">
        <w:trPr>
          <w:cantSplit/>
          <w:tblHeader/>
        </w:trPr>
        <w:tc>
          <w:tcPr>
            <w:tcW w:w="3881" w:type="dxa"/>
          </w:tcPr>
          <w:p w14:paraId="5401426B" w14:textId="77777777" w:rsidR="00ED5AC2" w:rsidRPr="00D57BA2" w:rsidRDefault="00ED5AC2" w:rsidP="00DB5792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5581" w:type="dxa"/>
            <w:gridSpan w:val="8"/>
            <w:hideMark/>
          </w:tcPr>
          <w:p w14:paraId="4F5DE135" w14:textId="77777777" w:rsidR="00ED5AC2" w:rsidRPr="00D57BA2" w:rsidRDefault="00ED5AC2" w:rsidP="00DB5792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D5AC2" w:rsidRPr="00D57BA2" w14:paraId="3F35336D" w14:textId="77777777" w:rsidTr="00DB5792">
        <w:trPr>
          <w:cantSplit/>
          <w:tblHeader/>
        </w:trPr>
        <w:tc>
          <w:tcPr>
            <w:tcW w:w="3881" w:type="dxa"/>
          </w:tcPr>
          <w:p w14:paraId="04C40737" w14:textId="77777777" w:rsidR="00ED5AC2" w:rsidRPr="00D57BA2" w:rsidRDefault="00ED5AC2" w:rsidP="00DB5792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581" w:type="dxa"/>
            <w:gridSpan w:val="8"/>
          </w:tcPr>
          <w:p w14:paraId="6F558751" w14:textId="77777777" w:rsidR="00ED5AC2" w:rsidRPr="00D57BA2" w:rsidRDefault="00ED5AC2" w:rsidP="00DB5792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บันทึกเป็น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(รายจ่าย)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รายได้ใน</w:t>
            </w:r>
          </w:p>
        </w:tc>
      </w:tr>
      <w:tr w:rsidR="00ED5AC2" w:rsidRPr="00D57BA2" w14:paraId="76EA35D2" w14:textId="77777777" w:rsidTr="00DB5792">
        <w:trPr>
          <w:cantSplit/>
          <w:tblHeader/>
        </w:trPr>
        <w:tc>
          <w:tcPr>
            <w:tcW w:w="3881" w:type="dxa"/>
          </w:tcPr>
          <w:p w14:paraId="77029FF5" w14:textId="77777777" w:rsidR="00ED5AC2" w:rsidRPr="00D57BA2" w:rsidRDefault="00ED5AC2" w:rsidP="00DB5792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3ABF5F28" w14:textId="77777777" w:rsidR="00ED5AC2" w:rsidRPr="00D57BA2" w:rsidRDefault="00ED5AC2" w:rsidP="00DB5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เมษายน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AB263C3" w14:textId="77777777" w:rsidR="00ED5AC2" w:rsidRPr="00D57BA2" w:rsidRDefault="00ED5AC2" w:rsidP="00DB5792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  <w:hideMark/>
          </w:tcPr>
          <w:p w14:paraId="08AA0EB4" w14:textId="77777777" w:rsidR="00ED5AC2" w:rsidRPr="00D57BA2" w:rsidRDefault="00ED5AC2" w:rsidP="00DB5792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09" w:type="dxa"/>
            <w:gridSpan w:val="2"/>
            <w:tcBorders>
              <w:top w:val="single" w:sz="4" w:space="0" w:color="auto"/>
            </w:tcBorders>
            <w:vAlign w:val="bottom"/>
          </w:tcPr>
          <w:p w14:paraId="7F02C137" w14:textId="77777777" w:rsidR="00ED5AC2" w:rsidRPr="00D57BA2" w:rsidRDefault="00ED5AC2" w:rsidP="00DB5792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  <w:hideMark/>
          </w:tcPr>
          <w:p w14:paraId="27BB532B" w14:textId="77777777" w:rsidR="00ED5AC2" w:rsidRPr="00D57BA2" w:rsidRDefault="00ED5AC2" w:rsidP="00DB5792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81" w:type="dxa"/>
            <w:vAlign w:val="bottom"/>
          </w:tcPr>
          <w:p w14:paraId="58725995" w14:textId="77777777" w:rsidR="00ED5AC2" w:rsidRPr="00D57BA2" w:rsidRDefault="00ED5AC2" w:rsidP="00DB5792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5E3957A" w14:textId="77777777" w:rsidR="00ED5AC2" w:rsidRPr="00D57BA2" w:rsidRDefault="00ED5AC2" w:rsidP="00DB5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ED5AC2" w:rsidRPr="00D57BA2" w14:paraId="28F3CF4F" w14:textId="77777777" w:rsidTr="00DB5792">
        <w:trPr>
          <w:cantSplit/>
        </w:trPr>
        <w:tc>
          <w:tcPr>
            <w:tcW w:w="3881" w:type="dxa"/>
          </w:tcPr>
          <w:p w14:paraId="121FA497" w14:textId="77777777" w:rsidR="00ED5AC2" w:rsidRPr="00D57BA2" w:rsidRDefault="00ED5AC2" w:rsidP="00DB579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1" w:type="dxa"/>
            <w:gridSpan w:val="8"/>
          </w:tcPr>
          <w:p w14:paraId="62F9EC86" w14:textId="77777777" w:rsidR="00ED5AC2" w:rsidRPr="00D57BA2" w:rsidRDefault="00ED5AC2" w:rsidP="00DB579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D5AC2" w:rsidRPr="00D57BA2" w14:paraId="755FBD31" w14:textId="77777777" w:rsidTr="00DB5792">
        <w:trPr>
          <w:cantSplit/>
        </w:trPr>
        <w:tc>
          <w:tcPr>
            <w:tcW w:w="3881" w:type="dxa"/>
            <w:hideMark/>
          </w:tcPr>
          <w:p w14:paraId="2C64E27E" w14:textId="77777777" w:rsidR="00ED5AC2" w:rsidRPr="00D57BA2" w:rsidRDefault="00ED5AC2" w:rsidP="00DB579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3551B89E" w14:textId="77777777" w:rsidR="00ED5AC2" w:rsidRPr="00D57BA2" w:rsidRDefault="00ED5AC2" w:rsidP="00DB5792">
            <w:pPr>
              <w:tabs>
                <w:tab w:val="decimal" w:pos="1091"/>
              </w:tabs>
              <w:spacing w:line="240" w:lineRule="auto"/>
              <w:ind w:left="-108"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244BC2" w14:textId="77777777" w:rsidR="00ED5AC2" w:rsidRPr="00D57BA2" w:rsidRDefault="00ED5AC2" w:rsidP="00DB5792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A7B1A75" w14:textId="77777777" w:rsidR="00ED5AC2" w:rsidRPr="00D57BA2" w:rsidRDefault="00ED5AC2" w:rsidP="00DB5792">
            <w:pPr>
              <w:tabs>
                <w:tab w:val="decimal" w:pos="118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3FB2D132" w14:textId="77777777" w:rsidR="00ED5AC2" w:rsidRPr="00D57BA2" w:rsidRDefault="00ED5AC2" w:rsidP="00DB5792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4A104B12" w14:textId="77777777" w:rsidR="00ED5AC2" w:rsidRPr="00D57BA2" w:rsidRDefault="00ED5AC2" w:rsidP="00DB5792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6E1CDE8F" w14:textId="77777777" w:rsidR="00ED5AC2" w:rsidRPr="00D57BA2" w:rsidRDefault="00ED5AC2" w:rsidP="00DB5792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92F8CD" w14:textId="77777777" w:rsidR="00ED5AC2" w:rsidRPr="00D57BA2" w:rsidRDefault="00ED5AC2" w:rsidP="00DB5792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5AC2" w:rsidRPr="00D57BA2" w14:paraId="05F55FB2" w14:textId="77777777" w:rsidTr="00DB5792">
        <w:trPr>
          <w:cantSplit/>
        </w:trPr>
        <w:tc>
          <w:tcPr>
            <w:tcW w:w="3881" w:type="dxa"/>
            <w:vAlign w:val="center"/>
          </w:tcPr>
          <w:p w14:paraId="74E9F024" w14:textId="77777777" w:rsidR="00ED5AC2" w:rsidRPr="00D57BA2" w:rsidRDefault="00ED5AC2" w:rsidP="00DB579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ค่าเผื่อจากการด้อยค่าของเงินลงทุน</w:t>
            </w:r>
          </w:p>
        </w:tc>
        <w:tc>
          <w:tcPr>
            <w:tcW w:w="1170" w:type="dxa"/>
            <w:vAlign w:val="bottom"/>
          </w:tcPr>
          <w:p w14:paraId="4DAE9248" w14:textId="77777777" w:rsidR="00ED5AC2" w:rsidRPr="00D57BA2" w:rsidRDefault="00ED5AC2" w:rsidP="00DB5792">
            <w:pPr>
              <w:tabs>
                <w:tab w:val="decimal" w:pos="109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2EC214" w14:textId="77777777" w:rsidR="00ED5AC2" w:rsidRPr="00D57BA2" w:rsidRDefault="00ED5AC2" w:rsidP="00DB5792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5D83EA6" w14:textId="77777777" w:rsidR="00ED5AC2" w:rsidRPr="00D57BA2" w:rsidRDefault="00ED5AC2" w:rsidP="00DB5792">
            <w:pPr>
              <w:tabs>
                <w:tab w:val="clear" w:pos="907"/>
                <w:tab w:val="decimal" w:pos="190"/>
                <w:tab w:val="left" w:pos="586"/>
              </w:tabs>
              <w:spacing w:line="240" w:lineRule="auto"/>
              <w:ind w:left="-350" w:right="3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13E847CA" w14:textId="77777777" w:rsidR="00ED5AC2" w:rsidRPr="00D57BA2" w:rsidRDefault="00ED5AC2" w:rsidP="00DB5792">
            <w:pPr>
              <w:tabs>
                <w:tab w:val="decimal" w:pos="1000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5116CFEC" w14:textId="77777777" w:rsidR="00ED5AC2" w:rsidRPr="00D57BA2" w:rsidRDefault="00ED5AC2" w:rsidP="00DB5792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73336BC5" w14:textId="77777777" w:rsidR="00ED5AC2" w:rsidRPr="00D57BA2" w:rsidRDefault="00ED5AC2" w:rsidP="00DB5792">
            <w:pPr>
              <w:tabs>
                <w:tab w:val="decimal" w:pos="881"/>
              </w:tabs>
              <w:spacing w:line="240" w:lineRule="auto"/>
              <w:ind w:right="-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6BA5902" w14:textId="77777777" w:rsidR="00ED5AC2" w:rsidRPr="00D57BA2" w:rsidRDefault="00ED5AC2" w:rsidP="00DB5792">
            <w:pPr>
              <w:tabs>
                <w:tab w:val="clear" w:pos="907"/>
                <w:tab w:val="decimal" w:pos="906"/>
              </w:tabs>
              <w:spacing w:line="240" w:lineRule="auto"/>
              <w:ind w:left="17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5AC2" w:rsidRPr="00D57BA2" w14:paraId="08884208" w14:textId="77777777" w:rsidTr="00DB5792">
        <w:trPr>
          <w:cantSplit/>
        </w:trPr>
        <w:tc>
          <w:tcPr>
            <w:tcW w:w="3881" w:type="dxa"/>
            <w:vAlign w:val="center"/>
          </w:tcPr>
          <w:p w14:paraId="3164EB75" w14:textId="77777777" w:rsidR="00ED5AC2" w:rsidRPr="00D57BA2" w:rsidRDefault="00ED5AC2" w:rsidP="00DB579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ในบริษัทย่อย</w:t>
            </w:r>
          </w:p>
        </w:tc>
        <w:tc>
          <w:tcPr>
            <w:tcW w:w="1170" w:type="dxa"/>
            <w:vAlign w:val="bottom"/>
          </w:tcPr>
          <w:p w14:paraId="07A9BF66" w14:textId="77777777" w:rsidR="00ED5AC2" w:rsidRPr="00D57BA2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2,571</w:t>
            </w:r>
          </w:p>
        </w:tc>
        <w:tc>
          <w:tcPr>
            <w:tcW w:w="270" w:type="dxa"/>
            <w:vAlign w:val="bottom"/>
          </w:tcPr>
          <w:p w14:paraId="16206202" w14:textId="77777777" w:rsidR="00ED5AC2" w:rsidRPr="00D57BA2" w:rsidRDefault="00ED5AC2" w:rsidP="00DB5792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35C91CF" w14:textId="77777777" w:rsidR="00ED5AC2" w:rsidRPr="00D57BA2" w:rsidRDefault="00ED5AC2" w:rsidP="00E3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41529D0C" w14:textId="77777777" w:rsidR="00ED5AC2" w:rsidRPr="00D57BA2" w:rsidRDefault="00ED5AC2" w:rsidP="00DB5792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195FB01A" w14:textId="77777777" w:rsidR="00ED5AC2" w:rsidRPr="00D57BA2" w:rsidRDefault="00ED5AC2" w:rsidP="00DB5792">
            <w:pPr>
              <w:spacing w:line="240" w:lineRule="auto"/>
              <w:ind w:right="3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06F387A7" w14:textId="77777777" w:rsidR="00ED5AC2" w:rsidRPr="00D57BA2" w:rsidRDefault="00ED5AC2" w:rsidP="00DB5792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A7B99B" w14:textId="77777777" w:rsidR="00ED5AC2" w:rsidRPr="00D57BA2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2,571</w:t>
            </w:r>
          </w:p>
        </w:tc>
      </w:tr>
      <w:tr w:rsidR="00ED5AC2" w:rsidRPr="00D57BA2" w14:paraId="62D33B86" w14:textId="77777777" w:rsidTr="00DB5792">
        <w:trPr>
          <w:cantSplit/>
        </w:trPr>
        <w:tc>
          <w:tcPr>
            <w:tcW w:w="3881" w:type="dxa"/>
            <w:vAlign w:val="center"/>
          </w:tcPr>
          <w:p w14:paraId="6E59F4C3" w14:textId="77777777" w:rsidR="00ED5AC2" w:rsidRPr="00D57BA2" w:rsidRDefault="00ED5AC2" w:rsidP="00DB579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การปรับมูลค่ายุติธรรมและค่าเผื่อจากการ</w:t>
            </w:r>
          </w:p>
        </w:tc>
        <w:tc>
          <w:tcPr>
            <w:tcW w:w="1170" w:type="dxa"/>
            <w:vAlign w:val="bottom"/>
          </w:tcPr>
          <w:p w14:paraId="0C0FBE1A" w14:textId="77777777" w:rsidR="00ED5AC2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2FC963B" w14:textId="77777777" w:rsidR="00ED5AC2" w:rsidRPr="00D57BA2" w:rsidRDefault="00ED5AC2" w:rsidP="00DB5792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F1C2469" w14:textId="77777777" w:rsidR="00ED5AC2" w:rsidRPr="00CE7AD0" w:rsidRDefault="00ED5AC2" w:rsidP="00DB5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35AD94DB" w14:textId="77777777" w:rsidR="00ED5AC2" w:rsidRPr="00D57BA2" w:rsidRDefault="00ED5AC2" w:rsidP="00DB5792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5F345EB0" w14:textId="77777777" w:rsidR="00ED5AC2" w:rsidRPr="00CE7AD0" w:rsidRDefault="00ED5AC2" w:rsidP="00DB5792">
            <w:pPr>
              <w:spacing w:line="240" w:lineRule="auto"/>
              <w:ind w:right="3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77216A90" w14:textId="77777777" w:rsidR="00ED5AC2" w:rsidRPr="00D57BA2" w:rsidRDefault="00ED5AC2" w:rsidP="00DB5792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021457" w14:textId="77777777" w:rsidR="00ED5AC2" w:rsidRPr="00CE7AD0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5AC2" w:rsidRPr="00D57BA2" w14:paraId="706AC0A3" w14:textId="77777777" w:rsidTr="00DB5792">
        <w:trPr>
          <w:cantSplit/>
        </w:trPr>
        <w:tc>
          <w:tcPr>
            <w:tcW w:w="3881" w:type="dxa"/>
            <w:vAlign w:val="center"/>
            <w:hideMark/>
          </w:tcPr>
          <w:p w14:paraId="5C9F6F6D" w14:textId="77777777" w:rsidR="00ED5AC2" w:rsidRPr="00D57BA2" w:rsidRDefault="00ED5AC2" w:rsidP="00DB579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ด้อยค่าของ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ของตราสารทุน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6B828A14" w14:textId="77777777" w:rsidR="00ED5AC2" w:rsidRPr="00D57BA2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F8072C" w14:textId="77777777" w:rsidR="00ED5AC2" w:rsidRPr="00D57BA2" w:rsidRDefault="00ED5AC2" w:rsidP="00DB5792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B37D7AA" w14:textId="77777777" w:rsidR="00ED5AC2" w:rsidRPr="00D57BA2" w:rsidRDefault="00ED5AC2" w:rsidP="00DB5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78593C77" w14:textId="77777777" w:rsidR="00ED5AC2" w:rsidRPr="00D57BA2" w:rsidRDefault="00ED5AC2" w:rsidP="00DB5792">
            <w:pPr>
              <w:tabs>
                <w:tab w:val="decimal" w:pos="73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1271ABC7" w14:textId="77777777" w:rsidR="00ED5AC2" w:rsidRPr="00D57BA2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2DD79F3A" w14:textId="77777777" w:rsidR="00ED5AC2" w:rsidRPr="00D57BA2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0434CF" w14:textId="77777777" w:rsidR="00ED5AC2" w:rsidRPr="00D57BA2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5AC2" w:rsidRPr="00D57BA2" w14:paraId="61E7B515" w14:textId="77777777" w:rsidTr="00DB5792">
        <w:trPr>
          <w:cantSplit/>
        </w:trPr>
        <w:tc>
          <w:tcPr>
            <w:tcW w:w="3881" w:type="dxa"/>
            <w:vAlign w:val="center"/>
            <w:hideMark/>
          </w:tcPr>
          <w:p w14:paraId="4A6D2C71" w14:textId="77777777" w:rsidR="00ED5AC2" w:rsidRPr="00D57BA2" w:rsidRDefault="00ED5AC2" w:rsidP="00DB579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ที่ไม่อยู่ในความต้องการของตลาด</w:t>
            </w:r>
          </w:p>
        </w:tc>
        <w:tc>
          <w:tcPr>
            <w:tcW w:w="1170" w:type="dxa"/>
          </w:tcPr>
          <w:p w14:paraId="594ED55F" w14:textId="77777777" w:rsidR="00ED5AC2" w:rsidRPr="00D57BA2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55,047</w:t>
            </w:r>
          </w:p>
        </w:tc>
        <w:tc>
          <w:tcPr>
            <w:tcW w:w="270" w:type="dxa"/>
          </w:tcPr>
          <w:p w14:paraId="405C940C" w14:textId="77777777" w:rsidR="00ED5AC2" w:rsidRPr="00D57BA2" w:rsidRDefault="00ED5AC2" w:rsidP="00DB5792">
            <w:pPr>
              <w:tabs>
                <w:tab w:val="decimal" w:pos="954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AA877D6" w14:textId="77777777" w:rsidR="00ED5AC2" w:rsidRPr="00D57BA2" w:rsidRDefault="00ED5AC2" w:rsidP="00DB5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6C0A20A9" w14:textId="77777777" w:rsidR="00ED5AC2" w:rsidRPr="00D57BA2" w:rsidRDefault="00ED5AC2" w:rsidP="00DB5792">
            <w:pPr>
              <w:tabs>
                <w:tab w:val="decimal" w:pos="73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5B93DE04" w14:textId="77777777" w:rsidR="00ED5AC2" w:rsidRPr="00D57BA2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18,85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1" w:type="dxa"/>
          </w:tcPr>
          <w:p w14:paraId="52B92B93" w14:textId="77777777" w:rsidR="00ED5AC2" w:rsidRPr="00D57BA2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4C9845D" w14:textId="77777777" w:rsidR="00ED5AC2" w:rsidRPr="00D57BA2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73,90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D5AC2" w:rsidRPr="00D57BA2" w14:paraId="09224780" w14:textId="77777777" w:rsidTr="00DB5792">
        <w:trPr>
          <w:cantSplit/>
        </w:trPr>
        <w:tc>
          <w:tcPr>
            <w:tcW w:w="3881" w:type="dxa"/>
            <w:vAlign w:val="center"/>
          </w:tcPr>
          <w:p w14:paraId="111AC38B" w14:textId="77777777" w:rsidR="00ED5AC2" w:rsidRPr="00D57BA2" w:rsidRDefault="00ED5AC2" w:rsidP="00DB579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170" w:type="dxa"/>
          </w:tcPr>
          <w:p w14:paraId="4ACC67F7" w14:textId="77777777" w:rsidR="00ED5AC2" w:rsidRPr="00D57BA2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BD389D" w14:textId="77777777" w:rsidR="00ED5AC2" w:rsidRPr="00D57BA2" w:rsidRDefault="00ED5AC2" w:rsidP="00DB5792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C319642" w14:textId="77777777" w:rsidR="00ED5AC2" w:rsidRPr="00D57BA2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755E36CB" w14:textId="77777777" w:rsidR="00ED5AC2" w:rsidRPr="00D57BA2" w:rsidRDefault="00ED5AC2" w:rsidP="00DB5792">
            <w:pPr>
              <w:tabs>
                <w:tab w:val="decimal" w:pos="73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3A68FB43" w14:textId="77777777" w:rsidR="00ED5AC2" w:rsidRPr="00D57BA2" w:rsidRDefault="00ED5AC2" w:rsidP="00DB5792">
            <w:pPr>
              <w:spacing w:line="240" w:lineRule="auto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687C1A5F" w14:textId="77777777" w:rsidR="00ED5AC2" w:rsidRPr="00D57BA2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C0C90F7" w14:textId="77777777" w:rsidR="00ED5AC2" w:rsidRPr="00D57BA2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5AC2" w:rsidRPr="00D57BA2" w14:paraId="6D8541FB" w14:textId="77777777" w:rsidTr="00DB5792">
        <w:trPr>
          <w:cantSplit/>
        </w:trPr>
        <w:tc>
          <w:tcPr>
            <w:tcW w:w="3881" w:type="dxa"/>
            <w:vAlign w:val="center"/>
            <w:hideMark/>
          </w:tcPr>
          <w:p w14:paraId="031D9F0B" w14:textId="77777777" w:rsidR="00ED5AC2" w:rsidRPr="00D57BA2" w:rsidRDefault="00ED5AC2" w:rsidP="00DB579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1170" w:type="dxa"/>
          </w:tcPr>
          <w:p w14:paraId="226B1C8D" w14:textId="77777777" w:rsidR="00ED5AC2" w:rsidRPr="00D57BA2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29,587</w:t>
            </w:r>
          </w:p>
        </w:tc>
        <w:tc>
          <w:tcPr>
            <w:tcW w:w="270" w:type="dxa"/>
          </w:tcPr>
          <w:p w14:paraId="0232FF82" w14:textId="77777777" w:rsidR="00ED5AC2" w:rsidRPr="00D57BA2" w:rsidRDefault="00ED5AC2" w:rsidP="00DB5792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980BDC5" w14:textId="77777777" w:rsidR="00ED5AC2" w:rsidRPr="00D57BA2" w:rsidRDefault="00ED5AC2" w:rsidP="00C8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(2,173)</w:t>
            </w:r>
          </w:p>
        </w:tc>
        <w:tc>
          <w:tcPr>
            <w:tcW w:w="182" w:type="dxa"/>
          </w:tcPr>
          <w:p w14:paraId="5AFD1A77" w14:textId="77777777" w:rsidR="00ED5AC2" w:rsidRPr="00D57BA2" w:rsidRDefault="00ED5AC2" w:rsidP="00DB5792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3AED275D" w14:textId="77777777" w:rsidR="00ED5AC2" w:rsidRPr="00D57BA2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2,746</w:t>
            </w:r>
          </w:p>
        </w:tc>
        <w:tc>
          <w:tcPr>
            <w:tcW w:w="181" w:type="dxa"/>
          </w:tcPr>
          <w:p w14:paraId="370BF659" w14:textId="77777777" w:rsidR="00ED5AC2" w:rsidRPr="00D57BA2" w:rsidRDefault="00ED5AC2" w:rsidP="00DB5792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F68CD2" w14:textId="77777777" w:rsidR="00ED5AC2" w:rsidRPr="00D57BA2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30,160</w:t>
            </w:r>
          </w:p>
        </w:tc>
      </w:tr>
      <w:tr w:rsidR="00ED5AC2" w:rsidRPr="00D57BA2" w14:paraId="0AE6B8B9" w14:textId="77777777" w:rsidTr="00DB5792">
        <w:trPr>
          <w:cantSplit/>
        </w:trPr>
        <w:tc>
          <w:tcPr>
            <w:tcW w:w="3881" w:type="dxa"/>
            <w:vAlign w:val="center"/>
            <w:hideMark/>
          </w:tcPr>
          <w:p w14:paraId="2C413764" w14:textId="77777777" w:rsidR="00ED5AC2" w:rsidRPr="00D57BA2" w:rsidRDefault="00ED5AC2" w:rsidP="00DB579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การปรับมูลค่ายุติธรรมของตราสารอนุพันธ์</w:t>
            </w:r>
          </w:p>
        </w:tc>
        <w:tc>
          <w:tcPr>
            <w:tcW w:w="1170" w:type="dxa"/>
          </w:tcPr>
          <w:p w14:paraId="5CF6BEE2" w14:textId="77777777" w:rsidR="00ED5AC2" w:rsidRPr="00D57BA2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4,119</w:t>
            </w:r>
          </w:p>
        </w:tc>
        <w:tc>
          <w:tcPr>
            <w:tcW w:w="270" w:type="dxa"/>
          </w:tcPr>
          <w:p w14:paraId="0105CFDA" w14:textId="77777777" w:rsidR="00ED5AC2" w:rsidRPr="00D57BA2" w:rsidRDefault="00ED5AC2" w:rsidP="00DB5792">
            <w:pPr>
              <w:tabs>
                <w:tab w:val="decimal" w:pos="954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7039950" w14:textId="77777777" w:rsidR="00ED5AC2" w:rsidRPr="00D57BA2" w:rsidRDefault="00ED5AC2" w:rsidP="00C8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16,074</w:t>
            </w:r>
          </w:p>
        </w:tc>
        <w:tc>
          <w:tcPr>
            <w:tcW w:w="182" w:type="dxa"/>
          </w:tcPr>
          <w:p w14:paraId="401D77F7" w14:textId="77777777" w:rsidR="00ED5AC2" w:rsidRPr="00D57BA2" w:rsidRDefault="00ED5AC2" w:rsidP="00DB5792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4590253B" w14:textId="77777777" w:rsidR="00ED5AC2" w:rsidRPr="00D57BA2" w:rsidRDefault="00ED5AC2" w:rsidP="00DB579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45F134DB" w14:textId="77777777" w:rsidR="00ED5AC2" w:rsidRPr="00D57BA2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858907" w14:textId="77777777" w:rsidR="00ED5AC2" w:rsidRPr="00D57BA2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20,193</w:t>
            </w:r>
          </w:p>
        </w:tc>
      </w:tr>
      <w:tr w:rsidR="00ED5AC2" w:rsidRPr="00D57BA2" w14:paraId="1E0C6027" w14:textId="77777777" w:rsidTr="00DB5792">
        <w:trPr>
          <w:cantSplit/>
        </w:trPr>
        <w:tc>
          <w:tcPr>
            <w:tcW w:w="3881" w:type="dxa"/>
            <w:vAlign w:val="center"/>
          </w:tcPr>
          <w:p w14:paraId="50494941" w14:textId="77777777" w:rsidR="00ED5AC2" w:rsidRPr="00D57BA2" w:rsidRDefault="00ED5AC2" w:rsidP="00DB579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ประมาณการค่าเผื่อการลดมูลค่าของ</w:t>
            </w:r>
          </w:p>
        </w:tc>
        <w:tc>
          <w:tcPr>
            <w:tcW w:w="1170" w:type="dxa"/>
            <w:vAlign w:val="bottom"/>
          </w:tcPr>
          <w:p w14:paraId="268C175C" w14:textId="77777777" w:rsidR="00ED5AC2" w:rsidRPr="00D57BA2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68E89B" w14:textId="77777777" w:rsidR="00ED5AC2" w:rsidRPr="00D57BA2" w:rsidRDefault="00ED5AC2" w:rsidP="00DB5792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EB06763" w14:textId="77777777" w:rsidR="00ED5AC2" w:rsidRPr="00D57BA2" w:rsidRDefault="00ED5AC2" w:rsidP="00C8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107B1C15" w14:textId="77777777" w:rsidR="00ED5AC2" w:rsidRPr="00D57BA2" w:rsidRDefault="00ED5AC2" w:rsidP="00DB5792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5DF1004F" w14:textId="77777777" w:rsidR="00ED5AC2" w:rsidRPr="00D57BA2" w:rsidRDefault="00ED5AC2" w:rsidP="00DB5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01A5B6C3" w14:textId="77777777" w:rsidR="00ED5AC2" w:rsidRPr="00D57BA2" w:rsidRDefault="00ED5AC2" w:rsidP="00DB5792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610512" w14:textId="77777777" w:rsidR="00ED5AC2" w:rsidRPr="00D57BA2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5AC2" w:rsidRPr="00D57BA2" w14:paraId="1B6F4112" w14:textId="77777777" w:rsidTr="00DB5792">
        <w:trPr>
          <w:cantSplit/>
        </w:trPr>
        <w:tc>
          <w:tcPr>
            <w:tcW w:w="3881" w:type="dxa"/>
            <w:vAlign w:val="center"/>
            <w:hideMark/>
          </w:tcPr>
          <w:p w14:paraId="5BD18A96" w14:textId="77777777" w:rsidR="00ED5AC2" w:rsidRPr="00D57BA2" w:rsidRDefault="00ED5AC2" w:rsidP="00DB579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vAlign w:val="bottom"/>
          </w:tcPr>
          <w:p w14:paraId="10BE9534" w14:textId="77777777" w:rsidR="00ED5AC2" w:rsidRPr="00D57BA2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2,601</w:t>
            </w:r>
          </w:p>
        </w:tc>
        <w:tc>
          <w:tcPr>
            <w:tcW w:w="270" w:type="dxa"/>
            <w:vAlign w:val="bottom"/>
          </w:tcPr>
          <w:p w14:paraId="7A6EB744" w14:textId="77777777" w:rsidR="00ED5AC2" w:rsidRPr="00D57BA2" w:rsidRDefault="00ED5AC2" w:rsidP="00DB5792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479A192" w14:textId="77777777" w:rsidR="00ED5AC2" w:rsidRPr="00D57BA2" w:rsidRDefault="00ED5AC2" w:rsidP="00C8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(848)</w:t>
            </w:r>
          </w:p>
        </w:tc>
        <w:tc>
          <w:tcPr>
            <w:tcW w:w="182" w:type="dxa"/>
          </w:tcPr>
          <w:p w14:paraId="493806E0" w14:textId="77777777" w:rsidR="00ED5AC2" w:rsidRPr="00D57BA2" w:rsidRDefault="00ED5AC2" w:rsidP="00DB5792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056C98FE" w14:textId="77777777" w:rsidR="00ED5AC2" w:rsidRPr="00D57BA2" w:rsidRDefault="00ED5AC2" w:rsidP="00DB579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3236050B" w14:textId="77777777" w:rsidR="00ED5AC2" w:rsidRPr="00D57BA2" w:rsidRDefault="00ED5AC2" w:rsidP="00DB5792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6C3662" w14:textId="77777777" w:rsidR="00ED5AC2" w:rsidRPr="00D57BA2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1,753</w:t>
            </w:r>
          </w:p>
        </w:tc>
      </w:tr>
      <w:tr w:rsidR="00ED5AC2" w:rsidRPr="00D57BA2" w14:paraId="70AEB0F5" w14:textId="77777777" w:rsidTr="00DB5792">
        <w:trPr>
          <w:cantSplit/>
        </w:trPr>
        <w:tc>
          <w:tcPr>
            <w:tcW w:w="3881" w:type="dxa"/>
            <w:vAlign w:val="center"/>
            <w:hideMark/>
          </w:tcPr>
          <w:p w14:paraId="161FFF7F" w14:textId="77777777" w:rsidR="00ED5AC2" w:rsidRPr="00D57BA2" w:rsidRDefault="00ED5AC2" w:rsidP="00DB579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14:paraId="64996834" w14:textId="77777777" w:rsidR="00ED5AC2" w:rsidRPr="00D57BA2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6,836</w:t>
            </w:r>
          </w:p>
        </w:tc>
        <w:tc>
          <w:tcPr>
            <w:tcW w:w="270" w:type="dxa"/>
          </w:tcPr>
          <w:p w14:paraId="6C3F6E27" w14:textId="77777777" w:rsidR="00ED5AC2" w:rsidRPr="00D57BA2" w:rsidRDefault="00ED5AC2" w:rsidP="00DB5792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871B126" w14:textId="77777777" w:rsidR="00ED5AC2" w:rsidRPr="00D57BA2" w:rsidRDefault="00ED5AC2" w:rsidP="00C8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3,37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2" w:type="dxa"/>
          </w:tcPr>
          <w:p w14:paraId="1CA5D6B3" w14:textId="77777777" w:rsidR="00ED5AC2" w:rsidRPr="00D57BA2" w:rsidRDefault="00ED5AC2" w:rsidP="00DB5792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212A46FA" w14:textId="77777777" w:rsidR="00ED5AC2" w:rsidRPr="00D57BA2" w:rsidRDefault="00ED5AC2" w:rsidP="00DB579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6DF1B644" w14:textId="77777777" w:rsidR="00ED5AC2" w:rsidRPr="00D57BA2" w:rsidRDefault="00ED5AC2" w:rsidP="00DB5792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EA398C" w14:textId="77777777" w:rsidR="00ED5AC2" w:rsidRPr="00D57BA2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10,21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D5AC2" w:rsidRPr="00D57BA2" w14:paraId="32B743AE" w14:textId="77777777" w:rsidTr="00DB5792">
        <w:trPr>
          <w:cantSplit/>
        </w:trPr>
        <w:tc>
          <w:tcPr>
            <w:tcW w:w="3881" w:type="dxa"/>
            <w:hideMark/>
          </w:tcPr>
          <w:p w14:paraId="78C7A601" w14:textId="77777777" w:rsidR="00ED5AC2" w:rsidRPr="00D57BA2" w:rsidRDefault="00ED5AC2" w:rsidP="00DB579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387013" w14:textId="77777777" w:rsidR="00ED5AC2" w:rsidRPr="00D57BA2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100,761</w:t>
            </w:r>
          </w:p>
        </w:tc>
        <w:tc>
          <w:tcPr>
            <w:tcW w:w="270" w:type="dxa"/>
          </w:tcPr>
          <w:p w14:paraId="7630382E" w14:textId="77777777" w:rsidR="00ED5AC2" w:rsidRPr="00D57BA2" w:rsidRDefault="00ED5AC2" w:rsidP="00DB5792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E82E27" w14:textId="77777777" w:rsidR="00ED5AC2" w:rsidRPr="00E32DD6" w:rsidRDefault="00ED5AC2" w:rsidP="00C8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2D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16,428</w:t>
            </w: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103F684F" w14:textId="77777777" w:rsidR="00ED5AC2" w:rsidRPr="00CE7AD0" w:rsidRDefault="00ED5AC2" w:rsidP="00DB5792">
            <w:pPr>
              <w:tabs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9165E1" w14:textId="77777777" w:rsidR="00ED5AC2" w:rsidRPr="00CE7AD0" w:rsidRDefault="00ED5AC2" w:rsidP="00DB5792">
            <w:pPr>
              <w:tabs>
                <w:tab w:val="decimal" w:pos="1056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43FE5802" w14:textId="77777777" w:rsidR="00ED5AC2" w:rsidRPr="00CE7AD0" w:rsidRDefault="00ED5AC2" w:rsidP="00DB5792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831487" w14:textId="77777777" w:rsidR="00ED5AC2" w:rsidRPr="00CE7AD0" w:rsidRDefault="00ED5AC2" w:rsidP="00DB5792">
            <w:pPr>
              <w:tabs>
                <w:tab w:val="decimal" w:pos="73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138,789</w:t>
            </w:r>
          </w:p>
        </w:tc>
      </w:tr>
      <w:tr w:rsidR="00ED5AC2" w:rsidRPr="00D57BA2" w14:paraId="77A5E07C" w14:textId="77777777" w:rsidTr="00DB5792">
        <w:trPr>
          <w:cantSplit/>
        </w:trPr>
        <w:tc>
          <w:tcPr>
            <w:tcW w:w="3881" w:type="dxa"/>
          </w:tcPr>
          <w:p w14:paraId="3BAC2C60" w14:textId="77777777" w:rsidR="00ED5AC2" w:rsidRPr="00D57BA2" w:rsidRDefault="00ED5AC2" w:rsidP="00DB579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2F2143" w14:textId="77777777" w:rsidR="00ED5AC2" w:rsidRPr="00D57BA2" w:rsidRDefault="00ED5AC2" w:rsidP="00DB5792">
            <w:pPr>
              <w:tabs>
                <w:tab w:val="decimal" w:pos="1091"/>
              </w:tabs>
              <w:spacing w:line="240" w:lineRule="auto"/>
              <w:ind w:right="9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1BDEA2" w14:textId="77777777" w:rsidR="00ED5AC2" w:rsidRPr="00D57BA2" w:rsidRDefault="00ED5AC2" w:rsidP="00DB5792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38B7C8" w14:textId="77777777" w:rsidR="00ED5AC2" w:rsidRPr="00D57BA2" w:rsidRDefault="00ED5AC2" w:rsidP="00DB5792">
            <w:pPr>
              <w:tabs>
                <w:tab w:val="clear" w:pos="907"/>
                <w:tab w:val="left" w:pos="586"/>
              </w:tabs>
              <w:spacing w:line="240" w:lineRule="auto"/>
              <w:ind w:left="-3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38EF3FB6" w14:textId="77777777" w:rsidR="00ED5AC2" w:rsidRPr="00D57BA2" w:rsidRDefault="00ED5AC2" w:rsidP="00DB5792">
            <w:pPr>
              <w:tabs>
                <w:tab w:val="decimal" w:pos="1000"/>
              </w:tabs>
              <w:spacing w:line="240" w:lineRule="auto"/>
              <w:ind w:right="-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BEA9B" w14:textId="77777777" w:rsidR="00ED5AC2" w:rsidRPr="00D57BA2" w:rsidRDefault="00ED5AC2" w:rsidP="00DB5792">
            <w:pPr>
              <w:tabs>
                <w:tab w:val="decimal" w:pos="121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tcBorders>
              <w:left w:val="nil"/>
              <w:bottom w:val="nil"/>
              <w:right w:val="nil"/>
            </w:tcBorders>
          </w:tcPr>
          <w:p w14:paraId="40140CB5" w14:textId="77777777" w:rsidR="00ED5AC2" w:rsidRPr="00D57BA2" w:rsidRDefault="00ED5AC2" w:rsidP="00DB5792">
            <w:pPr>
              <w:tabs>
                <w:tab w:val="decimal" w:pos="881"/>
              </w:tabs>
              <w:spacing w:line="240" w:lineRule="auto"/>
              <w:ind w:right="-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3851C5" w14:textId="77777777" w:rsidR="00ED5AC2" w:rsidRPr="00D57BA2" w:rsidRDefault="00ED5AC2" w:rsidP="00DB5792">
            <w:pPr>
              <w:tabs>
                <w:tab w:val="decimal" w:pos="82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5AC2" w:rsidRPr="00D57BA2" w14:paraId="5EA67AF6" w14:textId="77777777" w:rsidTr="00DB5792">
        <w:trPr>
          <w:cantSplit/>
        </w:trPr>
        <w:tc>
          <w:tcPr>
            <w:tcW w:w="3881" w:type="dxa"/>
            <w:hideMark/>
          </w:tcPr>
          <w:p w14:paraId="31A1E0CC" w14:textId="77777777" w:rsidR="00ED5AC2" w:rsidRPr="00D57BA2" w:rsidRDefault="00ED5AC2" w:rsidP="00DB579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2A39AD61" w14:textId="77777777" w:rsidR="00ED5AC2" w:rsidRPr="00D57BA2" w:rsidRDefault="00ED5AC2" w:rsidP="00DB5792">
            <w:pPr>
              <w:tabs>
                <w:tab w:val="decimal" w:pos="1091"/>
              </w:tabs>
              <w:spacing w:line="240" w:lineRule="auto"/>
              <w:ind w:right="9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BD2FB8" w14:textId="77777777" w:rsidR="00ED5AC2" w:rsidRPr="00D57BA2" w:rsidRDefault="00ED5AC2" w:rsidP="00DB5792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1DC5247" w14:textId="77777777" w:rsidR="00ED5AC2" w:rsidRPr="00D57BA2" w:rsidRDefault="00ED5AC2" w:rsidP="00DB5792">
            <w:pPr>
              <w:tabs>
                <w:tab w:val="clear" w:pos="907"/>
                <w:tab w:val="left" w:pos="586"/>
              </w:tabs>
              <w:spacing w:line="240" w:lineRule="auto"/>
              <w:ind w:left="-3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0C4D3CA0" w14:textId="77777777" w:rsidR="00ED5AC2" w:rsidRPr="00D57BA2" w:rsidRDefault="00ED5AC2" w:rsidP="00DB5792">
            <w:pPr>
              <w:tabs>
                <w:tab w:val="decimal" w:pos="1000"/>
              </w:tabs>
              <w:spacing w:line="240" w:lineRule="auto"/>
              <w:ind w:right="-1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</w:tcPr>
          <w:p w14:paraId="0A1B6D8A" w14:textId="77777777" w:rsidR="00ED5AC2" w:rsidRPr="00D57BA2" w:rsidRDefault="00ED5AC2" w:rsidP="00DB5792">
            <w:pPr>
              <w:tabs>
                <w:tab w:val="decimal" w:pos="121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59460F70" w14:textId="77777777" w:rsidR="00ED5AC2" w:rsidRPr="00D57BA2" w:rsidRDefault="00ED5AC2" w:rsidP="00DB5792">
            <w:pPr>
              <w:tabs>
                <w:tab w:val="decimal" w:pos="881"/>
              </w:tabs>
              <w:spacing w:line="240" w:lineRule="auto"/>
              <w:ind w:right="-1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CB2063" w14:textId="77777777" w:rsidR="00ED5AC2" w:rsidRPr="00D57BA2" w:rsidRDefault="00ED5AC2" w:rsidP="00DB5792">
            <w:pPr>
              <w:tabs>
                <w:tab w:val="decimal" w:pos="82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5AC2" w:rsidRPr="00D57BA2" w14:paraId="1544E41A" w14:textId="77777777" w:rsidTr="00DB5792">
        <w:trPr>
          <w:cantSplit/>
        </w:trPr>
        <w:tc>
          <w:tcPr>
            <w:tcW w:w="3881" w:type="dxa"/>
          </w:tcPr>
          <w:p w14:paraId="33C81918" w14:textId="77777777" w:rsidR="00ED5AC2" w:rsidRPr="00D57BA2" w:rsidRDefault="00ED5AC2" w:rsidP="00DB579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1170" w:type="dxa"/>
          </w:tcPr>
          <w:p w14:paraId="1E776C83" w14:textId="77777777" w:rsidR="00ED5AC2" w:rsidRPr="00D57BA2" w:rsidRDefault="00ED5AC2" w:rsidP="00DB5792">
            <w:pPr>
              <w:tabs>
                <w:tab w:val="decimal" w:pos="1091"/>
              </w:tabs>
              <w:spacing w:line="240" w:lineRule="auto"/>
              <w:ind w:right="9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8A994E" w14:textId="77777777" w:rsidR="00ED5AC2" w:rsidRPr="00D57BA2" w:rsidRDefault="00ED5AC2" w:rsidP="00DB5792">
            <w:pPr>
              <w:tabs>
                <w:tab w:val="decimal" w:pos="954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E283C9F" w14:textId="77777777" w:rsidR="00ED5AC2" w:rsidRPr="00D57BA2" w:rsidRDefault="00ED5AC2" w:rsidP="00DB5792">
            <w:pPr>
              <w:tabs>
                <w:tab w:val="clear" w:pos="907"/>
                <w:tab w:val="left" w:pos="586"/>
              </w:tabs>
              <w:spacing w:line="240" w:lineRule="auto"/>
              <w:ind w:left="-3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18AA8032" w14:textId="77777777" w:rsidR="00ED5AC2" w:rsidRPr="00D57BA2" w:rsidRDefault="00ED5AC2" w:rsidP="00DB5792">
            <w:pPr>
              <w:tabs>
                <w:tab w:val="decimal" w:pos="1000"/>
              </w:tabs>
              <w:spacing w:line="240" w:lineRule="auto"/>
              <w:ind w:right="-1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</w:tcPr>
          <w:p w14:paraId="6004CF4F" w14:textId="77777777" w:rsidR="00ED5AC2" w:rsidRPr="00D57BA2" w:rsidRDefault="00ED5AC2" w:rsidP="00DB5792">
            <w:pPr>
              <w:tabs>
                <w:tab w:val="decimal" w:pos="1210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3391FF0A" w14:textId="77777777" w:rsidR="00ED5AC2" w:rsidRPr="00D57BA2" w:rsidRDefault="00ED5AC2" w:rsidP="00DB5792">
            <w:pPr>
              <w:tabs>
                <w:tab w:val="decimal" w:pos="881"/>
              </w:tabs>
              <w:spacing w:line="240" w:lineRule="auto"/>
              <w:ind w:right="-1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F1E759" w14:textId="77777777" w:rsidR="00ED5AC2" w:rsidRPr="00D57BA2" w:rsidRDefault="00ED5AC2" w:rsidP="00DB5792">
            <w:pPr>
              <w:tabs>
                <w:tab w:val="decimal" w:pos="820"/>
              </w:tabs>
              <w:spacing w:line="240" w:lineRule="auto"/>
              <w:ind w:left="17" w:right="-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5AC2" w:rsidRPr="00D57BA2" w14:paraId="009F0721" w14:textId="77777777" w:rsidTr="00DB5792">
        <w:trPr>
          <w:cantSplit/>
        </w:trPr>
        <w:tc>
          <w:tcPr>
            <w:tcW w:w="3881" w:type="dxa"/>
            <w:vAlign w:val="center"/>
          </w:tcPr>
          <w:p w14:paraId="0EEF77B7" w14:textId="77777777" w:rsidR="00ED5AC2" w:rsidRPr="00D57BA2" w:rsidRDefault="00ED5AC2" w:rsidP="00DB579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D06FCA" w14:textId="77777777" w:rsidR="00ED5AC2" w:rsidRPr="00D57BA2" w:rsidRDefault="00ED5AC2" w:rsidP="00DB5792">
            <w:pPr>
              <w:tabs>
                <w:tab w:val="clear" w:pos="680"/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(1,631)</w:t>
            </w:r>
          </w:p>
        </w:tc>
        <w:tc>
          <w:tcPr>
            <w:tcW w:w="270" w:type="dxa"/>
          </w:tcPr>
          <w:p w14:paraId="3E5D56B9" w14:textId="77777777" w:rsidR="00ED5AC2" w:rsidRPr="00D57BA2" w:rsidRDefault="00ED5AC2" w:rsidP="00DB5792">
            <w:pPr>
              <w:tabs>
                <w:tab w:val="clear" w:pos="907"/>
                <w:tab w:val="decimal" w:pos="910"/>
                <w:tab w:val="decimal" w:pos="954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D4D5D8" w14:textId="77777777" w:rsidR="00ED5AC2" w:rsidRPr="00D57BA2" w:rsidRDefault="00ED5AC2" w:rsidP="00190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</w:tcPr>
          <w:p w14:paraId="091C82C2" w14:textId="77777777" w:rsidR="00ED5AC2" w:rsidRPr="00D57BA2" w:rsidRDefault="00ED5AC2" w:rsidP="00DB5792">
            <w:pPr>
              <w:tabs>
                <w:tab w:val="decimal" w:pos="1000"/>
              </w:tabs>
              <w:spacing w:line="240" w:lineRule="auto"/>
              <w:ind w:right="-3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D1044D" w14:textId="77777777" w:rsidR="00ED5AC2" w:rsidRPr="00CE7AD0" w:rsidRDefault="00ED5AC2" w:rsidP="00DB5792">
            <w:pPr>
              <w:tabs>
                <w:tab w:val="decimal" w:pos="1056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1,631</w:t>
            </w:r>
          </w:p>
        </w:tc>
        <w:tc>
          <w:tcPr>
            <w:tcW w:w="181" w:type="dxa"/>
            <w:tcBorders>
              <w:top w:val="nil"/>
              <w:left w:val="nil"/>
              <w:right w:val="nil"/>
            </w:tcBorders>
          </w:tcPr>
          <w:p w14:paraId="5E9EBDCF" w14:textId="77777777" w:rsidR="00ED5AC2" w:rsidRPr="00D57BA2" w:rsidRDefault="00ED5AC2" w:rsidP="00DB5792">
            <w:pPr>
              <w:tabs>
                <w:tab w:val="decimal" w:pos="881"/>
              </w:tabs>
              <w:spacing w:line="240" w:lineRule="auto"/>
              <w:ind w:right="-3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E4A51D" w14:textId="77777777" w:rsidR="00ED5AC2" w:rsidRPr="00D57BA2" w:rsidRDefault="00ED5AC2" w:rsidP="00DB5792">
            <w:pPr>
              <w:tabs>
                <w:tab w:val="clear" w:pos="907"/>
                <w:tab w:val="decimal" w:pos="906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5AC2" w:rsidRPr="00D57BA2" w14:paraId="7E4BE6E3" w14:textId="77777777" w:rsidTr="00DB5792">
        <w:trPr>
          <w:cantSplit/>
        </w:trPr>
        <w:tc>
          <w:tcPr>
            <w:tcW w:w="3881" w:type="dxa"/>
            <w:vAlign w:val="center"/>
          </w:tcPr>
          <w:p w14:paraId="6FE13C4D" w14:textId="77777777" w:rsidR="00ED5AC2" w:rsidRPr="00D57BA2" w:rsidRDefault="00ED5AC2" w:rsidP="00DB579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D34279" w14:textId="77777777" w:rsidR="00ED5AC2" w:rsidRPr="00D57BA2" w:rsidRDefault="00ED5AC2" w:rsidP="00DB5792">
            <w:pPr>
              <w:tabs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67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(1,631)</w:t>
            </w:r>
          </w:p>
        </w:tc>
        <w:tc>
          <w:tcPr>
            <w:tcW w:w="270" w:type="dxa"/>
          </w:tcPr>
          <w:p w14:paraId="79A9DB91" w14:textId="77777777" w:rsidR="00ED5AC2" w:rsidRPr="00D57BA2" w:rsidRDefault="00ED5AC2" w:rsidP="00DB5792">
            <w:pPr>
              <w:tabs>
                <w:tab w:val="clear" w:pos="907"/>
                <w:tab w:val="decimal" w:pos="910"/>
                <w:tab w:val="decimal" w:pos="954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59520D" w14:textId="77777777" w:rsidR="00ED5AC2" w:rsidRPr="001E6374" w:rsidRDefault="00ED5AC2" w:rsidP="00DB5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63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2" w:type="dxa"/>
            <w:tcBorders>
              <w:left w:val="nil"/>
              <w:right w:val="nil"/>
            </w:tcBorders>
            <w:shd w:val="clear" w:color="auto" w:fill="auto"/>
          </w:tcPr>
          <w:p w14:paraId="71AD6050" w14:textId="77777777" w:rsidR="00ED5AC2" w:rsidRPr="00CE7AD0" w:rsidRDefault="00ED5AC2" w:rsidP="00DB5792">
            <w:pPr>
              <w:tabs>
                <w:tab w:val="decimal" w:pos="1000"/>
              </w:tabs>
              <w:spacing w:line="240" w:lineRule="auto"/>
              <w:ind w:right="-3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54C19E" w14:textId="77777777" w:rsidR="00ED5AC2" w:rsidRPr="00CE7AD0" w:rsidRDefault="00ED5AC2" w:rsidP="00DB5792">
            <w:pPr>
              <w:tabs>
                <w:tab w:val="decimal" w:pos="1056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1,631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05949B40" w14:textId="77777777" w:rsidR="00ED5AC2" w:rsidRPr="00CE7AD0" w:rsidRDefault="00ED5AC2" w:rsidP="00DB5792">
            <w:pPr>
              <w:tabs>
                <w:tab w:val="decimal" w:pos="881"/>
              </w:tabs>
              <w:spacing w:line="240" w:lineRule="auto"/>
              <w:ind w:right="-3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14995A" w14:textId="77777777" w:rsidR="00ED5AC2" w:rsidRPr="001E6374" w:rsidRDefault="00ED5AC2" w:rsidP="00DB5792">
            <w:pPr>
              <w:tabs>
                <w:tab w:val="clear" w:pos="907"/>
                <w:tab w:val="decimal" w:pos="906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63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D5AC2" w:rsidRPr="00D57BA2" w14:paraId="0476E8D7" w14:textId="77777777" w:rsidTr="00DB5792">
        <w:trPr>
          <w:cantSplit/>
        </w:trPr>
        <w:tc>
          <w:tcPr>
            <w:tcW w:w="3881" w:type="dxa"/>
          </w:tcPr>
          <w:p w14:paraId="40E58076" w14:textId="77777777" w:rsidR="00ED5AC2" w:rsidRPr="00D57BA2" w:rsidRDefault="00ED5AC2" w:rsidP="00DB579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F7DFB38" w14:textId="77777777" w:rsidR="00ED5AC2" w:rsidRPr="00D57BA2" w:rsidRDefault="00ED5AC2" w:rsidP="00DB5792">
            <w:pPr>
              <w:tabs>
                <w:tab w:val="decimal" w:pos="1110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F1B70B4" w14:textId="77777777" w:rsidR="00ED5AC2" w:rsidRPr="00D57BA2" w:rsidRDefault="00ED5AC2" w:rsidP="00DB5792">
            <w:pPr>
              <w:tabs>
                <w:tab w:val="decimal" w:pos="95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ABF8FAB" w14:textId="77777777" w:rsidR="00ED5AC2" w:rsidRPr="00CE7AD0" w:rsidRDefault="00ED5AC2" w:rsidP="00DB5792">
            <w:pPr>
              <w:tabs>
                <w:tab w:val="clear" w:pos="680"/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  <w:shd w:val="clear" w:color="auto" w:fill="auto"/>
          </w:tcPr>
          <w:p w14:paraId="61F76AA3" w14:textId="77777777" w:rsidR="00ED5AC2" w:rsidRPr="00CE7AD0" w:rsidRDefault="00ED5AC2" w:rsidP="00DB5792">
            <w:pPr>
              <w:tabs>
                <w:tab w:val="clear" w:pos="680"/>
                <w:tab w:val="clear" w:pos="907"/>
                <w:tab w:val="decimal" w:pos="910"/>
                <w:tab w:val="decimal" w:pos="100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right w:val="nil"/>
            </w:tcBorders>
          </w:tcPr>
          <w:p w14:paraId="6BC2CF0C" w14:textId="77777777" w:rsidR="00ED5AC2" w:rsidRPr="00CE7AD0" w:rsidRDefault="00ED5AC2" w:rsidP="00DB5792">
            <w:pPr>
              <w:tabs>
                <w:tab w:val="clear" w:pos="680"/>
                <w:tab w:val="clear" w:pos="907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2B8DE56A" w14:textId="77777777" w:rsidR="00ED5AC2" w:rsidRPr="00CE7AD0" w:rsidRDefault="00ED5AC2" w:rsidP="00DB5792">
            <w:pPr>
              <w:tabs>
                <w:tab w:val="clear" w:pos="680"/>
                <w:tab w:val="clear" w:pos="907"/>
                <w:tab w:val="decimal" w:pos="881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DA6D644" w14:textId="77777777" w:rsidR="00ED5AC2" w:rsidRPr="00CE7AD0" w:rsidRDefault="00ED5AC2" w:rsidP="00DB5792">
            <w:pPr>
              <w:tabs>
                <w:tab w:val="clear" w:pos="680"/>
                <w:tab w:val="clear" w:pos="907"/>
                <w:tab w:val="decimal" w:pos="730"/>
                <w:tab w:val="decimal" w:pos="910"/>
              </w:tabs>
              <w:spacing w:line="240" w:lineRule="auto"/>
              <w:ind w:left="17" w:right="-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5AC2" w:rsidRPr="00CE7AD0" w14:paraId="6C30D50B" w14:textId="77777777" w:rsidTr="00DB5792">
        <w:trPr>
          <w:cantSplit/>
        </w:trPr>
        <w:tc>
          <w:tcPr>
            <w:tcW w:w="3881" w:type="dxa"/>
            <w:hideMark/>
          </w:tcPr>
          <w:p w14:paraId="60CF3694" w14:textId="77777777" w:rsidR="00ED5AC2" w:rsidRPr="00D57BA2" w:rsidRDefault="00ED5AC2" w:rsidP="00DB5792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086DA7A2" w14:textId="77777777" w:rsidR="00ED5AC2" w:rsidRPr="00D57BA2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99,130</w:t>
            </w:r>
          </w:p>
        </w:tc>
        <w:tc>
          <w:tcPr>
            <w:tcW w:w="270" w:type="dxa"/>
          </w:tcPr>
          <w:p w14:paraId="71C4997C" w14:textId="77777777" w:rsidR="00ED5AC2" w:rsidRPr="00CE7AD0" w:rsidRDefault="00ED5AC2" w:rsidP="00DB5792">
            <w:pPr>
              <w:tabs>
                <w:tab w:val="decimal" w:pos="95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1E412DA0" w14:textId="77777777" w:rsidR="00ED5AC2" w:rsidRPr="00CE7AD0" w:rsidRDefault="00ED5AC2" w:rsidP="00DB5792">
            <w:pPr>
              <w:tabs>
                <w:tab w:val="left" w:pos="81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7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4580051A" w14:textId="77777777" w:rsidR="00ED5AC2" w:rsidRPr="00CE7AD0" w:rsidRDefault="00ED5AC2" w:rsidP="00DB5792">
            <w:pPr>
              <w:tabs>
                <w:tab w:val="decimal" w:pos="1000"/>
                <w:tab w:val="decimal" w:pos="1110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left w:val="nil"/>
              <w:bottom w:val="double" w:sz="4" w:space="0" w:color="auto"/>
              <w:right w:val="nil"/>
            </w:tcBorders>
          </w:tcPr>
          <w:p w14:paraId="5B509634" w14:textId="77777777" w:rsidR="00ED5AC2" w:rsidRPr="00CE7AD0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23,23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3D9F27FA" w14:textId="77777777" w:rsidR="00ED5AC2" w:rsidRPr="00CE7AD0" w:rsidRDefault="00ED5AC2" w:rsidP="00DB5792">
            <w:pPr>
              <w:tabs>
                <w:tab w:val="decimal" w:pos="881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1DCD688E" w14:textId="77777777" w:rsidR="00ED5AC2" w:rsidRPr="00CE7AD0" w:rsidRDefault="00ED5AC2" w:rsidP="00DB5792">
            <w:pPr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138,789</w:t>
            </w:r>
          </w:p>
        </w:tc>
      </w:tr>
    </w:tbl>
    <w:p w14:paraId="3221481C" w14:textId="77777777" w:rsidR="00D278CF" w:rsidRPr="00D57BA2" w:rsidRDefault="00D278CF" w:rsidP="00DF5577">
      <w:pPr>
        <w:rPr>
          <w:rFonts w:asciiTheme="majorBidi" w:hAnsiTheme="majorBidi" w:cstheme="majorBidi"/>
          <w:sz w:val="22"/>
          <w:szCs w:val="22"/>
          <w:cs/>
          <w:lang w:val="x-none" w:eastAsia="x-none"/>
        </w:rPr>
      </w:pPr>
    </w:p>
    <w:p w14:paraId="25C19D4D" w14:textId="0FBC574F" w:rsidR="00D278CF" w:rsidRPr="00D57BA2" w:rsidRDefault="00D278CF" w:rsidP="00DF5577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5548AA03" w14:textId="5CDBBE92" w:rsidR="000A1F04" w:rsidRPr="003A4173" w:rsidRDefault="00D57BD8" w:rsidP="003A4173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</w:rPr>
      </w:pPr>
      <w:r w:rsidRPr="00D57BA2">
        <w:rPr>
          <w:rFonts w:asciiTheme="majorBidi" w:hAnsiTheme="majorBidi" w:cstheme="majorBidi"/>
        </w:rPr>
        <w:br w:type="page"/>
      </w:r>
      <w:r w:rsidR="000A1F04" w:rsidRPr="003A4173">
        <w:rPr>
          <w:rFonts w:asciiTheme="majorBidi" w:hAnsiTheme="majorBidi" w:cstheme="majorBidi"/>
          <w:sz w:val="30"/>
          <w:szCs w:val="30"/>
          <w:u w:val="none"/>
        </w:rPr>
        <w:lastRenderedPageBreak/>
        <w:t>2</w:t>
      </w:r>
      <w:r w:rsidR="00176CFB" w:rsidRPr="003A4173">
        <w:rPr>
          <w:rFonts w:asciiTheme="majorBidi" w:hAnsiTheme="majorBidi" w:cstheme="majorBidi"/>
          <w:sz w:val="30"/>
          <w:szCs w:val="30"/>
          <w:u w:val="none"/>
          <w:lang w:val="en-US"/>
        </w:rPr>
        <w:t>0</w:t>
      </w:r>
      <w:r w:rsidR="000A1F04" w:rsidRPr="003A4173">
        <w:rPr>
          <w:rFonts w:asciiTheme="majorBidi" w:hAnsiTheme="majorBidi" w:cstheme="majorBidi"/>
          <w:sz w:val="30"/>
          <w:szCs w:val="30"/>
          <w:u w:val="none"/>
          <w:cs/>
        </w:rPr>
        <w:tab/>
        <w:t>กำไรต่อหุ้น</w:t>
      </w:r>
    </w:p>
    <w:p w14:paraId="2B1DCB98" w14:textId="77777777" w:rsidR="00565946" w:rsidRPr="003A4173" w:rsidRDefault="00565946" w:rsidP="003A41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504"/>
        <w:gridCol w:w="1233"/>
        <w:gridCol w:w="236"/>
        <w:gridCol w:w="1221"/>
        <w:gridCol w:w="236"/>
        <w:gridCol w:w="14"/>
        <w:gridCol w:w="1259"/>
        <w:gridCol w:w="236"/>
        <w:gridCol w:w="1273"/>
      </w:tblGrid>
      <w:tr w:rsidR="00916CFF" w:rsidRPr="003A4173" w14:paraId="3E45A5F3" w14:textId="77777777" w:rsidTr="00BD66A4">
        <w:tc>
          <w:tcPr>
            <w:tcW w:w="3504" w:type="dxa"/>
            <w:vAlign w:val="center"/>
          </w:tcPr>
          <w:p w14:paraId="696270B7" w14:textId="77777777" w:rsidR="00916CFF" w:rsidRPr="003A4173" w:rsidRDefault="00916CFF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0" w:type="dxa"/>
            <w:gridSpan w:val="3"/>
            <w:vAlign w:val="center"/>
          </w:tcPr>
          <w:p w14:paraId="008AFBF1" w14:textId="77777777" w:rsidR="00916CFF" w:rsidRPr="003A4173" w:rsidRDefault="00916CFF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  <w:gridSpan w:val="2"/>
            <w:vAlign w:val="center"/>
          </w:tcPr>
          <w:p w14:paraId="6EF00FC2" w14:textId="77777777" w:rsidR="00916CFF" w:rsidRPr="003A4173" w:rsidRDefault="00916CFF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68" w:type="dxa"/>
            <w:gridSpan w:val="3"/>
            <w:vAlign w:val="center"/>
          </w:tcPr>
          <w:p w14:paraId="0A998310" w14:textId="77777777" w:rsidR="00916CFF" w:rsidRPr="003A4173" w:rsidRDefault="00916CFF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5AC2" w:rsidRPr="003A4173" w14:paraId="6DA3F6B8" w14:textId="77777777" w:rsidTr="00BD66A4">
        <w:tc>
          <w:tcPr>
            <w:tcW w:w="3504" w:type="dxa"/>
            <w:vAlign w:val="center"/>
          </w:tcPr>
          <w:p w14:paraId="10FC2A68" w14:textId="7E650D11" w:rsidR="00ED5AC2" w:rsidRPr="003A4173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90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34F38411" w14:textId="4F741988" w:rsidR="00ED5AC2" w:rsidRPr="003A4173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ED5AC2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8</w:t>
            </w:r>
          </w:p>
        </w:tc>
        <w:tc>
          <w:tcPr>
            <w:tcW w:w="236" w:type="dxa"/>
          </w:tcPr>
          <w:p w14:paraId="7D1E410F" w14:textId="77777777" w:rsidR="00ED5AC2" w:rsidRPr="003A4173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21" w:type="dxa"/>
          </w:tcPr>
          <w:p w14:paraId="0CB2E832" w14:textId="2686FB8A" w:rsidR="00ED5AC2" w:rsidRPr="003A4173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11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ED5AC2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7</w:t>
            </w:r>
          </w:p>
        </w:tc>
        <w:tc>
          <w:tcPr>
            <w:tcW w:w="250" w:type="dxa"/>
            <w:gridSpan w:val="2"/>
          </w:tcPr>
          <w:p w14:paraId="46827080" w14:textId="77777777" w:rsidR="00ED5AC2" w:rsidRPr="003A4173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9" w:type="dxa"/>
          </w:tcPr>
          <w:p w14:paraId="1522AA08" w14:textId="72879F0E" w:rsidR="00ED5AC2" w:rsidRPr="003A4173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ED5AC2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8</w:t>
            </w:r>
          </w:p>
        </w:tc>
        <w:tc>
          <w:tcPr>
            <w:tcW w:w="236" w:type="dxa"/>
          </w:tcPr>
          <w:p w14:paraId="6DE1ABFA" w14:textId="77777777" w:rsidR="00ED5AC2" w:rsidRPr="003A4173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73" w:type="dxa"/>
          </w:tcPr>
          <w:p w14:paraId="058F8312" w14:textId="597C87F9" w:rsidR="00ED5AC2" w:rsidRPr="003A4173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11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ED5AC2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7</w:t>
            </w:r>
          </w:p>
        </w:tc>
      </w:tr>
      <w:tr w:rsidR="00FA54F3" w:rsidRPr="003A4173" w14:paraId="3D53BB63" w14:textId="77777777" w:rsidTr="00BD66A4">
        <w:tc>
          <w:tcPr>
            <w:tcW w:w="3504" w:type="dxa"/>
          </w:tcPr>
          <w:p w14:paraId="463CDEFD" w14:textId="77777777" w:rsidR="00FA54F3" w:rsidRPr="003A4173" w:rsidRDefault="00FA54F3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08" w:type="dxa"/>
            <w:gridSpan w:val="8"/>
          </w:tcPr>
          <w:p w14:paraId="28436A5A" w14:textId="77777777" w:rsidR="00FA54F3" w:rsidRPr="003A4173" w:rsidRDefault="00FA54F3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3A417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3A417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FA54F3" w:rsidRPr="003A4173" w14:paraId="1F8D794E" w14:textId="77777777" w:rsidTr="00BD66A4">
        <w:tc>
          <w:tcPr>
            <w:tcW w:w="3504" w:type="dxa"/>
          </w:tcPr>
          <w:p w14:paraId="4942D386" w14:textId="0301B9EA" w:rsidR="00FA54F3" w:rsidRPr="003A4173" w:rsidRDefault="00FA54F3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5708" w:type="dxa"/>
            <w:gridSpan w:val="8"/>
          </w:tcPr>
          <w:p w14:paraId="23B9876F" w14:textId="77777777" w:rsidR="00FA54F3" w:rsidRPr="003A4173" w:rsidRDefault="00FA54F3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FA54F3" w:rsidRPr="003A4173" w14:paraId="674060FD" w14:textId="77777777" w:rsidTr="00BD66A4">
        <w:tc>
          <w:tcPr>
            <w:tcW w:w="3504" w:type="dxa"/>
          </w:tcPr>
          <w:p w14:paraId="670121D2" w14:textId="1AFF6F3B" w:rsidR="00FA54F3" w:rsidRPr="003A4173" w:rsidRDefault="00FA54F3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417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  สำหรับปีสิ้นสุดวันที่</w:t>
            </w:r>
            <w:r w:rsidRPr="003A417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3A417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31 </w:t>
            </w:r>
            <w:r w:rsidRPr="003A417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708" w:type="dxa"/>
            <w:gridSpan w:val="8"/>
          </w:tcPr>
          <w:p w14:paraId="317B6E39" w14:textId="77777777" w:rsidR="00FA54F3" w:rsidRPr="003A4173" w:rsidRDefault="00FA54F3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ED5AC2" w:rsidRPr="003A4173" w14:paraId="08F5D659" w14:textId="77777777" w:rsidTr="00602067">
        <w:tc>
          <w:tcPr>
            <w:tcW w:w="3504" w:type="dxa"/>
            <w:vAlign w:val="bottom"/>
          </w:tcPr>
          <w:p w14:paraId="0DBECDFA" w14:textId="08D4AB95" w:rsidR="00ED5AC2" w:rsidRPr="003A4173" w:rsidRDefault="00ED5AC2" w:rsidP="00ED5AC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กำไรที่เป็นส่วนของผู้ถือหุ้นของบริษัท</w:t>
            </w:r>
            <w:r w:rsidRPr="003A41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6BF09F66" w14:textId="1ACDE3EF" w:rsidR="00ED5AC2" w:rsidRPr="003A4173" w:rsidRDefault="001C68BA" w:rsidP="00ED5AC2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8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</w:t>
            </w:r>
            <w:r w:rsidR="007C0F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57,707</w:t>
            </w:r>
          </w:p>
        </w:tc>
        <w:tc>
          <w:tcPr>
            <w:tcW w:w="236" w:type="dxa"/>
            <w:vAlign w:val="bottom"/>
          </w:tcPr>
          <w:p w14:paraId="091FF303" w14:textId="77777777" w:rsidR="00ED5AC2" w:rsidRPr="003A4173" w:rsidRDefault="00ED5AC2" w:rsidP="00ED5AC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29BA5D62" w14:textId="4A18CF81" w:rsidR="00ED5AC2" w:rsidRPr="003A4173" w:rsidRDefault="00ED5AC2" w:rsidP="00ED5AC2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4,593,040</w:t>
            </w:r>
          </w:p>
        </w:tc>
        <w:tc>
          <w:tcPr>
            <w:tcW w:w="236" w:type="dxa"/>
            <w:vAlign w:val="bottom"/>
          </w:tcPr>
          <w:p w14:paraId="6D9D4148" w14:textId="77777777" w:rsidR="00ED5AC2" w:rsidRPr="003A4173" w:rsidRDefault="00ED5AC2" w:rsidP="00ED5AC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gridSpan w:val="2"/>
            <w:tcBorders>
              <w:bottom w:val="double" w:sz="4" w:space="0" w:color="auto"/>
            </w:tcBorders>
          </w:tcPr>
          <w:p w14:paraId="44DE4857" w14:textId="56727A64" w:rsidR="00ED5AC2" w:rsidRPr="00CE7AD0" w:rsidRDefault="009940F5" w:rsidP="009940F5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1,368,708</w:t>
            </w:r>
          </w:p>
        </w:tc>
        <w:tc>
          <w:tcPr>
            <w:tcW w:w="236" w:type="dxa"/>
            <w:vAlign w:val="bottom"/>
          </w:tcPr>
          <w:p w14:paraId="1E89FBB6" w14:textId="77777777" w:rsidR="00ED5AC2" w:rsidRPr="003A4173" w:rsidRDefault="00ED5AC2" w:rsidP="00ED5AC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</w:tcPr>
          <w:p w14:paraId="2E8A413F" w14:textId="3E94031E" w:rsidR="00ED5AC2" w:rsidRPr="003A4173" w:rsidRDefault="00ED5AC2" w:rsidP="00ED5AC2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3,238,477</w:t>
            </w:r>
          </w:p>
        </w:tc>
      </w:tr>
      <w:tr w:rsidR="00ED5AC2" w:rsidRPr="003A4173" w14:paraId="313453A9" w14:textId="77777777" w:rsidTr="00BD66A4">
        <w:tc>
          <w:tcPr>
            <w:tcW w:w="3504" w:type="dxa"/>
            <w:vAlign w:val="center"/>
          </w:tcPr>
          <w:p w14:paraId="5A2CBA3F" w14:textId="77777777" w:rsidR="00ED5AC2" w:rsidRPr="003A4173" w:rsidRDefault="00ED5AC2" w:rsidP="00ED5AC2">
            <w:pPr>
              <w:spacing w:line="240" w:lineRule="auto"/>
              <w:ind w:left="162" w:right="-198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Pr="003A41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00F1D949" w14:textId="6D2CA642" w:rsidR="00ED5AC2" w:rsidRPr="00CE7AD0" w:rsidRDefault="001C68BA" w:rsidP="00ED5AC2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68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236" w:type="dxa"/>
          </w:tcPr>
          <w:p w14:paraId="59296331" w14:textId="77777777" w:rsidR="00ED5AC2" w:rsidRPr="003A4173" w:rsidRDefault="00ED5AC2" w:rsidP="00ED5AC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23CF25F2" w14:textId="2EC5C7DD" w:rsidR="00ED5AC2" w:rsidRPr="003A4173" w:rsidRDefault="00ED5AC2" w:rsidP="00ED5AC2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236" w:type="dxa"/>
          </w:tcPr>
          <w:p w14:paraId="5CEF7D5E" w14:textId="77777777" w:rsidR="00ED5AC2" w:rsidRPr="003A4173" w:rsidRDefault="00ED5AC2" w:rsidP="00ED5AC2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gridSpan w:val="2"/>
            <w:tcBorders>
              <w:bottom w:val="double" w:sz="4" w:space="0" w:color="auto"/>
            </w:tcBorders>
          </w:tcPr>
          <w:p w14:paraId="6AA971C9" w14:textId="3D2ED048" w:rsidR="00ED5AC2" w:rsidRPr="00CE7AD0" w:rsidRDefault="009940F5" w:rsidP="009940F5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236" w:type="dxa"/>
          </w:tcPr>
          <w:p w14:paraId="017F28C7" w14:textId="77777777" w:rsidR="00ED5AC2" w:rsidRPr="003A4173" w:rsidRDefault="00ED5AC2" w:rsidP="00ED5AC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</w:tcPr>
          <w:p w14:paraId="064C1E55" w14:textId="289D3B37" w:rsidR="00ED5AC2" w:rsidRPr="003A4173" w:rsidRDefault="00ED5AC2" w:rsidP="00ED5AC2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300,000</w:t>
            </w:r>
          </w:p>
        </w:tc>
      </w:tr>
      <w:tr w:rsidR="00ED5AC2" w:rsidRPr="003A4173" w14:paraId="4BD83141" w14:textId="77777777" w:rsidTr="00824DFB">
        <w:tc>
          <w:tcPr>
            <w:tcW w:w="3504" w:type="dxa"/>
            <w:vAlign w:val="center"/>
          </w:tcPr>
          <w:p w14:paraId="3F7A42E2" w14:textId="77777777" w:rsidR="00ED5AC2" w:rsidRPr="003A4173" w:rsidRDefault="00ED5AC2" w:rsidP="00ED5AC2">
            <w:pPr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5064B367" w14:textId="77777777" w:rsidR="00ED5AC2" w:rsidRPr="00CE7AD0" w:rsidRDefault="00ED5AC2" w:rsidP="00ED5AC2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24349BD" w14:textId="77777777" w:rsidR="00ED5AC2" w:rsidRPr="003A4173" w:rsidRDefault="00ED5AC2" w:rsidP="00ED5AC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double" w:sz="4" w:space="0" w:color="auto"/>
            </w:tcBorders>
          </w:tcPr>
          <w:p w14:paraId="2A70B0E7" w14:textId="77777777" w:rsidR="00ED5AC2" w:rsidRPr="003A4173" w:rsidRDefault="00ED5AC2" w:rsidP="00ED5AC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3F4E35" w14:textId="77777777" w:rsidR="00ED5AC2" w:rsidRPr="003A4173" w:rsidRDefault="00ED5AC2" w:rsidP="00ED5AC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gridSpan w:val="2"/>
            <w:tcBorders>
              <w:top w:val="double" w:sz="4" w:space="0" w:color="auto"/>
            </w:tcBorders>
          </w:tcPr>
          <w:p w14:paraId="57A81B3F" w14:textId="77777777" w:rsidR="00ED5AC2" w:rsidRPr="00CE7AD0" w:rsidRDefault="00ED5AC2" w:rsidP="00ED5AC2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72A317A" w14:textId="77777777" w:rsidR="00ED5AC2" w:rsidRPr="003A4173" w:rsidRDefault="00ED5AC2" w:rsidP="00ED5AC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58B8FD3F" w14:textId="77777777" w:rsidR="00ED5AC2" w:rsidRPr="003A4173" w:rsidRDefault="00ED5AC2" w:rsidP="00ED5AC2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5AC2" w:rsidRPr="003A4173" w14:paraId="7CBF025B" w14:textId="77777777" w:rsidTr="00824DFB">
        <w:tc>
          <w:tcPr>
            <w:tcW w:w="3504" w:type="dxa"/>
            <w:vAlign w:val="center"/>
          </w:tcPr>
          <w:p w14:paraId="38573F37" w14:textId="36778D45" w:rsidR="00ED5AC2" w:rsidRPr="003A4173" w:rsidRDefault="00ED5AC2" w:rsidP="00ED5AC2">
            <w:pPr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</w:p>
        </w:tc>
        <w:tc>
          <w:tcPr>
            <w:tcW w:w="1233" w:type="dxa"/>
          </w:tcPr>
          <w:p w14:paraId="0620E1A6" w14:textId="77777777" w:rsidR="00ED5AC2" w:rsidRPr="00CE7AD0" w:rsidRDefault="00ED5AC2" w:rsidP="00ED5AC2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67D476A" w14:textId="77777777" w:rsidR="00ED5AC2" w:rsidRPr="003A4173" w:rsidRDefault="00ED5AC2" w:rsidP="00ED5AC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</w:tcPr>
          <w:p w14:paraId="7F298A7E" w14:textId="77777777" w:rsidR="00ED5AC2" w:rsidRPr="003A4173" w:rsidRDefault="00ED5AC2" w:rsidP="00ED5AC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B2ED92" w14:textId="77777777" w:rsidR="00ED5AC2" w:rsidRPr="003A4173" w:rsidRDefault="00ED5AC2" w:rsidP="00ED5AC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gridSpan w:val="2"/>
          </w:tcPr>
          <w:p w14:paraId="2650E62A" w14:textId="77777777" w:rsidR="00ED5AC2" w:rsidRPr="00CE7AD0" w:rsidRDefault="00ED5AC2" w:rsidP="00ED5AC2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89A90EF" w14:textId="77777777" w:rsidR="00ED5AC2" w:rsidRPr="003A4173" w:rsidRDefault="00ED5AC2" w:rsidP="00ED5AC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</w:tcPr>
          <w:p w14:paraId="2CB6D2BA" w14:textId="77777777" w:rsidR="00ED5AC2" w:rsidRPr="003A4173" w:rsidRDefault="00ED5AC2" w:rsidP="00ED5AC2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5AC2" w:rsidRPr="003A4173" w14:paraId="67DAFB02" w14:textId="77777777" w:rsidTr="00BD66A4">
        <w:tc>
          <w:tcPr>
            <w:tcW w:w="3504" w:type="dxa"/>
            <w:vAlign w:val="center"/>
          </w:tcPr>
          <w:p w14:paraId="3FE65C83" w14:textId="29CF5B2B" w:rsidR="00ED5AC2" w:rsidRPr="003A4173" w:rsidRDefault="00ED5AC2" w:rsidP="00ED5AC2">
            <w:pPr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3A41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และปรับลด</w:t>
            </w:r>
            <w:r w:rsidRPr="003A41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) </w:t>
            </w:r>
            <w:r w:rsidRPr="003A41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0377D586" w14:textId="025D4DBC" w:rsidR="00ED5AC2" w:rsidRPr="00CE7AD0" w:rsidRDefault="001C68BA" w:rsidP="00ED5AC2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8.</w:t>
            </w:r>
            <w:r w:rsidR="007C0F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36" w:type="dxa"/>
          </w:tcPr>
          <w:p w14:paraId="2747378B" w14:textId="77777777" w:rsidR="00ED5AC2" w:rsidRPr="00CE7AD0" w:rsidRDefault="00ED5AC2" w:rsidP="00ED5AC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722A9C5F" w14:textId="7F6AC69A" w:rsidR="00ED5AC2" w:rsidRPr="00CE7AD0" w:rsidRDefault="00ED5AC2" w:rsidP="00ED5AC2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15.31</w:t>
            </w:r>
          </w:p>
        </w:tc>
        <w:tc>
          <w:tcPr>
            <w:tcW w:w="236" w:type="dxa"/>
          </w:tcPr>
          <w:p w14:paraId="67BDD049" w14:textId="77777777" w:rsidR="00ED5AC2" w:rsidRPr="00CE7AD0" w:rsidRDefault="00ED5AC2" w:rsidP="00ED5AC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gridSpan w:val="2"/>
            <w:tcBorders>
              <w:bottom w:val="double" w:sz="4" w:space="0" w:color="auto"/>
            </w:tcBorders>
          </w:tcPr>
          <w:p w14:paraId="77EC7062" w14:textId="10E68242" w:rsidR="00ED5AC2" w:rsidRPr="00CE7AD0" w:rsidRDefault="009940F5" w:rsidP="00ED5AC2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4.56</w:t>
            </w:r>
          </w:p>
        </w:tc>
        <w:tc>
          <w:tcPr>
            <w:tcW w:w="236" w:type="dxa"/>
          </w:tcPr>
          <w:p w14:paraId="44A06712" w14:textId="77777777" w:rsidR="00ED5AC2" w:rsidRPr="00CE7AD0" w:rsidRDefault="00ED5AC2" w:rsidP="00ED5AC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</w:tcPr>
          <w:p w14:paraId="589F06F6" w14:textId="0BB8AC36" w:rsidR="00ED5AC2" w:rsidRPr="00CE7AD0" w:rsidRDefault="00ED5AC2" w:rsidP="00ED5AC2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 w:right="-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A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10.79</w:t>
            </w:r>
          </w:p>
        </w:tc>
      </w:tr>
    </w:tbl>
    <w:p w14:paraId="164F5D9C" w14:textId="17CA8CFD" w:rsidR="001E4C01" w:rsidRDefault="001E4C01" w:rsidP="002D4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508F7EB5" w14:textId="2F322F09" w:rsidR="001E4C01" w:rsidRPr="001E4C01" w:rsidRDefault="001E4C01" w:rsidP="00954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E4C01">
        <w:rPr>
          <w:rFonts w:asciiTheme="majorBidi" w:hAnsiTheme="majorBidi" w:cstheme="majorBidi" w:hint="cs"/>
          <w:sz w:val="30"/>
          <w:szCs w:val="30"/>
          <w:cs/>
        </w:rPr>
        <w:t>เนื่องจากไม่</w:t>
      </w:r>
      <w:r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0C1162">
        <w:rPr>
          <w:rFonts w:asciiTheme="majorBidi" w:hAnsiTheme="majorBidi" w:cstheme="majorBidi" w:hint="cs"/>
          <w:sz w:val="30"/>
          <w:szCs w:val="30"/>
          <w:cs/>
        </w:rPr>
        <w:t>ตราสารที่อาจเปลี่ยนเป็นหุ้นสาม</w:t>
      </w:r>
      <w:r w:rsidR="002D4779">
        <w:rPr>
          <w:rFonts w:asciiTheme="majorBidi" w:hAnsiTheme="majorBidi" w:cstheme="majorBidi" w:hint="cs"/>
          <w:sz w:val="30"/>
          <w:szCs w:val="30"/>
          <w:cs/>
        </w:rPr>
        <w:t>ั</w:t>
      </w:r>
      <w:r w:rsidR="000C1162">
        <w:rPr>
          <w:rFonts w:asciiTheme="majorBidi" w:hAnsiTheme="majorBidi" w:cstheme="majorBidi" w:hint="cs"/>
          <w:sz w:val="30"/>
          <w:szCs w:val="30"/>
          <w:cs/>
        </w:rPr>
        <w:t>ญ</w:t>
      </w:r>
      <w:r w:rsidR="002D4779">
        <w:rPr>
          <w:rFonts w:asciiTheme="majorBidi" w:hAnsiTheme="majorBidi" w:cstheme="majorBidi" w:hint="cs"/>
          <w:sz w:val="30"/>
          <w:szCs w:val="30"/>
          <w:cs/>
        </w:rPr>
        <w:t>ปรับลด</w:t>
      </w:r>
      <w:r w:rsidR="000C116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54AD1">
        <w:rPr>
          <w:rFonts w:asciiTheme="majorBidi" w:hAnsiTheme="majorBidi" w:cstheme="majorBidi" w:hint="cs"/>
          <w:sz w:val="30"/>
          <w:szCs w:val="30"/>
          <w:cs/>
        </w:rPr>
        <w:t>กำไรต่อ</w:t>
      </w:r>
      <w:r w:rsidR="000C1162">
        <w:rPr>
          <w:rFonts w:asciiTheme="majorBidi" w:hAnsiTheme="majorBidi" w:cstheme="majorBidi" w:hint="cs"/>
          <w:sz w:val="30"/>
          <w:szCs w:val="30"/>
          <w:cs/>
        </w:rPr>
        <w:t>หุ้นปรับลดจึงเท่ากับ</w:t>
      </w:r>
      <w:r w:rsidR="00954AD1">
        <w:rPr>
          <w:rFonts w:asciiTheme="majorBidi" w:hAnsiTheme="majorBidi" w:cstheme="majorBidi" w:hint="cs"/>
          <w:sz w:val="30"/>
          <w:szCs w:val="30"/>
          <w:cs/>
        </w:rPr>
        <w:t>กำไรต่อหุ้น</w:t>
      </w:r>
      <w:r w:rsidR="000C1162">
        <w:rPr>
          <w:rFonts w:asciiTheme="majorBidi" w:hAnsiTheme="majorBidi" w:cstheme="majorBidi" w:hint="cs"/>
          <w:sz w:val="30"/>
          <w:szCs w:val="30"/>
          <w:cs/>
        </w:rPr>
        <w:t>ขั้นพื้นฐาน</w:t>
      </w:r>
    </w:p>
    <w:p w14:paraId="49DA1EAB" w14:textId="77777777" w:rsidR="001E4C01" w:rsidRPr="003A4173" w:rsidRDefault="001E4C01" w:rsidP="003A4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377A72F5" w14:textId="4F71B35F" w:rsidR="00D245CE" w:rsidRPr="003A4173" w:rsidRDefault="00176D96" w:rsidP="003A4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3A4173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176CFB" w:rsidRPr="003A4173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D245CE" w:rsidRPr="003A4173">
        <w:rPr>
          <w:rFonts w:asciiTheme="majorBidi" w:hAnsiTheme="majorBidi" w:cstheme="majorBidi"/>
          <w:b/>
          <w:bCs/>
          <w:sz w:val="30"/>
          <w:szCs w:val="30"/>
        </w:rPr>
        <w:tab/>
      </w:r>
      <w:r w:rsidR="00D245CE" w:rsidRPr="003A417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เงินปันผล</w:t>
      </w:r>
    </w:p>
    <w:p w14:paraId="6F9903D5" w14:textId="77777777" w:rsidR="00956E42" w:rsidRPr="003A4173" w:rsidRDefault="00956E42" w:rsidP="003A4173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C34F29F" w14:textId="2182FE18" w:rsidR="00B1247C" w:rsidRPr="003A4173" w:rsidRDefault="00733E1D" w:rsidP="003A4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A4173">
        <w:rPr>
          <w:rFonts w:asciiTheme="majorBidi" w:hAnsiTheme="majorBidi" w:cstheme="majorBidi"/>
          <w:sz w:val="30"/>
          <w:szCs w:val="30"/>
          <w:cs/>
        </w:rPr>
        <w:t xml:space="preserve">รายละเอียดเงินปันผลในระหว่างปี </w:t>
      </w:r>
      <w:r w:rsidR="00450DDE" w:rsidRPr="003A4173">
        <w:rPr>
          <w:rFonts w:asciiTheme="majorBidi" w:hAnsiTheme="majorBidi" w:cstheme="majorBidi"/>
          <w:sz w:val="30"/>
          <w:szCs w:val="30"/>
        </w:rPr>
        <w:t>256</w:t>
      </w:r>
      <w:r w:rsidR="00ED5AC2">
        <w:rPr>
          <w:rFonts w:asciiTheme="majorBidi" w:hAnsiTheme="majorBidi" w:cstheme="majorBidi"/>
          <w:sz w:val="30"/>
          <w:szCs w:val="30"/>
        </w:rPr>
        <w:t>8</w:t>
      </w:r>
      <w:r w:rsidR="00450DDE" w:rsidRPr="003A417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417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450DDE" w:rsidRPr="003A4173">
        <w:rPr>
          <w:rFonts w:asciiTheme="majorBidi" w:hAnsiTheme="majorBidi" w:cstheme="majorBidi"/>
          <w:sz w:val="30"/>
          <w:szCs w:val="30"/>
        </w:rPr>
        <w:t>256</w:t>
      </w:r>
      <w:r w:rsidR="00ED5AC2">
        <w:rPr>
          <w:rFonts w:asciiTheme="majorBidi" w:hAnsiTheme="majorBidi" w:cstheme="majorBidi"/>
          <w:sz w:val="30"/>
          <w:szCs w:val="30"/>
        </w:rPr>
        <w:t>7</w:t>
      </w:r>
      <w:r w:rsidR="00450DDE" w:rsidRPr="003A417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417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64C9B7E" w14:textId="77777777" w:rsidR="00B1247C" w:rsidRPr="003A4173" w:rsidRDefault="00B1247C" w:rsidP="003A4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16" w:type="dxa"/>
        <w:tblInd w:w="450" w:type="dxa"/>
        <w:tblLook w:val="04A0" w:firstRow="1" w:lastRow="0" w:firstColumn="1" w:lastColumn="0" w:noHBand="0" w:noVBand="1"/>
      </w:tblPr>
      <w:tblGrid>
        <w:gridCol w:w="3078"/>
        <w:gridCol w:w="1620"/>
        <w:gridCol w:w="1710"/>
        <w:gridCol w:w="1278"/>
        <w:gridCol w:w="236"/>
        <w:gridCol w:w="1294"/>
      </w:tblGrid>
      <w:tr w:rsidR="00BA41F7" w:rsidRPr="003A4173" w14:paraId="6E61C6BD" w14:textId="77777777" w:rsidTr="00D928F4">
        <w:tc>
          <w:tcPr>
            <w:tcW w:w="3078" w:type="dxa"/>
            <w:shd w:val="clear" w:color="auto" w:fill="auto"/>
            <w:vAlign w:val="bottom"/>
          </w:tcPr>
          <w:p w14:paraId="73F639E4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817C941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3908BF8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6B567C43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FEA0801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0041FD56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EA0802A" w14:textId="77777777" w:rsidR="00B1247C" w:rsidRPr="003A4173" w:rsidDel="00D43E7A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BA41F7" w:rsidRPr="003A4173" w14:paraId="55DA1A7E" w14:textId="77777777" w:rsidTr="00D928F4">
        <w:tc>
          <w:tcPr>
            <w:tcW w:w="3078" w:type="dxa"/>
            <w:shd w:val="clear" w:color="auto" w:fill="auto"/>
          </w:tcPr>
          <w:p w14:paraId="38123613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DB142A8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0456F303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16B5749D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4A475931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2E358272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41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A41F7" w:rsidRPr="003A4173" w14:paraId="6F9346FA" w14:textId="77777777" w:rsidTr="00D928F4">
        <w:tc>
          <w:tcPr>
            <w:tcW w:w="3078" w:type="dxa"/>
            <w:shd w:val="clear" w:color="auto" w:fill="auto"/>
          </w:tcPr>
          <w:p w14:paraId="2B372DC4" w14:textId="2321C354" w:rsidR="00B1247C" w:rsidRPr="003A4173" w:rsidRDefault="00CB4357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trike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ED5AC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7EE37172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68419EC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44E36826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31F458E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1BC4AED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41F7" w:rsidRPr="003A4173" w14:paraId="47037959" w14:textId="77777777" w:rsidTr="00D928F4">
        <w:tc>
          <w:tcPr>
            <w:tcW w:w="3078" w:type="dxa"/>
            <w:shd w:val="clear" w:color="auto" w:fill="auto"/>
          </w:tcPr>
          <w:p w14:paraId="0016DFB5" w14:textId="40BD86AD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="00B157EE"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14:paraId="0890D20A" w14:textId="2C43C5CD" w:rsidR="00B1247C" w:rsidRPr="003A4173" w:rsidRDefault="009940F5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F4062B" w:rsidRPr="003A41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4062B"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</w:t>
            </w:r>
            <w:r w:rsidR="00F4062B" w:rsidRPr="009940F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9940F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10" w:type="dxa"/>
            <w:shd w:val="clear" w:color="auto" w:fill="auto"/>
          </w:tcPr>
          <w:p w14:paraId="36D66E5A" w14:textId="2073E265" w:rsidR="00B1247C" w:rsidRPr="003A4173" w:rsidRDefault="00F4062B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3A41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940F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433FA" w14:textId="391C1B10" w:rsidR="00B1247C" w:rsidRPr="003A4173" w:rsidRDefault="009940F5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5AD7CF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5FFCE" w14:textId="37A45DA0" w:rsidR="00B1247C" w:rsidRPr="003A4173" w:rsidRDefault="009940F5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</w:tr>
      <w:tr w:rsidR="00BA41F7" w:rsidRPr="003A4173" w14:paraId="682DBAB7" w14:textId="77777777" w:rsidTr="00D928F4">
        <w:tc>
          <w:tcPr>
            <w:tcW w:w="3078" w:type="dxa"/>
            <w:shd w:val="clear" w:color="auto" w:fill="auto"/>
          </w:tcPr>
          <w:p w14:paraId="6B531A4E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E250D68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1E803E5A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</w:tcPr>
          <w:p w14:paraId="38E4C801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BD9A8E1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28308366" w14:textId="77777777" w:rsidR="00B1247C" w:rsidRPr="003A4173" w:rsidRDefault="00B1247C" w:rsidP="003A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5AC2" w:rsidRPr="003A4173" w14:paraId="5B3A8658" w14:textId="77777777" w:rsidTr="00D928F4">
        <w:tc>
          <w:tcPr>
            <w:tcW w:w="3078" w:type="dxa"/>
            <w:shd w:val="clear" w:color="auto" w:fill="auto"/>
          </w:tcPr>
          <w:p w14:paraId="3D60F671" w14:textId="087489D1" w:rsidR="00ED5AC2" w:rsidRPr="003A4173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620" w:type="dxa"/>
            <w:shd w:val="clear" w:color="auto" w:fill="auto"/>
          </w:tcPr>
          <w:p w14:paraId="4BDB1F79" w14:textId="77777777" w:rsidR="00ED5AC2" w:rsidRPr="003A4173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053374E" w14:textId="77777777" w:rsidR="00ED5AC2" w:rsidRPr="003A4173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037D76B8" w14:textId="77777777" w:rsidR="00ED5AC2" w:rsidRPr="003A4173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F4019FA" w14:textId="77777777" w:rsidR="00ED5AC2" w:rsidRPr="003A4173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931814F" w14:textId="77777777" w:rsidR="00ED5AC2" w:rsidRPr="003A4173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5AC2" w:rsidRPr="003A4173" w14:paraId="272B5E7B" w14:textId="77777777" w:rsidTr="00D928F4">
        <w:tc>
          <w:tcPr>
            <w:tcW w:w="3078" w:type="dxa"/>
            <w:shd w:val="clear" w:color="auto" w:fill="auto"/>
          </w:tcPr>
          <w:p w14:paraId="6F40C538" w14:textId="6526927A" w:rsidR="00ED5AC2" w:rsidRPr="003A4173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</w:p>
        </w:tc>
        <w:tc>
          <w:tcPr>
            <w:tcW w:w="1620" w:type="dxa"/>
            <w:shd w:val="clear" w:color="auto" w:fill="auto"/>
          </w:tcPr>
          <w:p w14:paraId="22DADAB9" w14:textId="6BF33F5A" w:rsidR="00ED5AC2" w:rsidRPr="003A4173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</w:t>
            </w:r>
            <w:r w:rsidRPr="003A41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4105BBE8" w14:textId="378B30C6" w:rsidR="00ED5AC2" w:rsidRPr="003A4173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41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3A41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067ED0" w14:textId="74FFBBAC" w:rsidR="00ED5AC2" w:rsidRPr="003A4173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3BA8A2" w14:textId="77777777" w:rsidR="00ED5AC2" w:rsidRPr="003A4173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C13C1A" w14:textId="652718F6" w:rsidR="00ED5AC2" w:rsidRPr="003A4173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</w:tr>
    </w:tbl>
    <w:p w14:paraId="45D44E87" w14:textId="2D3FF7AE" w:rsidR="009C35E6" w:rsidRPr="00D57BA2" w:rsidRDefault="009C35E6" w:rsidP="00ED5915">
      <w:pPr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14:paraId="78D7162F" w14:textId="77777777" w:rsidR="0037798E" w:rsidRPr="00D57BA2" w:rsidRDefault="0037798E" w:rsidP="0037798E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360" w:right="-45" w:hanging="360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u w:val="none"/>
          <w:lang w:val="en-US" w:eastAsia="en-US"/>
        </w:rPr>
        <w:sectPr w:rsidR="0037798E" w:rsidRPr="00D57BA2" w:rsidSect="003C0D5D">
          <w:headerReference w:type="default" r:id="rId18"/>
          <w:footerReference w:type="default" r:id="rId19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080D8202" w14:textId="77777777" w:rsidR="009D4D03" w:rsidRPr="00D57BA2" w:rsidRDefault="009D4D03" w:rsidP="009D4D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57BA2">
        <w:rPr>
          <w:rFonts w:asciiTheme="majorBidi" w:hAnsiTheme="majorBidi" w:cstheme="majorBidi"/>
          <w:b/>
          <w:bCs/>
          <w:sz w:val="30"/>
          <w:szCs w:val="30"/>
        </w:rPr>
        <w:lastRenderedPageBreak/>
        <w:t>22</w:t>
      </w:r>
      <w:r w:rsidRPr="00D57BA2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D57BA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094137F5" w14:textId="77777777" w:rsidR="009D4D03" w:rsidRPr="00D57BA2" w:rsidRDefault="009D4D03" w:rsidP="009D4D03">
      <w:pPr>
        <w:spacing w:line="240" w:lineRule="auto"/>
        <w:rPr>
          <w:rFonts w:asciiTheme="majorBidi" w:hAnsiTheme="majorBidi" w:cstheme="majorBidi"/>
          <w:sz w:val="12"/>
          <w:szCs w:val="12"/>
        </w:rPr>
      </w:pPr>
    </w:p>
    <w:p w14:paraId="260C7272" w14:textId="77777777" w:rsidR="009D4D03" w:rsidRPr="00D57BA2" w:rsidRDefault="009D4D03" w:rsidP="0037102A">
      <w:pPr>
        <w:pStyle w:val="ListParagraph"/>
        <w:numPr>
          <w:ilvl w:val="0"/>
          <w:numId w:val="9"/>
        </w:numPr>
        <w:tabs>
          <w:tab w:val="clear" w:pos="454"/>
          <w:tab w:val="clear" w:pos="680"/>
          <w:tab w:val="left" w:pos="990"/>
        </w:tabs>
        <w:ind w:left="1267" w:hanging="720"/>
        <w:outlineLvl w:val="1"/>
        <w:rPr>
          <w:rFonts w:asciiTheme="majorBidi" w:hAnsiTheme="majorBidi" w:cstheme="majorBidi"/>
          <w:sz w:val="28"/>
          <w:szCs w:val="28"/>
        </w:rPr>
      </w:pPr>
      <w:r w:rsidRPr="00D57BA2">
        <w:rPr>
          <w:rFonts w:asciiTheme="majorBidi" w:hAnsiTheme="majorBidi" w:cstheme="majorBidi"/>
          <w:i/>
          <w:iCs/>
          <w:sz w:val="28"/>
          <w:szCs w:val="28"/>
          <w:cs/>
        </w:rPr>
        <w:t>มูลค่าตามบัญชีและมูลค่ายุติธรรม</w:t>
      </w:r>
      <w:r w:rsidRPr="00D57BA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468F3AFB" w14:textId="13A25918" w:rsidR="009D4D03" w:rsidRPr="003E7909" w:rsidRDefault="009D4D03" w:rsidP="003E7909">
      <w:pPr>
        <w:spacing w:line="240" w:lineRule="auto"/>
        <w:rPr>
          <w:rFonts w:asciiTheme="majorBidi" w:hAnsiTheme="majorBidi" w:cstheme="majorBidi"/>
          <w:sz w:val="12"/>
          <w:szCs w:val="12"/>
        </w:rPr>
      </w:pPr>
    </w:p>
    <w:p w14:paraId="7FD69887" w14:textId="619B5084" w:rsidR="009D4D03" w:rsidRDefault="009D4D03" w:rsidP="003A4173">
      <w:pPr>
        <w:tabs>
          <w:tab w:val="clear" w:pos="680"/>
        </w:tabs>
        <w:ind w:left="900" w:right="40"/>
        <w:jc w:val="thaiDistribute"/>
        <w:rPr>
          <w:rFonts w:asciiTheme="majorBidi" w:hAnsiTheme="majorBidi" w:cstheme="majorBidi"/>
          <w:sz w:val="28"/>
          <w:szCs w:val="28"/>
        </w:rPr>
      </w:pPr>
      <w:r w:rsidRPr="00D57BA2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141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738"/>
        <w:gridCol w:w="1980"/>
        <w:gridCol w:w="236"/>
        <w:gridCol w:w="2194"/>
        <w:gridCol w:w="270"/>
        <w:gridCol w:w="900"/>
        <w:gridCol w:w="270"/>
        <w:gridCol w:w="900"/>
        <w:gridCol w:w="270"/>
        <w:gridCol w:w="900"/>
        <w:gridCol w:w="270"/>
        <w:gridCol w:w="1080"/>
      </w:tblGrid>
      <w:tr w:rsidR="001C28A2" w:rsidRPr="00255558" w14:paraId="2FA5123A" w14:textId="77777777" w:rsidTr="001E6374">
        <w:trPr>
          <w:trHeight w:hRule="exact" w:val="374"/>
        </w:trPr>
        <w:tc>
          <w:tcPr>
            <w:tcW w:w="4140" w:type="dxa"/>
            <w:shd w:val="clear" w:color="auto" w:fill="auto"/>
          </w:tcPr>
          <w:p w14:paraId="4B12E8BD" w14:textId="77777777" w:rsidR="001C28A2" w:rsidRPr="00255558" w:rsidRDefault="001C28A2" w:rsidP="00F27519">
            <w:pPr>
              <w:spacing w:line="380" w:lineRule="atLeast"/>
              <w:ind w:left="281" w:hanging="2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38" w:type="dxa"/>
          </w:tcPr>
          <w:p w14:paraId="2F7764D7" w14:textId="77777777" w:rsidR="001C28A2" w:rsidRPr="00255558" w:rsidRDefault="001C28A2" w:rsidP="00F27519">
            <w:pPr>
              <w:spacing w:line="380" w:lineRule="atLeast"/>
              <w:ind w:left="281" w:hanging="28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70" w:type="dxa"/>
            <w:gridSpan w:val="11"/>
          </w:tcPr>
          <w:p w14:paraId="12645F34" w14:textId="77777777" w:rsidR="001C28A2" w:rsidRPr="001E0B44" w:rsidRDefault="001C28A2" w:rsidP="00F27519">
            <w:pPr>
              <w:spacing w:line="320" w:lineRule="atLeas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B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C28A2" w:rsidRPr="00255558" w14:paraId="2F1F6D2E" w14:textId="77777777" w:rsidTr="001E6374">
        <w:trPr>
          <w:trHeight w:hRule="exact" w:val="374"/>
        </w:trPr>
        <w:tc>
          <w:tcPr>
            <w:tcW w:w="4140" w:type="dxa"/>
            <w:shd w:val="clear" w:color="auto" w:fill="auto"/>
          </w:tcPr>
          <w:p w14:paraId="6AB907B8" w14:textId="77777777" w:rsidR="001C28A2" w:rsidRPr="00255558" w:rsidRDefault="001C28A2" w:rsidP="00F27519">
            <w:pPr>
              <w:spacing w:line="380" w:lineRule="atLeast"/>
              <w:ind w:left="281" w:hanging="2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38" w:type="dxa"/>
          </w:tcPr>
          <w:p w14:paraId="576A1714" w14:textId="77777777" w:rsidR="001C28A2" w:rsidRPr="00255558" w:rsidRDefault="001C28A2" w:rsidP="00F27519">
            <w:pPr>
              <w:spacing w:line="380" w:lineRule="atLeast"/>
              <w:ind w:left="281" w:hanging="28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</w:tcPr>
          <w:p w14:paraId="1C043010" w14:textId="77777777" w:rsidR="001C28A2" w:rsidRPr="001E0B44" w:rsidRDefault="001C28A2" w:rsidP="00F27519">
            <w:pPr>
              <w:spacing w:line="320" w:lineRule="atLeas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B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7B48876" w14:textId="77777777" w:rsidR="001C28A2" w:rsidRPr="001E0B44" w:rsidRDefault="001C28A2" w:rsidP="00F27519">
            <w:pPr>
              <w:spacing w:line="320" w:lineRule="atLeas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5"/>
          </w:tcPr>
          <w:p w14:paraId="13E40EFB" w14:textId="77777777" w:rsidR="001C28A2" w:rsidRPr="001E0B44" w:rsidRDefault="001C28A2" w:rsidP="00F27519">
            <w:pPr>
              <w:spacing w:line="320" w:lineRule="atLeas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E0B4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C28A2" w:rsidRPr="00255558" w14:paraId="73835CBF" w14:textId="77777777" w:rsidTr="001E6374">
        <w:trPr>
          <w:trHeight w:val="1079"/>
        </w:trPr>
        <w:tc>
          <w:tcPr>
            <w:tcW w:w="4140" w:type="dxa"/>
            <w:shd w:val="clear" w:color="auto" w:fill="auto"/>
            <w:vAlign w:val="bottom"/>
          </w:tcPr>
          <w:p w14:paraId="63AC47D0" w14:textId="77777777" w:rsidR="001C28A2" w:rsidRPr="00255558" w:rsidRDefault="001C28A2" w:rsidP="00F27519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38" w:type="dxa"/>
            <w:vAlign w:val="bottom"/>
          </w:tcPr>
          <w:p w14:paraId="634BE90D" w14:textId="26A91255" w:rsidR="001C28A2" w:rsidRPr="00255558" w:rsidRDefault="001E6374" w:rsidP="00F27519">
            <w:pPr>
              <w:pStyle w:val="acctfourfigures"/>
              <w:tabs>
                <w:tab w:val="clear" w:pos="765"/>
              </w:tabs>
              <w:spacing w:line="240" w:lineRule="auto"/>
              <w:ind w:left="-105" w:right="-86"/>
              <w:jc w:val="center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  <w:r w:rsidRPr="001E6374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หมายเหตุ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7238868A" w14:textId="77777777" w:rsidR="001C28A2" w:rsidRPr="00255558" w:rsidRDefault="001C28A2" w:rsidP="00F27519">
            <w:pPr>
              <w:pStyle w:val="acctfourfigures"/>
              <w:tabs>
                <w:tab w:val="clear" w:pos="765"/>
              </w:tabs>
              <w:spacing w:line="240" w:lineRule="auto"/>
              <w:ind w:left="-100" w:right="-110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1E0B4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D8E4EC5" w14:textId="77777777" w:rsidR="001C28A2" w:rsidRPr="00255558" w:rsidRDefault="001C28A2" w:rsidP="00F2751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0D879" w14:textId="77777777" w:rsidR="001C28A2" w:rsidRPr="001E0B44" w:rsidRDefault="001C28A2" w:rsidP="00F27519">
            <w:pPr>
              <w:pStyle w:val="acctfourfigures"/>
              <w:tabs>
                <w:tab w:val="clear" w:pos="765"/>
              </w:tabs>
              <w:spacing w:line="240" w:lineRule="auto"/>
              <w:ind w:left="-100" w:right="-110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E0B4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เครื่องมือทางการเงินที่วัด</w:t>
            </w:r>
            <w:r w:rsidRPr="001E0B44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Pr="001E0B44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ด้วยมูลค่า</w:t>
            </w:r>
            <w:r w:rsidRPr="001E0B44">
              <w:rPr>
                <w:rFonts w:ascii="Angsana New" w:hAnsi="Angsana New"/>
                <w:sz w:val="28"/>
                <w:szCs w:val="2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D6C01" w14:textId="77777777" w:rsidR="001C28A2" w:rsidRPr="00255558" w:rsidRDefault="001C28A2" w:rsidP="00F27519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C95383C" w14:textId="77777777" w:rsidR="001C28A2" w:rsidRPr="00255558" w:rsidRDefault="001C28A2" w:rsidP="00F2751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E0B44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39B0F6A" w14:textId="77777777" w:rsidR="001C28A2" w:rsidRPr="00255558" w:rsidRDefault="001C28A2" w:rsidP="00F2751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EAB4980" w14:textId="77777777" w:rsidR="001C28A2" w:rsidRPr="00255558" w:rsidRDefault="001C28A2" w:rsidP="00F2751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0B44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1E0B44">
              <w:rPr>
                <w:rFonts w:ascii="Angsana New" w:hAnsi="Angsana New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C2F6DDF" w14:textId="77777777" w:rsidR="001C28A2" w:rsidRPr="00255558" w:rsidRDefault="001C28A2" w:rsidP="00F2751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296CA98" w14:textId="77777777" w:rsidR="001C28A2" w:rsidRPr="00255558" w:rsidRDefault="001C28A2" w:rsidP="00F2751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E0B44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1E0B4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E0B44">
              <w:rPr>
                <w:rFonts w:ascii="Angsana New" w:hAnsi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DE7071A" w14:textId="77777777" w:rsidR="001C28A2" w:rsidRPr="00255558" w:rsidRDefault="001C28A2" w:rsidP="00F27519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86124" w14:textId="77777777" w:rsidR="001C28A2" w:rsidRPr="00255558" w:rsidRDefault="001C28A2" w:rsidP="00F2751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E0B4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C28A2" w:rsidRPr="00255558" w14:paraId="37C17360" w14:textId="77777777" w:rsidTr="001E6374">
        <w:trPr>
          <w:trHeight w:hRule="exact" w:val="346"/>
        </w:trPr>
        <w:tc>
          <w:tcPr>
            <w:tcW w:w="4140" w:type="dxa"/>
            <w:shd w:val="clear" w:color="auto" w:fill="auto"/>
          </w:tcPr>
          <w:p w14:paraId="1189EDD9" w14:textId="77777777" w:rsidR="001C28A2" w:rsidRPr="00255558" w:rsidRDefault="001C28A2" w:rsidP="00F27519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38" w:type="dxa"/>
          </w:tcPr>
          <w:p w14:paraId="73765BF2" w14:textId="77777777" w:rsidR="001C28A2" w:rsidRPr="00255558" w:rsidRDefault="001C28A2" w:rsidP="00F27519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270" w:type="dxa"/>
            <w:gridSpan w:val="11"/>
          </w:tcPr>
          <w:p w14:paraId="1EB24302" w14:textId="77777777" w:rsidR="001C28A2" w:rsidRPr="00255558" w:rsidRDefault="001C28A2" w:rsidP="00F27519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1E0B4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C28A2" w:rsidRPr="00255558" w14:paraId="46EE24F8" w14:textId="77777777" w:rsidTr="001E6374">
        <w:trPr>
          <w:trHeight w:hRule="exact" w:val="374"/>
        </w:trPr>
        <w:tc>
          <w:tcPr>
            <w:tcW w:w="4140" w:type="dxa"/>
            <w:shd w:val="clear" w:color="auto" w:fill="auto"/>
          </w:tcPr>
          <w:p w14:paraId="137406F0" w14:textId="30D77555" w:rsidR="001C28A2" w:rsidRPr="00C12FA0" w:rsidRDefault="001C28A2" w:rsidP="00F27519">
            <w:pPr>
              <w:spacing w:line="380" w:lineRule="exact"/>
              <w:ind w:left="288" w:hanging="288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1E0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E0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มีนา</w:t>
            </w:r>
            <w:r w:rsidRPr="001E0B4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คม</w:t>
            </w:r>
            <w:r w:rsidRPr="001E0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</w:t>
            </w:r>
            <w:r w:rsidRPr="001E0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 w:rsidR="00ED5AC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738" w:type="dxa"/>
          </w:tcPr>
          <w:p w14:paraId="653AEF97" w14:textId="77777777" w:rsidR="001C28A2" w:rsidRPr="00255558" w:rsidRDefault="001C28A2" w:rsidP="00F27519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680" w:type="dxa"/>
            <w:gridSpan w:val="4"/>
          </w:tcPr>
          <w:p w14:paraId="21065BDC" w14:textId="77777777" w:rsidR="001C28A2" w:rsidRPr="001E0B44" w:rsidRDefault="001C28A2" w:rsidP="00F27519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7"/>
          </w:tcPr>
          <w:p w14:paraId="0BFEBEE6" w14:textId="77777777" w:rsidR="001C28A2" w:rsidRPr="001E0B44" w:rsidRDefault="001C28A2" w:rsidP="00F27519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1C28A2" w:rsidRPr="00255558" w14:paraId="434E6D5D" w14:textId="77777777" w:rsidTr="001E6374">
        <w:trPr>
          <w:trHeight w:hRule="exact" w:val="374"/>
        </w:trPr>
        <w:tc>
          <w:tcPr>
            <w:tcW w:w="4140" w:type="dxa"/>
            <w:shd w:val="clear" w:color="auto" w:fill="auto"/>
          </w:tcPr>
          <w:p w14:paraId="390D0666" w14:textId="77777777" w:rsidR="001C28A2" w:rsidRPr="00255558" w:rsidRDefault="001C28A2" w:rsidP="00F27519">
            <w:pPr>
              <w:tabs>
                <w:tab w:val="left" w:pos="85"/>
              </w:tabs>
              <w:spacing w:line="380" w:lineRule="exact"/>
              <w:ind w:left="288" w:hanging="28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1E0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38" w:type="dxa"/>
          </w:tcPr>
          <w:p w14:paraId="43BB5BC2" w14:textId="77777777" w:rsidR="001C28A2" w:rsidRPr="001E0B44" w:rsidRDefault="001C28A2" w:rsidP="00F275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05BC001D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5D1BD3" w14:textId="77777777" w:rsidR="001C28A2" w:rsidRPr="001E0B44" w:rsidRDefault="001C28A2" w:rsidP="00F275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</w:tcPr>
          <w:p w14:paraId="47012579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207792A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3BFEA71" w14:textId="77777777" w:rsidR="001C28A2" w:rsidRPr="001E0B44" w:rsidRDefault="001C28A2" w:rsidP="00F275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491D502" w14:textId="77777777" w:rsidR="001C28A2" w:rsidRPr="001E0B44" w:rsidRDefault="001C28A2" w:rsidP="00F275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9A56D0A" w14:textId="77777777" w:rsidR="001C28A2" w:rsidRPr="001E0B44" w:rsidRDefault="001C28A2" w:rsidP="00F275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A550521" w14:textId="77777777" w:rsidR="001C28A2" w:rsidRPr="001E0B44" w:rsidRDefault="001C28A2" w:rsidP="00F275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AB29D6D" w14:textId="77777777" w:rsidR="001C28A2" w:rsidRPr="001E0B44" w:rsidRDefault="001C28A2" w:rsidP="00F275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14E41A7" w14:textId="77777777" w:rsidR="001C28A2" w:rsidRPr="001E0B44" w:rsidRDefault="001C28A2" w:rsidP="00F275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2398275" w14:textId="77777777" w:rsidR="001C28A2" w:rsidRPr="001E0B44" w:rsidRDefault="001C28A2" w:rsidP="00F275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C28A2" w:rsidRPr="00710CF2" w14:paraId="23D39699" w14:textId="77777777" w:rsidTr="001E6374">
        <w:trPr>
          <w:trHeight w:hRule="exact" w:val="374"/>
        </w:trPr>
        <w:tc>
          <w:tcPr>
            <w:tcW w:w="4140" w:type="dxa"/>
            <w:shd w:val="clear" w:color="auto" w:fill="auto"/>
            <w:vAlign w:val="bottom"/>
          </w:tcPr>
          <w:p w14:paraId="32C65EBB" w14:textId="77777777" w:rsidR="001C28A2" w:rsidRPr="00255558" w:rsidRDefault="001C28A2" w:rsidP="00F27519">
            <w:pPr>
              <w:spacing w:line="380" w:lineRule="exact"/>
              <w:ind w:right="-90"/>
              <w:rPr>
                <w:rFonts w:ascii="Angsana New" w:hAnsi="Angsana New"/>
                <w:sz w:val="26"/>
                <w:szCs w:val="26"/>
              </w:rPr>
            </w:pPr>
            <w:r w:rsidRPr="001E0B4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738" w:type="dxa"/>
            <w:vAlign w:val="bottom"/>
          </w:tcPr>
          <w:p w14:paraId="7F2CEC85" w14:textId="66F0E1CA" w:rsidR="001C28A2" w:rsidRPr="00255558" w:rsidRDefault="001C28A2" w:rsidP="00F27519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highlight w:val="yellow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10</w:t>
            </w:r>
          </w:p>
        </w:tc>
        <w:tc>
          <w:tcPr>
            <w:tcW w:w="1980" w:type="dxa"/>
            <w:vAlign w:val="bottom"/>
          </w:tcPr>
          <w:p w14:paraId="797A9A2E" w14:textId="37A89206" w:rsidR="001C28A2" w:rsidRPr="00710CF2" w:rsidRDefault="009940F5" w:rsidP="000A163A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F79DE41" w14:textId="77777777" w:rsidR="001C28A2" w:rsidRPr="00710CF2" w:rsidRDefault="001C28A2" w:rsidP="00F27519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31505415" w14:textId="2EC4A7E5" w:rsidR="001C28A2" w:rsidRPr="00710CF2" w:rsidRDefault="009940F5" w:rsidP="00F27519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207,318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B675D4" w14:textId="77777777" w:rsidR="001C28A2" w:rsidRPr="00710CF2" w:rsidRDefault="001C28A2" w:rsidP="00F27519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FD33BCD" w14:textId="1BB43DB0" w:rsidR="001C28A2" w:rsidRPr="00710CF2" w:rsidRDefault="009940F5" w:rsidP="00F27519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207,318</w:t>
            </w:r>
          </w:p>
        </w:tc>
        <w:tc>
          <w:tcPr>
            <w:tcW w:w="270" w:type="dxa"/>
            <w:vAlign w:val="bottom"/>
          </w:tcPr>
          <w:p w14:paraId="65AA15FD" w14:textId="77777777" w:rsidR="001C28A2" w:rsidRPr="00710CF2" w:rsidRDefault="001C28A2" w:rsidP="00F27519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91A881D" w14:textId="6CAF4A33" w:rsidR="001C28A2" w:rsidRPr="00710CF2" w:rsidRDefault="009940F5" w:rsidP="000A163A">
            <w:pPr>
              <w:tabs>
                <w:tab w:val="clear" w:pos="227"/>
                <w:tab w:val="left" w:pos="321"/>
              </w:tabs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9E4AE62" w14:textId="77777777" w:rsidR="001C28A2" w:rsidRPr="00710CF2" w:rsidRDefault="001C28A2" w:rsidP="00F27519">
            <w:pPr>
              <w:pStyle w:val="acctfourfigures"/>
              <w:tabs>
                <w:tab w:val="clear" w:pos="765"/>
                <w:tab w:val="decimal" w:pos="595"/>
                <w:tab w:val="decimal" w:pos="800"/>
                <w:tab w:val="decimal" w:pos="882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502A404" w14:textId="7FE4B20F" w:rsidR="001C28A2" w:rsidRPr="00710CF2" w:rsidRDefault="009940F5" w:rsidP="00F275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207,318</w:t>
            </w:r>
          </w:p>
        </w:tc>
        <w:tc>
          <w:tcPr>
            <w:tcW w:w="270" w:type="dxa"/>
            <w:vAlign w:val="bottom"/>
          </w:tcPr>
          <w:p w14:paraId="015B130F" w14:textId="77777777" w:rsidR="001C28A2" w:rsidRPr="00710CF2" w:rsidRDefault="001C28A2" w:rsidP="00F27519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F6E59E" w14:textId="1FF22FC3" w:rsidR="001C28A2" w:rsidRPr="00710CF2" w:rsidRDefault="009940F5" w:rsidP="00F27519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207,318</w:t>
            </w:r>
          </w:p>
        </w:tc>
      </w:tr>
      <w:tr w:rsidR="009940F5" w:rsidRPr="00C12FA0" w14:paraId="4DE89C0E" w14:textId="77777777" w:rsidTr="009F5F3C">
        <w:trPr>
          <w:trHeight w:hRule="exact" w:val="374"/>
        </w:trPr>
        <w:tc>
          <w:tcPr>
            <w:tcW w:w="4140" w:type="dxa"/>
            <w:shd w:val="clear" w:color="auto" w:fill="auto"/>
            <w:vAlign w:val="bottom"/>
          </w:tcPr>
          <w:p w14:paraId="524D40AF" w14:textId="102A3E1D" w:rsidR="009940F5" w:rsidRPr="00255558" w:rsidRDefault="009940F5" w:rsidP="009F5F3C">
            <w:pPr>
              <w:spacing w:line="380" w:lineRule="exact"/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1E0B44">
              <w:rPr>
                <w:rFonts w:ascii="Angsana New" w:hAnsi="Angsana New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738" w:type="dxa"/>
            <w:vAlign w:val="bottom"/>
          </w:tcPr>
          <w:p w14:paraId="78B76A43" w14:textId="77777777" w:rsidR="009940F5" w:rsidRPr="00255558" w:rsidRDefault="009940F5" w:rsidP="009F5F3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2F7493BD" w14:textId="514B1C77" w:rsidR="009940F5" w:rsidRPr="00D365E7" w:rsidRDefault="009940F5" w:rsidP="00D365E7">
            <w:pPr>
              <w:pStyle w:val="acctfourfigures"/>
              <w:tabs>
                <w:tab w:val="clear" w:pos="765"/>
                <w:tab w:val="decimal" w:pos="113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D365E7">
              <w:rPr>
                <w:rFonts w:ascii="Angsana New" w:hAnsi="Angsana New"/>
                <w:sz w:val="28"/>
                <w:szCs w:val="28"/>
              </w:rPr>
              <w:t>9,356</w:t>
            </w:r>
          </w:p>
        </w:tc>
        <w:tc>
          <w:tcPr>
            <w:tcW w:w="236" w:type="dxa"/>
            <w:vAlign w:val="bottom"/>
          </w:tcPr>
          <w:p w14:paraId="265475D4" w14:textId="77777777" w:rsidR="009940F5" w:rsidRPr="001E0B44" w:rsidRDefault="009940F5" w:rsidP="00D365E7">
            <w:pPr>
              <w:pStyle w:val="acctfourfigures"/>
              <w:tabs>
                <w:tab w:val="clear" w:pos="765"/>
                <w:tab w:val="decimal" w:pos="796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11391A63" w14:textId="498FE256" w:rsidR="009940F5" w:rsidRPr="00D365E7" w:rsidRDefault="009940F5" w:rsidP="00D365E7">
            <w:pPr>
              <w:pStyle w:val="acctfourfigures"/>
              <w:tabs>
                <w:tab w:val="clear" w:pos="765"/>
                <w:tab w:val="decimal" w:pos="1172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D365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B60FAC" w14:textId="77777777" w:rsidR="009940F5" w:rsidRPr="001E0B44" w:rsidRDefault="009940F5" w:rsidP="00D365E7">
            <w:pPr>
              <w:tabs>
                <w:tab w:val="clear" w:pos="680"/>
                <w:tab w:val="clear" w:pos="907"/>
                <w:tab w:val="decimal" w:pos="595"/>
                <w:tab w:val="decimal" w:pos="800"/>
                <w:tab w:val="decimal" w:pos="882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1840CCF" w14:textId="03665699" w:rsidR="009940F5" w:rsidRPr="00D365E7" w:rsidRDefault="009940F5" w:rsidP="00D365E7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D365E7">
              <w:rPr>
                <w:rFonts w:ascii="Angsana New" w:hAnsi="Angsana New"/>
                <w:sz w:val="28"/>
                <w:szCs w:val="28"/>
              </w:rPr>
              <w:t>9,356</w:t>
            </w:r>
          </w:p>
        </w:tc>
        <w:tc>
          <w:tcPr>
            <w:tcW w:w="270" w:type="dxa"/>
            <w:vAlign w:val="bottom"/>
          </w:tcPr>
          <w:p w14:paraId="61EC1413" w14:textId="77777777" w:rsidR="009940F5" w:rsidRPr="001E0B44" w:rsidRDefault="009940F5" w:rsidP="00D365E7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8CB038E" w14:textId="60BAF4D0" w:rsidR="009940F5" w:rsidRPr="00D365E7" w:rsidRDefault="009940F5" w:rsidP="00D365E7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D365E7">
              <w:rPr>
                <w:rFonts w:ascii="Angsana New" w:hAnsi="Angsana New"/>
                <w:sz w:val="28"/>
                <w:szCs w:val="28"/>
                <w:lang w:val="en-GB" w:bidi="ar-SA"/>
              </w:rPr>
              <w:t>9,356</w:t>
            </w:r>
          </w:p>
        </w:tc>
        <w:tc>
          <w:tcPr>
            <w:tcW w:w="270" w:type="dxa"/>
            <w:vAlign w:val="bottom"/>
          </w:tcPr>
          <w:p w14:paraId="5F543294" w14:textId="77777777" w:rsidR="009940F5" w:rsidRPr="001E0B44" w:rsidRDefault="009940F5" w:rsidP="00D365E7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C25495C" w14:textId="7F4EC2B9" w:rsidR="009940F5" w:rsidRPr="00D365E7" w:rsidRDefault="009940F5" w:rsidP="00D365E7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D365E7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7D7C0FFB" w14:textId="77777777" w:rsidR="009940F5" w:rsidRPr="001E0B44" w:rsidRDefault="009940F5" w:rsidP="00D365E7">
            <w:pPr>
              <w:tabs>
                <w:tab w:val="decimal" w:pos="595"/>
                <w:tab w:val="decimal" w:pos="646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7E0DEA" w14:textId="5F9CC3BC" w:rsidR="009940F5" w:rsidRPr="00D365E7" w:rsidRDefault="009940F5" w:rsidP="00D365E7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D365E7">
              <w:rPr>
                <w:rFonts w:ascii="Angsana New" w:hAnsi="Angsana New"/>
                <w:sz w:val="28"/>
                <w:szCs w:val="28"/>
              </w:rPr>
              <w:t>9,356</w:t>
            </w:r>
          </w:p>
        </w:tc>
      </w:tr>
      <w:tr w:rsidR="009940F5" w:rsidRPr="00C12FA0" w14:paraId="43168731" w14:textId="77777777" w:rsidTr="001E6374">
        <w:trPr>
          <w:trHeight w:hRule="exact" w:val="72"/>
        </w:trPr>
        <w:tc>
          <w:tcPr>
            <w:tcW w:w="4140" w:type="dxa"/>
            <w:shd w:val="clear" w:color="auto" w:fill="auto"/>
            <w:vAlign w:val="bottom"/>
          </w:tcPr>
          <w:p w14:paraId="00F8FD4E" w14:textId="77777777" w:rsidR="009940F5" w:rsidRPr="00255558" w:rsidRDefault="009940F5" w:rsidP="00F70EC0">
            <w:pPr>
              <w:spacing w:line="380" w:lineRule="exact"/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38" w:type="dxa"/>
            <w:vAlign w:val="bottom"/>
          </w:tcPr>
          <w:p w14:paraId="6B1A44B8" w14:textId="77777777" w:rsidR="009940F5" w:rsidRPr="00255558" w:rsidRDefault="009940F5" w:rsidP="00F70EC0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69CB2733" w14:textId="77777777" w:rsidR="009940F5" w:rsidRPr="00C12FA0" w:rsidRDefault="009940F5" w:rsidP="00F70EC0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1ABCB89" w14:textId="77777777" w:rsidR="009940F5" w:rsidRPr="001E0B44" w:rsidRDefault="009940F5" w:rsidP="00F70EC0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26AC11D9" w14:textId="77777777" w:rsidR="009940F5" w:rsidRPr="00C12FA0" w:rsidRDefault="009940F5" w:rsidP="00F70EC0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358BD2" w14:textId="77777777" w:rsidR="009940F5" w:rsidRPr="001E0B44" w:rsidRDefault="009940F5" w:rsidP="00F70EC0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4B41D6E6" w14:textId="77777777" w:rsidR="009940F5" w:rsidRPr="00C12FA0" w:rsidRDefault="009940F5" w:rsidP="00F70EC0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7DE06B4" w14:textId="77777777" w:rsidR="009940F5" w:rsidRPr="001E0B44" w:rsidRDefault="009940F5" w:rsidP="00F70EC0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BB3F65D" w14:textId="77777777" w:rsidR="009940F5" w:rsidRPr="00C12FA0" w:rsidRDefault="009940F5" w:rsidP="00F70EC0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1FF38DC" w14:textId="77777777" w:rsidR="009940F5" w:rsidRPr="001E0B44" w:rsidRDefault="009940F5" w:rsidP="00F70EC0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735190D" w14:textId="77777777" w:rsidR="009940F5" w:rsidRPr="00C12FA0" w:rsidRDefault="009940F5" w:rsidP="00F70EC0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B0EEC5A" w14:textId="77777777" w:rsidR="009940F5" w:rsidRPr="00C12FA0" w:rsidRDefault="009940F5" w:rsidP="00F70EC0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8E105C" w14:textId="77777777" w:rsidR="009940F5" w:rsidRPr="00C12FA0" w:rsidRDefault="009940F5" w:rsidP="00F70EC0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28A2" w:rsidRPr="00255558" w14:paraId="7CAC176D" w14:textId="77777777" w:rsidTr="001E6374">
        <w:trPr>
          <w:trHeight w:hRule="exact" w:val="216"/>
        </w:trPr>
        <w:tc>
          <w:tcPr>
            <w:tcW w:w="4140" w:type="dxa"/>
            <w:shd w:val="clear" w:color="auto" w:fill="auto"/>
          </w:tcPr>
          <w:p w14:paraId="218AEE17" w14:textId="77777777" w:rsidR="001C28A2" w:rsidRPr="001E0B44" w:rsidRDefault="001C28A2" w:rsidP="00F27519">
            <w:pPr>
              <w:spacing w:line="380" w:lineRule="exact"/>
              <w:ind w:left="288" w:hanging="28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738" w:type="dxa"/>
            <w:vAlign w:val="bottom"/>
          </w:tcPr>
          <w:p w14:paraId="69DCAD4A" w14:textId="77777777" w:rsidR="001C28A2" w:rsidRPr="00255558" w:rsidRDefault="001C28A2" w:rsidP="00F27519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51F0CDEB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E1888A4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2E3EAE02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A63F92" w14:textId="77777777" w:rsidR="001C28A2" w:rsidRPr="001E0B44" w:rsidRDefault="001C28A2" w:rsidP="00F27519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45E18A66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8873408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5E413F5" w14:textId="77777777" w:rsidR="001C28A2" w:rsidRPr="001E0B44" w:rsidRDefault="001C28A2" w:rsidP="00F275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9DEA45A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D53DE64" w14:textId="77777777" w:rsidR="001C28A2" w:rsidRPr="001E0B44" w:rsidRDefault="001C28A2" w:rsidP="00F275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587B065" w14:textId="77777777" w:rsidR="001C28A2" w:rsidRPr="001E0B44" w:rsidRDefault="001C28A2" w:rsidP="00F27519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86D528" w14:textId="77777777" w:rsidR="001C28A2" w:rsidRPr="001E0B44" w:rsidRDefault="001C28A2" w:rsidP="00F275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28A2" w:rsidRPr="00255558" w14:paraId="00EA0710" w14:textId="77777777" w:rsidTr="001E6374">
        <w:trPr>
          <w:trHeight w:hRule="exact" w:val="374"/>
        </w:trPr>
        <w:tc>
          <w:tcPr>
            <w:tcW w:w="4140" w:type="dxa"/>
            <w:shd w:val="clear" w:color="auto" w:fill="auto"/>
          </w:tcPr>
          <w:p w14:paraId="710B9DC4" w14:textId="7349D646" w:rsidR="001C28A2" w:rsidRPr="00255558" w:rsidRDefault="001C28A2" w:rsidP="00F27519">
            <w:pPr>
              <w:spacing w:line="380" w:lineRule="exact"/>
              <w:ind w:left="288" w:hanging="288"/>
              <w:rPr>
                <w:rFonts w:ascii="Angsana New" w:hAnsi="Angsana New"/>
                <w:sz w:val="26"/>
                <w:szCs w:val="26"/>
                <w:cs/>
              </w:rPr>
            </w:pPr>
            <w:r w:rsidRPr="001E0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E0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 xml:space="preserve">31 </w:t>
            </w:r>
            <w:r w:rsidRPr="001E0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มีนาคม </w:t>
            </w:r>
            <w:r w:rsidRPr="001E0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 w:rsidR="00ED5AC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>7</w:t>
            </w:r>
          </w:p>
        </w:tc>
        <w:tc>
          <w:tcPr>
            <w:tcW w:w="738" w:type="dxa"/>
            <w:vAlign w:val="bottom"/>
          </w:tcPr>
          <w:p w14:paraId="65B05B11" w14:textId="77777777" w:rsidR="001C28A2" w:rsidRPr="00255558" w:rsidRDefault="001C28A2" w:rsidP="00F27519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39A2868C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108DDD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351F2B6E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D1F421" w14:textId="77777777" w:rsidR="001C28A2" w:rsidRPr="001E0B44" w:rsidRDefault="001C28A2" w:rsidP="00F27519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1C8F4F50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0E261D1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7CF59C7" w14:textId="77777777" w:rsidR="001C28A2" w:rsidRPr="001E0B44" w:rsidRDefault="001C28A2" w:rsidP="00F275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8B412BD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F3FC8A2" w14:textId="77777777" w:rsidR="001C28A2" w:rsidRPr="001E0B44" w:rsidRDefault="001C28A2" w:rsidP="00F275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D00BEF3" w14:textId="77777777" w:rsidR="001C28A2" w:rsidRPr="001E0B44" w:rsidRDefault="001C28A2" w:rsidP="00F27519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AA50C9" w14:textId="77777777" w:rsidR="001C28A2" w:rsidRPr="001E0B44" w:rsidRDefault="001C28A2" w:rsidP="00F275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28A2" w:rsidRPr="00255558" w14:paraId="4A17FBB7" w14:textId="77777777" w:rsidTr="001E6374">
        <w:trPr>
          <w:trHeight w:hRule="exact" w:val="374"/>
        </w:trPr>
        <w:tc>
          <w:tcPr>
            <w:tcW w:w="4140" w:type="dxa"/>
            <w:shd w:val="clear" w:color="auto" w:fill="auto"/>
          </w:tcPr>
          <w:p w14:paraId="2D1DB4B3" w14:textId="77777777" w:rsidR="001C28A2" w:rsidRPr="00255558" w:rsidRDefault="001C28A2" w:rsidP="00F27519">
            <w:pPr>
              <w:spacing w:line="380" w:lineRule="exact"/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1E0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38" w:type="dxa"/>
            <w:vAlign w:val="bottom"/>
          </w:tcPr>
          <w:p w14:paraId="67AA003B" w14:textId="77777777" w:rsidR="001C28A2" w:rsidRPr="00255558" w:rsidRDefault="001C28A2" w:rsidP="00F27519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7FD7CE87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51B1991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4BB0815A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5F43F1" w14:textId="77777777" w:rsidR="001C28A2" w:rsidRPr="001E0B44" w:rsidRDefault="001C28A2" w:rsidP="00F27519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5ABE641E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513BE7F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17FE1AE" w14:textId="77777777" w:rsidR="001C28A2" w:rsidRPr="001E0B44" w:rsidRDefault="001C28A2" w:rsidP="00F275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201BE5B" w14:textId="77777777" w:rsidR="001C28A2" w:rsidRPr="001E0B44" w:rsidRDefault="001C28A2" w:rsidP="00F27519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7F08380" w14:textId="77777777" w:rsidR="001C28A2" w:rsidRPr="001E0B44" w:rsidRDefault="001C28A2" w:rsidP="00F275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0F18231" w14:textId="77777777" w:rsidR="001C28A2" w:rsidRPr="001E0B44" w:rsidRDefault="001C28A2" w:rsidP="00F27519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1C7095" w14:textId="77777777" w:rsidR="001C28A2" w:rsidRPr="001E0B44" w:rsidRDefault="001C28A2" w:rsidP="00F27519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5AC2" w:rsidRPr="00255558" w14:paraId="42B3C31E" w14:textId="77777777" w:rsidTr="001E6374">
        <w:trPr>
          <w:trHeight w:hRule="exact" w:val="374"/>
        </w:trPr>
        <w:tc>
          <w:tcPr>
            <w:tcW w:w="4140" w:type="dxa"/>
            <w:shd w:val="clear" w:color="auto" w:fill="auto"/>
            <w:vAlign w:val="bottom"/>
          </w:tcPr>
          <w:p w14:paraId="1520716D" w14:textId="77777777" w:rsidR="00ED5AC2" w:rsidRPr="00255558" w:rsidRDefault="00ED5AC2" w:rsidP="00ED5AC2">
            <w:pPr>
              <w:spacing w:line="380" w:lineRule="exact"/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1E0B4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738" w:type="dxa"/>
            <w:vAlign w:val="bottom"/>
          </w:tcPr>
          <w:p w14:paraId="18AC2330" w14:textId="396FBD77" w:rsidR="00ED5AC2" w:rsidRPr="00255558" w:rsidRDefault="00ED5AC2" w:rsidP="00ED5AC2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10</w:t>
            </w:r>
          </w:p>
        </w:tc>
        <w:tc>
          <w:tcPr>
            <w:tcW w:w="1980" w:type="dxa"/>
            <w:vAlign w:val="bottom"/>
          </w:tcPr>
          <w:p w14:paraId="1ECEB1F2" w14:textId="3238F53A" w:rsidR="00ED5AC2" w:rsidRPr="00C12FA0" w:rsidRDefault="00ED5AC2" w:rsidP="00ED5AC2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10C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A8D4BA8" w14:textId="77777777" w:rsidR="00ED5AC2" w:rsidRPr="001E0B44" w:rsidRDefault="00ED5AC2" w:rsidP="00ED5AC2">
            <w:pPr>
              <w:pStyle w:val="acctfourfigures"/>
              <w:tabs>
                <w:tab w:val="clear" w:pos="765"/>
                <w:tab w:val="decimal" w:pos="680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199C5575" w14:textId="68271D33" w:rsidR="00ED5AC2" w:rsidRPr="00C12FA0" w:rsidRDefault="00ED5AC2" w:rsidP="00ED5AC2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0CF2">
              <w:rPr>
                <w:rFonts w:ascii="Angsana New" w:hAnsi="Angsana New"/>
                <w:sz w:val="28"/>
                <w:szCs w:val="28"/>
              </w:rPr>
              <w:t>119,656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8732DC" w14:textId="77777777" w:rsidR="00ED5AC2" w:rsidRPr="001E0B44" w:rsidRDefault="00ED5AC2" w:rsidP="00ED5AC2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6B6F517" w14:textId="4722EA07" w:rsidR="00ED5AC2" w:rsidRPr="00C12FA0" w:rsidRDefault="00ED5AC2" w:rsidP="00ED5AC2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10CF2">
              <w:rPr>
                <w:rFonts w:ascii="Angsana New" w:hAnsi="Angsana New"/>
                <w:sz w:val="28"/>
                <w:szCs w:val="28"/>
              </w:rPr>
              <w:t>119,656</w:t>
            </w:r>
          </w:p>
        </w:tc>
        <w:tc>
          <w:tcPr>
            <w:tcW w:w="270" w:type="dxa"/>
            <w:vAlign w:val="bottom"/>
          </w:tcPr>
          <w:p w14:paraId="13E56506" w14:textId="77777777" w:rsidR="00ED5AC2" w:rsidRPr="001E0B44" w:rsidRDefault="00ED5AC2" w:rsidP="00ED5AC2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2615FB5" w14:textId="34A61E3A" w:rsidR="00ED5AC2" w:rsidRPr="001E0B44" w:rsidRDefault="00ED5AC2" w:rsidP="00ED5AC2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0C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CA19C5D" w14:textId="77777777" w:rsidR="00ED5AC2" w:rsidRPr="001E0B44" w:rsidRDefault="00ED5AC2" w:rsidP="00ED5AC2">
            <w:pPr>
              <w:pStyle w:val="acctfourfigures"/>
              <w:tabs>
                <w:tab w:val="clear" w:pos="765"/>
                <w:tab w:val="decimal" w:pos="595"/>
                <w:tab w:val="decimal" w:pos="646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EF86E0E" w14:textId="7D9194AA" w:rsidR="00ED5AC2" w:rsidRPr="00C12FA0" w:rsidRDefault="00ED5AC2" w:rsidP="00ED5AC2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0CF2">
              <w:rPr>
                <w:rFonts w:ascii="Angsana New" w:hAnsi="Angsana New"/>
                <w:sz w:val="28"/>
                <w:szCs w:val="28"/>
              </w:rPr>
              <w:t>119,656</w:t>
            </w:r>
          </w:p>
        </w:tc>
        <w:tc>
          <w:tcPr>
            <w:tcW w:w="270" w:type="dxa"/>
            <w:vAlign w:val="bottom"/>
          </w:tcPr>
          <w:p w14:paraId="4BA2F9DC" w14:textId="77777777" w:rsidR="00ED5AC2" w:rsidRPr="001E0B44" w:rsidRDefault="00ED5AC2" w:rsidP="00ED5AC2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58409E" w14:textId="28D8B8F7" w:rsidR="00ED5AC2" w:rsidRPr="00C12FA0" w:rsidRDefault="00ED5AC2" w:rsidP="00ED5AC2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10CF2">
              <w:rPr>
                <w:rFonts w:ascii="Angsana New" w:hAnsi="Angsana New"/>
                <w:sz w:val="28"/>
                <w:szCs w:val="28"/>
              </w:rPr>
              <w:t>119,656</w:t>
            </w:r>
          </w:p>
        </w:tc>
      </w:tr>
      <w:tr w:rsidR="00ED5AC2" w:rsidRPr="00255558" w14:paraId="191B1577" w14:textId="77777777" w:rsidTr="001E6374">
        <w:trPr>
          <w:trHeight w:hRule="exact" w:val="72"/>
        </w:trPr>
        <w:tc>
          <w:tcPr>
            <w:tcW w:w="4140" w:type="dxa"/>
            <w:shd w:val="clear" w:color="auto" w:fill="auto"/>
            <w:vAlign w:val="bottom"/>
          </w:tcPr>
          <w:p w14:paraId="055127F3" w14:textId="77777777" w:rsidR="00ED5AC2" w:rsidRPr="00255558" w:rsidRDefault="00ED5AC2" w:rsidP="00ED5AC2">
            <w:pPr>
              <w:spacing w:line="380" w:lineRule="exact"/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38" w:type="dxa"/>
            <w:vAlign w:val="bottom"/>
          </w:tcPr>
          <w:p w14:paraId="157644C9" w14:textId="77777777" w:rsidR="00ED5AC2" w:rsidRPr="00255558" w:rsidRDefault="00ED5AC2" w:rsidP="00ED5AC2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75398CA3" w14:textId="77777777" w:rsidR="00ED5AC2" w:rsidRPr="00C12FA0" w:rsidRDefault="00ED5AC2" w:rsidP="00ED5AC2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BD53D34" w14:textId="77777777" w:rsidR="00ED5AC2" w:rsidRPr="001E0B44" w:rsidRDefault="00ED5AC2" w:rsidP="00ED5AC2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7E99D49F" w14:textId="77777777" w:rsidR="00ED5AC2" w:rsidRPr="00C12FA0" w:rsidRDefault="00ED5AC2" w:rsidP="00ED5AC2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7EC4B4" w14:textId="77777777" w:rsidR="00ED5AC2" w:rsidRPr="001E0B44" w:rsidRDefault="00ED5AC2" w:rsidP="00ED5AC2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104D31CB" w14:textId="77777777" w:rsidR="00ED5AC2" w:rsidRPr="00C12FA0" w:rsidRDefault="00ED5AC2" w:rsidP="00ED5AC2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C7BEAB8" w14:textId="77777777" w:rsidR="00ED5AC2" w:rsidRPr="001E0B44" w:rsidRDefault="00ED5AC2" w:rsidP="00ED5AC2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8E89AF7" w14:textId="77777777" w:rsidR="00ED5AC2" w:rsidRPr="00C12FA0" w:rsidRDefault="00ED5AC2" w:rsidP="00ED5AC2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E8DD4F7" w14:textId="77777777" w:rsidR="00ED5AC2" w:rsidRPr="001E0B44" w:rsidRDefault="00ED5AC2" w:rsidP="00ED5AC2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22FDC67" w14:textId="77777777" w:rsidR="00ED5AC2" w:rsidRPr="00C12FA0" w:rsidRDefault="00ED5AC2" w:rsidP="00ED5AC2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12718A2" w14:textId="77777777" w:rsidR="00ED5AC2" w:rsidRPr="00C12FA0" w:rsidRDefault="00ED5AC2" w:rsidP="00ED5AC2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E8E80E" w14:textId="77777777" w:rsidR="00ED5AC2" w:rsidRPr="00C12FA0" w:rsidRDefault="00ED5AC2" w:rsidP="00ED5AC2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5AC2" w:rsidRPr="00255558" w14:paraId="60BBF2FA" w14:textId="77777777" w:rsidTr="001E6374">
        <w:trPr>
          <w:trHeight w:hRule="exact" w:val="374"/>
        </w:trPr>
        <w:tc>
          <w:tcPr>
            <w:tcW w:w="4140" w:type="dxa"/>
            <w:shd w:val="clear" w:color="auto" w:fill="auto"/>
            <w:vAlign w:val="bottom"/>
          </w:tcPr>
          <w:p w14:paraId="3F13286F" w14:textId="77777777" w:rsidR="00ED5AC2" w:rsidRPr="00255558" w:rsidRDefault="00ED5AC2" w:rsidP="00ED5AC2">
            <w:pPr>
              <w:spacing w:line="380" w:lineRule="exact"/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1E0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738" w:type="dxa"/>
            <w:vAlign w:val="bottom"/>
          </w:tcPr>
          <w:p w14:paraId="5D02F89F" w14:textId="77777777" w:rsidR="00ED5AC2" w:rsidRPr="00255558" w:rsidRDefault="00ED5AC2" w:rsidP="00ED5AC2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980" w:type="dxa"/>
          </w:tcPr>
          <w:p w14:paraId="5608E4D8" w14:textId="77777777" w:rsidR="00ED5AC2" w:rsidRPr="001E0B44" w:rsidRDefault="00ED5AC2" w:rsidP="00ED5AC2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4020B1" w14:textId="77777777" w:rsidR="00ED5AC2" w:rsidRPr="001E0B44" w:rsidRDefault="00ED5AC2" w:rsidP="00ED5AC2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</w:tcPr>
          <w:p w14:paraId="6D32E131" w14:textId="77777777" w:rsidR="00ED5AC2" w:rsidRPr="001E0B44" w:rsidRDefault="00ED5AC2" w:rsidP="00ED5AC2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F60C29" w14:textId="77777777" w:rsidR="00ED5AC2" w:rsidRPr="001E0B44" w:rsidRDefault="00ED5AC2" w:rsidP="00ED5AC2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213D685F" w14:textId="77777777" w:rsidR="00ED5AC2" w:rsidRPr="001E0B44" w:rsidRDefault="00ED5AC2" w:rsidP="00ED5AC2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D9D86E" w14:textId="77777777" w:rsidR="00ED5AC2" w:rsidRPr="001E0B44" w:rsidRDefault="00ED5AC2" w:rsidP="00ED5AC2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F50DE95" w14:textId="77777777" w:rsidR="00ED5AC2" w:rsidRPr="001E0B44" w:rsidRDefault="00ED5AC2" w:rsidP="00ED5AC2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77E62D" w14:textId="77777777" w:rsidR="00ED5AC2" w:rsidRPr="001E0B44" w:rsidRDefault="00ED5AC2" w:rsidP="00ED5AC2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C6237C" w14:textId="77777777" w:rsidR="00ED5AC2" w:rsidRPr="001E0B44" w:rsidRDefault="00ED5AC2" w:rsidP="00ED5AC2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4C55C5" w14:textId="77777777" w:rsidR="00ED5AC2" w:rsidRPr="001E0B44" w:rsidRDefault="00ED5AC2" w:rsidP="00ED5AC2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58314A6" w14:textId="77777777" w:rsidR="00ED5AC2" w:rsidRPr="001E0B44" w:rsidRDefault="00ED5AC2" w:rsidP="00ED5AC2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5AC2" w:rsidRPr="00255558" w14:paraId="62A9F51E" w14:textId="77777777" w:rsidTr="001E6374">
        <w:trPr>
          <w:trHeight w:hRule="exact" w:val="374"/>
        </w:trPr>
        <w:tc>
          <w:tcPr>
            <w:tcW w:w="4140" w:type="dxa"/>
            <w:shd w:val="clear" w:color="auto" w:fill="auto"/>
            <w:vAlign w:val="bottom"/>
          </w:tcPr>
          <w:p w14:paraId="25655662" w14:textId="77777777" w:rsidR="00ED5AC2" w:rsidRPr="00255558" w:rsidRDefault="00ED5AC2" w:rsidP="00ED5AC2">
            <w:pPr>
              <w:spacing w:line="380" w:lineRule="exact"/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1E0B44">
              <w:rPr>
                <w:rFonts w:ascii="Angsana New" w:hAnsi="Angsana New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738" w:type="dxa"/>
            <w:vAlign w:val="bottom"/>
          </w:tcPr>
          <w:p w14:paraId="3BAFC737" w14:textId="77777777" w:rsidR="00ED5AC2" w:rsidRPr="00255558" w:rsidRDefault="00ED5AC2" w:rsidP="00ED5AC2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617A6C1C" w14:textId="39EC77CB" w:rsidR="00ED5AC2" w:rsidRPr="00C12FA0" w:rsidRDefault="00ED5AC2" w:rsidP="00ED5AC2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>100,964</w:t>
            </w:r>
          </w:p>
        </w:tc>
        <w:tc>
          <w:tcPr>
            <w:tcW w:w="236" w:type="dxa"/>
            <w:vAlign w:val="bottom"/>
          </w:tcPr>
          <w:p w14:paraId="309253ED" w14:textId="77777777" w:rsidR="00ED5AC2" w:rsidRPr="001E0B44" w:rsidRDefault="00ED5AC2" w:rsidP="00ED5AC2">
            <w:pPr>
              <w:pStyle w:val="acctfourfigures"/>
              <w:tabs>
                <w:tab w:val="clear" w:pos="765"/>
                <w:tab w:val="decimal" w:pos="796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78AA7832" w14:textId="3D616EE1" w:rsidR="00ED5AC2" w:rsidRPr="00C12FA0" w:rsidRDefault="00ED5AC2" w:rsidP="00D365E7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1E0B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D212D8" w14:textId="77777777" w:rsidR="00ED5AC2" w:rsidRPr="001E0B44" w:rsidRDefault="00ED5AC2" w:rsidP="00ED5AC2">
            <w:pPr>
              <w:tabs>
                <w:tab w:val="clear" w:pos="680"/>
                <w:tab w:val="clear" w:pos="907"/>
                <w:tab w:val="decimal" w:pos="595"/>
                <w:tab w:val="decimal" w:pos="800"/>
                <w:tab w:val="decimal" w:pos="882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1C29CBE7" w14:textId="17B05A46" w:rsidR="00ED5AC2" w:rsidRPr="00C12FA0" w:rsidRDefault="00ED5AC2" w:rsidP="00ED5AC2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>100,964</w:t>
            </w:r>
          </w:p>
        </w:tc>
        <w:tc>
          <w:tcPr>
            <w:tcW w:w="270" w:type="dxa"/>
            <w:vAlign w:val="bottom"/>
          </w:tcPr>
          <w:p w14:paraId="0A8011D2" w14:textId="77777777" w:rsidR="00ED5AC2" w:rsidRPr="001E0B44" w:rsidRDefault="00ED5AC2" w:rsidP="00ED5AC2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E3861E7" w14:textId="58DDAAD6" w:rsidR="00ED5AC2" w:rsidRPr="00C12FA0" w:rsidRDefault="00ED5AC2" w:rsidP="00ED5AC2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>100,964</w:t>
            </w:r>
          </w:p>
        </w:tc>
        <w:tc>
          <w:tcPr>
            <w:tcW w:w="270" w:type="dxa"/>
            <w:vAlign w:val="bottom"/>
          </w:tcPr>
          <w:p w14:paraId="0410D91A" w14:textId="77777777" w:rsidR="00ED5AC2" w:rsidRPr="001E0B44" w:rsidRDefault="00ED5AC2" w:rsidP="00ED5AC2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565696E" w14:textId="68CBD453" w:rsidR="00ED5AC2" w:rsidRPr="00C12FA0" w:rsidRDefault="00ED5AC2" w:rsidP="00ED5AC2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E0B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E8A502A" w14:textId="77777777" w:rsidR="00ED5AC2" w:rsidRPr="001E0B44" w:rsidRDefault="00ED5AC2" w:rsidP="00ED5AC2">
            <w:pPr>
              <w:tabs>
                <w:tab w:val="decimal" w:pos="595"/>
                <w:tab w:val="decimal" w:pos="646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3245BB" w14:textId="256C67F0" w:rsidR="00ED5AC2" w:rsidRPr="00C12FA0" w:rsidRDefault="00ED5AC2" w:rsidP="00ED5AC2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>100,964</w:t>
            </w:r>
          </w:p>
        </w:tc>
      </w:tr>
    </w:tbl>
    <w:p w14:paraId="7ED2751F" w14:textId="6F9C74BF" w:rsidR="0087182B" w:rsidRPr="00D57BA2" w:rsidRDefault="0087182B" w:rsidP="00ED0A7A">
      <w:pPr>
        <w:rPr>
          <w:rFonts w:asciiTheme="majorBidi" w:hAnsiTheme="majorBidi" w:cstheme="majorBidi"/>
        </w:rPr>
        <w:sectPr w:rsidR="0087182B" w:rsidRPr="00D57BA2" w:rsidSect="003C0D5D">
          <w:headerReference w:type="default" r:id="rId20"/>
          <w:footerReference w:type="default" r:id="rId21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32A67F6" w14:textId="15AC61A1" w:rsidR="00D928F4" w:rsidRPr="00D57BA2" w:rsidRDefault="00D928F4" w:rsidP="00D928F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D57BA2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Pr="00D57BA2">
        <w:rPr>
          <w:rFonts w:asciiTheme="majorBidi" w:hAnsiTheme="majorBidi" w:cstheme="majorBidi"/>
          <w:spacing w:val="-2"/>
          <w:sz w:val="30"/>
          <w:szCs w:val="30"/>
          <w:cs/>
        </w:rPr>
        <w:br/>
        <w:t>งบ</w:t>
      </w:r>
      <w:r w:rsidRPr="00D57BA2">
        <w:rPr>
          <w:rFonts w:asciiTheme="majorBidi" w:hAnsiTheme="majorBidi" w:cstheme="majorBidi"/>
          <w:spacing w:val="-4"/>
          <w:sz w:val="30"/>
          <w:szCs w:val="30"/>
          <w:cs/>
        </w:rPr>
        <w:t>ฐานะการเงิน</w:t>
      </w:r>
    </w:p>
    <w:p w14:paraId="462A8701" w14:textId="77777777" w:rsidR="00D928F4" w:rsidRPr="00D57BA2" w:rsidRDefault="00D928F4" w:rsidP="00D928F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430"/>
        <w:gridCol w:w="236"/>
        <w:gridCol w:w="6514"/>
      </w:tblGrid>
      <w:tr w:rsidR="0037798E" w:rsidRPr="00D57BA2" w14:paraId="3372D3BD" w14:textId="77777777" w:rsidTr="00D928F4">
        <w:trPr>
          <w:tblHeader/>
        </w:trPr>
        <w:tc>
          <w:tcPr>
            <w:tcW w:w="2430" w:type="dxa"/>
            <w:shd w:val="clear" w:color="auto" w:fill="auto"/>
          </w:tcPr>
          <w:p w14:paraId="7291C1AE" w14:textId="4DB12179" w:rsidR="0037798E" w:rsidRPr="00D57BA2" w:rsidRDefault="0037798E" w:rsidP="00BE0B29">
            <w:pPr>
              <w:pStyle w:val="block"/>
              <w:spacing w:after="0" w:line="240" w:lineRule="auto"/>
              <w:ind w:left="160" w:right="-108" w:hanging="1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5CC02746" w14:textId="77777777" w:rsidR="0037798E" w:rsidRPr="00D57BA2" w:rsidRDefault="0037798E" w:rsidP="00BE0B29">
            <w:pPr>
              <w:pStyle w:val="block"/>
              <w:spacing w:after="0" w:line="240" w:lineRule="auto"/>
              <w:ind w:left="0" w:right="-7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514" w:type="dxa"/>
            <w:shd w:val="clear" w:color="auto" w:fill="auto"/>
          </w:tcPr>
          <w:p w14:paraId="52AF8AF6" w14:textId="77777777" w:rsidR="0037798E" w:rsidRPr="00D57BA2" w:rsidRDefault="0037798E" w:rsidP="00BE0B2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37798E" w:rsidRPr="00D57BA2" w14:paraId="2C798F97" w14:textId="77777777" w:rsidTr="00D928F4">
        <w:tc>
          <w:tcPr>
            <w:tcW w:w="2430" w:type="dxa"/>
            <w:shd w:val="clear" w:color="auto" w:fill="auto"/>
          </w:tcPr>
          <w:p w14:paraId="480EE2E7" w14:textId="77777777" w:rsidR="0037798E" w:rsidRPr="00D57BA2" w:rsidRDefault="0037798E" w:rsidP="00BE0B29">
            <w:pPr>
              <w:pStyle w:val="block"/>
              <w:spacing w:after="0" w:line="240" w:lineRule="auto"/>
              <w:ind w:left="160" w:right="-108" w:hanging="1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สินทรัพย์/หนี้สินอนุพันธ์</w:t>
            </w:r>
          </w:p>
        </w:tc>
        <w:tc>
          <w:tcPr>
            <w:tcW w:w="236" w:type="dxa"/>
            <w:shd w:val="clear" w:color="auto" w:fill="auto"/>
          </w:tcPr>
          <w:p w14:paraId="7E238324" w14:textId="77777777" w:rsidR="0037798E" w:rsidRPr="00D57BA2" w:rsidRDefault="0037798E" w:rsidP="00BE0B29">
            <w:pPr>
              <w:pStyle w:val="block"/>
              <w:spacing w:after="0" w:line="240" w:lineRule="auto"/>
              <w:ind w:left="0" w:right="-7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514" w:type="dxa"/>
            <w:shd w:val="clear" w:color="auto" w:fill="auto"/>
          </w:tcPr>
          <w:p w14:paraId="336B0A5E" w14:textId="112A299E" w:rsidR="0037798E" w:rsidRPr="00D57BA2" w:rsidRDefault="0024389F" w:rsidP="00BE0B29">
            <w:pPr>
              <w:pStyle w:val="block"/>
              <w:spacing w:after="0" w:line="240" w:lineRule="auto"/>
              <w:ind w:left="200" w:right="-20" w:hanging="2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438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24389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ของสัญญาแลกเปลี่ยนเงินตราต่างประเทศเป็นมูลค่ายุติธรรมที่คำนวณโดยใช้อัตราที่กำหนดโดยธนาคารของบริษัทด้วยการพิจารณาเงื่อนไขในตลาดที่มีอยู่ ณ วันที่ในงบฐานะการเงิน</w:t>
            </w:r>
          </w:p>
        </w:tc>
      </w:tr>
      <w:tr w:rsidR="005B507D" w:rsidRPr="00D57BA2" w14:paraId="6E4D8C00" w14:textId="77777777" w:rsidTr="00D928F4">
        <w:tc>
          <w:tcPr>
            <w:tcW w:w="2430" w:type="dxa"/>
            <w:shd w:val="clear" w:color="auto" w:fill="auto"/>
          </w:tcPr>
          <w:p w14:paraId="729FE73F" w14:textId="17538022" w:rsidR="005B507D" w:rsidRPr="00D57BA2" w:rsidRDefault="005B507D" w:rsidP="00BE0B29">
            <w:pPr>
              <w:pStyle w:val="block"/>
              <w:spacing w:after="0" w:line="240" w:lineRule="auto"/>
              <w:ind w:left="160" w:right="-108" w:hanging="1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ตราสารทุน</w:t>
            </w:r>
            <w:r w:rsidR="00B97ABC" w:rsidRPr="00D57B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อื่น</w:t>
            </w:r>
            <w:r w:rsidRPr="00D57BA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ที่ไม่อยู่ในความต้องการของตลาด</w:t>
            </w:r>
          </w:p>
        </w:tc>
        <w:tc>
          <w:tcPr>
            <w:tcW w:w="236" w:type="dxa"/>
            <w:shd w:val="clear" w:color="auto" w:fill="auto"/>
          </w:tcPr>
          <w:p w14:paraId="7B7757E4" w14:textId="77777777" w:rsidR="005B507D" w:rsidRPr="00D57BA2" w:rsidRDefault="005B507D" w:rsidP="00BE0B29">
            <w:pPr>
              <w:pStyle w:val="block"/>
              <w:spacing w:after="0" w:line="240" w:lineRule="auto"/>
              <w:ind w:left="0" w:right="-7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514" w:type="dxa"/>
            <w:shd w:val="clear" w:color="auto" w:fill="auto"/>
          </w:tcPr>
          <w:p w14:paraId="2C73B759" w14:textId="60CF0708" w:rsidR="005B507D" w:rsidRPr="00D57BA2" w:rsidRDefault="0024389F" w:rsidP="00BE0B29">
            <w:pPr>
              <w:pStyle w:val="block"/>
              <w:spacing w:after="0" w:line="240" w:lineRule="auto"/>
              <w:ind w:left="200" w:right="-20" w:hanging="2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4389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เทคนิคการวัดมูลค่าด้วยวิธีรายได้</w:t>
            </w:r>
          </w:p>
        </w:tc>
      </w:tr>
    </w:tbl>
    <w:p w14:paraId="20F59AB8" w14:textId="06036DE5" w:rsidR="008F40DE" w:rsidRPr="00D57BA2" w:rsidRDefault="008F40DE" w:rsidP="00101A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48"/>
        </w:tabs>
        <w:ind w:left="990"/>
        <w:jc w:val="thaiDistribute"/>
        <w:rPr>
          <w:rFonts w:asciiTheme="majorBidi" w:hAnsiTheme="majorBidi" w:cstheme="majorBidi"/>
          <w:sz w:val="30"/>
          <w:szCs w:val="30"/>
          <w:lang w:eastAsia="x-none" w:bidi="ar-SA"/>
        </w:rPr>
      </w:pPr>
    </w:p>
    <w:p w14:paraId="59C99E6F" w14:textId="66D9E064" w:rsidR="008F40DE" w:rsidRPr="00D57BA2" w:rsidRDefault="008F40DE" w:rsidP="0037102A">
      <w:pPr>
        <w:pStyle w:val="ListParagraph"/>
        <w:numPr>
          <w:ilvl w:val="1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48"/>
        </w:tabs>
        <w:ind w:left="993" w:hanging="907"/>
        <w:jc w:val="thaiDistribute"/>
        <w:outlineLvl w:val="1"/>
        <w:rPr>
          <w:rFonts w:asciiTheme="majorBidi" w:hAnsiTheme="majorBidi" w:cstheme="majorBidi"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รายการเคลื่อนไหวของตราสารทุน</w:t>
      </w:r>
      <w:r w:rsidR="00897E21" w:rsidRPr="00D57BA2">
        <w:rPr>
          <w:rFonts w:asciiTheme="majorBidi" w:hAnsiTheme="majorBidi" w:cstheme="majorBidi"/>
          <w:i/>
          <w:iCs/>
          <w:sz w:val="30"/>
          <w:szCs w:val="30"/>
          <w:cs/>
        </w:rPr>
        <w:t>อื่น</w:t>
      </w: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ที่</w:t>
      </w:r>
      <w:r w:rsidR="00897E21" w:rsidRPr="00D57BA2">
        <w:rPr>
          <w:rFonts w:asciiTheme="majorBidi" w:hAnsiTheme="majorBidi" w:cstheme="majorBidi"/>
          <w:i/>
          <w:iCs/>
          <w:sz w:val="30"/>
          <w:szCs w:val="30"/>
          <w:cs/>
        </w:rPr>
        <w:t>ไม่</w:t>
      </w: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อยู่ในความต้องการของตลาด</w:t>
      </w:r>
    </w:p>
    <w:p w14:paraId="5B3ED251" w14:textId="610B54A0" w:rsidR="008F40DE" w:rsidRPr="00D57BA2" w:rsidRDefault="008F40DE" w:rsidP="00101A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48"/>
        </w:tabs>
        <w:ind w:left="990"/>
        <w:jc w:val="thaiDistribute"/>
        <w:rPr>
          <w:rFonts w:asciiTheme="majorBidi" w:hAnsiTheme="majorBidi" w:cstheme="majorBidi"/>
          <w:sz w:val="30"/>
          <w:szCs w:val="30"/>
          <w:lang w:eastAsia="x-none" w:bidi="ar-SA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1170"/>
        <w:gridCol w:w="270"/>
        <w:gridCol w:w="1260"/>
        <w:gridCol w:w="270"/>
        <w:gridCol w:w="1170"/>
      </w:tblGrid>
      <w:tr w:rsidR="008F40DE" w:rsidRPr="00D57BA2" w14:paraId="66CFDCCC" w14:textId="77777777" w:rsidTr="00014ECA">
        <w:trPr>
          <w:tblHeader/>
        </w:trPr>
        <w:tc>
          <w:tcPr>
            <w:tcW w:w="5040" w:type="dxa"/>
          </w:tcPr>
          <w:p w14:paraId="14174FCF" w14:textId="77777777" w:rsidR="008F40DE" w:rsidRPr="00D57BA2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140" w:type="dxa"/>
            <w:gridSpan w:val="5"/>
            <w:hideMark/>
          </w:tcPr>
          <w:p w14:paraId="5D5D7EA1" w14:textId="5F99A2A0" w:rsidR="008F40DE" w:rsidRPr="00D57BA2" w:rsidRDefault="008F40D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D57BA2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  <w:r w:rsidR="00F34D9B" w:rsidRPr="00D57BA2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และงบการเงินเฉพาะกิจการ</w:t>
            </w:r>
          </w:p>
        </w:tc>
      </w:tr>
      <w:tr w:rsidR="008F40DE" w:rsidRPr="00D57BA2" w14:paraId="64C90D07" w14:textId="77777777" w:rsidTr="00014ECA">
        <w:trPr>
          <w:tblHeader/>
        </w:trPr>
        <w:tc>
          <w:tcPr>
            <w:tcW w:w="5040" w:type="dxa"/>
            <w:vAlign w:val="bottom"/>
            <w:hideMark/>
          </w:tcPr>
          <w:p w14:paraId="4F56770B" w14:textId="3D4AA123" w:rsidR="008F40DE" w:rsidRPr="00D57BA2" w:rsidRDefault="008F40DE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ตราสาร</w:t>
            </w:r>
            <w:r w:rsidR="00897E21"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ทุนอื่นที่ไม่อยู่ในความต้องการของตลาด</w:t>
            </w:r>
          </w:p>
        </w:tc>
        <w:tc>
          <w:tcPr>
            <w:tcW w:w="1170" w:type="dxa"/>
            <w:vAlign w:val="bottom"/>
            <w:hideMark/>
          </w:tcPr>
          <w:p w14:paraId="4321C147" w14:textId="5848E638" w:rsidR="008F40DE" w:rsidRPr="00D57BA2" w:rsidRDefault="008F40DE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ณ </w:t>
            </w:r>
            <w:r w:rsidR="0086296C" w:rsidRPr="00D57BA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1 </w:t>
            </w:r>
            <w:r w:rsidR="0086296C" w:rsidRPr="00D57BA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เมษายน </w:t>
            </w:r>
          </w:p>
        </w:tc>
        <w:tc>
          <w:tcPr>
            <w:tcW w:w="270" w:type="dxa"/>
            <w:vAlign w:val="bottom"/>
          </w:tcPr>
          <w:p w14:paraId="0100AA4C" w14:textId="77777777" w:rsidR="008F40DE" w:rsidRPr="00D57BA2" w:rsidRDefault="008F40D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vAlign w:val="bottom"/>
            <w:hideMark/>
          </w:tcPr>
          <w:p w14:paraId="334B32A5" w14:textId="0586B138" w:rsidR="008F40DE" w:rsidRPr="00D57BA2" w:rsidRDefault="008F40DE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ปรับปรุง</w:t>
            </w:r>
            <w:r w:rsidR="0086296C" w:rsidRPr="00D57BA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br/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270" w:type="dxa"/>
            <w:vAlign w:val="bottom"/>
          </w:tcPr>
          <w:p w14:paraId="66E2B995" w14:textId="77777777" w:rsidR="008F40DE" w:rsidRPr="00D57BA2" w:rsidRDefault="008F40D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170" w:type="dxa"/>
            <w:vAlign w:val="bottom"/>
            <w:hideMark/>
          </w:tcPr>
          <w:p w14:paraId="22F67A93" w14:textId="5921946B" w:rsidR="008F40DE" w:rsidRPr="00D57BA2" w:rsidRDefault="008F40DE" w:rsidP="00D928F4">
            <w:pPr>
              <w:tabs>
                <w:tab w:val="clear" w:pos="907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ณ </w:t>
            </w:r>
            <w:r w:rsidR="0086296C" w:rsidRPr="00D57BA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31</w:t>
            </w:r>
            <w:r w:rsidR="00D928F4" w:rsidRPr="00D57BA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="0086296C" w:rsidRPr="00D57BA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มีนาคม</w:t>
            </w:r>
          </w:p>
        </w:tc>
      </w:tr>
      <w:tr w:rsidR="008F40DE" w:rsidRPr="00D57BA2" w14:paraId="1035E467" w14:textId="77777777" w:rsidTr="00014ECA">
        <w:trPr>
          <w:tblHeader/>
        </w:trPr>
        <w:tc>
          <w:tcPr>
            <w:tcW w:w="5040" w:type="dxa"/>
          </w:tcPr>
          <w:p w14:paraId="1005A528" w14:textId="77777777" w:rsidR="008F40DE" w:rsidRPr="00D57BA2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4140" w:type="dxa"/>
            <w:gridSpan w:val="5"/>
            <w:vAlign w:val="bottom"/>
            <w:hideMark/>
          </w:tcPr>
          <w:p w14:paraId="439D9A51" w14:textId="084B3F7E" w:rsidR="008F40DE" w:rsidRPr="00D57BA2" w:rsidRDefault="008F40D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(</w:t>
            </w:r>
            <w:r w:rsidR="00BE3A29"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บาท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)</w:t>
            </w:r>
          </w:p>
        </w:tc>
      </w:tr>
      <w:tr w:rsidR="008F40DE" w:rsidRPr="00D57BA2" w14:paraId="54DCE52D" w14:textId="77777777" w:rsidTr="00014ECA">
        <w:tc>
          <w:tcPr>
            <w:tcW w:w="5040" w:type="dxa"/>
            <w:hideMark/>
          </w:tcPr>
          <w:p w14:paraId="7E880820" w14:textId="795D1F3C" w:rsidR="008F40DE" w:rsidRPr="00D57BA2" w:rsidRDefault="00450DD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256</w:t>
            </w:r>
            <w:r w:rsidR="00ED5A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8</w:t>
            </w:r>
          </w:p>
        </w:tc>
        <w:tc>
          <w:tcPr>
            <w:tcW w:w="1170" w:type="dxa"/>
          </w:tcPr>
          <w:p w14:paraId="43ACA31E" w14:textId="77777777" w:rsidR="008F40DE" w:rsidRPr="00D57BA2" w:rsidRDefault="008F40D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50FA9A87" w14:textId="77777777" w:rsidR="008F40DE" w:rsidRPr="00D57BA2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</w:tcPr>
          <w:p w14:paraId="3FDD7581" w14:textId="77777777" w:rsidR="008F40DE" w:rsidRPr="00D57BA2" w:rsidRDefault="008F40D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2DF1B7F2" w14:textId="77777777" w:rsidR="008F40DE" w:rsidRPr="00D57BA2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2D2A8FD7" w14:textId="77777777" w:rsidR="008F40DE" w:rsidRPr="00D57BA2" w:rsidRDefault="008F40D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8F40DE" w:rsidRPr="00D57BA2" w14:paraId="4A4784D1" w14:textId="77777777" w:rsidTr="00014ECA">
        <w:tc>
          <w:tcPr>
            <w:tcW w:w="5040" w:type="dxa"/>
            <w:hideMark/>
          </w:tcPr>
          <w:p w14:paraId="6AC4BC22" w14:textId="77777777" w:rsidR="008F40DE" w:rsidRPr="00D57BA2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18724E4E" w14:textId="77777777" w:rsidR="008F40DE" w:rsidRPr="00D57BA2" w:rsidRDefault="008F40D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vAlign w:val="bottom"/>
          </w:tcPr>
          <w:p w14:paraId="7432B3AA" w14:textId="77777777" w:rsidR="008F40DE" w:rsidRPr="00D57BA2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vAlign w:val="bottom"/>
          </w:tcPr>
          <w:p w14:paraId="1B654C3E" w14:textId="77777777" w:rsidR="008F40DE" w:rsidRPr="00D57BA2" w:rsidRDefault="008F40D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vAlign w:val="bottom"/>
          </w:tcPr>
          <w:p w14:paraId="182AA0E5" w14:textId="77777777" w:rsidR="008F40DE" w:rsidRPr="00D57BA2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366B37C6" w14:textId="77777777" w:rsidR="008F40DE" w:rsidRPr="00D57BA2" w:rsidRDefault="008F40D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</w:tr>
      <w:tr w:rsidR="008F40DE" w:rsidRPr="00D57BA2" w14:paraId="36AA3D53" w14:textId="77777777" w:rsidTr="00014ECA">
        <w:tc>
          <w:tcPr>
            <w:tcW w:w="5040" w:type="dxa"/>
            <w:hideMark/>
          </w:tcPr>
          <w:p w14:paraId="34BF1041" w14:textId="5DD9F1DD" w:rsidR="008F40DE" w:rsidRPr="00D57BA2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ตราสารทุน</w:t>
            </w:r>
            <w:r w:rsidR="00111BE4" w:rsidRPr="00D57BA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อื่นที่ไม่อยู่ในความต้องการของตลาด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วัดมูลค่า</w:t>
            </w:r>
            <w:r w:rsidRPr="00D57BA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1170" w:type="dxa"/>
          </w:tcPr>
          <w:p w14:paraId="20DF6EA6" w14:textId="77777777" w:rsidR="008F40DE" w:rsidRPr="00D57BA2" w:rsidRDefault="008F40D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 w:bidi="ar-SA"/>
              </w:rPr>
            </w:pPr>
          </w:p>
        </w:tc>
        <w:tc>
          <w:tcPr>
            <w:tcW w:w="270" w:type="dxa"/>
          </w:tcPr>
          <w:p w14:paraId="36A49266" w14:textId="77777777" w:rsidR="008F40DE" w:rsidRPr="00D57BA2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</w:tcPr>
          <w:p w14:paraId="3CC15146" w14:textId="77777777" w:rsidR="008F40DE" w:rsidRPr="00D57BA2" w:rsidRDefault="008F40D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5F57B86E" w14:textId="77777777" w:rsidR="008F40DE" w:rsidRPr="00D57BA2" w:rsidRDefault="008F40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434B312C" w14:textId="77777777" w:rsidR="008F40DE" w:rsidRPr="00D57BA2" w:rsidRDefault="008F40D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ED5AC2" w:rsidRPr="00D57BA2" w14:paraId="18D16BAF" w14:textId="77777777" w:rsidTr="00014ECA">
        <w:tc>
          <w:tcPr>
            <w:tcW w:w="5040" w:type="dxa"/>
            <w:hideMark/>
          </w:tcPr>
          <w:p w14:paraId="574AF7DA" w14:textId="2D29C12D" w:rsidR="00ED5AC2" w:rsidRPr="00D57BA2" w:rsidRDefault="00ED5AC2" w:rsidP="00ED5AC2">
            <w:pPr>
              <w:pStyle w:val="ListParagraph"/>
              <w:tabs>
                <w:tab w:val="clear" w:pos="454"/>
                <w:tab w:val="clear" w:pos="680"/>
                <w:tab w:val="left" w:pos="611"/>
              </w:tabs>
              <w:spacing w:line="240" w:lineRule="auto"/>
              <w:ind w:left="251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134BA5" w14:textId="29A4CEAC" w:rsidR="00ED5AC2" w:rsidRPr="00D57BA2" w:rsidRDefault="00ED5AC2" w:rsidP="00ED5AC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119,656</w:t>
            </w:r>
          </w:p>
        </w:tc>
        <w:tc>
          <w:tcPr>
            <w:tcW w:w="270" w:type="dxa"/>
            <w:vAlign w:val="bottom"/>
          </w:tcPr>
          <w:p w14:paraId="6949F6E5" w14:textId="77777777" w:rsidR="00ED5AC2" w:rsidRPr="00D57BA2" w:rsidRDefault="00ED5AC2" w:rsidP="00ED5AC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99C86F" w14:textId="49F35808" w:rsidR="00ED5AC2" w:rsidRPr="009940F5" w:rsidRDefault="009940F5" w:rsidP="00C84864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87,662</w:t>
            </w:r>
          </w:p>
        </w:tc>
        <w:tc>
          <w:tcPr>
            <w:tcW w:w="270" w:type="dxa"/>
            <w:vAlign w:val="bottom"/>
          </w:tcPr>
          <w:p w14:paraId="56AB2B21" w14:textId="77777777" w:rsidR="00ED5AC2" w:rsidRPr="00D57BA2" w:rsidRDefault="00ED5AC2" w:rsidP="00ED5AC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A284E6" w14:textId="11A8CC5F" w:rsidR="00ED5AC2" w:rsidRPr="00D57BA2" w:rsidRDefault="009940F5" w:rsidP="00ED5AC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207,318</w:t>
            </w:r>
          </w:p>
        </w:tc>
      </w:tr>
      <w:tr w:rsidR="00ED5AC2" w:rsidRPr="00D57BA2" w14:paraId="346FCD16" w14:textId="77777777" w:rsidTr="00014ECA">
        <w:tc>
          <w:tcPr>
            <w:tcW w:w="5040" w:type="dxa"/>
            <w:hideMark/>
          </w:tcPr>
          <w:p w14:paraId="351CE36E" w14:textId="77777777" w:rsidR="00ED5AC2" w:rsidRPr="00D57BA2" w:rsidRDefault="00ED5AC2" w:rsidP="00ED5AC2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4DB80C" w14:textId="32995761" w:rsidR="00ED5AC2" w:rsidRPr="00D57BA2" w:rsidRDefault="00ED5AC2" w:rsidP="00ED5AC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119,656</w:t>
            </w:r>
          </w:p>
        </w:tc>
        <w:tc>
          <w:tcPr>
            <w:tcW w:w="270" w:type="dxa"/>
            <w:vAlign w:val="bottom"/>
          </w:tcPr>
          <w:p w14:paraId="309A69F8" w14:textId="77777777" w:rsidR="00ED5AC2" w:rsidRPr="00D57BA2" w:rsidRDefault="00ED5AC2" w:rsidP="00ED5AC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DFAD7B" w14:textId="3E3ABBFF" w:rsidR="00ED5AC2" w:rsidRPr="00D57BA2" w:rsidRDefault="009940F5" w:rsidP="00C84864">
            <w:pPr>
              <w:tabs>
                <w:tab w:val="clear" w:pos="907"/>
                <w:tab w:val="left" w:pos="97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87,662</w:t>
            </w:r>
          </w:p>
        </w:tc>
        <w:tc>
          <w:tcPr>
            <w:tcW w:w="270" w:type="dxa"/>
            <w:vAlign w:val="bottom"/>
          </w:tcPr>
          <w:p w14:paraId="560F2186" w14:textId="77777777" w:rsidR="00ED5AC2" w:rsidRPr="00D57BA2" w:rsidRDefault="00ED5AC2" w:rsidP="00ED5AC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85E35B" w14:textId="2C162704" w:rsidR="00ED5AC2" w:rsidRPr="00D57BA2" w:rsidRDefault="009940F5" w:rsidP="00ED5AC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207,318</w:t>
            </w:r>
          </w:p>
        </w:tc>
      </w:tr>
      <w:tr w:rsidR="001A64D7" w:rsidRPr="00D57BA2" w14:paraId="3DAAD0FE" w14:textId="77777777" w:rsidTr="00014ECA">
        <w:tc>
          <w:tcPr>
            <w:tcW w:w="5040" w:type="dxa"/>
            <w:hideMark/>
          </w:tcPr>
          <w:p w14:paraId="3BA1F244" w14:textId="4349064F" w:rsidR="001A64D7" w:rsidRPr="00D57BA2" w:rsidRDefault="001A64D7" w:rsidP="00653CD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4ED7E5C8" w14:textId="77777777" w:rsidR="001A64D7" w:rsidRPr="00D57BA2" w:rsidRDefault="001A64D7" w:rsidP="00653C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4B9703A5" w14:textId="77777777" w:rsidR="001A64D7" w:rsidRPr="00D57BA2" w:rsidRDefault="001A64D7" w:rsidP="00653CD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</w:tcPr>
          <w:p w14:paraId="7B73B08C" w14:textId="77777777" w:rsidR="001A64D7" w:rsidRPr="00D57BA2" w:rsidRDefault="001A64D7" w:rsidP="00653C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2048E25F" w14:textId="77777777" w:rsidR="001A64D7" w:rsidRPr="00D57BA2" w:rsidRDefault="001A64D7" w:rsidP="00653CD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27212590" w14:textId="77777777" w:rsidR="001A64D7" w:rsidRPr="00D57BA2" w:rsidRDefault="001A64D7" w:rsidP="00653C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9D4D03" w:rsidRPr="00D57BA2" w14:paraId="1CA8F4CF" w14:textId="77777777" w:rsidTr="00014ECA">
        <w:tc>
          <w:tcPr>
            <w:tcW w:w="5040" w:type="dxa"/>
          </w:tcPr>
          <w:p w14:paraId="33A20355" w14:textId="60EC6CAD" w:rsidR="009D4D03" w:rsidRPr="00D57BA2" w:rsidRDefault="009D4D03" w:rsidP="00653CD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256</w:t>
            </w:r>
            <w:r w:rsidR="00ED5A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7</w:t>
            </w:r>
          </w:p>
        </w:tc>
        <w:tc>
          <w:tcPr>
            <w:tcW w:w="1170" w:type="dxa"/>
          </w:tcPr>
          <w:p w14:paraId="696692D1" w14:textId="77777777" w:rsidR="009D4D03" w:rsidRPr="00D57BA2" w:rsidRDefault="009D4D03" w:rsidP="00653C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1F1B4BF2" w14:textId="77777777" w:rsidR="009D4D03" w:rsidRPr="00D57BA2" w:rsidRDefault="009D4D03" w:rsidP="00653CD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</w:tcPr>
          <w:p w14:paraId="753D4B97" w14:textId="77777777" w:rsidR="009D4D03" w:rsidRPr="00D57BA2" w:rsidRDefault="009D4D03" w:rsidP="00653C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4B89E766" w14:textId="77777777" w:rsidR="009D4D03" w:rsidRPr="00D57BA2" w:rsidRDefault="009D4D03" w:rsidP="00653CD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047F2487" w14:textId="77777777" w:rsidR="009D4D03" w:rsidRPr="00D57BA2" w:rsidRDefault="009D4D03" w:rsidP="00653C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1A64D7" w:rsidRPr="00D57BA2" w14:paraId="0BC1BA03" w14:textId="77777777" w:rsidTr="00014ECA">
        <w:tc>
          <w:tcPr>
            <w:tcW w:w="5040" w:type="dxa"/>
            <w:hideMark/>
          </w:tcPr>
          <w:p w14:paraId="5D206548" w14:textId="77777777" w:rsidR="001A64D7" w:rsidRPr="00D57BA2" w:rsidRDefault="001A64D7" w:rsidP="00653CD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3EDA6029" w14:textId="77777777" w:rsidR="001A64D7" w:rsidRPr="00D57BA2" w:rsidRDefault="001A64D7" w:rsidP="00653CD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vAlign w:val="bottom"/>
          </w:tcPr>
          <w:p w14:paraId="5AA7D90A" w14:textId="77777777" w:rsidR="001A64D7" w:rsidRPr="00D57BA2" w:rsidRDefault="001A64D7" w:rsidP="00653CD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vAlign w:val="bottom"/>
          </w:tcPr>
          <w:p w14:paraId="743E2DCB" w14:textId="77777777" w:rsidR="001A64D7" w:rsidRPr="00D57BA2" w:rsidRDefault="001A64D7" w:rsidP="00653CD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vAlign w:val="bottom"/>
          </w:tcPr>
          <w:p w14:paraId="106FCACC" w14:textId="77777777" w:rsidR="001A64D7" w:rsidRPr="00D57BA2" w:rsidRDefault="001A64D7" w:rsidP="00653CD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2BC3A5F0" w14:textId="77777777" w:rsidR="001A64D7" w:rsidRPr="00D57BA2" w:rsidRDefault="001A64D7" w:rsidP="00653CD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</w:tr>
      <w:tr w:rsidR="001A64D7" w:rsidRPr="00D57BA2" w14:paraId="61F44A7C" w14:textId="77777777" w:rsidTr="00014ECA">
        <w:tc>
          <w:tcPr>
            <w:tcW w:w="5040" w:type="dxa"/>
            <w:hideMark/>
          </w:tcPr>
          <w:p w14:paraId="2209C60E" w14:textId="77777777" w:rsidR="001A64D7" w:rsidRPr="00D57BA2" w:rsidRDefault="001A64D7" w:rsidP="00653CD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ตราสารทุนอื่นที่ไม่อยู่ในความต้องการของตลาดวัดมูลค่า</w:t>
            </w:r>
            <w:r w:rsidRPr="00D57BA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1170" w:type="dxa"/>
          </w:tcPr>
          <w:p w14:paraId="6BFFCD11" w14:textId="77777777" w:rsidR="001A64D7" w:rsidRPr="00D57BA2" w:rsidRDefault="001A64D7" w:rsidP="00653C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 w:bidi="ar-SA"/>
              </w:rPr>
            </w:pPr>
          </w:p>
        </w:tc>
        <w:tc>
          <w:tcPr>
            <w:tcW w:w="270" w:type="dxa"/>
          </w:tcPr>
          <w:p w14:paraId="4F6AF80A" w14:textId="77777777" w:rsidR="001A64D7" w:rsidRPr="00D57BA2" w:rsidRDefault="001A64D7" w:rsidP="00653CD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</w:tcPr>
          <w:p w14:paraId="55BA8301" w14:textId="77777777" w:rsidR="001A64D7" w:rsidRPr="00D57BA2" w:rsidRDefault="001A64D7" w:rsidP="00653C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</w:tcPr>
          <w:p w14:paraId="6F40A25D" w14:textId="77777777" w:rsidR="001A64D7" w:rsidRPr="00D57BA2" w:rsidRDefault="001A64D7" w:rsidP="00653CD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1DA1C44C" w14:textId="77777777" w:rsidR="001A64D7" w:rsidRPr="00D57BA2" w:rsidRDefault="001A64D7" w:rsidP="00653CD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ED5AC2" w:rsidRPr="00D57BA2" w14:paraId="05499033" w14:textId="77777777" w:rsidTr="00014ECA">
        <w:tc>
          <w:tcPr>
            <w:tcW w:w="5040" w:type="dxa"/>
            <w:hideMark/>
          </w:tcPr>
          <w:p w14:paraId="73DA5DB2" w14:textId="77777777" w:rsidR="00ED5AC2" w:rsidRPr="00D57BA2" w:rsidRDefault="00ED5AC2" w:rsidP="00ED5AC2">
            <w:pPr>
              <w:pStyle w:val="ListParagraph"/>
              <w:tabs>
                <w:tab w:val="clear" w:pos="454"/>
                <w:tab w:val="clear" w:pos="680"/>
                <w:tab w:val="left" w:pos="611"/>
              </w:tabs>
              <w:spacing w:line="240" w:lineRule="auto"/>
              <w:ind w:left="251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497006" w14:textId="0493AAB6" w:rsidR="00ED5AC2" w:rsidRPr="00D57BA2" w:rsidRDefault="00ED5AC2" w:rsidP="00ED5AC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213,928</w:t>
            </w:r>
          </w:p>
        </w:tc>
        <w:tc>
          <w:tcPr>
            <w:tcW w:w="270" w:type="dxa"/>
            <w:vAlign w:val="bottom"/>
          </w:tcPr>
          <w:p w14:paraId="6B5B617B" w14:textId="77777777" w:rsidR="00ED5AC2" w:rsidRPr="00D57BA2" w:rsidRDefault="00ED5AC2" w:rsidP="00ED5AC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B79A94" w14:textId="5898F8D5" w:rsidR="00ED5AC2" w:rsidRPr="00D57BA2" w:rsidRDefault="00ED5AC2" w:rsidP="00ED5AC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(94,272)</w:t>
            </w:r>
          </w:p>
        </w:tc>
        <w:tc>
          <w:tcPr>
            <w:tcW w:w="270" w:type="dxa"/>
            <w:vAlign w:val="bottom"/>
          </w:tcPr>
          <w:p w14:paraId="3DB1F303" w14:textId="77777777" w:rsidR="00ED5AC2" w:rsidRPr="00D57BA2" w:rsidRDefault="00ED5AC2" w:rsidP="00ED5AC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C48C5C" w14:textId="27229B02" w:rsidR="00ED5AC2" w:rsidRPr="00D57BA2" w:rsidRDefault="00ED5AC2" w:rsidP="00ED5AC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119,656</w:t>
            </w:r>
          </w:p>
        </w:tc>
      </w:tr>
      <w:tr w:rsidR="00ED5AC2" w:rsidRPr="00D57BA2" w14:paraId="12A8B3AE" w14:textId="77777777" w:rsidTr="00014ECA">
        <w:tc>
          <w:tcPr>
            <w:tcW w:w="5040" w:type="dxa"/>
            <w:hideMark/>
          </w:tcPr>
          <w:p w14:paraId="722DA1DB" w14:textId="77777777" w:rsidR="00ED5AC2" w:rsidRPr="00D57BA2" w:rsidRDefault="00ED5AC2" w:rsidP="00ED5AC2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A74AA3" w14:textId="4C33E3DA" w:rsidR="00ED5AC2" w:rsidRPr="00D57BA2" w:rsidRDefault="00ED5AC2" w:rsidP="00ED5AC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213,928</w:t>
            </w:r>
          </w:p>
        </w:tc>
        <w:tc>
          <w:tcPr>
            <w:tcW w:w="270" w:type="dxa"/>
            <w:vAlign w:val="bottom"/>
          </w:tcPr>
          <w:p w14:paraId="3BE747A0" w14:textId="77777777" w:rsidR="00ED5AC2" w:rsidRPr="00D57BA2" w:rsidRDefault="00ED5AC2" w:rsidP="00ED5AC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B39AFE" w14:textId="3AD24C27" w:rsidR="00ED5AC2" w:rsidRPr="00D57BA2" w:rsidRDefault="00ED5AC2" w:rsidP="00ED5AC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(94,272)</w:t>
            </w:r>
          </w:p>
        </w:tc>
        <w:tc>
          <w:tcPr>
            <w:tcW w:w="270" w:type="dxa"/>
            <w:vAlign w:val="bottom"/>
          </w:tcPr>
          <w:p w14:paraId="2F4DE242" w14:textId="77777777" w:rsidR="00ED5AC2" w:rsidRPr="00D57BA2" w:rsidRDefault="00ED5AC2" w:rsidP="00ED5AC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EDCB9A" w14:textId="5A3E8E43" w:rsidR="00ED5AC2" w:rsidRPr="00D57BA2" w:rsidRDefault="00ED5AC2" w:rsidP="00ED5AC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119,656</w:t>
            </w:r>
          </w:p>
        </w:tc>
      </w:tr>
    </w:tbl>
    <w:p w14:paraId="41F53EC3" w14:textId="77777777" w:rsidR="00736252" w:rsidRPr="00D57BA2" w:rsidRDefault="00736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E7B4938" w14:textId="15C1AC22" w:rsidR="0037798E" w:rsidRPr="003A4173" w:rsidRDefault="0037798E" w:rsidP="0037102A">
      <w:pPr>
        <w:pStyle w:val="ListParagraph"/>
        <w:numPr>
          <w:ilvl w:val="1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48"/>
        </w:tabs>
        <w:ind w:left="990" w:hanging="90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3A417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นโยบายการจัดการความเสี่ยงทางด้านการเงิน</w:t>
      </w:r>
      <w:r w:rsidRPr="003A417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4AB4C3B5" w14:textId="77777777" w:rsidR="0037798E" w:rsidRPr="003A4173" w:rsidRDefault="0037798E" w:rsidP="00377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C4D2D8" w14:textId="561FE612" w:rsidR="0037798E" w:rsidRPr="003A4173" w:rsidRDefault="0037798E" w:rsidP="0037798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4173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  <w:r w:rsidRPr="003A417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20CA31FC" w14:textId="77777777" w:rsidR="00FA54F3" w:rsidRPr="003A4173" w:rsidRDefault="00FA54F3" w:rsidP="0037798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0D96504" w14:textId="77777777" w:rsidR="0037798E" w:rsidRPr="003A4173" w:rsidRDefault="0037798E" w:rsidP="0037798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A4173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870BCDC" w14:textId="36B4BC6C" w:rsidR="00E01451" w:rsidRPr="003A4173" w:rsidRDefault="00E01451" w:rsidP="00101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3574A7" w14:textId="7CF35F3C" w:rsidR="0037798E" w:rsidRPr="003A4173" w:rsidRDefault="0037798E" w:rsidP="0037798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A4173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</w:t>
      </w:r>
      <w:r w:rsidR="008C330F" w:rsidRPr="003A4173">
        <w:rPr>
          <w:rFonts w:asciiTheme="majorBidi" w:hAnsiTheme="majorBidi" w:cstheme="majorBidi"/>
          <w:sz w:val="30"/>
          <w:szCs w:val="30"/>
          <w:cs/>
        </w:rPr>
        <w:t>ง</w:t>
      </w:r>
      <w:r w:rsidRPr="003A4173">
        <w:rPr>
          <w:rFonts w:asciiTheme="majorBidi" w:hAnsiTheme="majorBidi" w:cstheme="majorBidi"/>
          <w:sz w:val="30"/>
          <w:szCs w:val="30"/>
          <w:cs/>
        </w:rPr>
        <w:t>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 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9C90B5D" w14:textId="77777777" w:rsidR="0037798E" w:rsidRPr="003A4173" w:rsidRDefault="0037798E" w:rsidP="00101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C5C52E" w14:textId="77777777" w:rsidR="0037798E" w:rsidRPr="003A4173" w:rsidRDefault="0037798E" w:rsidP="0037798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3A4173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E2A39C0" w14:textId="5C24CBF0" w:rsidR="00836F79" w:rsidRPr="00D57BA2" w:rsidRDefault="00836F79" w:rsidP="00101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4F62B88" w14:textId="010AE88F" w:rsidR="0037798E" w:rsidRPr="00D57BA2" w:rsidRDefault="0037798E" w:rsidP="00377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36F79" w:rsidRPr="00D57BA2">
        <w:rPr>
          <w:rFonts w:asciiTheme="majorBidi" w:hAnsiTheme="majorBidi" w:cstheme="majorBidi"/>
          <w:i/>
          <w:iCs/>
          <w:sz w:val="30"/>
          <w:szCs w:val="30"/>
          <w:cs/>
        </w:rPr>
        <w:t>ค</w:t>
      </w:r>
      <w:r w:rsidRPr="00D57BA2">
        <w:rPr>
          <w:rFonts w:asciiTheme="majorBidi" w:hAnsiTheme="majorBidi" w:cstheme="majorBidi"/>
          <w:i/>
          <w:iCs/>
          <w:sz w:val="30"/>
          <w:szCs w:val="30"/>
        </w:rPr>
        <w:t xml:space="preserve">.1) </w:t>
      </w: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  <w:r w:rsidRPr="00D57BA2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1898926C" w14:textId="77777777" w:rsidR="00FA54F3" w:rsidRPr="00D57BA2" w:rsidRDefault="00FA54F3" w:rsidP="00BD66A4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AF072A" w14:textId="58138BFC" w:rsidR="00641F14" w:rsidRPr="00D57BA2" w:rsidRDefault="0037798E" w:rsidP="00FA54F3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22"/>
          <w:szCs w:val="22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</w:t>
      </w:r>
      <w:r w:rsidR="00DA2687" w:rsidRPr="00D57BA2">
        <w:rPr>
          <w:rFonts w:asciiTheme="majorBidi" w:hAnsiTheme="majorBidi" w:cstheme="majorBidi"/>
          <w:sz w:val="30"/>
          <w:szCs w:val="30"/>
          <w:cs/>
        </w:rPr>
        <w:t>ให้กู้ยืมแก่กิจการที่เกี่ยวข้องกัน</w:t>
      </w:r>
    </w:p>
    <w:p w14:paraId="43337B3D" w14:textId="3A5A0648" w:rsidR="008E68BB" w:rsidRPr="00D57BA2" w:rsidRDefault="008E6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5A1D93C" w14:textId="77777777" w:rsidR="003A4173" w:rsidRDefault="003A4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 w:eastAsia="x-none" w:bidi="ar-SA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F8DF8A3" w14:textId="41F741BD" w:rsidR="0037798E" w:rsidRPr="00D57BA2" w:rsidRDefault="0037798E" w:rsidP="00BD66A4">
      <w:pPr>
        <w:pStyle w:val="block"/>
        <w:spacing w:after="0" w:line="240" w:lineRule="auto"/>
        <w:ind w:left="990" w:right="-7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D57BA2">
        <w:rPr>
          <w:rFonts w:asciiTheme="majorBidi" w:hAnsiTheme="majorBidi" w:cstheme="majorBidi"/>
          <w:sz w:val="30"/>
          <w:szCs w:val="30"/>
        </w:rPr>
        <w:t>(</w:t>
      </w:r>
      <w:r w:rsidR="00836F79" w:rsidRPr="00D57BA2">
        <w:rPr>
          <w:rFonts w:asciiTheme="majorBidi" w:hAnsiTheme="majorBidi" w:cstheme="majorBidi"/>
          <w:sz w:val="30"/>
          <w:szCs w:val="30"/>
          <w:cs/>
          <w:lang w:bidi="th-TH"/>
        </w:rPr>
        <w:t>ค</w:t>
      </w:r>
      <w:r w:rsidRPr="00D57BA2">
        <w:rPr>
          <w:rFonts w:asciiTheme="majorBidi" w:hAnsiTheme="majorBidi" w:cstheme="majorBidi"/>
          <w:sz w:val="30"/>
          <w:szCs w:val="30"/>
        </w:rPr>
        <w:t>.1.1)</w:t>
      </w:r>
      <w:r w:rsidRPr="00D57BA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4A78EB7D" w14:textId="77777777" w:rsidR="00FA54F3" w:rsidRPr="00D57BA2" w:rsidRDefault="00FA54F3" w:rsidP="00BD66A4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EFF68E" w14:textId="00EE211C" w:rsidR="0037798E" w:rsidRPr="00D57BA2" w:rsidRDefault="0037798E" w:rsidP="00BD66A4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3D4CC2AC" w14:textId="77777777" w:rsidR="0031449E" w:rsidRDefault="0031449E" w:rsidP="00BD66A4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5EB916" w14:textId="6FDAF097" w:rsidR="0037798E" w:rsidRPr="00D57BA2" w:rsidRDefault="0037798E" w:rsidP="00BD66A4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ทางการค้า กลุ่มบริษัทจะทบทวนอันดับความน่าเชื่อถือภายนอก (ถ้ามี)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</w:t>
      </w:r>
    </w:p>
    <w:p w14:paraId="3018729C" w14:textId="77777777" w:rsidR="003A4173" w:rsidRDefault="003A4173" w:rsidP="00101A16">
      <w:pPr>
        <w:tabs>
          <w:tab w:val="clear" w:pos="907"/>
          <w:tab w:val="clear" w:pos="1644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C47754" w14:textId="61E883E2" w:rsidR="0037798E" w:rsidRPr="00D57BA2" w:rsidRDefault="0037798E" w:rsidP="00101A16">
      <w:pPr>
        <w:tabs>
          <w:tab w:val="clear" w:pos="907"/>
          <w:tab w:val="clear" w:pos="1644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/ 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67C011A2" w14:textId="77777777" w:rsidR="003A4173" w:rsidRDefault="003A4173" w:rsidP="00101A16">
      <w:pPr>
        <w:pStyle w:val="block"/>
        <w:tabs>
          <w:tab w:val="left" w:pos="900"/>
        </w:tabs>
        <w:spacing w:after="0" w:line="240" w:lineRule="auto"/>
        <w:ind w:left="1080" w:right="-7" w:hanging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4B5CC9" w14:textId="288DECBF" w:rsidR="0037798E" w:rsidRPr="00D57BA2" w:rsidRDefault="0037798E" w:rsidP="00101A16">
      <w:pPr>
        <w:pStyle w:val="block"/>
        <w:tabs>
          <w:tab w:val="left" w:pos="900"/>
        </w:tabs>
        <w:spacing w:after="0" w:line="240" w:lineRule="auto"/>
        <w:ind w:left="1080" w:right="-7" w:hanging="9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lang w:bidi="th-TH"/>
        </w:rPr>
      </w:pPr>
      <w:r w:rsidRPr="00D57BA2">
        <w:rPr>
          <w:rFonts w:asciiTheme="majorBidi" w:hAnsiTheme="majorBidi" w:cstheme="majorBidi"/>
          <w:sz w:val="30"/>
          <w:szCs w:val="30"/>
        </w:rPr>
        <w:t>(</w:t>
      </w:r>
      <w:r w:rsidR="00836F79" w:rsidRPr="00D57BA2">
        <w:rPr>
          <w:rFonts w:asciiTheme="majorBidi" w:hAnsiTheme="majorBidi" w:cstheme="majorBidi"/>
          <w:sz w:val="30"/>
          <w:szCs w:val="30"/>
          <w:cs/>
          <w:lang w:bidi="th-TH"/>
        </w:rPr>
        <w:t>ค</w:t>
      </w:r>
      <w:r w:rsidRPr="00D57BA2">
        <w:rPr>
          <w:rFonts w:asciiTheme="majorBidi" w:hAnsiTheme="majorBidi" w:cstheme="majorBidi"/>
          <w:sz w:val="30"/>
          <w:szCs w:val="30"/>
        </w:rPr>
        <w:t>.1.</w:t>
      </w:r>
      <w:r w:rsidRPr="00D57BA2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proofErr w:type="gramStart"/>
      <w:r w:rsidRPr="00D57BA2">
        <w:rPr>
          <w:rFonts w:asciiTheme="majorBidi" w:hAnsiTheme="majorBidi" w:cstheme="majorBidi"/>
          <w:sz w:val="30"/>
          <w:szCs w:val="30"/>
        </w:rPr>
        <w:t>)</w:t>
      </w:r>
      <w:r w:rsidR="00370EEC" w:rsidRPr="00D57BA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D57BA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  <w:proofErr w:type="gramEnd"/>
      <w:r w:rsidRPr="00D57BA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 xml:space="preserve">และอนุพันธ์ </w:t>
      </w:r>
    </w:p>
    <w:p w14:paraId="329ED6C0" w14:textId="77777777" w:rsidR="003A4173" w:rsidRDefault="003A4173" w:rsidP="00101A16">
      <w:pPr>
        <w:pStyle w:val="block"/>
        <w:spacing w:after="0" w:line="240" w:lineRule="auto"/>
        <w:ind w:left="1620" w:right="-7" w:hanging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3351FA" w14:textId="726BF4E4" w:rsidR="0037798E" w:rsidRPr="00D57BA2" w:rsidRDefault="0037798E" w:rsidP="00101A16">
      <w:pPr>
        <w:pStyle w:val="block"/>
        <w:spacing w:after="0" w:line="240" w:lineRule="auto"/>
        <w:ind w:left="1620" w:right="-7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</w:rPr>
        <w:tab/>
      </w: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</w:t>
      </w:r>
      <w:r w:rsidRPr="00D57BA2">
        <w:rPr>
          <w:rFonts w:asciiTheme="majorBidi" w:hAnsiTheme="majorBidi" w:cstheme="majorBidi"/>
          <w:sz w:val="30"/>
          <w:szCs w:val="30"/>
          <w:cs/>
        </w:rPr>
        <w:t>ด้านเครดิตขอ</w:t>
      </w: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งกลุ่มบริษัท</w:t>
      </w:r>
      <w:r w:rsidRPr="00D57BA2">
        <w:rPr>
          <w:rFonts w:asciiTheme="majorBidi" w:hAnsiTheme="majorBidi" w:cstheme="majorBidi"/>
          <w:sz w:val="30"/>
          <w:szCs w:val="30"/>
          <w:cs/>
        </w:rPr>
        <w:t>ที่เกิดจากเงินสดและรายการเทียบเท่าเงินส</w:t>
      </w: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ดและสินทรัพย์อนุพันธ์มี</w:t>
      </w:r>
      <w:r w:rsidRPr="00D57BA2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 ซึ่</w:t>
      </w:r>
      <w:r w:rsidRPr="00D57BA2">
        <w:rPr>
          <w:rFonts w:asciiTheme="majorBidi" w:hAnsiTheme="majorBidi" w:cstheme="majorBidi"/>
          <w:sz w:val="30"/>
          <w:szCs w:val="30"/>
          <w:cs/>
          <w:lang w:bidi="th-TH"/>
        </w:rPr>
        <w:t>งกลุ่มบริษัท</w:t>
      </w:r>
      <w:r w:rsidRPr="00D57BA2">
        <w:rPr>
          <w:rFonts w:asciiTheme="majorBidi" w:hAnsiTheme="majorBidi" w:cstheme="majorBidi"/>
          <w:sz w:val="30"/>
          <w:szCs w:val="30"/>
          <w:cs/>
        </w:rPr>
        <w:t>พิจารณาว่ามีความเสี่ยงด้านเครดิตต่ำ</w:t>
      </w:r>
    </w:p>
    <w:p w14:paraId="5FBA6E1D" w14:textId="77777777" w:rsidR="003A4173" w:rsidRDefault="003A4173" w:rsidP="00BD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378ED29" w14:textId="4B859BE5" w:rsidR="0037798E" w:rsidRPr="00D57BA2" w:rsidRDefault="0037798E" w:rsidP="00BD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36F79" w:rsidRPr="00D57BA2">
        <w:rPr>
          <w:rFonts w:asciiTheme="majorBidi" w:hAnsiTheme="majorBidi" w:cstheme="majorBidi"/>
          <w:i/>
          <w:iCs/>
          <w:sz w:val="30"/>
          <w:szCs w:val="30"/>
          <w:cs/>
        </w:rPr>
        <w:t>ค</w:t>
      </w:r>
      <w:r w:rsidRPr="00D57BA2">
        <w:rPr>
          <w:rFonts w:asciiTheme="majorBidi" w:hAnsiTheme="majorBidi" w:cstheme="majorBidi"/>
          <w:i/>
          <w:iCs/>
          <w:sz w:val="30"/>
          <w:szCs w:val="30"/>
        </w:rPr>
        <w:t xml:space="preserve">.2) </w:t>
      </w: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ความเสี่ยงด้านสภาพคล่อง</w:t>
      </w:r>
      <w:r w:rsidRPr="00D57BA2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5639FAED" w14:textId="77777777" w:rsidR="003A4173" w:rsidRDefault="003A4173" w:rsidP="00D278CF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AFA4A5" w14:textId="11707FCB" w:rsidR="00D278CF" w:rsidRDefault="0037798E" w:rsidP="00D278CF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กลุ่ม</w:t>
      </w:r>
      <w:r w:rsidR="00C34DCD" w:rsidRPr="00D57BA2">
        <w:rPr>
          <w:rFonts w:asciiTheme="majorBidi" w:hAnsiTheme="majorBidi" w:cstheme="majorBidi"/>
          <w:sz w:val="30"/>
          <w:szCs w:val="30"/>
          <w:cs/>
        </w:rPr>
        <w:t>บริษัทกำ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15191F4F" w14:textId="77777777" w:rsidR="003A4173" w:rsidRDefault="003A4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2938C924" w14:textId="70129CE0" w:rsidR="00AA41CB" w:rsidRPr="00D57BA2" w:rsidRDefault="00AA41CB" w:rsidP="00D278CF">
      <w:pPr>
        <w:tabs>
          <w:tab w:val="clear" w:pos="907"/>
        </w:tabs>
        <w:spacing w:line="240" w:lineRule="auto"/>
        <w:ind w:left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ค</w:t>
      </w:r>
      <w:r w:rsidRPr="00D57BA2">
        <w:rPr>
          <w:rFonts w:asciiTheme="majorBidi" w:hAnsiTheme="majorBidi" w:cstheme="majorBidi"/>
          <w:i/>
          <w:iCs/>
          <w:sz w:val="30"/>
          <w:szCs w:val="30"/>
        </w:rPr>
        <w:t xml:space="preserve">.3) </w:t>
      </w: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7C58A72E" w14:textId="77777777" w:rsidR="003A4173" w:rsidRDefault="003A4173" w:rsidP="00AA41CB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893396" w14:textId="4C5BE478" w:rsidR="00AA41CB" w:rsidRPr="00D57BA2" w:rsidRDefault="00AA41CB" w:rsidP="00AA41CB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 </w:t>
      </w:r>
    </w:p>
    <w:p w14:paraId="6983F7ED" w14:textId="77777777" w:rsidR="003A4173" w:rsidRDefault="003A4173" w:rsidP="002D4779">
      <w:pPr>
        <w:pStyle w:val="block"/>
        <w:spacing w:after="0" w:line="240" w:lineRule="auto"/>
        <w:ind w:left="562" w:firstLine="331"/>
        <w:jc w:val="thaiDistribute"/>
        <w:rPr>
          <w:rFonts w:asciiTheme="majorBidi" w:hAnsiTheme="majorBidi" w:cstheme="majorBidi"/>
          <w:sz w:val="30"/>
          <w:szCs w:val="30"/>
        </w:rPr>
      </w:pPr>
    </w:p>
    <w:p w14:paraId="39478C52" w14:textId="6AB2D435" w:rsidR="0037798E" w:rsidRPr="00D57BA2" w:rsidRDefault="0037798E" w:rsidP="008067F3">
      <w:pPr>
        <w:pStyle w:val="block"/>
        <w:spacing w:after="0" w:line="240" w:lineRule="auto"/>
        <w:ind w:left="562" w:firstLine="331"/>
        <w:jc w:val="thaiDistribute"/>
        <w:outlineLvl w:val="1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</w:rPr>
        <w:t>(</w:t>
      </w:r>
      <w:r w:rsidR="00836F79" w:rsidRPr="00D57BA2">
        <w:rPr>
          <w:rFonts w:asciiTheme="majorBidi" w:hAnsiTheme="majorBidi" w:cstheme="majorBidi"/>
          <w:sz w:val="30"/>
          <w:szCs w:val="30"/>
          <w:cs/>
          <w:lang w:bidi="th-TH"/>
        </w:rPr>
        <w:t>ค</w:t>
      </w:r>
      <w:r w:rsidRPr="00D57BA2">
        <w:rPr>
          <w:rFonts w:asciiTheme="majorBidi" w:hAnsiTheme="majorBidi" w:cstheme="majorBidi"/>
          <w:sz w:val="30"/>
          <w:szCs w:val="30"/>
        </w:rPr>
        <w:t>.3.1</w:t>
      </w:r>
      <w:r w:rsidRPr="00D57BA2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D57BA2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17251AE3" w14:textId="77777777" w:rsidR="003A4173" w:rsidRDefault="003A4173" w:rsidP="00BD66A4">
      <w:pPr>
        <w:pStyle w:val="block"/>
        <w:tabs>
          <w:tab w:val="left" w:pos="540"/>
        </w:tabs>
        <w:spacing w:after="0" w:line="240" w:lineRule="auto"/>
        <w:ind w:left="1485"/>
        <w:jc w:val="thaiDistribute"/>
        <w:rPr>
          <w:rFonts w:asciiTheme="majorBidi" w:hAnsiTheme="majorBidi" w:cstheme="majorBidi"/>
          <w:sz w:val="30"/>
          <w:szCs w:val="30"/>
        </w:rPr>
      </w:pPr>
    </w:p>
    <w:p w14:paraId="084978A8" w14:textId="06877F23" w:rsidR="0037798E" w:rsidRPr="00D57BA2" w:rsidRDefault="0037798E" w:rsidP="00BD66A4">
      <w:pPr>
        <w:pStyle w:val="block"/>
        <w:tabs>
          <w:tab w:val="left" w:pos="540"/>
        </w:tabs>
        <w:spacing w:after="0" w:line="240" w:lineRule="auto"/>
        <w:ind w:left="1485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</w:t>
      </w:r>
      <w:r w:rsidR="001048CD" w:rsidRPr="00D57BA2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</w:t>
      </w:r>
      <w:r w:rsidRPr="00D57BA2">
        <w:rPr>
          <w:rFonts w:asciiTheme="majorBidi" w:hAnsiTheme="majorBidi" w:cstheme="majorBidi"/>
          <w:sz w:val="30"/>
          <w:szCs w:val="30"/>
          <w:cs/>
        </w:rPr>
        <w:t>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09905BE3" w14:textId="77777777" w:rsidR="00370EEC" w:rsidRPr="00D01DF6" w:rsidRDefault="00370EEC" w:rsidP="001048CD">
      <w:pPr>
        <w:pStyle w:val="block"/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014ECA" w:rsidRPr="00D57BA2" w14:paraId="04216271" w14:textId="77777777" w:rsidTr="009A25C3">
        <w:trPr>
          <w:tblHeader/>
        </w:trPr>
        <w:tc>
          <w:tcPr>
            <w:tcW w:w="3780" w:type="dxa"/>
            <w:vMerge w:val="restart"/>
            <w:shd w:val="clear" w:color="auto" w:fill="auto"/>
          </w:tcPr>
          <w:p w14:paraId="6FA8FDAF" w14:textId="77777777" w:rsidR="00014ECA" w:rsidRPr="00D57BA2" w:rsidRDefault="00014ECA" w:rsidP="00BE0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hanging="18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CA87A6A" w14:textId="11D8C83C" w:rsidR="00014ECA" w:rsidRPr="00D57BA2" w:rsidRDefault="00014ECA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66D3AED" w14:textId="77777777" w:rsidR="00014ECA" w:rsidRPr="00D57BA2" w:rsidRDefault="00014ECA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77A9135" w14:textId="4486724C" w:rsidR="00014ECA" w:rsidRPr="00D57BA2" w:rsidRDefault="00014ECA" w:rsidP="00BD6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5AC2" w:rsidRPr="00D57BA2" w14:paraId="19715FCC" w14:textId="77777777" w:rsidTr="009A25C3">
        <w:trPr>
          <w:tblHeader/>
        </w:trPr>
        <w:tc>
          <w:tcPr>
            <w:tcW w:w="3780" w:type="dxa"/>
            <w:vMerge/>
            <w:shd w:val="clear" w:color="auto" w:fill="auto"/>
          </w:tcPr>
          <w:p w14:paraId="0FCA47C5" w14:textId="77777777" w:rsidR="00ED5AC2" w:rsidRPr="00D57BA2" w:rsidRDefault="00ED5AC2" w:rsidP="00ED5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48C977" w14:textId="5C01E632" w:rsidR="00ED5AC2" w:rsidRPr="00D57BA2" w:rsidRDefault="00ED5AC2" w:rsidP="00ED5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A65E0A7" w14:textId="77777777" w:rsidR="00ED5AC2" w:rsidRPr="00D57BA2" w:rsidRDefault="00ED5AC2" w:rsidP="00ED5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683B69" w14:textId="389DDA11" w:rsidR="00ED5AC2" w:rsidRPr="00D57BA2" w:rsidRDefault="00ED5AC2" w:rsidP="00ED5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6BC15B1" w14:textId="77777777" w:rsidR="00ED5AC2" w:rsidRPr="00D57BA2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990C62" w14:textId="0E2A4F13" w:rsidR="00ED5AC2" w:rsidRPr="00D57BA2" w:rsidRDefault="00ED5AC2" w:rsidP="00ED5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27CC059" w14:textId="77777777" w:rsidR="00ED5AC2" w:rsidRPr="00D57BA2" w:rsidRDefault="00ED5AC2" w:rsidP="00ED5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EC11BD" w14:textId="0DDA3DF8" w:rsidR="00ED5AC2" w:rsidRPr="00D57BA2" w:rsidRDefault="00ED5AC2" w:rsidP="00ED5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014ECA" w:rsidRPr="00D57BA2" w14:paraId="1DA78B32" w14:textId="77777777" w:rsidTr="009A25C3">
        <w:trPr>
          <w:tblHeader/>
        </w:trPr>
        <w:tc>
          <w:tcPr>
            <w:tcW w:w="3780" w:type="dxa"/>
          </w:tcPr>
          <w:p w14:paraId="2D74CA4F" w14:textId="77777777" w:rsidR="00014ECA" w:rsidRPr="00D57BA2" w:rsidRDefault="00014ECA" w:rsidP="00FA5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3CDA4C22" w14:textId="77777777" w:rsidR="00014ECA" w:rsidRPr="00D57BA2" w:rsidRDefault="00014ECA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14ECA" w:rsidRPr="00D57BA2" w14:paraId="666737B0" w14:textId="77777777" w:rsidTr="009A25C3">
        <w:tc>
          <w:tcPr>
            <w:tcW w:w="3780" w:type="dxa"/>
          </w:tcPr>
          <w:p w14:paraId="3F93C4A5" w14:textId="77777777" w:rsidR="00014ECA" w:rsidRPr="00D57BA2" w:rsidRDefault="00014ECA" w:rsidP="00FA54F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170" w:type="dxa"/>
            <w:vAlign w:val="bottom"/>
          </w:tcPr>
          <w:p w14:paraId="4BFFC272" w14:textId="77777777" w:rsidR="00014ECA" w:rsidRPr="00D57BA2" w:rsidRDefault="00014ECA" w:rsidP="00FA54F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D374F1" w14:textId="77777777" w:rsidR="00014ECA" w:rsidRPr="00D57BA2" w:rsidRDefault="00014ECA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3A201D" w14:textId="77777777" w:rsidR="00014ECA" w:rsidRPr="00D57BA2" w:rsidRDefault="00014ECA" w:rsidP="00FA54F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EEB4DA" w14:textId="77777777" w:rsidR="00014ECA" w:rsidRPr="00D57BA2" w:rsidRDefault="00014ECA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9CF181" w14:textId="77777777" w:rsidR="00014ECA" w:rsidRPr="00D57BA2" w:rsidRDefault="00014ECA" w:rsidP="00FA54F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E9A155" w14:textId="77777777" w:rsidR="00014ECA" w:rsidRPr="00D57BA2" w:rsidRDefault="00014ECA" w:rsidP="00FA5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DEE796" w14:textId="77777777" w:rsidR="00014ECA" w:rsidRPr="00D57BA2" w:rsidRDefault="00014ECA" w:rsidP="00FA54F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5AC2" w:rsidRPr="00D57BA2" w14:paraId="13461463" w14:textId="77777777" w:rsidTr="008421FA">
        <w:tc>
          <w:tcPr>
            <w:tcW w:w="3780" w:type="dxa"/>
          </w:tcPr>
          <w:p w14:paraId="20D03EBF" w14:textId="77777777" w:rsidR="00ED5AC2" w:rsidRPr="00D57BA2" w:rsidRDefault="00ED5AC2" w:rsidP="00ED5AC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14:paraId="5E52EB94" w14:textId="3BE13A3E" w:rsidR="00ED5AC2" w:rsidRPr="00D57BA2" w:rsidRDefault="009940F5" w:rsidP="00ED5AC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3,964,854</w:t>
            </w:r>
          </w:p>
        </w:tc>
        <w:tc>
          <w:tcPr>
            <w:tcW w:w="270" w:type="dxa"/>
            <w:vAlign w:val="bottom"/>
          </w:tcPr>
          <w:p w14:paraId="2E24669B" w14:textId="77777777" w:rsidR="00ED5AC2" w:rsidRPr="00D57BA2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8119FB" w14:textId="44D00A2C" w:rsidR="00ED5AC2" w:rsidRPr="00D57BA2" w:rsidRDefault="00ED5AC2" w:rsidP="00ED5AC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9E1A27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4,413,050</w:t>
            </w:r>
          </w:p>
        </w:tc>
        <w:tc>
          <w:tcPr>
            <w:tcW w:w="270" w:type="dxa"/>
            <w:vAlign w:val="bottom"/>
          </w:tcPr>
          <w:p w14:paraId="04CE8B94" w14:textId="77777777" w:rsidR="00ED5AC2" w:rsidRPr="00D57BA2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CD54A2" w14:textId="173A6CA6" w:rsidR="00ED5AC2" w:rsidRPr="00D57BA2" w:rsidRDefault="009940F5" w:rsidP="00ED5AC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3,964,854</w:t>
            </w:r>
          </w:p>
        </w:tc>
        <w:tc>
          <w:tcPr>
            <w:tcW w:w="270" w:type="dxa"/>
            <w:vAlign w:val="bottom"/>
          </w:tcPr>
          <w:p w14:paraId="1A34703E" w14:textId="77777777" w:rsidR="00ED5AC2" w:rsidRPr="00D57BA2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C2C680" w14:textId="2F9502E0" w:rsidR="00ED5AC2" w:rsidRPr="00D57BA2" w:rsidRDefault="00ED5AC2" w:rsidP="00ED5AC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4,413,050</w:t>
            </w:r>
          </w:p>
        </w:tc>
      </w:tr>
      <w:tr w:rsidR="00ED5AC2" w:rsidRPr="00D57BA2" w14:paraId="1DE300EB" w14:textId="77777777" w:rsidTr="008421FA">
        <w:tc>
          <w:tcPr>
            <w:tcW w:w="3780" w:type="dxa"/>
          </w:tcPr>
          <w:p w14:paraId="0288E56C" w14:textId="77777777" w:rsidR="00ED5AC2" w:rsidRPr="00D57BA2" w:rsidRDefault="00ED5AC2" w:rsidP="00ED5AC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273DA49D" w14:textId="1F9C3ACD" w:rsidR="00ED5AC2" w:rsidRPr="00D57BA2" w:rsidRDefault="009940F5" w:rsidP="00ED5AC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325,870</w:t>
            </w:r>
          </w:p>
        </w:tc>
        <w:tc>
          <w:tcPr>
            <w:tcW w:w="270" w:type="dxa"/>
            <w:vAlign w:val="center"/>
          </w:tcPr>
          <w:p w14:paraId="02E0DEB3" w14:textId="77777777" w:rsidR="00ED5AC2" w:rsidRPr="00D57BA2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CC2D55" w14:textId="69886E24" w:rsidR="00ED5AC2" w:rsidRPr="00D57BA2" w:rsidRDefault="00ED5AC2" w:rsidP="00ED5AC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9E1A27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502,996</w:t>
            </w:r>
          </w:p>
        </w:tc>
        <w:tc>
          <w:tcPr>
            <w:tcW w:w="270" w:type="dxa"/>
            <w:vAlign w:val="center"/>
          </w:tcPr>
          <w:p w14:paraId="3EF3C11E" w14:textId="77777777" w:rsidR="00ED5AC2" w:rsidRPr="00D57BA2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8445EF4" w14:textId="4261187A" w:rsidR="00ED5AC2" w:rsidRPr="00D57BA2" w:rsidRDefault="009940F5" w:rsidP="00ED5AC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325,870</w:t>
            </w:r>
          </w:p>
        </w:tc>
        <w:tc>
          <w:tcPr>
            <w:tcW w:w="270" w:type="dxa"/>
            <w:vAlign w:val="center"/>
          </w:tcPr>
          <w:p w14:paraId="61FB70A2" w14:textId="77777777" w:rsidR="00ED5AC2" w:rsidRPr="00D57BA2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61CE753" w14:textId="3B693F5C" w:rsidR="00ED5AC2" w:rsidRPr="00D57BA2" w:rsidRDefault="00ED5AC2" w:rsidP="00ED5AC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502,996</w:t>
            </w:r>
          </w:p>
        </w:tc>
      </w:tr>
      <w:tr w:rsidR="00ED5AC2" w:rsidRPr="00D57BA2" w14:paraId="54D0E7A3" w14:textId="77777777" w:rsidTr="008421FA">
        <w:tc>
          <w:tcPr>
            <w:tcW w:w="3780" w:type="dxa"/>
          </w:tcPr>
          <w:p w14:paraId="28A6FFD4" w14:textId="6948873A" w:rsidR="00ED5AC2" w:rsidRPr="00D57BA2" w:rsidRDefault="00ED5AC2" w:rsidP="00ED5AC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="0048544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0E2FF7A4" w14:textId="0EE8D460" w:rsidR="00ED5AC2" w:rsidRPr="00D57BA2" w:rsidRDefault="009940F5" w:rsidP="00ED5AC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1,882</w:t>
            </w:r>
          </w:p>
        </w:tc>
        <w:tc>
          <w:tcPr>
            <w:tcW w:w="270" w:type="dxa"/>
            <w:vAlign w:val="center"/>
          </w:tcPr>
          <w:p w14:paraId="613C129C" w14:textId="77777777" w:rsidR="00ED5AC2" w:rsidRPr="00D57BA2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A2E82D" w14:textId="4F6F94FD" w:rsidR="00ED5AC2" w:rsidRPr="00D57BA2" w:rsidRDefault="00ED5AC2" w:rsidP="00ED5AC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9E1A27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8,240</w:t>
            </w:r>
          </w:p>
        </w:tc>
        <w:tc>
          <w:tcPr>
            <w:tcW w:w="270" w:type="dxa"/>
            <w:vAlign w:val="center"/>
          </w:tcPr>
          <w:p w14:paraId="7CB1E9B3" w14:textId="77777777" w:rsidR="00ED5AC2" w:rsidRPr="00D57BA2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05F72AF" w14:textId="4C587F7B" w:rsidR="00ED5AC2" w:rsidRPr="00D57BA2" w:rsidRDefault="009940F5" w:rsidP="00ED5AC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1,882</w:t>
            </w:r>
          </w:p>
        </w:tc>
        <w:tc>
          <w:tcPr>
            <w:tcW w:w="270" w:type="dxa"/>
            <w:vAlign w:val="center"/>
          </w:tcPr>
          <w:p w14:paraId="78BF8ABF" w14:textId="77777777" w:rsidR="00ED5AC2" w:rsidRPr="00D57BA2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73AC628" w14:textId="419D26B5" w:rsidR="00ED5AC2" w:rsidRPr="00D57BA2" w:rsidRDefault="00ED5AC2" w:rsidP="00ED5AC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8,240</w:t>
            </w:r>
          </w:p>
        </w:tc>
      </w:tr>
      <w:tr w:rsidR="00ED5AC2" w:rsidRPr="00D57BA2" w14:paraId="73839B28" w14:textId="77777777" w:rsidTr="008421FA">
        <w:tc>
          <w:tcPr>
            <w:tcW w:w="3780" w:type="dxa"/>
          </w:tcPr>
          <w:p w14:paraId="61AB1FB0" w14:textId="6751F34B" w:rsidR="00ED5AC2" w:rsidRPr="00D57BA2" w:rsidRDefault="00ED5AC2" w:rsidP="00ED5AC2">
            <w:pPr>
              <w:tabs>
                <w:tab w:val="clear" w:pos="227"/>
                <w:tab w:val="left" w:pos="342"/>
              </w:tabs>
              <w:spacing w:line="240" w:lineRule="auto"/>
              <w:ind w:left="252" w:right="-921" w:hanging="252"/>
              <w:jc w:val="thaiDistribute"/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70" w:type="dxa"/>
          </w:tcPr>
          <w:p w14:paraId="756E7E4D" w14:textId="4F28E8AC" w:rsidR="00ED5AC2" w:rsidRPr="00D57BA2" w:rsidRDefault="009940F5" w:rsidP="00ED5AC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5,867,283</w:t>
            </w:r>
          </w:p>
        </w:tc>
        <w:tc>
          <w:tcPr>
            <w:tcW w:w="270" w:type="dxa"/>
            <w:vAlign w:val="center"/>
          </w:tcPr>
          <w:p w14:paraId="2AF04649" w14:textId="77777777" w:rsidR="00ED5AC2" w:rsidRPr="00D57BA2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C5312A" w14:textId="307721E8" w:rsidR="00ED5AC2" w:rsidRPr="00D57BA2" w:rsidRDefault="00ED5AC2" w:rsidP="00ED5AC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9E1A27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6,941,489</w:t>
            </w:r>
          </w:p>
        </w:tc>
        <w:tc>
          <w:tcPr>
            <w:tcW w:w="270" w:type="dxa"/>
            <w:vAlign w:val="center"/>
          </w:tcPr>
          <w:p w14:paraId="4DFBFF82" w14:textId="77777777" w:rsidR="00ED5AC2" w:rsidRPr="00D57BA2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786039A" w14:textId="4F01B0D7" w:rsidR="00ED5AC2" w:rsidRPr="00D57BA2" w:rsidRDefault="009940F5" w:rsidP="00ED5AC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5,867,283</w:t>
            </w:r>
          </w:p>
        </w:tc>
        <w:tc>
          <w:tcPr>
            <w:tcW w:w="270" w:type="dxa"/>
            <w:vAlign w:val="center"/>
          </w:tcPr>
          <w:p w14:paraId="4B4521EE" w14:textId="77777777" w:rsidR="00ED5AC2" w:rsidRPr="00D57BA2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6339262" w14:textId="4810666C" w:rsidR="00ED5AC2" w:rsidRPr="00D57BA2" w:rsidRDefault="00ED5AC2" w:rsidP="00ED5AC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6,941,489</w:t>
            </w:r>
          </w:p>
        </w:tc>
      </w:tr>
      <w:tr w:rsidR="00ED5AC2" w:rsidRPr="00D57BA2" w14:paraId="55F90CD1" w14:textId="77777777" w:rsidTr="008421FA">
        <w:tc>
          <w:tcPr>
            <w:tcW w:w="3780" w:type="dxa"/>
          </w:tcPr>
          <w:p w14:paraId="1AE43A68" w14:textId="77777777" w:rsidR="00ED5AC2" w:rsidRPr="00D57BA2" w:rsidRDefault="00ED5AC2" w:rsidP="00ED5AC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ดอกเบี้ยค้างรับระยะยาว</w:t>
            </w:r>
          </w:p>
        </w:tc>
        <w:tc>
          <w:tcPr>
            <w:tcW w:w="1170" w:type="dxa"/>
          </w:tcPr>
          <w:p w14:paraId="08C98991" w14:textId="387646E8" w:rsidR="00ED5AC2" w:rsidRPr="00D57BA2" w:rsidRDefault="009940F5" w:rsidP="00ED5AC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6,057,275</w:t>
            </w:r>
          </w:p>
        </w:tc>
        <w:tc>
          <w:tcPr>
            <w:tcW w:w="270" w:type="dxa"/>
            <w:vAlign w:val="center"/>
          </w:tcPr>
          <w:p w14:paraId="36AF35DA" w14:textId="77777777" w:rsidR="00ED5AC2" w:rsidRPr="00D57BA2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B1AC2E" w14:textId="2A2E232A" w:rsidR="00ED5AC2" w:rsidRPr="00D57BA2" w:rsidRDefault="00ED5AC2" w:rsidP="00ED5AC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9E1A27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5,451,700</w:t>
            </w:r>
          </w:p>
        </w:tc>
        <w:tc>
          <w:tcPr>
            <w:tcW w:w="270" w:type="dxa"/>
            <w:vAlign w:val="center"/>
          </w:tcPr>
          <w:p w14:paraId="0D276590" w14:textId="77777777" w:rsidR="00ED5AC2" w:rsidRPr="00D57BA2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B6FFABD" w14:textId="4DDCE747" w:rsidR="00ED5AC2" w:rsidRPr="00D57BA2" w:rsidRDefault="009940F5" w:rsidP="00ED5AC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6,057,275</w:t>
            </w:r>
          </w:p>
        </w:tc>
        <w:tc>
          <w:tcPr>
            <w:tcW w:w="270" w:type="dxa"/>
            <w:vAlign w:val="center"/>
          </w:tcPr>
          <w:p w14:paraId="51F2EBB1" w14:textId="77777777" w:rsidR="00ED5AC2" w:rsidRPr="00D57BA2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F48C6A1" w14:textId="0C3A3B6F" w:rsidR="00ED5AC2" w:rsidRPr="00D57BA2" w:rsidRDefault="00ED5AC2" w:rsidP="00ED5AC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5,451,700</w:t>
            </w:r>
          </w:p>
        </w:tc>
      </w:tr>
      <w:tr w:rsidR="00ED5AC2" w:rsidRPr="00D57BA2" w14:paraId="3C883C3B" w14:textId="77777777" w:rsidTr="008421FA">
        <w:tc>
          <w:tcPr>
            <w:tcW w:w="3780" w:type="dxa"/>
          </w:tcPr>
          <w:p w14:paraId="4E6D915B" w14:textId="77777777" w:rsidR="00ED5AC2" w:rsidRPr="00D57BA2" w:rsidRDefault="00ED5AC2" w:rsidP="00ED5AC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14:paraId="0980CBC6" w14:textId="0CA0E6EF" w:rsidR="00ED5AC2" w:rsidRPr="00D57BA2" w:rsidRDefault="009940F5" w:rsidP="00ED5AC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(1,957,384)</w:t>
            </w:r>
          </w:p>
        </w:tc>
        <w:tc>
          <w:tcPr>
            <w:tcW w:w="270" w:type="dxa"/>
            <w:vAlign w:val="center"/>
          </w:tcPr>
          <w:p w14:paraId="2D161C62" w14:textId="77777777" w:rsidR="00ED5AC2" w:rsidRPr="00D57BA2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4BB0F2" w14:textId="0F5AAD62" w:rsidR="00ED5AC2" w:rsidRPr="00D57BA2" w:rsidRDefault="00ED5AC2" w:rsidP="00ED5AC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9E1A27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(2,989,623)</w:t>
            </w:r>
          </w:p>
        </w:tc>
        <w:tc>
          <w:tcPr>
            <w:tcW w:w="270" w:type="dxa"/>
            <w:vAlign w:val="center"/>
          </w:tcPr>
          <w:p w14:paraId="26D0097C" w14:textId="77777777" w:rsidR="00ED5AC2" w:rsidRPr="00D57BA2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6089E29" w14:textId="594912D0" w:rsidR="00ED5AC2" w:rsidRPr="00D57BA2" w:rsidRDefault="009940F5" w:rsidP="00ED5AC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(1,957,384)</w:t>
            </w:r>
          </w:p>
        </w:tc>
        <w:tc>
          <w:tcPr>
            <w:tcW w:w="270" w:type="dxa"/>
            <w:vAlign w:val="center"/>
          </w:tcPr>
          <w:p w14:paraId="63A842A4" w14:textId="77777777" w:rsidR="00ED5AC2" w:rsidRPr="00D57BA2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9116CD0" w14:textId="6C8A94B4" w:rsidR="00ED5AC2" w:rsidRPr="00D57BA2" w:rsidRDefault="00ED5AC2" w:rsidP="00ED5AC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(2,989,623)</w:t>
            </w:r>
          </w:p>
        </w:tc>
      </w:tr>
      <w:tr w:rsidR="00ED5AC2" w:rsidRPr="00D57BA2" w14:paraId="6BEBE5A8" w14:textId="77777777" w:rsidTr="008421FA">
        <w:tc>
          <w:tcPr>
            <w:tcW w:w="3780" w:type="dxa"/>
          </w:tcPr>
          <w:p w14:paraId="517B8703" w14:textId="2C4063C0" w:rsidR="00ED5AC2" w:rsidRPr="00D57BA2" w:rsidRDefault="00ED5AC2" w:rsidP="00ED5AC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48544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425C9F" w14:textId="19051D9E" w:rsidR="00ED5AC2" w:rsidRPr="00D57BA2" w:rsidRDefault="009940F5" w:rsidP="00ED5AC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(51,866)</w:t>
            </w:r>
          </w:p>
        </w:tc>
        <w:tc>
          <w:tcPr>
            <w:tcW w:w="270" w:type="dxa"/>
            <w:vAlign w:val="center"/>
          </w:tcPr>
          <w:p w14:paraId="1CE81854" w14:textId="77777777" w:rsidR="00ED5AC2" w:rsidRPr="00D57BA2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FA1CD2" w14:textId="19CD43DA" w:rsidR="00ED5AC2" w:rsidRPr="00D57BA2" w:rsidRDefault="00ED5AC2" w:rsidP="00ED5AC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9E1A27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(45,284)</w:t>
            </w:r>
          </w:p>
        </w:tc>
        <w:tc>
          <w:tcPr>
            <w:tcW w:w="270" w:type="dxa"/>
            <w:vAlign w:val="center"/>
          </w:tcPr>
          <w:p w14:paraId="2C3050A6" w14:textId="77777777" w:rsidR="00ED5AC2" w:rsidRPr="00D57BA2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492B829" w14:textId="57023C3F" w:rsidR="00ED5AC2" w:rsidRPr="00D57BA2" w:rsidRDefault="009940F5" w:rsidP="00ED5AC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(51,866)</w:t>
            </w:r>
          </w:p>
        </w:tc>
        <w:tc>
          <w:tcPr>
            <w:tcW w:w="270" w:type="dxa"/>
            <w:vAlign w:val="center"/>
          </w:tcPr>
          <w:p w14:paraId="1BAFDE27" w14:textId="77777777" w:rsidR="00ED5AC2" w:rsidRPr="00D57BA2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4EA4F2A" w14:textId="56C91A8E" w:rsidR="00ED5AC2" w:rsidRPr="00D57BA2" w:rsidRDefault="00ED5AC2" w:rsidP="00ED5AC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(45,284)</w:t>
            </w:r>
          </w:p>
        </w:tc>
      </w:tr>
      <w:tr w:rsidR="00ED5AC2" w:rsidRPr="00D57BA2" w14:paraId="7C017BFF" w14:textId="77777777" w:rsidTr="008421FA">
        <w:tc>
          <w:tcPr>
            <w:tcW w:w="3780" w:type="dxa"/>
          </w:tcPr>
          <w:p w14:paraId="53D65158" w14:textId="198B5ADB" w:rsidR="00ED5AC2" w:rsidRPr="00D57BA2" w:rsidRDefault="00ED5AC2" w:rsidP="00ED5AC2">
            <w:pPr>
              <w:spacing w:line="240" w:lineRule="auto"/>
              <w:ind w:left="252" w:hanging="2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ยอดบัญชีในงบฐานะการเงิน </w:t>
            </w:r>
          </w:p>
        </w:tc>
        <w:tc>
          <w:tcPr>
            <w:tcW w:w="1170" w:type="dxa"/>
          </w:tcPr>
          <w:p w14:paraId="502E90A9" w14:textId="096D8CC3" w:rsidR="00ED5AC2" w:rsidRPr="00D57BA2" w:rsidRDefault="00ED5AC2" w:rsidP="00ED5AC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257079CA" w14:textId="77777777" w:rsidR="00ED5AC2" w:rsidRPr="00D57BA2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FCFE6A" w14:textId="01FC870B" w:rsidR="00ED5AC2" w:rsidRPr="00D57BA2" w:rsidRDefault="00ED5AC2" w:rsidP="00ED5AC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12B92604" w14:textId="77777777" w:rsidR="00ED5AC2" w:rsidRPr="00D57BA2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F42471" w14:textId="77C2A9E4" w:rsidR="00ED5AC2" w:rsidRPr="00D57BA2" w:rsidRDefault="00ED5AC2" w:rsidP="00ED5AC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2826FDB6" w14:textId="77777777" w:rsidR="00ED5AC2" w:rsidRPr="00D57BA2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DFEFDA" w14:textId="6EF2E832" w:rsidR="00ED5AC2" w:rsidRPr="00D57BA2" w:rsidRDefault="00ED5AC2" w:rsidP="00ED5AC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ED5AC2" w:rsidRPr="00D57BA2" w14:paraId="14DEEF14" w14:textId="77777777" w:rsidTr="009F0CE9">
        <w:tc>
          <w:tcPr>
            <w:tcW w:w="3780" w:type="dxa"/>
          </w:tcPr>
          <w:p w14:paraId="49BB87EA" w14:textId="4EC40CCB" w:rsidR="00ED5AC2" w:rsidRPr="00D57BA2" w:rsidRDefault="00ED5AC2" w:rsidP="00ED5AC2">
            <w:pPr>
              <w:spacing w:line="240" w:lineRule="auto"/>
              <w:ind w:firstLine="22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ที่มีความเสี่ยง </w:t>
            </w:r>
          </w:p>
        </w:tc>
        <w:tc>
          <w:tcPr>
            <w:tcW w:w="1170" w:type="dxa"/>
          </w:tcPr>
          <w:p w14:paraId="29616A2F" w14:textId="11447093" w:rsidR="00ED5AC2" w:rsidRPr="009E1A27" w:rsidRDefault="009940F5" w:rsidP="00ED5AC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14,207,914</w:t>
            </w:r>
          </w:p>
        </w:tc>
        <w:tc>
          <w:tcPr>
            <w:tcW w:w="270" w:type="dxa"/>
            <w:vAlign w:val="center"/>
          </w:tcPr>
          <w:p w14:paraId="193363FE" w14:textId="77777777" w:rsidR="00ED5AC2" w:rsidRPr="00D57BA2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8FD5B9" w14:textId="0110CF55" w:rsidR="00ED5AC2" w:rsidRPr="00D57BA2" w:rsidRDefault="00ED5AC2" w:rsidP="00ED5AC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376B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14,282,568</w:t>
            </w:r>
          </w:p>
        </w:tc>
        <w:tc>
          <w:tcPr>
            <w:tcW w:w="270" w:type="dxa"/>
            <w:vAlign w:val="center"/>
          </w:tcPr>
          <w:p w14:paraId="2006FADE" w14:textId="77777777" w:rsidR="00ED5AC2" w:rsidRPr="00D57BA2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D2D643" w14:textId="0826184A" w:rsidR="00ED5AC2" w:rsidRPr="009E1A27" w:rsidRDefault="009940F5" w:rsidP="00ED5AC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napToGrid/>
                <w:sz w:val="30"/>
                <w:szCs w:val="30"/>
                <w:lang w:val="en-US" w:eastAsia="en-US"/>
              </w:rPr>
              <w:t>14,207,914</w:t>
            </w:r>
          </w:p>
        </w:tc>
        <w:tc>
          <w:tcPr>
            <w:tcW w:w="270" w:type="dxa"/>
            <w:vAlign w:val="center"/>
          </w:tcPr>
          <w:p w14:paraId="2172AA59" w14:textId="77777777" w:rsidR="00ED5AC2" w:rsidRPr="00D57BA2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FDE249" w14:textId="0B329ABF" w:rsidR="00ED5AC2" w:rsidRPr="00D57BA2" w:rsidRDefault="00ED5AC2" w:rsidP="00ED5AC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 w:rsidRPr="00376B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14,282,568</w:t>
            </w:r>
          </w:p>
        </w:tc>
      </w:tr>
      <w:tr w:rsidR="00ED5AC2" w:rsidRPr="00D57BA2" w14:paraId="1A589635" w14:textId="77777777" w:rsidTr="008421FA">
        <w:tc>
          <w:tcPr>
            <w:tcW w:w="3780" w:type="dxa"/>
          </w:tcPr>
          <w:p w14:paraId="0AEBE5DA" w14:textId="0AEB1E60" w:rsidR="00ED5AC2" w:rsidRPr="00D57BA2" w:rsidRDefault="00ED5AC2" w:rsidP="00ED5AC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จำนวนเงินตามสัญญาแลกเปลี่ยน</w:t>
            </w:r>
          </w:p>
        </w:tc>
        <w:tc>
          <w:tcPr>
            <w:tcW w:w="1170" w:type="dxa"/>
          </w:tcPr>
          <w:p w14:paraId="16DD8350" w14:textId="4F98237E" w:rsidR="00ED5AC2" w:rsidRPr="00D57BA2" w:rsidRDefault="00ED5AC2" w:rsidP="00ED5AC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4B03407F" w14:textId="77777777" w:rsidR="00ED5AC2" w:rsidRPr="00D57BA2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CE16F6" w14:textId="77777777" w:rsidR="00ED5AC2" w:rsidRPr="00D57BA2" w:rsidRDefault="00ED5AC2" w:rsidP="00ED5AC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3B53B881" w14:textId="77777777" w:rsidR="00ED5AC2" w:rsidRPr="00D57BA2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D9FE3D" w14:textId="77777777" w:rsidR="00ED5AC2" w:rsidRPr="00D57BA2" w:rsidRDefault="00ED5AC2" w:rsidP="00ED5AC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66FB27AD" w14:textId="77777777" w:rsidR="00ED5AC2" w:rsidRPr="00D57BA2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2DF68E" w14:textId="77777777" w:rsidR="00ED5AC2" w:rsidRPr="00D57BA2" w:rsidRDefault="00ED5AC2" w:rsidP="00ED5AC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</w:p>
        </w:tc>
      </w:tr>
      <w:tr w:rsidR="00ED5AC2" w:rsidRPr="00D57BA2" w14:paraId="709886BF" w14:textId="77777777" w:rsidTr="009A25C3">
        <w:tc>
          <w:tcPr>
            <w:tcW w:w="3780" w:type="dxa"/>
          </w:tcPr>
          <w:p w14:paraId="5FFEE4F0" w14:textId="0A776E59" w:rsidR="00ED5AC2" w:rsidRPr="00D57BA2" w:rsidRDefault="00ED5AC2" w:rsidP="00ED5AC2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170" w:type="dxa"/>
          </w:tcPr>
          <w:p w14:paraId="67C5A6DD" w14:textId="6012E2EA" w:rsidR="00ED5AC2" w:rsidRPr="00D57BA2" w:rsidRDefault="009940F5" w:rsidP="00ED5AC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(2,271,488)</w:t>
            </w:r>
          </w:p>
        </w:tc>
        <w:tc>
          <w:tcPr>
            <w:tcW w:w="270" w:type="dxa"/>
          </w:tcPr>
          <w:p w14:paraId="249F5842" w14:textId="77777777" w:rsidR="00ED5AC2" w:rsidRPr="00D57BA2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09AC01" w14:textId="6900B71C" w:rsidR="00ED5AC2" w:rsidRPr="00D57BA2" w:rsidRDefault="00ED5AC2" w:rsidP="00ED5AC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1A27"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  <w:t>(2,294,178)</w:t>
            </w:r>
          </w:p>
        </w:tc>
        <w:tc>
          <w:tcPr>
            <w:tcW w:w="270" w:type="dxa"/>
            <w:vAlign w:val="bottom"/>
          </w:tcPr>
          <w:p w14:paraId="5E18558A" w14:textId="77777777" w:rsidR="00ED5AC2" w:rsidRPr="00D57BA2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966B4B" w14:textId="0DD07DE3" w:rsidR="00ED5AC2" w:rsidRPr="00D57BA2" w:rsidRDefault="009940F5" w:rsidP="00ED5AC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(2,271,488)</w:t>
            </w:r>
          </w:p>
        </w:tc>
        <w:tc>
          <w:tcPr>
            <w:tcW w:w="270" w:type="dxa"/>
            <w:vAlign w:val="bottom"/>
          </w:tcPr>
          <w:p w14:paraId="339F061F" w14:textId="77777777" w:rsidR="00ED5AC2" w:rsidRPr="00D57BA2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BA9FFC" w14:textId="26767338" w:rsidR="00ED5AC2" w:rsidRPr="00D57BA2" w:rsidRDefault="00ED5AC2" w:rsidP="00ED5AC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(2,294,178)</w:t>
            </w:r>
          </w:p>
        </w:tc>
      </w:tr>
      <w:tr w:rsidR="00ED5AC2" w:rsidRPr="00D57BA2" w14:paraId="549FD210" w14:textId="77777777" w:rsidTr="009F0CE9">
        <w:tc>
          <w:tcPr>
            <w:tcW w:w="3780" w:type="dxa"/>
          </w:tcPr>
          <w:p w14:paraId="26764580" w14:textId="77777777" w:rsidR="00ED5AC2" w:rsidRPr="00D57BA2" w:rsidRDefault="00ED5AC2" w:rsidP="00ED5AC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    </w:t>
            </w: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F7271D" w14:textId="6F78765A" w:rsidR="00ED5AC2" w:rsidRPr="009E1A27" w:rsidRDefault="009940F5" w:rsidP="00ED5AC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11,936,426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4A44B8B" w14:textId="77777777" w:rsidR="00ED5AC2" w:rsidRPr="00D57BA2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F2DC53" w14:textId="7DF59E9D" w:rsidR="00ED5AC2" w:rsidRPr="00D57BA2" w:rsidRDefault="00ED5AC2" w:rsidP="00ED5AC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11,988,390</w:t>
            </w:r>
          </w:p>
        </w:tc>
        <w:tc>
          <w:tcPr>
            <w:tcW w:w="270" w:type="dxa"/>
            <w:vAlign w:val="bottom"/>
          </w:tcPr>
          <w:p w14:paraId="68FB4B45" w14:textId="77777777" w:rsidR="00ED5AC2" w:rsidRPr="00D57BA2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837E4C" w14:textId="67455F16" w:rsidR="00ED5AC2" w:rsidRPr="00D57BA2" w:rsidRDefault="009940F5" w:rsidP="00ED5AC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11,936,426</w:t>
            </w:r>
          </w:p>
        </w:tc>
        <w:tc>
          <w:tcPr>
            <w:tcW w:w="270" w:type="dxa"/>
            <w:vAlign w:val="bottom"/>
          </w:tcPr>
          <w:p w14:paraId="4E90D01F" w14:textId="77777777" w:rsidR="00ED5AC2" w:rsidRPr="00D57BA2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8D1D0A" w14:textId="09F843FE" w:rsidR="00ED5AC2" w:rsidRPr="00D57BA2" w:rsidRDefault="00ED5AC2" w:rsidP="00ED5AC2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11,988,390</w:t>
            </w:r>
          </w:p>
        </w:tc>
      </w:tr>
      <w:tr w:rsidR="00376BAD" w:rsidRPr="00D57BA2" w14:paraId="441AE51F" w14:textId="77777777" w:rsidTr="00B0557B">
        <w:tc>
          <w:tcPr>
            <w:tcW w:w="3780" w:type="dxa"/>
          </w:tcPr>
          <w:p w14:paraId="124A89F4" w14:textId="77777777" w:rsidR="00376BAD" w:rsidRPr="00D57BA2" w:rsidRDefault="00376BAD" w:rsidP="00376BA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9AD938E" w14:textId="77777777" w:rsidR="00376BAD" w:rsidRPr="00D57BA2" w:rsidRDefault="00376BAD" w:rsidP="00376BAD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302A4AC" w14:textId="77777777" w:rsidR="00376BAD" w:rsidRPr="00D57BA2" w:rsidRDefault="00376BAD" w:rsidP="0037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7743E83" w14:textId="77777777" w:rsidR="00376BAD" w:rsidRPr="00D57BA2" w:rsidRDefault="00376BAD" w:rsidP="00376BAD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18F143D" w14:textId="77777777" w:rsidR="00376BAD" w:rsidRPr="00D57BA2" w:rsidRDefault="00376BAD" w:rsidP="0037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9082A2D" w14:textId="77777777" w:rsidR="00376BAD" w:rsidRPr="00D57BA2" w:rsidRDefault="00376BAD" w:rsidP="00376BAD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946B4CD" w14:textId="77777777" w:rsidR="00376BAD" w:rsidRPr="00D57BA2" w:rsidRDefault="00376BAD" w:rsidP="0037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892D5A5" w14:textId="77777777" w:rsidR="00376BAD" w:rsidRPr="00D57BA2" w:rsidRDefault="00376BAD" w:rsidP="00376BAD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76BAD" w:rsidRPr="00D57BA2" w14:paraId="1E4D0785" w14:textId="77777777" w:rsidTr="00B0557B">
        <w:tc>
          <w:tcPr>
            <w:tcW w:w="3780" w:type="dxa"/>
          </w:tcPr>
          <w:p w14:paraId="3B296041" w14:textId="77777777" w:rsidR="00376BAD" w:rsidRPr="00D57BA2" w:rsidRDefault="00376BAD" w:rsidP="00376BA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D5E61CC" w14:textId="77777777" w:rsidR="00376BAD" w:rsidRPr="00D57BA2" w:rsidRDefault="00376BAD" w:rsidP="00376BAD">
            <w:pPr>
              <w:pStyle w:val="31"/>
              <w:tabs>
                <w:tab w:val="clear" w:pos="360"/>
                <w:tab w:val="clear" w:pos="720"/>
                <w:tab w:val="decimal" w:pos="905"/>
              </w:tabs>
              <w:ind w:left="-108" w:right="-43"/>
              <w:jc w:val="thaiDistribute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8DAB42F" w14:textId="77777777" w:rsidR="00376BAD" w:rsidRPr="00D57BA2" w:rsidRDefault="00376BAD" w:rsidP="0037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3F708D" w14:textId="77777777" w:rsidR="00376BAD" w:rsidRPr="00D57BA2" w:rsidRDefault="00376BAD" w:rsidP="00376BAD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1CDA645" w14:textId="77777777" w:rsidR="00376BAD" w:rsidRPr="00D57BA2" w:rsidRDefault="00376BAD" w:rsidP="0037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705EC3" w14:textId="77777777" w:rsidR="00376BAD" w:rsidRPr="00D57BA2" w:rsidRDefault="00376BAD" w:rsidP="00376BAD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6F0336F" w14:textId="77777777" w:rsidR="00376BAD" w:rsidRPr="00D57BA2" w:rsidRDefault="00376BAD" w:rsidP="00376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F21CEF" w14:textId="77777777" w:rsidR="00376BAD" w:rsidRPr="00D57BA2" w:rsidRDefault="00376BAD" w:rsidP="00376BAD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9" w:right="-87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</w:tbl>
    <w:p w14:paraId="372CD437" w14:textId="77777777" w:rsidR="00C51A9A" w:rsidRPr="00D57BA2" w:rsidRDefault="00C51A9A" w:rsidP="00BD66A4">
      <w:pPr>
        <w:pStyle w:val="block"/>
        <w:tabs>
          <w:tab w:val="left" w:pos="720"/>
        </w:tabs>
        <w:spacing w:after="0" w:line="240" w:lineRule="atLeast"/>
        <w:ind w:left="72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8963BB6" w14:textId="4DD6191F" w:rsidR="001048CD" w:rsidRPr="00D57BA2" w:rsidRDefault="001048CD" w:rsidP="00BD66A4">
      <w:pPr>
        <w:pStyle w:val="block"/>
        <w:tabs>
          <w:tab w:val="left" w:pos="720"/>
        </w:tabs>
        <w:spacing w:after="0" w:line="240" w:lineRule="atLeast"/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  <w:r w:rsidRPr="00D57BA2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043FDCBD" w14:textId="77777777" w:rsidR="002F7A36" w:rsidRPr="00D57BA2" w:rsidRDefault="002F7A36" w:rsidP="002F7A36">
      <w:pPr>
        <w:tabs>
          <w:tab w:val="clear" w:pos="454"/>
          <w:tab w:val="clear" w:pos="907"/>
          <w:tab w:val="left" w:pos="63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A9760B" w14:textId="485BAEF4" w:rsidR="00370EEC" w:rsidRPr="00D57BA2" w:rsidRDefault="001048CD" w:rsidP="00BD66A4">
      <w:pPr>
        <w:pStyle w:val="block"/>
        <w:tabs>
          <w:tab w:val="left" w:pos="720"/>
        </w:tabs>
        <w:spacing w:after="0" w:line="240" w:lineRule="atLeast"/>
        <w:ind w:left="72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D57BA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 </w:t>
      </w:r>
      <w:r w:rsidRPr="00D57BA2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Pr="00D57BA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มีนาคม </w:t>
      </w:r>
      <w:r w:rsidR="00450DDE" w:rsidRPr="00D57BA2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ED5AC2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="00450DDE" w:rsidRPr="00D57BA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  <w:lang w:val="en-US" w:bidi="th-TH"/>
        </w:rPr>
        <w:t>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</w:t>
      </w:r>
    </w:p>
    <w:p w14:paraId="50CDD91D" w14:textId="77777777" w:rsidR="002F7A36" w:rsidRPr="00D57BA2" w:rsidRDefault="002F7A36" w:rsidP="002F7A36">
      <w:pPr>
        <w:tabs>
          <w:tab w:val="clear" w:pos="454"/>
          <w:tab w:val="clear" w:pos="907"/>
          <w:tab w:val="left" w:pos="63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38" w:type="dxa"/>
        <w:tblInd w:w="6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179"/>
        <w:gridCol w:w="1034"/>
        <w:gridCol w:w="180"/>
        <w:gridCol w:w="1079"/>
        <w:gridCol w:w="180"/>
        <w:gridCol w:w="1072"/>
        <w:gridCol w:w="180"/>
        <w:gridCol w:w="1064"/>
      </w:tblGrid>
      <w:tr w:rsidR="001048CD" w:rsidRPr="00D57BA2" w14:paraId="4973BD16" w14:textId="77777777" w:rsidTr="00D01DF6">
        <w:trPr>
          <w:tblHeader/>
        </w:trPr>
        <w:tc>
          <w:tcPr>
            <w:tcW w:w="2970" w:type="dxa"/>
          </w:tcPr>
          <w:p w14:paraId="1290C469" w14:textId="77777777" w:rsidR="001048CD" w:rsidRPr="00D57BA2" w:rsidRDefault="001048CD" w:rsidP="00BE0B29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179" w:type="dxa"/>
          </w:tcPr>
          <w:p w14:paraId="56CBB873" w14:textId="19ABECCB" w:rsidR="001048CD" w:rsidRPr="00D57BA2" w:rsidRDefault="001048CD" w:rsidP="00370EEC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293" w:type="dxa"/>
            <w:gridSpan w:val="3"/>
            <w:hideMark/>
          </w:tcPr>
          <w:p w14:paraId="606FF87B" w14:textId="3F6390A9" w:rsidR="001048CD" w:rsidRPr="00D57BA2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57BA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29C6551" w14:textId="77777777" w:rsidR="001048CD" w:rsidRPr="00D57BA2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6" w:type="dxa"/>
            <w:gridSpan w:val="3"/>
            <w:hideMark/>
          </w:tcPr>
          <w:p w14:paraId="04E7BE14" w14:textId="3FED8589" w:rsidR="001048CD" w:rsidRPr="00D57BA2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57BA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048CD" w:rsidRPr="00D57BA2" w14:paraId="10A0C0E3" w14:textId="77777777" w:rsidTr="00D01DF6">
        <w:trPr>
          <w:tblHeader/>
        </w:trPr>
        <w:tc>
          <w:tcPr>
            <w:tcW w:w="2970" w:type="dxa"/>
          </w:tcPr>
          <w:p w14:paraId="7829DB31" w14:textId="32FE3D48" w:rsidR="001048CD" w:rsidRPr="00D57BA2" w:rsidRDefault="001048CD" w:rsidP="00BE0B29">
            <w:pPr>
              <w:pStyle w:val="acctfourfigures"/>
              <w:tabs>
                <w:tab w:val="clear" w:pos="76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78CADDB5" w14:textId="55F4C238" w:rsidR="001048CD" w:rsidRPr="00D57BA2" w:rsidRDefault="00C803AA" w:rsidP="00370EEC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1034" w:type="dxa"/>
          </w:tcPr>
          <w:p w14:paraId="19A87326" w14:textId="5DE477E6" w:rsidR="001048CD" w:rsidRPr="00D57BA2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E563F29" w14:textId="77777777" w:rsidR="001048CD" w:rsidRPr="00D57BA2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DC1F73C" w14:textId="1E8E8DD9" w:rsidR="001048CD" w:rsidRPr="00D57BA2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536B601" w14:textId="77777777" w:rsidR="001048CD" w:rsidRPr="00D57BA2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6EF10BEB" w14:textId="6AAD89DB" w:rsidR="001048CD" w:rsidRPr="00D57BA2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63221F" w14:textId="77777777" w:rsidR="001048CD" w:rsidRPr="00D57BA2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620BA87" w14:textId="607E5C73" w:rsidR="001048CD" w:rsidRPr="00D57BA2" w:rsidRDefault="001048CD" w:rsidP="00370EE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03AA" w:rsidRPr="00D57BA2" w14:paraId="6167CB8D" w14:textId="77777777" w:rsidTr="00D01DF6">
        <w:trPr>
          <w:tblHeader/>
        </w:trPr>
        <w:tc>
          <w:tcPr>
            <w:tcW w:w="2970" w:type="dxa"/>
          </w:tcPr>
          <w:p w14:paraId="5E81BBFC" w14:textId="77777777" w:rsidR="00C803AA" w:rsidRPr="00D57BA2" w:rsidRDefault="00C803AA" w:rsidP="009945A9">
            <w:pPr>
              <w:pStyle w:val="acctfourfigures"/>
              <w:tabs>
                <w:tab w:val="clear" w:pos="76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179" w:type="dxa"/>
            <w:hideMark/>
          </w:tcPr>
          <w:p w14:paraId="3215A1AB" w14:textId="77777777" w:rsidR="00C803AA" w:rsidRPr="00D57BA2" w:rsidRDefault="00C803AA" w:rsidP="009945A9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034" w:type="dxa"/>
            <w:hideMark/>
          </w:tcPr>
          <w:p w14:paraId="02E7DEEA" w14:textId="77777777" w:rsidR="00C803AA" w:rsidRPr="00D57BA2" w:rsidRDefault="00C803AA" w:rsidP="009945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145F568E" w14:textId="77777777" w:rsidR="00C803AA" w:rsidRPr="00D57BA2" w:rsidRDefault="00C803AA" w:rsidP="009945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hideMark/>
          </w:tcPr>
          <w:p w14:paraId="28884B20" w14:textId="77777777" w:rsidR="00C803AA" w:rsidRPr="00D57BA2" w:rsidRDefault="00C803AA" w:rsidP="009945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0FB6C453" w14:textId="77777777" w:rsidR="00C803AA" w:rsidRPr="00D57BA2" w:rsidRDefault="00C803AA" w:rsidP="009945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hideMark/>
          </w:tcPr>
          <w:p w14:paraId="71965261" w14:textId="77777777" w:rsidR="00C803AA" w:rsidRPr="00D57BA2" w:rsidRDefault="00C803AA" w:rsidP="009945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2EE35637" w14:textId="77777777" w:rsidR="00C803AA" w:rsidRPr="00D57BA2" w:rsidRDefault="00C803AA" w:rsidP="009945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hideMark/>
          </w:tcPr>
          <w:p w14:paraId="626F42F0" w14:textId="77777777" w:rsidR="00C803AA" w:rsidRPr="00D57BA2" w:rsidRDefault="00C803AA" w:rsidP="009945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1048CD" w:rsidRPr="00D57BA2" w14:paraId="4FE57F40" w14:textId="77777777" w:rsidTr="00D01DF6">
        <w:trPr>
          <w:tblHeader/>
        </w:trPr>
        <w:tc>
          <w:tcPr>
            <w:tcW w:w="2970" w:type="dxa"/>
          </w:tcPr>
          <w:p w14:paraId="021470E7" w14:textId="77777777" w:rsidR="001048CD" w:rsidRPr="00D57BA2" w:rsidRDefault="001048CD" w:rsidP="00BE0B2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53BF661" w14:textId="77777777" w:rsidR="001048CD" w:rsidRPr="00D57BA2" w:rsidRDefault="001048CD" w:rsidP="00370E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4789" w:type="dxa"/>
            <w:gridSpan w:val="7"/>
            <w:hideMark/>
          </w:tcPr>
          <w:p w14:paraId="4867C460" w14:textId="086CA631" w:rsidR="001048CD" w:rsidRPr="00D57BA2" w:rsidRDefault="001048CD" w:rsidP="00370EE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402099"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048CD" w:rsidRPr="00D57BA2" w14:paraId="5E4DAE16" w14:textId="77777777" w:rsidTr="00D01DF6">
        <w:tc>
          <w:tcPr>
            <w:tcW w:w="2970" w:type="dxa"/>
          </w:tcPr>
          <w:p w14:paraId="324F9510" w14:textId="23E9F8BA" w:rsidR="001048CD" w:rsidRPr="00D57BA2" w:rsidRDefault="00411A39" w:rsidP="00BE0B29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450DDE"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D5A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179" w:type="dxa"/>
          </w:tcPr>
          <w:p w14:paraId="32166659" w14:textId="77777777" w:rsidR="001048CD" w:rsidRPr="00D57BA2" w:rsidRDefault="001048CD" w:rsidP="00BE0B2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</w:tcPr>
          <w:p w14:paraId="20612E83" w14:textId="77777777" w:rsidR="001048CD" w:rsidRPr="00D57BA2" w:rsidRDefault="001048CD" w:rsidP="00BE0B2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422AAF" w14:textId="77777777" w:rsidR="001048CD" w:rsidRPr="00D57BA2" w:rsidRDefault="001048CD" w:rsidP="00BE0B2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46C6646" w14:textId="77777777" w:rsidR="001048CD" w:rsidRPr="00D57BA2" w:rsidRDefault="001048CD" w:rsidP="00BE0B2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D9C5816" w14:textId="77777777" w:rsidR="001048CD" w:rsidRPr="00D57BA2" w:rsidRDefault="001048CD" w:rsidP="00BE0B2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41EBF080" w14:textId="77777777" w:rsidR="001048CD" w:rsidRPr="00D57BA2" w:rsidRDefault="001048CD" w:rsidP="00BE0B2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376344C" w14:textId="77777777" w:rsidR="001048CD" w:rsidRPr="00D57BA2" w:rsidRDefault="001048CD" w:rsidP="00BE0B2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8C0FA43" w14:textId="77777777" w:rsidR="001048CD" w:rsidRPr="00D57BA2" w:rsidRDefault="001048CD" w:rsidP="00BE0B2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6BAD" w:rsidRPr="009E2344" w14:paraId="52172131" w14:textId="77777777" w:rsidTr="00D01DF6">
        <w:tc>
          <w:tcPr>
            <w:tcW w:w="2970" w:type="dxa"/>
            <w:hideMark/>
          </w:tcPr>
          <w:p w14:paraId="651C6259" w14:textId="77777777" w:rsidR="00376BAD" w:rsidRPr="00D57BA2" w:rsidRDefault="00376BAD" w:rsidP="00376BAD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9" w:type="dxa"/>
          </w:tcPr>
          <w:p w14:paraId="0CF5E0CE" w14:textId="278CCA3E" w:rsidR="00376BAD" w:rsidRPr="00D57BA2" w:rsidRDefault="00376BAD" w:rsidP="00376BAD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34" w:type="dxa"/>
          </w:tcPr>
          <w:p w14:paraId="4FBDE499" w14:textId="18F5DAC7" w:rsidR="00376BAD" w:rsidRPr="00D57BA2" w:rsidRDefault="009940F5" w:rsidP="00376BA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(119,428)</w:t>
            </w:r>
          </w:p>
        </w:tc>
        <w:tc>
          <w:tcPr>
            <w:tcW w:w="180" w:type="dxa"/>
          </w:tcPr>
          <w:p w14:paraId="42F7B067" w14:textId="77777777" w:rsidR="00376BAD" w:rsidRPr="00D57BA2" w:rsidRDefault="00376BAD" w:rsidP="00376BAD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3372BB2" w14:textId="2F55A384" w:rsidR="00376BAD" w:rsidRPr="00D57BA2" w:rsidRDefault="009940F5" w:rsidP="00376BA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119,428</w:t>
            </w:r>
          </w:p>
        </w:tc>
        <w:tc>
          <w:tcPr>
            <w:tcW w:w="180" w:type="dxa"/>
          </w:tcPr>
          <w:p w14:paraId="6694220E" w14:textId="77777777" w:rsidR="00376BAD" w:rsidRPr="00D57BA2" w:rsidRDefault="00376BAD" w:rsidP="00376BAD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5BEB5D7C" w14:textId="02C2B732" w:rsidR="00376BAD" w:rsidRPr="00D57BA2" w:rsidRDefault="009940F5" w:rsidP="00376BAD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(119,428)</w:t>
            </w:r>
          </w:p>
        </w:tc>
        <w:tc>
          <w:tcPr>
            <w:tcW w:w="180" w:type="dxa"/>
          </w:tcPr>
          <w:p w14:paraId="6F6E3530" w14:textId="77777777" w:rsidR="00376BAD" w:rsidRPr="00D57BA2" w:rsidRDefault="00376BAD" w:rsidP="00376BAD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1FB55CA" w14:textId="7542B6B7" w:rsidR="00376BAD" w:rsidRPr="00D57BA2" w:rsidRDefault="009940F5" w:rsidP="00D365E7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119,428</w:t>
            </w:r>
          </w:p>
        </w:tc>
      </w:tr>
      <w:tr w:rsidR="006D2239" w:rsidRPr="00D57BA2" w14:paraId="2F0D002F" w14:textId="77777777" w:rsidTr="00D01DF6">
        <w:tc>
          <w:tcPr>
            <w:tcW w:w="2970" w:type="dxa"/>
          </w:tcPr>
          <w:p w14:paraId="6D089A13" w14:textId="77777777" w:rsidR="006D2239" w:rsidRPr="00D57BA2" w:rsidRDefault="006D2239" w:rsidP="006D2239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E0BCE8C" w14:textId="77777777" w:rsidR="006D2239" w:rsidRPr="00D57BA2" w:rsidDel="00450DDE" w:rsidRDefault="006D2239" w:rsidP="006D2239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</w:tcPr>
          <w:p w14:paraId="25FFD69C" w14:textId="77777777" w:rsidR="006D2239" w:rsidRPr="00D57BA2" w:rsidDel="00450DDE" w:rsidRDefault="006D2239" w:rsidP="006D223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2D8DAFD" w14:textId="77777777" w:rsidR="006D2239" w:rsidRPr="00D57BA2" w:rsidRDefault="006D2239" w:rsidP="006D223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455FE38" w14:textId="77777777" w:rsidR="006D2239" w:rsidRPr="00D57BA2" w:rsidDel="00450DDE" w:rsidRDefault="006D2239" w:rsidP="006D223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20669CE" w14:textId="77777777" w:rsidR="006D2239" w:rsidRPr="00D57BA2" w:rsidRDefault="006D2239" w:rsidP="006D223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2B15FE45" w14:textId="77777777" w:rsidR="006D2239" w:rsidRPr="00D57BA2" w:rsidDel="00450DDE" w:rsidRDefault="006D2239" w:rsidP="006D2239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5C86F44" w14:textId="77777777" w:rsidR="006D2239" w:rsidRPr="00D57BA2" w:rsidRDefault="006D2239" w:rsidP="006D223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5614124" w14:textId="77777777" w:rsidR="006D2239" w:rsidRPr="00D57BA2" w:rsidDel="00450DDE" w:rsidRDefault="006D2239" w:rsidP="006D223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D2239" w:rsidRPr="00D57BA2" w14:paraId="10E66F30" w14:textId="77777777" w:rsidTr="00D01DF6">
        <w:tc>
          <w:tcPr>
            <w:tcW w:w="2970" w:type="dxa"/>
          </w:tcPr>
          <w:p w14:paraId="399AEA3E" w14:textId="79270059" w:rsidR="006D2239" w:rsidRPr="00D57BA2" w:rsidRDefault="00411A39" w:rsidP="006D2239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6D2239"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D5A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79" w:type="dxa"/>
          </w:tcPr>
          <w:p w14:paraId="0719270A" w14:textId="77777777" w:rsidR="006D2239" w:rsidRPr="00D57BA2" w:rsidDel="00450DDE" w:rsidRDefault="006D2239" w:rsidP="006D2239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</w:tcPr>
          <w:p w14:paraId="6AFB6E4A" w14:textId="77777777" w:rsidR="006D2239" w:rsidRPr="00D57BA2" w:rsidDel="00450DDE" w:rsidRDefault="006D2239" w:rsidP="006D223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AC30DE9" w14:textId="77777777" w:rsidR="006D2239" w:rsidRPr="00D57BA2" w:rsidRDefault="006D2239" w:rsidP="006D223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7F97564" w14:textId="77777777" w:rsidR="006D2239" w:rsidRPr="00D57BA2" w:rsidDel="00450DDE" w:rsidRDefault="006D2239" w:rsidP="006D223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8195DAF" w14:textId="77777777" w:rsidR="006D2239" w:rsidRPr="00D57BA2" w:rsidRDefault="006D2239" w:rsidP="006D223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002BF30C" w14:textId="77777777" w:rsidR="006D2239" w:rsidRPr="00D57BA2" w:rsidDel="00450DDE" w:rsidRDefault="006D2239" w:rsidP="006D2239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117B933" w14:textId="77777777" w:rsidR="006D2239" w:rsidRPr="00D57BA2" w:rsidRDefault="006D2239" w:rsidP="006D2239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628A8F3" w14:textId="77777777" w:rsidR="006D2239" w:rsidRPr="00D57BA2" w:rsidDel="00450DDE" w:rsidRDefault="006D2239" w:rsidP="006D223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D5AC2" w:rsidRPr="00D57BA2" w14:paraId="55FA3A9F" w14:textId="77777777" w:rsidTr="00D01DF6">
        <w:tc>
          <w:tcPr>
            <w:tcW w:w="2970" w:type="dxa"/>
          </w:tcPr>
          <w:p w14:paraId="11225174" w14:textId="7BA7CF68" w:rsidR="00ED5AC2" w:rsidRPr="00D57BA2" w:rsidRDefault="00ED5AC2" w:rsidP="00ED5AC2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9" w:type="dxa"/>
          </w:tcPr>
          <w:p w14:paraId="6C9B9A84" w14:textId="047D3C34" w:rsidR="00ED5AC2" w:rsidRPr="00D57BA2" w:rsidDel="00450DDE" w:rsidRDefault="00ED5AC2" w:rsidP="00ED5AC2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34" w:type="dxa"/>
          </w:tcPr>
          <w:p w14:paraId="2883AFD1" w14:textId="76427D49" w:rsidR="00ED5AC2" w:rsidRPr="00D57BA2" w:rsidDel="00450DDE" w:rsidRDefault="000A2B38" w:rsidP="00ED5AC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D5AC2" w:rsidRPr="009E2344">
              <w:rPr>
                <w:rFonts w:asciiTheme="majorBidi" w:hAnsiTheme="majorBidi" w:cstheme="majorBidi"/>
                <w:sz w:val="30"/>
                <w:szCs w:val="30"/>
              </w:rPr>
              <w:t>108,</w:t>
            </w:r>
            <w:r w:rsidR="00ED5AC2">
              <w:rPr>
                <w:rFonts w:asciiTheme="majorBidi" w:hAnsiTheme="majorBidi" w:cstheme="majorBidi"/>
                <w:sz w:val="30"/>
                <w:szCs w:val="30"/>
              </w:rPr>
              <w:t>276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EFCB420" w14:textId="77777777" w:rsidR="00ED5AC2" w:rsidRPr="00D57BA2" w:rsidRDefault="00ED5AC2" w:rsidP="00ED5AC2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F97093E" w14:textId="64FEB001" w:rsidR="00ED5AC2" w:rsidRPr="00D57BA2" w:rsidDel="00450DDE" w:rsidRDefault="00ED5AC2" w:rsidP="00ED5AC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2344">
              <w:rPr>
                <w:rFonts w:asciiTheme="majorBidi" w:hAnsiTheme="majorBidi" w:cstheme="majorBidi"/>
                <w:sz w:val="30"/>
                <w:szCs w:val="30"/>
              </w:rPr>
              <w:t>112,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491</w:t>
            </w:r>
          </w:p>
        </w:tc>
        <w:tc>
          <w:tcPr>
            <w:tcW w:w="180" w:type="dxa"/>
          </w:tcPr>
          <w:p w14:paraId="004A4C4B" w14:textId="77777777" w:rsidR="00ED5AC2" w:rsidRPr="00D57BA2" w:rsidRDefault="00ED5AC2" w:rsidP="00ED5AC2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</w:tcPr>
          <w:p w14:paraId="3D5D98A3" w14:textId="5142BEA0" w:rsidR="00ED5AC2" w:rsidRPr="00D57BA2" w:rsidDel="00450DDE" w:rsidRDefault="000A2B38" w:rsidP="00ED5AC2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D5AC2" w:rsidRPr="009E2344">
              <w:rPr>
                <w:rFonts w:asciiTheme="majorBidi" w:hAnsiTheme="majorBidi" w:cstheme="majorBidi"/>
                <w:sz w:val="30"/>
                <w:szCs w:val="30"/>
              </w:rPr>
              <w:t>108,</w:t>
            </w:r>
            <w:r w:rsidR="00ED5AC2">
              <w:rPr>
                <w:rFonts w:asciiTheme="majorBidi" w:hAnsiTheme="majorBidi" w:cstheme="majorBidi"/>
                <w:sz w:val="30"/>
                <w:szCs w:val="30"/>
              </w:rPr>
              <w:t>276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AB57251" w14:textId="77777777" w:rsidR="00ED5AC2" w:rsidRPr="00D57BA2" w:rsidRDefault="00ED5AC2" w:rsidP="00ED5AC2">
            <w:pPr>
              <w:pStyle w:val="acctfourfigures"/>
              <w:tabs>
                <w:tab w:val="decimal" w:pos="95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2DEF7221" w14:textId="017943C6" w:rsidR="00ED5AC2" w:rsidRPr="00D57BA2" w:rsidDel="00450DDE" w:rsidRDefault="00ED5AC2" w:rsidP="00ED5AC2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2344">
              <w:rPr>
                <w:rFonts w:asciiTheme="majorBidi" w:hAnsiTheme="majorBidi" w:cstheme="majorBidi"/>
                <w:sz w:val="30"/>
                <w:szCs w:val="30"/>
              </w:rPr>
              <w:t>112,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491</w:t>
            </w:r>
          </w:p>
        </w:tc>
      </w:tr>
    </w:tbl>
    <w:p w14:paraId="4A073C60" w14:textId="7DB63D9F" w:rsidR="00D01DF6" w:rsidRDefault="00D01D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 w:eastAsia="x-none" w:bidi="ar-SA"/>
        </w:rPr>
      </w:pPr>
    </w:p>
    <w:p w14:paraId="7FEB4000" w14:textId="0E360916" w:rsidR="001048CD" w:rsidRPr="00D57BA2" w:rsidRDefault="001048CD" w:rsidP="001048CD">
      <w:pPr>
        <w:pStyle w:val="block"/>
        <w:tabs>
          <w:tab w:val="left" w:pos="1530"/>
        </w:tabs>
        <w:spacing w:after="0" w:line="240" w:lineRule="auto"/>
        <w:ind w:left="1530" w:right="-7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</w:rPr>
        <w:t>(</w:t>
      </w:r>
      <w:r w:rsidR="00AA72AE" w:rsidRPr="00D57BA2">
        <w:rPr>
          <w:rFonts w:asciiTheme="majorBidi" w:hAnsiTheme="majorBidi" w:cstheme="majorBidi"/>
          <w:sz w:val="30"/>
          <w:szCs w:val="30"/>
          <w:cs/>
          <w:lang w:bidi="th-TH"/>
        </w:rPr>
        <w:t>ค</w:t>
      </w:r>
      <w:r w:rsidRPr="00D57BA2">
        <w:rPr>
          <w:rFonts w:asciiTheme="majorBidi" w:hAnsiTheme="majorBidi" w:cstheme="majorBidi"/>
          <w:sz w:val="30"/>
          <w:szCs w:val="30"/>
        </w:rPr>
        <w:t>.3.2</w:t>
      </w:r>
      <w:r w:rsidRPr="00D57BA2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D57BA2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  <w:r w:rsidRPr="00D57BA2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  <w:r w:rsidRPr="00D57BA2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2CE45EA6" w14:textId="77777777" w:rsidR="002F7A36" w:rsidRPr="00D57BA2" w:rsidRDefault="002F7A36" w:rsidP="002F7A36">
      <w:pPr>
        <w:tabs>
          <w:tab w:val="clear" w:pos="454"/>
          <w:tab w:val="clear" w:pos="907"/>
          <w:tab w:val="left" w:pos="63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179F95" w14:textId="12929E5F" w:rsidR="00D50AB4" w:rsidRPr="00D57BA2" w:rsidRDefault="001048CD" w:rsidP="00101A16">
      <w:pPr>
        <w:tabs>
          <w:tab w:val="clear" w:pos="454"/>
          <w:tab w:val="clear" w:pos="907"/>
          <w:tab w:val="left" w:pos="63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 ทำให้</w:t>
      </w:r>
      <w:r w:rsidRPr="00D57BA2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D57BA2">
        <w:rPr>
          <w:rFonts w:asciiTheme="majorBidi" w:hAnsiTheme="majorBidi" w:cstheme="majorBidi"/>
          <w:sz w:val="30"/>
          <w:szCs w:val="30"/>
          <w:cs/>
        </w:rPr>
        <w:t>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</w:t>
      </w:r>
      <w:r w:rsidR="00376BAD">
        <w:rPr>
          <w:rFonts w:asciiTheme="majorBidi" w:hAnsiTheme="majorBidi" w:cstheme="majorBidi" w:hint="cs"/>
          <w:sz w:val="30"/>
          <w:szCs w:val="30"/>
          <w:cs/>
        </w:rPr>
        <w:t>จ่าย</w:t>
      </w:r>
      <w:r w:rsidRPr="00D57BA2">
        <w:rPr>
          <w:rFonts w:asciiTheme="majorBidi" w:hAnsiTheme="majorBidi" w:cstheme="majorBidi"/>
          <w:sz w:val="30"/>
          <w:szCs w:val="30"/>
          <w:cs/>
        </w:rPr>
        <w:t>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31793C1A" w14:textId="13037B54" w:rsidR="00A40668" w:rsidRPr="00D57BA2" w:rsidRDefault="001C68BA" w:rsidP="001C6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4884F4F" w14:textId="5310F69C" w:rsidR="00A40668" w:rsidRPr="00D57BA2" w:rsidRDefault="00A40668" w:rsidP="00A40668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  <w:u w:val="none"/>
        </w:rPr>
      </w:pPr>
      <w:r w:rsidRPr="00D57BA2">
        <w:rPr>
          <w:rFonts w:asciiTheme="majorBidi" w:hAnsiTheme="majorBidi" w:cstheme="majorBidi"/>
          <w:sz w:val="30"/>
          <w:szCs w:val="30"/>
          <w:u w:val="none"/>
        </w:rPr>
        <w:t>23</w:t>
      </w:r>
      <w:r w:rsidRPr="00D57BA2">
        <w:rPr>
          <w:rFonts w:asciiTheme="majorBidi" w:hAnsiTheme="majorBidi" w:cstheme="majorBidi"/>
          <w:sz w:val="30"/>
          <w:szCs w:val="30"/>
          <w:u w:val="none"/>
          <w:cs/>
        </w:rPr>
        <w:tab/>
        <w:t xml:space="preserve">การบริหารจัดการทุน </w:t>
      </w:r>
    </w:p>
    <w:p w14:paraId="76FF8EEA" w14:textId="77777777" w:rsidR="00A40668" w:rsidRPr="00D57BA2" w:rsidRDefault="00A40668" w:rsidP="00A40668">
      <w:pPr>
        <w:pStyle w:val="block"/>
        <w:tabs>
          <w:tab w:val="left" w:pos="720"/>
        </w:tabs>
        <w:spacing w:after="0" w:line="240" w:lineRule="atLeast"/>
        <w:ind w:left="72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4874B10B" w14:textId="39A37168" w:rsidR="00A40668" w:rsidRDefault="00A40668" w:rsidP="00A406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นโยบายของคณะกรรมการบริษัทคือ</w:t>
      </w:r>
      <w:r w:rsidR="00376BA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3AE93AE7" w14:textId="77777777" w:rsidR="00D01DF6" w:rsidRPr="00D57BA2" w:rsidRDefault="00D01DF6" w:rsidP="00A406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51F803" w14:textId="20CBE024" w:rsidR="003E6A5C" w:rsidRPr="00D57BA2" w:rsidRDefault="00D2432E" w:rsidP="00ED591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  <w:u w:val="none"/>
        </w:rPr>
      </w:pPr>
      <w:r w:rsidRPr="00D57BA2">
        <w:rPr>
          <w:rFonts w:asciiTheme="majorBidi" w:hAnsiTheme="majorBidi" w:cstheme="majorBidi"/>
          <w:sz w:val="30"/>
          <w:szCs w:val="30"/>
          <w:u w:val="none"/>
        </w:rPr>
        <w:t>2</w:t>
      </w:r>
      <w:r w:rsidR="00A40668" w:rsidRPr="00D57BA2">
        <w:rPr>
          <w:rFonts w:asciiTheme="majorBidi" w:hAnsiTheme="majorBidi" w:cstheme="majorBidi"/>
          <w:sz w:val="30"/>
          <w:szCs w:val="30"/>
          <w:u w:val="none"/>
          <w:lang w:val="en-US"/>
        </w:rPr>
        <w:t>4</w:t>
      </w:r>
      <w:r w:rsidR="00FB0C25" w:rsidRPr="00D57BA2">
        <w:rPr>
          <w:rFonts w:asciiTheme="majorBidi" w:hAnsiTheme="majorBidi" w:cstheme="majorBidi"/>
          <w:sz w:val="30"/>
          <w:szCs w:val="30"/>
          <w:u w:val="none"/>
          <w:cs/>
        </w:rPr>
        <w:tab/>
      </w:r>
      <w:r w:rsidR="000B1CB9" w:rsidRPr="00D57BA2">
        <w:rPr>
          <w:rFonts w:asciiTheme="majorBidi" w:hAnsiTheme="majorBidi" w:cstheme="majorBidi"/>
          <w:sz w:val="30"/>
          <w:szCs w:val="30"/>
          <w:u w:val="none"/>
          <w:cs/>
        </w:rPr>
        <w:t>ภาระผูกพันกับ</w:t>
      </w:r>
      <w:r w:rsidR="003E6A5C" w:rsidRPr="00D57BA2">
        <w:rPr>
          <w:rFonts w:asciiTheme="majorBidi" w:hAnsiTheme="majorBidi" w:cstheme="majorBidi"/>
          <w:sz w:val="30"/>
          <w:szCs w:val="30"/>
          <w:u w:val="none"/>
          <w:cs/>
        </w:rPr>
        <w:t>กิจการที่ไม่เกี่ยวข้องกัน</w:t>
      </w:r>
    </w:p>
    <w:p w14:paraId="25A45F9C" w14:textId="77777777" w:rsidR="000452F8" w:rsidRPr="00D57BA2" w:rsidRDefault="000452F8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43"/>
        <w:gridCol w:w="1170"/>
        <w:gridCol w:w="270"/>
        <w:gridCol w:w="1143"/>
      </w:tblGrid>
      <w:tr w:rsidR="000452F8" w:rsidRPr="00D57BA2" w14:paraId="6F3CE5D9" w14:textId="77777777" w:rsidTr="00BD66A4">
        <w:trPr>
          <w:cantSplit/>
          <w:tblHeader/>
        </w:trPr>
        <w:tc>
          <w:tcPr>
            <w:tcW w:w="6543" w:type="dxa"/>
          </w:tcPr>
          <w:p w14:paraId="2DF4B951" w14:textId="77777777" w:rsidR="000452F8" w:rsidRPr="00D57BA2" w:rsidRDefault="000452F8" w:rsidP="00ED591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583" w:type="dxa"/>
            <w:gridSpan w:val="3"/>
          </w:tcPr>
          <w:p w14:paraId="20762382" w14:textId="77777777" w:rsidR="000452F8" w:rsidRPr="00D57BA2" w:rsidRDefault="000452F8" w:rsidP="00ED5915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  <w:r w:rsidR="00371FC9" w:rsidRPr="00D57BA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br/>
            </w:r>
            <w:r w:rsidRPr="00D57BA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452F8" w:rsidRPr="00D57BA2" w14:paraId="76915275" w14:textId="77777777" w:rsidTr="00BD66A4">
        <w:trPr>
          <w:cantSplit/>
          <w:tblHeader/>
        </w:trPr>
        <w:tc>
          <w:tcPr>
            <w:tcW w:w="6543" w:type="dxa"/>
          </w:tcPr>
          <w:p w14:paraId="0E4ABBCF" w14:textId="77777777" w:rsidR="000452F8" w:rsidRPr="00D57BA2" w:rsidRDefault="000452F8" w:rsidP="00ED591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64139EFB" w14:textId="579B710E" w:rsidR="000452F8" w:rsidRPr="00D57BA2" w:rsidRDefault="00450DDE" w:rsidP="00ED5915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57BA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Pr="00D57BA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6</w:t>
            </w:r>
            <w:r w:rsidR="00ED5AC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</w:tcPr>
          <w:p w14:paraId="5FC6F885" w14:textId="77777777" w:rsidR="000452F8" w:rsidRPr="00D57BA2" w:rsidRDefault="000452F8" w:rsidP="00ED5915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F38F163" w14:textId="021717DE" w:rsidR="000452F8" w:rsidRPr="00D57BA2" w:rsidRDefault="00450DDE" w:rsidP="00ED5915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57BA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Pr="00D57BA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6</w:t>
            </w:r>
            <w:r w:rsidR="00ED5AC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</w:tr>
      <w:tr w:rsidR="000452F8" w:rsidRPr="00D57BA2" w14:paraId="1D77C619" w14:textId="77777777" w:rsidTr="00BD66A4">
        <w:trPr>
          <w:cantSplit/>
        </w:trPr>
        <w:tc>
          <w:tcPr>
            <w:tcW w:w="6543" w:type="dxa"/>
          </w:tcPr>
          <w:p w14:paraId="40153722" w14:textId="77777777" w:rsidR="000452F8" w:rsidRPr="00D57BA2" w:rsidRDefault="000452F8" w:rsidP="00ED591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583" w:type="dxa"/>
            <w:gridSpan w:val="3"/>
          </w:tcPr>
          <w:p w14:paraId="08F0EB19" w14:textId="77777777" w:rsidR="000452F8" w:rsidRPr="00D57BA2" w:rsidRDefault="000452F8" w:rsidP="00ED5915">
            <w:pPr>
              <w:pStyle w:val="a3"/>
              <w:tabs>
                <w:tab w:val="decimal" w:pos="90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52F8" w:rsidRPr="00D57BA2" w14:paraId="1C41FDDC" w14:textId="77777777" w:rsidTr="00BD66A4">
        <w:trPr>
          <w:cantSplit/>
        </w:trPr>
        <w:tc>
          <w:tcPr>
            <w:tcW w:w="6543" w:type="dxa"/>
          </w:tcPr>
          <w:p w14:paraId="16F76069" w14:textId="77777777" w:rsidR="000452F8" w:rsidRPr="00D57BA2" w:rsidRDefault="000452F8" w:rsidP="00ED591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2B3A5FE2" w14:textId="77777777" w:rsidR="000452F8" w:rsidRPr="00D57BA2" w:rsidRDefault="000452F8" w:rsidP="00ED5915">
            <w:pPr>
              <w:pStyle w:val="a3"/>
              <w:tabs>
                <w:tab w:val="decimal" w:pos="909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7D1C5E" w14:textId="77777777" w:rsidR="000452F8" w:rsidRPr="00D57BA2" w:rsidRDefault="000452F8" w:rsidP="00ED5915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4FB635FD" w14:textId="77777777" w:rsidR="000452F8" w:rsidRPr="00D57BA2" w:rsidRDefault="000452F8" w:rsidP="00ED5915">
            <w:pPr>
              <w:pStyle w:val="a3"/>
              <w:tabs>
                <w:tab w:val="decimal" w:pos="909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D5AC2" w:rsidRPr="00D57BA2" w14:paraId="77B74F5C" w14:textId="77777777" w:rsidTr="00BD66A4">
        <w:trPr>
          <w:cantSplit/>
        </w:trPr>
        <w:tc>
          <w:tcPr>
            <w:tcW w:w="6543" w:type="dxa"/>
          </w:tcPr>
          <w:p w14:paraId="2AB49752" w14:textId="77777777" w:rsidR="00ED5AC2" w:rsidRPr="00D57BA2" w:rsidRDefault="00ED5AC2" w:rsidP="00ED5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14:paraId="6D1DF9AE" w14:textId="4B785F91" w:rsidR="00ED5AC2" w:rsidRPr="00D57BA2" w:rsidRDefault="009940F5" w:rsidP="00ED5AC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</w:t>
            </w:r>
            <w:r w:rsidR="001D50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1D50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098</w:t>
            </w:r>
          </w:p>
        </w:tc>
        <w:tc>
          <w:tcPr>
            <w:tcW w:w="270" w:type="dxa"/>
          </w:tcPr>
          <w:p w14:paraId="320080B2" w14:textId="77777777" w:rsidR="00ED5AC2" w:rsidRPr="00D57BA2" w:rsidRDefault="00ED5AC2" w:rsidP="00ED5AC2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58560980" w14:textId="2A92A244" w:rsidR="00ED5AC2" w:rsidRPr="00D57BA2" w:rsidRDefault="00ED5AC2" w:rsidP="00ED5AC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D65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93,117</w:t>
            </w:r>
          </w:p>
        </w:tc>
      </w:tr>
      <w:tr w:rsidR="00ED5AC2" w:rsidRPr="00D57BA2" w14:paraId="1D11D13A" w14:textId="77777777" w:rsidTr="00BD66A4">
        <w:trPr>
          <w:cantSplit/>
        </w:trPr>
        <w:tc>
          <w:tcPr>
            <w:tcW w:w="6543" w:type="dxa"/>
          </w:tcPr>
          <w:p w14:paraId="4E6C70C9" w14:textId="77777777" w:rsidR="00ED5AC2" w:rsidRPr="00D57BA2" w:rsidRDefault="00ED5AC2" w:rsidP="00ED5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2FAC4E" w14:textId="1389A559" w:rsidR="00ED5AC2" w:rsidRPr="000D65EC" w:rsidRDefault="009940F5" w:rsidP="00ED5AC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</w:t>
            </w:r>
            <w:r w:rsidR="001D50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1D50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098</w:t>
            </w:r>
          </w:p>
        </w:tc>
        <w:tc>
          <w:tcPr>
            <w:tcW w:w="270" w:type="dxa"/>
          </w:tcPr>
          <w:p w14:paraId="0CF20BA6" w14:textId="77777777" w:rsidR="00ED5AC2" w:rsidRPr="00D57BA2" w:rsidRDefault="00ED5AC2" w:rsidP="00ED5AC2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3CB59494" w14:textId="6A4A3F14" w:rsidR="00ED5AC2" w:rsidRPr="00D57BA2" w:rsidRDefault="00ED5AC2" w:rsidP="00ED5AC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D65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93,117</w:t>
            </w:r>
          </w:p>
        </w:tc>
      </w:tr>
      <w:tr w:rsidR="00ED5AC2" w:rsidRPr="00D57BA2" w14:paraId="4CAAE17C" w14:textId="77777777" w:rsidTr="00BD66A4">
        <w:trPr>
          <w:cantSplit/>
        </w:trPr>
        <w:tc>
          <w:tcPr>
            <w:tcW w:w="6543" w:type="dxa"/>
          </w:tcPr>
          <w:p w14:paraId="4F946148" w14:textId="77777777" w:rsidR="00ED5AC2" w:rsidRPr="00D57BA2" w:rsidRDefault="00ED5AC2" w:rsidP="00ED5AC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0A64DE60" w14:textId="77777777" w:rsidR="00ED5AC2" w:rsidRPr="000D65EC" w:rsidRDefault="00ED5AC2" w:rsidP="00ED5AC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AB3CCD5" w14:textId="77777777" w:rsidR="00ED5AC2" w:rsidRPr="00D57BA2" w:rsidRDefault="00ED5AC2" w:rsidP="00ED5AC2">
            <w:pPr>
              <w:pStyle w:val="a3"/>
              <w:tabs>
                <w:tab w:val="decimal" w:pos="927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3EC5FDEA" w14:textId="77777777" w:rsidR="00ED5AC2" w:rsidRPr="00D57BA2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5AC2" w:rsidRPr="00D57BA2" w14:paraId="5A4701F2" w14:textId="77777777" w:rsidTr="00BD66A4">
        <w:trPr>
          <w:cantSplit/>
        </w:trPr>
        <w:tc>
          <w:tcPr>
            <w:tcW w:w="6543" w:type="dxa"/>
          </w:tcPr>
          <w:p w14:paraId="529925F7" w14:textId="77777777" w:rsidR="00ED5AC2" w:rsidRPr="00D57BA2" w:rsidRDefault="00ED5AC2" w:rsidP="00ED5AC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57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1170" w:type="dxa"/>
          </w:tcPr>
          <w:p w14:paraId="58525F5A" w14:textId="77777777" w:rsidR="00ED5AC2" w:rsidRPr="000D65EC" w:rsidRDefault="00ED5AC2" w:rsidP="00ED5AC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B20EBBD" w14:textId="77777777" w:rsidR="00ED5AC2" w:rsidRPr="00D57BA2" w:rsidRDefault="00ED5AC2" w:rsidP="00ED5AC2">
            <w:pPr>
              <w:pStyle w:val="a3"/>
              <w:tabs>
                <w:tab w:val="decimal" w:pos="927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6900AF03" w14:textId="77777777" w:rsidR="00ED5AC2" w:rsidRPr="00D57BA2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27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5AC2" w:rsidRPr="00D57BA2" w14:paraId="72D11DC1" w14:textId="77777777" w:rsidTr="00BD66A4">
        <w:trPr>
          <w:cantSplit/>
        </w:trPr>
        <w:tc>
          <w:tcPr>
            <w:tcW w:w="6543" w:type="dxa"/>
          </w:tcPr>
          <w:p w14:paraId="7122846B" w14:textId="77777777" w:rsidR="00ED5AC2" w:rsidRPr="00D57BA2" w:rsidRDefault="00ED5AC2" w:rsidP="00ED5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ภายใน</w:t>
            </w:r>
            <w:r w:rsidRPr="00D57BA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1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ปี</w:t>
            </w:r>
          </w:p>
        </w:tc>
        <w:tc>
          <w:tcPr>
            <w:tcW w:w="1170" w:type="dxa"/>
          </w:tcPr>
          <w:p w14:paraId="543EDF1A" w14:textId="28D378C6" w:rsidR="00ED5AC2" w:rsidRPr="00D57BA2" w:rsidRDefault="009940F5" w:rsidP="00ED5AC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849</w:t>
            </w:r>
          </w:p>
        </w:tc>
        <w:tc>
          <w:tcPr>
            <w:tcW w:w="270" w:type="dxa"/>
          </w:tcPr>
          <w:p w14:paraId="0B01C762" w14:textId="77777777" w:rsidR="00ED5AC2" w:rsidRPr="00D57BA2" w:rsidRDefault="00ED5AC2" w:rsidP="00ED5AC2">
            <w:pPr>
              <w:pStyle w:val="a3"/>
              <w:tabs>
                <w:tab w:val="decimal" w:pos="972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</w:tcPr>
          <w:p w14:paraId="5E4AB365" w14:textId="15FE629D" w:rsidR="00ED5AC2" w:rsidRPr="00D57BA2" w:rsidRDefault="00ED5AC2" w:rsidP="00ED5AC2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D65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466</w:t>
            </w:r>
          </w:p>
        </w:tc>
      </w:tr>
      <w:tr w:rsidR="00ED5AC2" w:rsidRPr="00D57BA2" w14:paraId="11B3932B" w14:textId="77777777" w:rsidTr="00BD66A4">
        <w:trPr>
          <w:cantSplit/>
        </w:trPr>
        <w:tc>
          <w:tcPr>
            <w:tcW w:w="6543" w:type="dxa"/>
          </w:tcPr>
          <w:p w14:paraId="5B6F5CD0" w14:textId="35084459" w:rsidR="00ED5AC2" w:rsidRPr="00D57BA2" w:rsidRDefault="00ED5AC2" w:rsidP="00ED5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ภายหลังจาก </w:t>
            </w:r>
            <w:r w:rsidRPr="00D57BA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ปี แต่ไม่เกิน </w:t>
            </w:r>
            <w:r w:rsidRPr="00D57BA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5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488063" w14:textId="1DD7FC81" w:rsidR="00ED5AC2" w:rsidRPr="00D57BA2" w:rsidRDefault="009940F5" w:rsidP="00ED5AC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366</w:t>
            </w:r>
          </w:p>
        </w:tc>
        <w:tc>
          <w:tcPr>
            <w:tcW w:w="270" w:type="dxa"/>
          </w:tcPr>
          <w:p w14:paraId="2A72343A" w14:textId="77777777" w:rsidR="00ED5AC2" w:rsidRPr="00D57BA2" w:rsidRDefault="00ED5AC2" w:rsidP="00ED5AC2">
            <w:pPr>
              <w:pStyle w:val="a3"/>
              <w:tabs>
                <w:tab w:val="decimal" w:pos="972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A4A5BE0" w14:textId="09ACAF3F" w:rsidR="00ED5AC2" w:rsidRPr="00D57BA2" w:rsidRDefault="00ED5AC2" w:rsidP="00ED5AC2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D65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582</w:t>
            </w:r>
          </w:p>
        </w:tc>
      </w:tr>
      <w:tr w:rsidR="00ED5AC2" w:rsidRPr="00D57BA2" w14:paraId="43AE65B7" w14:textId="77777777" w:rsidTr="00BD66A4">
        <w:trPr>
          <w:cantSplit/>
        </w:trPr>
        <w:tc>
          <w:tcPr>
            <w:tcW w:w="6543" w:type="dxa"/>
          </w:tcPr>
          <w:p w14:paraId="31219697" w14:textId="77777777" w:rsidR="00ED5AC2" w:rsidRPr="00D57BA2" w:rsidRDefault="00ED5AC2" w:rsidP="00ED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09ADAA5" w14:textId="111DAE6D" w:rsidR="00ED5AC2" w:rsidRPr="000D65EC" w:rsidRDefault="009940F5" w:rsidP="00ED5AC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1,215</w:t>
            </w:r>
          </w:p>
        </w:tc>
        <w:tc>
          <w:tcPr>
            <w:tcW w:w="270" w:type="dxa"/>
          </w:tcPr>
          <w:p w14:paraId="7FC2EA31" w14:textId="77777777" w:rsidR="00ED5AC2" w:rsidRPr="00D57BA2" w:rsidRDefault="00ED5AC2" w:rsidP="00ED5AC2">
            <w:pPr>
              <w:pStyle w:val="a3"/>
              <w:tabs>
                <w:tab w:val="decimal" w:pos="972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739F5C8C" w14:textId="642926BA" w:rsidR="00ED5AC2" w:rsidRPr="00D57BA2" w:rsidRDefault="00ED5AC2" w:rsidP="00ED5AC2">
            <w:pPr>
              <w:pStyle w:val="a3"/>
              <w:tabs>
                <w:tab w:val="decimal" w:pos="882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D65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1,048</w:t>
            </w:r>
          </w:p>
        </w:tc>
      </w:tr>
      <w:tr w:rsidR="00D01DF6" w:rsidRPr="00D57BA2" w14:paraId="25D141DF" w14:textId="77777777" w:rsidTr="00BD66A4">
        <w:trPr>
          <w:cantSplit/>
        </w:trPr>
        <w:tc>
          <w:tcPr>
            <w:tcW w:w="6543" w:type="dxa"/>
          </w:tcPr>
          <w:p w14:paraId="1480E4E4" w14:textId="77777777" w:rsidR="00D01DF6" w:rsidRPr="00D57BA2" w:rsidRDefault="00D01DF6" w:rsidP="00D01D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FD9B647" w14:textId="77777777" w:rsidR="00D01DF6" w:rsidRPr="00D57BA2" w:rsidRDefault="00D01DF6" w:rsidP="00D01DF6">
            <w:pPr>
              <w:pStyle w:val="a3"/>
              <w:tabs>
                <w:tab w:val="decimal" w:pos="882"/>
              </w:tabs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328527" w14:textId="77777777" w:rsidR="00D01DF6" w:rsidRPr="00D57BA2" w:rsidRDefault="00D01DF6" w:rsidP="00D01DF6">
            <w:pPr>
              <w:pStyle w:val="a3"/>
              <w:tabs>
                <w:tab w:val="decimal" w:pos="927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032B0E53" w14:textId="77777777" w:rsidR="00D01DF6" w:rsidRPr="00D57BA2" w:rsidRDefault="00D01DF6" w:rsidP="00D01DF6">
            <w:pPr>
              <w:pStyle w:val="a3"/>
              <w:tabs>
                <w:tab w:val="decimal" w:pos="882"/>
              </w:tabs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</w:tbl>
    <w:p w14:paraId="7952B37A" w14:textId="77777777" w:rsidR="001C68BA" w:rsidRDefault="001C68BA" w:rsidP="00954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9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C6F3EA4" w14:textId="079EFCBE" w:rsidR="000452F8" w:rsidRPr="00D57BA2" w:rsidRDefault="000452F8" w:rsidP="00954A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9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สัญญาเช่าดำเนินงาน</w:t>
      </w:r>
    </w:p>
    <w:p w14:paraId="62C2E7A7" w14:textId="77777777" w:rsidR="000452F8" w:rsidRPr="00D57BA2" w:rsidRDefault="000452F8" w:rsidP="00ED5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9"/>
        <w:jc w:val="both"/>
        <w:rPr>
          <w:rFonts w:asciiTheme="majorBidi" w:hAnsiTheme="majorBidi" w:cstheme="majorBidi"/>
          <w:sz w:val="30"/>
          <w:szCs w:val="30"/>
        </w:rPr>
      </w:pPr>
    </w:p>
    <w:p w14:paraId="6141BA0D" w14:textId="72A0EBF2" w:rsidR="00C14059" w:rsidRPr="00D57BA2" w:rsidRDefault="000452F8" w:rsidP="00411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กลุ่มบริษัทได้ทำสัญญาเช่าดำเนินงานสำหรับเช่าสำนักงาน</w:t>
      </w:r>
      <w:r w:rsidR="00B61378" w:rsidRPr="00D57BA2">
        <w:rPr>
          <w:rFonts w:asciiTheme="majorBidi" w:hAnsiTheme="majorBidi" w:cstheme="majorBidi"/>
          <w:sz w:val="30"/>
          <w:szCs w:val="30"/>
          <w:cs/>
        </w:rPr>
        <w:t xml:space="preserve"> อุปกรณ์สำนักงาน และยานพาหนะ</w:t>
      </w:r>
      <w:r w:rsidR="005C1DA5" w:rsidRPr="00D57BA2">
        <w:rPr>
          <w:rFonts w:asciiTheme="majorBidi" w:hAnsiTheme="majorBidi" w:cstheme="majorBidi"/>
          <w:sz w:val="30"/>
          <w:szCs w:val="30"/>
          <w:cs/>
        </w:rPr>
        <w:t xml:space="preserve"> ซึ่งระยะเวลาของสัญญามีตั้งแต่</w:t>
      </w:r>
      <w:r w:rsidR="00B61378"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</w:rPr>
        <w:t>1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9940F5">
        <w:rPr>
          <w:rFonts w:asciiTheme="majorBidi" w:hAnsiTheme="majorBidi" w:cstheme="majorBidi"/>
          <w:sz w:val="30"/>
          <w:szCs w:val="30"/>
        </w:rPr>
        <w:t>5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1D674684" w14:textId="77777777" w:rsidR="003B0B6C" w:rsidRPr="00D57BA2" w:rsidRDefault="003B0B6C" w:rsidP="00622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sectPr w:rsidR="003B0B6C" w:rsidRPr="00D57BA2" w:rsidSect="003C0D5D">
      <w:headerReference w:type="default" r:id="rId22"/>
      <w:footerReference w:type="default" r:id="rId23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AEAD6" w14:textId="77777777" w:rsidR="00C734A6" w:rsidRDefault="00C734A6">
      <w:r>
        <w:separator/>
      </w:r>
    </w:p>
  </w:endnote>
  <w:endnote w:type="continuationSeparator" w:id="0">
    <w:p w14:paraId="54EBBE7D" w14:textId="77777777" w:rsidR="00C734A6" w:rsidRDefault="00C73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18A4E" w14:textId="77777777" w:rsidR="005D6ECE" w:rsidRPr="00FB28A9" w:rsidRDefault="005D6ECE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928F4" w14:textId="77777777" w:rsidR="00AE1C97" w:rsidRPr="003125BC" w:rsidRDefault="00AE1C97">
    <w:pPr>
      <w:pStyle w:val="Footer"/>
      <w:jc w:val="center"/>
      <w:rPr>
        <w:rFonts w:ascii="Angsana New" w:hAnsi="Angsana New"/>
        <w:sz w:val="30"/>
        <w:szCs w:val="30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58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CFFAB" w14:textId="77777777" w:rsidR="005D6ECE" w:rsidRPr="003125BC" w:rsidRDefault="005D6ECE">
    <w:pPr>
      <w:pStyle w:val="Footer"/>
      <w:jc w:val="center"/>
      <w:rPr>
        <w:rFonts w:ascii="Angsana New" w:hAnsi="Angsana New"/>
        <w:sz w:val="30"/>
        <w:szCs w:val="30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58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2ABE2" w14:textId="77777777" w:rsidR="005D6ECE" w:rsidRPr="003125BC" w:rsidRDefault="005D6ECE">
    <w:pPr>
      <w:pStyle w:val="Footer"/>
      <w:jc w:val="center"/>
      <w:rPr>
        <w:rFonts w:ascii="Angsana New" w:hAnsi="Angsana New"/>
        <w:sz w:val="30"/>
        <w:szCs w:val="30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58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65774" w14:textId="77777777" w:rsidR="005D6ECE" w:rsidRPr="003125BC" w:rsidRDefault="005D6ECE">
    <w:pPr>
      <w:pStyle w:val="Footer"/>
      <w:jc w:val="center"/>
      <w:rPr>
        <w:rFonts w:ascii="Angsana New" w:hAnsi="Angsana New"/>
        <w:sz w:val="30"/>
        <w:szCs w:val="30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58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FF28B" w14:textId="77777777" w:rsidR="005D6ECE" w:rsidRPr="003125BC" w:rsidRDefault="005D6ECE">
    <w:pPr>
      <w:pStyle w:val="Footer"/>
      <w:jc w:val="center"/>
      <w:rPr>
        <w:rFonts w:ascii="Angsana New" w:hAnsi="Angsana New"/>
        <w:sz w:val="30"/>
        <w:szCs w:val="30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58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C40AD" w14:textId="77777777" w:rsidR="005D6ECE" w:rsidRPr="003125BC" w:rsidRDefault="005D6ECE">
    <w:pPr>
      <w:pStyle w:val="Footer"/>
      <w:jc w:val="center"/>
      <w:rPr>
        <w:rFonts w:ascii="Angsana New" w:hAnsi="Angsana New"/>
        <w:sz w:val="30"/>
        <w:szCs w:val="30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58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0C8D8" w14:textId="77777777" w:rsidR="00C734A6" w:rsidRDefault="00C734A6">
      <w:r>
        <w:separator/>
      </w:r>
    </w:p>
  </w:footnote>
  <w:footnote w:type="continuationSeparator" w:id="0">
    <w:p w14:paraId="599F8AC9" w14:textId="77777777" w:rsidR="00C734A6" w:rsidRDefault="00C734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C3C28" w14:textId="100D1DFA" w:rsidR="00AE1C97" w:rsidRPr="00BE6A57" w:rsidRDefault="00AE1C97" w:rsidP="00F871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A2371F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เบอร์ล่า คาร์บอน (ไทยแลนด์) </w:t>
    </w:r>
    <w:r w:rsidRPr="00A2371F">
      <w:rPr>
        <w:rFonts w:ascii="Angsana New" w:hAnsi="Angsana New"/>
        <w:b/>
        <w:bCs/>
        <w:sz w:val="32"/>
        <w:szCs w:val="32"/>
        <w:cs/>
      </w:rPr>
      <w:t>จำกัด (มหาชน)</w:t>
    </w:r>
    <w:r w:rsidR="00A5258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F9C7C82" w14:textId="77777777" w:rsidR="00AE1C97" w:rsidRDefault="00AE1C97" w:rsidP="00BF21B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416166FC" w14:textId="561C05C4" w:rsidR="00AE1C97" w:rsidRDefault="00AE1C97" w:rsidP="004932A6">
    <w:pPr>
      <w:tabs>
        <w:tab w:val="clear" w:pos="227"/>
        <w:tab w:val="clear" w:pos="454"/>
        <w:tab w:val="clear" w:pos="680"/>
        <w:tab w:val="left" w:pos="72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4932A6">
      <w:rPr>
        <w:rFonts w:ascii="Angsana New" w:hAnsi="Angsana New"/>
        <w:b/>
        <w:bCs/>
        <w:sz w:val="32"/>
        <w:szCs w:val="32"/>
      </w:rPr>
      <w:t>31</w:t>
    </w:r>
    <w:r w:rsidRPr="004932A6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</w:t>
    </w:r>
    <w:r w:rsidRPr="004932A6">
      <w:rPr>
        <w:rFonts w:ascii="Angsana New" w:hAnsi="Angsana New" w:hint="cs"/>
        <w:b/>
        <w:bCs/>
        <w:sz w:val="32"/>
        <w:szCs w:val="32"/>
        <w:cs/>
      </w:rPr>
      <w:t>คม</w:t>
    </w:r>
    <w:r w:rsidRPr="004932A6">
      <w:rPr>
        <w:rFonts w:ascii="Angsana New" w:hAnsi="Angsana New"/>
        <w:b/>
        <w:bCs/>
        <w:sz w:val="32"/>
        <w:szCs w:val="32"/>
      </w:rPr>
      <w:t xml:space="preserve"> 25</w:t>
    </w:r>
    <w:r>
      <w:rPr>
        <w:rFonts w:ascii="Angsana New" w:hAnsi="Angsana New"/>
        <w:b/>
        <w:bCs/>
        <w:sz w:val="32"/>
        <w:szCs w:val="32"/>
      </w:rPr>
      <w:t>6</w:t>
    </w:r>
    <w:r w:rsidR="00D51FD2">
      <w:rPr>
        <w:rFonts w:ascii="Angsana New" w:hAnsi="Angsana New"/>
        <w:b/>
        <w:bCs/>
        <w:sz w:val="32"/>
        <w:szCs w:val="32"/>
      </w:rPr>
      <w:t>8</w:t>
    </w:r>
  </w:p>
  <w:p w14:paraId="50B8B0A1" w14:textId="77777777" w:rsidR="00AE1C97" w:rsidRPr="00254659" w:rsidRDefault="00AE1C97" w:rsidP="004932A6">
    <w:pPr>
      <w:tabs>
        <w:tab w:val="clear" w:pos="227"/>
        <w:tab w:val="clear" w:pos="454"/>
        <w:tab w:val="clear" w:pos="680"/>
        <w:tab w:val="left" w:pos="72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C2981" w14:textId="77777777" w:rsidR="005D6ECE" w:rsidRPr="00BE6A57" w:rsidRDefault="005D6ECE" w:rsidP="00F871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A2371F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เบอร์ล่า คาร์บอน (ไทยแลนด์) </w:t>
    </w:r>
    <w:r w:rsidRPr="00A2371F">
      <w:rPr>
        <w:rFonts w:ascii="Angsana New" w:hAnsi="Angsana New"/>
        <w:b/>
        <w:bCs/>
        <w:sz w:val="32"/>
        <w:szCs w:val="32"/>
        <w:cs/>
      </w:rPr>
      <w:t>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1F5133B3" w14:textId="77777777" w:rsidR="005D6ECE" w:rsidRDefault="005D6ECE" w:rsidP="00BF21B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09391AFE" w14:textId="77777777" w:rsidR="005D6ECE" w:rsidRDefault="005D6ECE" w:rsidP="004932A6">
    <w:pPr>
      <w:tabs>
        <w:tab w:val="clear" w:pos="227"/>
        <w:tab w:val="clear" w:pos="454"/>
        <w:tab w:val="clear" w:pos="680"/>
        <w:tab w:val="left" w:pos="72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4932A6">
      <w:rPr>
        <w:rFonts w:ascii="Angsana New" w:hAnsi="Angsana New"/>
        <w:b/>
        <w:bCs/>
        <w:sz w:val="32"/>
        <w:szCs w:val="32"/>
      </w:rPr>
      <w:t>31</w:t>
    </w:r>
    <w:r w:rsidRPr="004932A6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</w:t>
    </w:r>
    <w:r w:rsidRPr="004932A6">
      <w:rPr>
        <w:rFonts w:ascii="Angsana New" w:hAnsi="Angsana New" w:hint="cs"/>
        <w:b/>
        <w:bCs/>
        <w:sz w:val="32"/>
        <w:szCs w:val="32"/>
        <w:cs/>
      </w:rPr>
      <w:t>คม</w:t>
    </w:r>
    <w:r w:rsidRPr="004932A6">
      <w:rPr>
        <w:rFonts w:ascii="Angsana New" w:hAnsi="Angsana New"/>
        <w:b/>
        <w:bCs/>
        <w:sz w:val="32"/>
        <w:szCs w:val="32"/>
      </w:rPr>
      <w:t xml:space="preserve"> 25</w:t>
    </w:r>
    <w:r>
      <w:rPr>
        <w:rFonts w:ascii="Angsana New" w:hAnsi="Angsana New"/>
        <w:b/>
        <w:bCs/>
        <w:sz w:val="32"/>
        <w:szCs w:val="32"/>
      </w:rPr>
      <w:t>68</w:t>
    </w:r>
  </w:p>
  <w:p w14:paraId="6ECD4841" w14:textId="77777777" w:rsidR="005D6ECE" w:rsidRPr="00254659" w:rsidRDefault="005D6ECE" w:rsidP="004932A6">
    <w:pPr>
      <w:tabs>
        <w:tab w:val="clear" w:pos="227"/>
        <w:tab w:val="clear" w:pos="454"/>
        <w:tab w:val="clear" w:pos="680"/>
        <w:tab w:val="left" w:pos="72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7050C" w14:textId="77777777" w:rsidR="005D6ECE" w:rsidRPr="00BE6A57" w:rsidRDefault="005D6ECE" w:rsidP="00F871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A2371F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เบอร์ล่า คาร์บอน (ไทยแลนด์) </w:t>
    </w:r>
    <w:r w:rsidRPr="00A2371F">
      <w:rPr>
        <w:rFonts w:ascii="Angsana New" w:hAnsi="Angsana New"/>
        <w:b/>
        <w:bCs/>
        <w:sz w:val="32"/>
        <w:szCs w:val="32"/>
        <w:cs/>
      </w:rPr>
      <w:t>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439807E" w14:textId="77777777" w:rsidR="005D6ECE" w:rsidRDefault="005D6ECE" w:rsidP="00BF21B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2D03212A" w14:textId="77777777" w:rsidR="005D6ECE" w:rsidRDefault="005D6ECE" w:rsidP="004932A6">
    <w:pPr>
      <w:tabs>
        <w:tab w:val="clear" w:pos="227"/>
        <w:tab w:val="clear" w:pos="454"/>
        <w:tab w:val="clear" w:pos="680"/>
        <w:tab w:val="left" w:pos="72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4932A6">
      <w:rPr>
        <w:rFonts w:ascii="Angsana New" w:hAnsi="Angsana New"/>
        <w:b/>
        <w:bCs/>
        <w:sz w:val="32"/>
        <w:szCs w:val="32"/>
      </w:rPr>
      <w:t>31</w:t>
    </w:r>
    <w:r w:rsidRPr="004932A6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</w:t>
    </w:r>
    <w:r w:rsidRPr="004932A6">
      <w:rPr>
        <w:rFonts w:ascii="Angsana New" w:hAnsi="Angsana New" w:hint="cs"/>
        <w:b/>
        <w:bCs/>
        <w:sz w:val="32"/>
        <w:szCs w:val="32"/>
        <w:cs/>
      </w:rPr>
      <w:t>คม</w:t>
    </w:r>
    <w:r w:rsidRPr="004932A6">
      <w:rPr>
        <w:rFonts w:ascii="Angsana New" w:hAnsi="Angsana New"/>
        <w:b/>
        <w:bCs/>
        <w:sz w:val="32"/>
        <w:szCs w:val="32"/>
      </w:rPr>
      <w:t xml:space="preserve"> 25</w:t>
    </w:r>
    <w:r>
      <w:rPr>
        <w:rFonts w:ascii="Angsana New" w:hAnsi="Angsana New"/>
        <w:b/>
        <w:bCs/>
        <w:sz w:val="32"/>
        <w:szCs w:val="32"/>
      </w:rPr>
      <w:t>68</w:t>
    </w:r>
  </w:p>
  <w:p w14:paraId="6C1C155B" w14:textId="77777777" w:rsidR="005D6ECE" w:rsidRPr="00254659" w:rsidRDefault="005D6ECE" w:rsidP="004932A6">
    <w:pPr>
      <w:tabs>
        <w:tab w:val="clear" w:pos="227"/>
        <w:tab w:val="clear" w:pos="454"/>
        <w:tab w:val="clear" w:pos="680"/>
        <w:tab w:val="left" w:pos="72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7EF84" w14:textId="77777777" w:rsidR="005D6ECE" w:rsidRPr="00BE6A57" w:rsidRDefault="005D6ECE" w:rsidP="00F871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A2371F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เบอร์ล่า คาร์บอน (ไทยแลนด์) </w:t>
    </w:r>
    <w:r w:rsidRPr="00A2371F">
      <w:rPr>
        <w:rFonts w:ascii="Angsana New" w:hAnsi="Angsana New"/>
        <w:b/>
        <w:bCs/>
        <w:sz w:val="32"/>
        <w:szCs w:val="32"/>
        <w:cs/>
      </w:rPr>
      <w:t>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271C843B" w14:textId="77777777" w:rsidR="005D6ECE" w:rsidRDefault="005D6ECE" w:rsidP="00BF21B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0C0986C8" w14:textId="77777777" w:rsidR="005D6ECE" w:rsidRDefault="005D6ECE" w:rsidP="004932A6">
    <w:pPr>
      <w:tabs>
        <w:tab w:val="clear" w:pos="227"/>
        <w:tab w:val="clear" w:pos="454"/>
        <w:tab w:val="clear" w:pos="680"/>
        <w:tab w:val="left" w:pos="72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4932A6">
      <w:rPr>
        <w:rFonts w:ascii="Angsana New" w:hAnsi="Angsana New"/>
        <w:b/>
        <w:bCs/>
        <w:sz w:val="32"/>
        <w:szCs w:val="32"/>
      </w:rPr>
      <w:t>31</w:t>
    </w:r>
    <w:r w:rsidRPr="004932A6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</w:t>
    </w:r>
    <w:r w:rsidRPr="004932A6">
      <w:rPr>
        <w:rFonts w:ascii="Angsana New" w:hAnsi="Angsana New" w:hint="cs"/>
        <w:b/>
        <w:bCs/>
        <w:sz w:val="32"/>
        <w:szCs w:val="32"/>
        <w:cs/>
      </w:rPr>
      <w:t>คม</w:t>
    </w:r>
    <w:r w:rsidRPr="004932A6">
      <w:rPr>
        <w:rFonts w:ascii="Angsana New" w:hAnsi="Angsana New"/>
        <w:b/>
        <w:bCs/>
        <w:sz w:val="32"/>
        <w:szCs w:val="32"/>
      </w:rPr>
      <w:t xml:space="preserve"> 25</w:t>
    </w:r>
    <w:r>
      <w:rPr>
        <w:rFonts w:ascii="Angsana New" w:hAnsi="Angsana New"/>
        <w:b/>
        <w:bCs/>
        <w:sz w:val="32"/>
        <w:szCs w:val="32"/>
      </w:rPr>
      <w:t>68</w:t>
    </w:r>
  </w:p>
  <w:p w14:paraId="648454BC" w14:textId="77777777" w:rsidR="005D6ECE" w:rsidRPr="00254659" w:rsidRDefault="005D6ECE" w:rsidP="004932A6">
    <w:pPr>
      <w:tabs>
        <w:tab w:val="clear" w:pos="227"/>
        <w:tab w:val="clear" w:pos="454"/>
        <w:tab w:val="clear" w:pos="680"/>
        <w:tab w:val="left" w:pos="72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7F35C" w14:textId="496ED375" w:rsidR="00AE1C97" w:rsidRPr="00BE6A57" w:rsidRDefault="00AE1C97" w:rsidP="00E978A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A2371F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เบอร์ล่า คาร์บอน (ไทยแลนด์) </w:t>
    </w:r>
    <w:r w:rsidRPr="00A2371F">
      <w:rPr>
        <w:rFonts w:ascii="Angsana New" w:hAnsi="Angsana New"/>
        <w:b/>
        <w:bCs/>
        <w:sz w:val="32"/>
        <w:szCs w:val="32"/>
        <w:cs/>
      </w:rPr>
      <w:t xml:space="preserve">จำกัด (มหาชน) </w:t>
    </w:r>
    <w:r w:rsidR="00A5258D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26FB61D" w14:textId="77777777" w:rsidR="00AE1C97" w:rsidRDefault="00AE1C97" w:rsidP="00BF21B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32AA3806" w14:textId="4E88E8BF" w:rsidR="00AE1C97" w:rsidRDefault="00AE1C97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4932A6">
      <w:rPr>
        <w:rFonts w:ascii="Angsana New" w:hAnsi="Angsana New"/>
        <w:b/>
        <w:bCs/>
        <w:sz w:val="32"/>
        <w:szCs w:val="32"/>
      </w:rPr>
      <w:t>31</w:t>
    </w:r>
    <w:r w:rsidRPr="004932A6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</w:t>
    </w:r>
    <w:r w:rsidRPr="004932A6">
      <w:rPr>
        <w:rFonts w:ascii="Angsana New" w:hAnsi="Angsana New" w:hint="cs"/>
        <w:b/>
        <w:bCs/>
        <w:sz w:val="32"/>
        <w:szCs w:val="32"/>
        <w:cs/>
      </w:rPr>
      <w:t>คม</w:t>
    </w:r>
    <w:r w:rsidRPr="004932A6">
      <w:rPr>
        <w:rFonts w:ascii="Angsana New" w:hAnsi="Angsana New"/>
        <w:b/>
        <w:bCs/>
        <w:sz w:val="32"/>
        <w:szCs w:val="32"/>
      </w:rPr>
      <w:t xml:space="preserve"> </w:t>
    </w:r>
    <w:r w:rsidR="00450DDE" w:rsidRPr="004932A6">
      <w:rPr>
        <w:rFonts w:ascii="Angsana New" w:hAnsi="Angsana New"/>
        <w:b/>
        <w:bCs/>
        <w:sz w:val="32"/>
        <w:szCs w:val="32"/>
      </w:rPr>
      <w:t>25</w:t>
    </w:r>
    <w:r w:rsidR="00450DDE">
      <w:rPr>
        <w:rFonts w:ascii="Angsana New" w:hAnsi="Angsana New"/>
        <w:b/>
        <w:bCs/>
        <w:sz w:val="32"/>
        <w:szCs w:val="32"/>
      </w:rPr>
      <w:t>6</w:t>
    </w:r>
    <w:r w:rsidR="00D371D8">
      <w:rPr>
        <w:rFonts w:ascii="Angsana New" w:hAnsi="Angsana New"/>
        <w:b/>
        <w:bCs/>
        <w:sz w:val="32"/>
        <w:szCs w:val="32"/>
      </w:rPr>
      <w:t>8</w:t>
    </w:r>
  </w:p>
  <w:p w14:paraId="47340E94" w14:textId="77777777" w:rsidR="00AE1C97" w:rsidRPr="00254A81" w:rsidRDefault="00AE1C97" w:rsidP="00E978AD">
    <w:pPr>
      <w:spacing w:line="240" w:lineRule="auto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63327" w14:textId="77777777" w:rsidR="005D6ECE" w:rsidRPr="00BE6A57" w:rsidRDefault="005D6ECE" w:rsidP="00E978A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A2371F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เบอร์ล่า คาร์บอน (ไทยแลนด์) </w:t>
    </w:r>
    <w:r w:rsidRPr="00A2371F">
      <w:rPr>
        <w:rFonts w:ascii="Angsana New" w:hAnsi="Angsana New"/>
        <w:b/>
        <w:bCs/>
        <w:sz w:val="32"/>
        <w:szCs w:val="32"/>
        <w:cs/>
      </w:rPr>
      <w:t xml:space="preserve">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03519EB" w14:textId="77777777" w:rsidR="005D6ECE" w:rsidRDefault="005D6ECE" w:rsidP="00BF21B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602FF492" w14:textId="77777777" w:rsidR="005D6ECE" w:rsidRDefault="005D6ECE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4932A6">
      <w:rPr>
        <w:rFonts w:ascii="Angsana New" w:hAnsi="Angsana New"/>
        <w:b/>
        <w:bCs/>
        <w:sz w:val="32"/>
        <w:szCs w:val="32"/>
      </w:rPr>
      <w:t>31</w:t>
    </w:r>
    <w:r w:rsidRPr="004932A6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</w:t>
    </w:r>
    <w:r w:rsidRPr="004932A6">
      <w:rPr>
        <w:rFonts w:ascii="Angsana New" w:hAnsi="Angsana New" w:hint="cs"/>
        <w:b/>
        <w:bCs/>
        <w:sz w:val="32"/>
        <w:szCs w:val="32"/>
        <w:cs/>
      </w:rPr>
      <w:t>คม</w:t>
    </w:r>
    <w:r w:rsidRPr="004932A6">
      <w:rPr>
        <w:rFonts w:ascii="Angsana New" w:hAnsi="Angsana New"/>
        <w:b/>
        <w:bCs/>
        <w:sz w:val="32"/>
        <w:szCs w:val="32"/>
      </w:rPr>
      <w:t xml:space="preserve"> 25</w:t>
    </w:r>
    <w:r>
      <w:rPr>
        <w:rFonts w:ascii="Angsana New" w:hAnsi="Angsana New"/>
        <w:b/>
        <w:bCs/>
        <w:sz w:val="32"/>
        <w:szCs w:val="32"/>
      </w:rPr>
      <w:t>68</w:t>
    </w:r>
  </w:p>
  <w:p w14:paraId="2AC65CF8" w14:textId="77777777" w:rsidR="005D6ECE" w:rsidRPr="00254A81" w:rsidRDefault="005D6ECE" w:rsidP="00E978AD">
    <w:pPr>
      <w:spacing w:line="240" w:lineRule="auto"/>
      <w:rPr>
        <w:rFonts w:ascii="Angsana New" w:hAnsi="Angsana New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FCDAD" w14:textId="77777777" w:rsidR="005D6ECE" w:rsidRPr="00BE6A57" w:rsidRDefault="005D6ECE" w:rsidP="00E978A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A2371F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เบอร์ล่า คาร์บอน (ไทยแลนด์) </w:t>
    </w:r>
    <w:r w:rsidRPr="00A2371F">
      <w:rPr>
        <w:rFonts w:ascii="Angsana New" w:hAnsi="Angsana New"/>
        <w:b/>
        <w:bCs/>
        <w:sz w:val="32"/>
        <w:szCs w:val="32"/>
        <w:cs/>
      </w:rPr>
      <w:t xml:space="preserve">จำกัด (มหาชน)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8322E4E" w14:textId="77777777" w:rsidR="005D6ECE" w:rsidRDefault="005D6ECE" w:rsidP="00BF21B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7827329C" w14:textId="77777777" w:rsidR="005D6ECE" w:rsidRDefault="005D6ECE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4932A6">
      <w:rPr>
        <w:rFonts w:ascii="Angsana New" w:hAnsi="Angsana New"/>
        <w:b/>
        <w:bCs/>
        <w:sz w:val="32"/>
        <w:szCs w:val="32"/>
      </w:rPr>
      <w:t>31</w:t>
    </w:r>
    <w:r w:rsidRPr="004932A6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</w:t>
    </w:r>
    <w:r w:rsidRPr="004932A6">
      <w:rPr>
        <w:rFonts w:ascii="Angsana New" w:hAnsi="Angsana New" w:hint="cs"/>
        <w:b/>
        <w:bCs/>
        <w:sz w:val="32"/>
        <w:szCs w:val="32"/>
        <w:cs/>
      </w:rPr>
      <w:t>คม</w:t>
    </w:r>
    <w:r w:rsidRPr="004932A6">
      <w:rPr>
        <w:rFonts w:ascii="Angsana New" w:hAnsi="Angsana New"/>
        <w:b/>
        <w:bCs/>
        <w:sz w:val="32"/>
        <w:szCs w:val="32"/>
      </w:rPr>
      <w:t xml:space="preserve"> 25</w:t>
    </w:r>
    <w:r>
      <w:rPr>
        <w:rFonts w:ascii="Angsana New" w:hAnsi="Angsana New"/>
        <w:b/>
        <w:bCs/>
        <w:sz w:val="32"/>
        <w:szCs w:val="32"/>
      </w:rPr>
      <w:t>68</w:t>
    </w:r>
  </w:p>
  <w:p w14:paraId="12CD876E" w14:textId="77777777" w:rsidR="005D6ECE" w:rsidRPr="00254A81" w:rsidRDefault="005D6ECE" w:rsidP="00E978AD">
    <w:pPr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D65A49"/>
    <w:multiLevelType w:val="hybridMultilevel"/>
    <w:tmpl w:val="4D84212A"/>
    <w:lvl w:ilvl="0" w:tplc="06A44206">
      <w:start w:val="2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A37E21"/>
    <w:multiLevelType w:val="hybridMultilevel"/>
    <w:tmpl w:val="6F3A8D52"/>
    <w:lvl w:ilvl="0" w:tplc="1D9AE73C">
      <w:start w:val="1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40B2A"/>
    <w:multiLevelType w:val="multilevel"/>
    <w:tmpl w:val="8BB0771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75125C8"/>
    <w:multiLevelType w:val="hybridMultilevel"/>
    <w:tmpl w:val="F1EC9768"/>
    <w:lvl w:ilvl="0" w:tplc="FE360450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C3160"/>
    <w:multiLevelType w:val="multilevel"/>
    <w:tmpl w:val="AB0449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5F506D6"/>
    <w:multiLevelType w:val="hybridMultilevel"/>
    <w:tmpl w:val="DFBE0920"/>
    <w:lvl w:ilvl="0" w:tplc="FFFFFFFF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642" w:hanging="360"/>
      </w:pPr>
    </w:lvl>
    <w:lvl w:ilvl="2" w:tplc="FFFFFFFF" w:tentative="1">
      <w:start w:val="1"/>
      <w:numFmt w:val="lowerRoman"/>
      <w:lvlText w:val="%3."/>
      <w:lvlJc w:val="right"/>
      <w:pPr>
        <w:ind w:left="2362" w:hanging="180"/>
      </w:pPr>
    </w:lvl>
    <w:lvl w:ilvl="3" w:tplc="FFFFFFFF" w:tentative="1">
      <w:start w:val="1"/>
      <w:numFmt w:val="decimal"/>
      <w:lvlText w:val="%4."/>
      <w:lvlJc w:val="left"/>
      <w:pPr>
        <w:ind w:left="3082" w:hanging="360"/>
      </w:pPr>
    </w:lvl>
    <w:lvl w:ilvl="4" w:tplc="FFFFFFFF" w:tentative="1">
      <w:start w:val="1"/>
      <w:numFmt w:val="lowerLetter"/>
      <w:lvlText w:val="%5."/>
      <w:lvlJc w:val="left"/>
      <w:pPr>
        <w:ind w:left="3802" w:hanging="360"/>
      </w:pPr>
    </w:lvl>
    <w:lvl w:ilvl="5" w:tplc="FFFFFFFF" w:tentative="1">
      <w:start w:val="1"/>
      <w:numFmt w:val="lowerRoman"/>
      <w:lvlText w:val="%6."/>
      <w:lvlJc w:val="right"/>
      <w:pPr>
        <w:ind w:left="4522" w:hanging="180"/>
      </w:pPr>
    </w:lvl>
    <w:lvl w:ilvl="6" w:tplc="FFFFFFFF" w:tentative="1">
      <w:start w:val="1"/>
      <w:numFmt w:val="decimal"/>
      <w:lvlText w:val="%7."/>
      <w:lvlJc w:val="left"/>
      <w:pPr>
        <w:ind w:left="5242" w:hanging="360"/>
      </w:pPr>
    </w:lvl>
    <w:lvl w:ilvl="7" w:tplc="FFFFFFFF" w:tentative="1">
      <w:start w:val="1"/>
      <w:numFmt w:val="lowerLetter"/>
      <w:lvlText w:val="%8."/>
      <w:lvlJc w:val="left"/>
      <w:pPr>
        <w:ind w:left="5962" w:hanging="360"/>
      </w:pPr>
    </w:lvl>
    <w:lvl w:ilvl="8" w:tplc="FFFFFFFF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1" w15:restartNumberingAfterBreak="0">
    <w:nsid w:val="4C146537"/>
    <w:multiLevelType w:val="multilevel"/>
    <w:tmpl w:val="A78C4A5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2" w15:restartNumberingAfterBreak="0">
    <w:nsid w:val="5BEC3404"/>
    <w:multiLevelType w:val="hybridMultilevel"/>
    <w:tmpl w:val="6B7AA86A"/>
    <w:lvl w:ilvl="0" w:tplc="06647CD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4E3C13"/>
    <w:multiLevelType w:val="hybridMultilevel"/>
    <w:tmpl w:val="ADE4AB66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38F7E00"/>
    <w:multiLevelType w:val="hybridMultilevel"/>
    <w:tmpl w:val="0E566ED0"/>
    <w:name w:val="KIDS"/>
    <w:lvl w:ilvl="0" w:tplc="B1BAC254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0439321">
    <w:abstractNumId w:val="0"/>
  </w:num>
  <w:num w:numId="2" w16cid:durableId="1086077212">
    <w:abstractNumId w:val="4"/>
  </w:num>
  <w:num w:numId="3" w16cid:durableId="1991132040">
    <w:abstractNumId w:val="2"/>
  </w:num>
  <w:num w:numId="4" w16cid:durableId="930771003">
    <w:abstractNumId w:val="8"/>
  </w:num>
  <w:num w:numId="5" w16cid:durableId="246156454">
    <w:abstractNumId w:val="12"/>
  </w:num>
  <w:num w:numId="6" w16cid:durableId="33700634">
    <w:abstractNumId w:val="2"/>
  </w:num>
  <w:num w:numId="7" w16cid:durableId="1294168763">
    <w:abstractNumId w:val="6"/>
  </w:num>
  <w:num w:numId="8" w16cid:durableId="783311629">
    <w:abstractNumId w:val="3"/>
  </w:num>
  <w:num w:numId="9" w16cid:durableId="1096946702">
    <w:abstractNumId w:val="5"/>
  </w:num>
  <w:num w:numId="10" w16cid:durableId="732313274">
    <w:abstractNumId w:val="11"/>
  </w:num>
  <w:num w:numId="11" w16cid:durableId="301859477">
    <w:abstractNumId w:val="9"/>
  </w:num>
  <w:num w:numId="12" w16cid:durableId="1032613473">
    <w:abstractNumId w:val="13"/>
  </w:num>
  <w:num w:numId="13" w16cid:durableId="1224490088">
    <w:abstractNumId w:val="7"/>
  </w:num>
  <w:num w:numId="14" w16cid:durableId="196629831">
    <w:abstractNumId w:val="1"/>
  </w:num>
  <w:num w:numId="15" w16cid:durableId="1600142666">
    <w:abstractNumId w:val="14"/>
  </w:num>
  <w:num w:numId="16" w16cid:durableId="1630823533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04C"/>
    <w:rsid w:val="000003CC"/>
    <w:rsid w:val="0000062B"/>
    <w:rsid w:val="000009E5"/>
    <w:rsid w:val="00000EC3"/>
    <w:rsid w:val="0000100B"/>
    <w:rsid w:val="00001498"/>
    <w:rsid w:val="000014E4"/>
    <w:rsid w:val="00001B47"/>
    <w:rsid w:val="00001BEF"/>
    <w:rsid w:val="00001F9E"/>
    <w:rsid w:val="0000227E"/>
    <w:rsid w:val="00002638"/>
    <w:rsid w:val="00002A0E"/>
    <w:rsid w:val="00002BC5"/>
    <w:rsid w:val="00002D6B"/>
    <w:rsid w:val="0000359C"/>
    <w:rsid w:val="000036DA"/>
    <w:rsid w:val="00003A40"/>
    <w:rsid w:val="00003FDD"/>
    <w:rsid w:val="00004569"/>
    <w:rsid w:val="0000464A"/>
    <w:rsid w:val="000051E9"/>
    <w:rsid w:val="000056A0"/>
    <w:rsid w:val="000058E2"/>
    <w:rsid w:val="00005ACB"/>
    <w:rsid w:val="00005BAB"/>
    <w:rsid w:val="00006A22"/>
    <w:rsid w:val="00006DD5"/>
    <w:rsid w:val="00006F80"/>
    <w:rsid w:val="0000749A"/>
    <w:rsid w:val="00007613"/>
    <w:rsid w:val="000076CF"/>
    <w:rsid w:val="00007A87"/>
    <w:rsid w:val="00007B57"/>
    <w:rsid w:val="00010259"/>
    <w:rsid w:val="0001027D"/>
    <w:rsid w:val="00010374"/>
    <w:rsid w:val="000103E4"/>
    <w:rsid w:val="0001087A"/>
    <w:rsid w:val="00010BBA"/>
    <w:rsid w:val="00010C16"/>
    <w:rsid w:val="00010E7D"/>
    <w:rsid w:val="0001114E"/>
    <w:rsid w:val="0001192B"/>
    <w:rsid w:val="00011998"/>
    <w:rsid w:val="00011EDC"/>
    <w:rsid w:val="00012125"/>
    <w:rsid w:val="000122A5"/>
    <w:rsid w:val="0001272F"/>
    <w:rsid w:val="00012E48"/>
    <w:rsid w:val="000135F7"/>
    <w:rsid w:val="0001364C"/>
    <w:rsid w:val="00013717"/>
    <w:rsid w:val="00013A0A"/>
    <w:rsid w:val="00013EE0"/>
    <w:rsid w:val="000143EB"/>
    <w:rsid w:val="00014831"/>
    <w:rsid w:val="0001495E"/>
    <w:rsid w:val="00014A59"/>
    <w:rsid w:val="00014AA8"/>
    <w:rsid w:val="00014BF1"/>
    <w:rsid w:val="00014C22"/>
    <w:rsid w:val="00014ECA"/>
    <w:rsid w:val="00015103"/>
    <w:rsid w:val="00015111"/>
    <w:rsid w:val="0001532E"/>
    <w:rsid w:val="0001593D"/>
    <w:rsid w:val="00015C52"/>
    <w:rsid w:val="00015CEA"/>
    <w:rsid w:val="00017323"/>
    <w:rsid w:val="0001763C"/>
    <w:rsid w:val="000176C5"/>
    <w:rsid w:val="000179F5"/>
    <w:rsid w:val="00020021"/>
    <w:rsid w:val="00020116"/>
    <w:rsid w:val="00020381"/>
    <w:rsid w:val="0002055E"/>
    <w:rsid w:val="00020E35"/>
    <w:rsid w:val="00021255"/>
    <w:rsid w:val="00021392"/>
    <w:rsid w:val="000214B9"/>
    <w:rsid w:val="0002168A"/>
    <w:rsid w:val="00021CAD"/>
    <w:rsid w:val="00022087"/>
    <w:rsid w:val="00022214"/>
    <w:rsid w:val="000222E4"/>
    <w:rsid w:val="0002234A"/>
    <w:rsid w:val="000225C2"/>
    <w:rsid w:val="00022837"/>
    <w:rsid w:val="00022A53"/>
    <w:rsid w:val="00023CE6"/>
    <w:rsid w:val="00023E3C"/>
    <w:rsid w:val="00023E52"/>
    <w:rsid w:val="00024079"/>
    <w:rsid w:val="000241C6"/>
    <w:rsid w:val="0002423D"/>
    <w:rsid w:val="00024627"/>
    <w:rsid w:val="00024953"/>
    <w:rsid w:val="00024F30"/>
    <w:rsid w:val="0002549D"/>
    <w:rsid w:val="000258AD"/>
    <w:rsid w:val="00026132"/>
    <w:rsid w:val="000261A2"/>
    <w:rsid w:val="0002666D"/>
    <w:rsid w:val="000267B0"/>
    <w:rsid w:val="00026B4C"/>
    <w:rsid w:val="00026C02"/>
    <w:rsid w:val="00026E52"/>
    <w:rsid w:val="00026FC7"/>
    <w:rsid w:val="000270A8"/>
    <w:rsid w:val="000270EB"/>
    <w:rsid w:val="0002745A"/>
    <w:rsid w:val="00027524"/>
    <w:rsid w:val="0002758A"/>
    <w:rsid w:val="000277F7"/>
    <w:rsid w:val="00030007"/>
    <w:rsid w:val="00030742"/>
    <w:rsid w:val="0003091A"/>
    <w:rsid w:val="00030952"/>
    <w:rsid w:val="00031980"/>
    <w:rsid w:val="00031ADE"/>
    <w:rsid w:val="00031C60"/>
    <w:rsid w:val="000324DE"/>
    <w:rsid w:val="00032624"/>
    <w:rsid w:val="0003284C"/>
    <w:rsid w:val="00032CE1"/>
    <w:rsid w:val="00033018"/>
    <w:rsid w:val="000335A3"/>
    <w:rsid w:val="000337DE"/>
    <w:rsid w:val="0003387E"/>
    <w:rsid w:val="00033B44"/>
    <w:rsid w:val="00033CA7"/>
    <w:rsid w:val="00033EFB"/>
    <w:rsid w:val="0003500D"/>
    <w:rsid w:val="00035133"/>
    <w:rsid w:val="000351D6"/>
    <w:rsid w:val="0003524D"/>
    <w:rsid w:val="00035A15"/>
    <w:rsid w:val="000369E4"/>
    <w:rsid w:val="00036BE0"/>
    <w:rsid w:val="00037927"/>
    <w:rsid w:val="00040791"/>
    <w:rsid w:val="00040881"/>
    <w:rsid w:val="0004090D"/>
    <w:rsid w:val="00040952"/>
    <w:rsid w:val="00040A8A"/>
    <w:rsid w:val="00040E59"/>
    <w:rsid w:val="0004131E"/>
    <w:rsid w:val="00041C82"/>
    <w:rsid w:val="00041E72"/>
    <w:rsid w:val="00042424"/>
    <w:rsid w:val="000424D2"/>
    <w:rsid w:val="000425FD"/>
    <w:rsid w:val="00042680"/>
    <w:rsid w:val="00042F74"/>
    <w:rsid w:val="0004323E"/>
    <w:rsid w:val="000434BC"/>
    <w:rsid w:val="000434F1"/>
    <w:rsid w:val="00043DDD"/>
    <w:rsid w:val="00043DF3"/>
    <w:rsid w:val="00043F17"/>
    <w:rsid w:val="0004445C"/>
    <w:rsid w:val="000444A8"/>
    <w:rsid w:val="00044583"/>
    <w:rsid w:val="000452F8"/>
    <w:rsid w:val="0004575E"/>
    <w:rsid w:val="000459D3"/>
    <w:rsid w:val="00045E6A"/>
    <w:rsid w:val="00046195"/>
    <w:rsid w:val="00046213"/>
    <w:rsid w:val="00046B9D"/>
    <w:rsid w:val="00047128"/>
    <w:rsid w:val="000500CE"/>
    <w:rsid w:val="000506C5"/>
    <w:rsid w:val="00050935"/>
    <w:rsid w:val="00050DDE"/>
    <w:rsid w:val="00051008"/>
    <w:rsid w:val="000510D2"/>
    <w:rsid w:val="000511F3"/>
    <w:rsid w:val="0005132D"/>
    <w:rsid w:val="00051417"/>
    <w:rsid w:val="00051527"/>
    <w:rsid w:val="00051858"/>
    <w:rsid w:val="00051A81"/>
    <w:rsid w:val="00052251"/>
    <w:rsid w:val="00052931"/>
    <w:rsid w:val="000529D0"/>
    <w:rsid w:val="000529F4"/>
    <w:rsid w:val="00052BCF"/>
    <w:rsid w:val="0005315D"/>
    <w:rsid w:val="00053170"/>
    <w:rsid w:val="00053E8C"/>
    <w:rsid w:val="00054433"/>
    <w:rsid w:val="00054505"/>
    <w:rsid w:val="00054A0E"/>
    <w:rsid w:val="00054EE3"/>
    <w:rsid w:val="000550AB"/>
    <w:rsid w:val="000553C0"/>
    <w:rsid w:val="0005542F"/>
    <w:rsid w:val="000555EF"/>
    <w:rsid w:val="000558C4"/>
    <w:rsid w:val="0005591B"/>
    <w:rsid w:val="00055A67"/>
    <w:rsid w:val="000562C8"/>
    <w:rsid w:val="00056401"/>
    <w:rsid w:val="00056C59"/>
    <w:rsid w:val="00056FF1"/>
    <w:rsid w:val="0005718D"/>
    <w:rsid w:val="000574A7"/>
    <w:rsid w:val="00060352"/>
    <w:rsid w:val="000607D6"/>
    <w:rsid w:val="00060A9B"/>
    <w:rsid w:val="00060FA0"/>
    <w:rsid w:val="00061076"/>
    <w:rsid w:val="000615A7"/>
    <w:rsid w:val="00061695"/>
    <w:rsid w:val="000618D4"/>
    <w:rsid w:val="00061B0E"/>
    <w:rsid w:val="00061CDD"/>
    <w:rsid w:val="00062766"/>
    <w:rsid w:val="0006276B"/>
    <w:rsid w:val="000629E8"/>
    <w:rsid w:val="00062B25"/>
    <w:rsid w:val="00062EB4"/>
    <w:rsid w:val="000635F7"/>
    <w:rsid w:val="000635FF"/>
    <w:rsid w:val="000639A9"/>
    <w:rsid w:val="00063BB4"/>
    <w:rsid w:val="0006431A"/>
    <w:rsid w:val="00064339"/>
    <w:rsid w:val="000643EC"/>
    <w:rsid w:val="00064F69"/>
    <w:rsid w:val="00065008"/>
    <w:rsid w:val="000650AE"/>
    <w:rsid w:val="0006537A"/>
    <w:rsid w:val="00065604"/>
    <w:rsid w:val="00065C76"/>
    <w:rsid w:val="00065DAC"/>
    <w:rsid w:val="00066100"/>
    <w:rsid w:val="0006656E"/>
    <w:rsid w:val="000665E1"/>
    <w:rsid w:val="00066DCD"/>
    <w:rsid w:val="00066E87"/>
    <w:rsid w:val="00066F67"/>
    <w:rsid w:val="000672F9"/>
    <w:rsid w:val="000675C1"/>
    <w:rsid w:val="00067861"/>
    <w:rsid w:val="00070675"/>
    <w:rsid w:val="00070A65"/>
    <w:rsid w:val="00070B40"/>
    <w:rsid w:val="000711EE"/>
    <w:rsid w:val="00071422"/>
    <w:rsid w:val="00071642"/>
    <w:rsid w:val="00071A94"/>
    <w:rsid w:val="00071E82"/>
    <w:rsid w:val="000724CC"/>
    <w:rsid w:val="000725CB"/>
    <w:rsid w:val="00073367"/>
    <w:rsid w:val="00073903"/>
    <w:rsid w:val="00073A8D"/>
    <w:rsid w:val="0007468D"/>
    <w:rsid w:val="00074CBA"/>
    <w:rsid w:val="00074F14"/>
    <w:rsid w:val="000758A8"/>
    <w:rsid w:val="00075927"/>
    <w:rsid w:val="00075D37"/>
    <w:rsid w:val="00075FFE"/>
    <w:rsid w:val="000763C4"/>
    <w:rsid w:val="00076626"/>
    <w:rsid w:val="0007695A"/>
    <w:rsid w:val="00076CDD"/>
    <w:rsid w:val="000773F9"/>
    <w:rsid w:val="000779CD"/>
    <w:rsid w:val="00077EEA"/>
    <w:rsid w:val="0008011E"/>
    <w:rsid w:val="000804E2"/>
    <w:rsid w:val="000809AE"/>
    <w:rsid w:val="00080B7B"/>
    <w:rsid w:val="00080C77"/>
    <w:rsid w:val="00080F12"/>
    <w:rsid w:val="0008115A"/>
    <w:rsid w:val="0008129F"/>
    <w:rsid w:val="00081A49"/>
    <w:rsid w:val="00082881"/>
    <w:rsid w:val="00083513"/>
    <w:rsid w:val="00083E11"/>
    <w:rsid w:val="00083F55"/>
    <w:rsid w:val="000842DE"/>
    <w:rsid w:val="00084332"/>
    <w:rsid w:val="000844F4"/>
    <w:rsid w:val="00084E43"/>
    <w:rsid w:val="00084E93"/>
    <w:rsid w:val="00085270"/>
    <w:rsid w:val="00085B9E"/>
    <w:rsid w:val="00085C93"/>
    <w:rsid w:val="00085EAB"/>
    <w:rsid w:val="00086220"/>
    <w:rsid w:val="00086401"/>
    <w:rsid w:val="00086754"/>
    <w:rsid w:val="00086A6E"/>
    <w:rsid w:val="0008754E"/>
    <w:rsid w:val="00087764"/>
    <w:rsid w:val="00087870"/>
    <w:rsid w:val="00087D01"/>
    <w:rsid w:val="00087D2C"/>
    <w:rsid w:val="000900DE"/>
    <w:rsid w:val="0009014E"/>
    <w:rsid w:val="000901E2"/>
    <w:rsid w:val="000908F5"/>
    <w:rsid w:val="00090EBA"/>
    <w:rsid w:val="00090F48"/>
    <w:rsid w:val="00090F67"/>
    <w:rsid w:val="00090FB8"/>
    <w:rsid w:val="000913A0"/>
    <w:rsid w:val="00091A5C"/>
    <w:rsid w:val="00091B2A"/>
    <w:rsid w:val="00091E20"/>
    <w:rsid w:val="00092224"/>
    <w:rsid w:val="0009250D"/>
    <w:rsid w:val="000928B6"/>
    <w:rsid w:val="00092B09"/>
    <w:rsid w:val="000931E7"/>
    <w:rsid w:val="000933DB"/>
    <w:rsid w:val="0009351B"/>
    <w:rsid w:val="0009353D"/>
    <w:rsid w:val="0009364E"/>
    <w:rsid w:val="00093854"/>
    <w:rsid w:val="0009470A"/>
    <w:rsid w:val="00094BAF"/>
    <w:rsid w:val="00094FB4"/>
    <w:rsid w:val="00094FD7"/>
    <w:rsid w:val="000950F2"/>
    <w:rsid w:val="00095590"/>
    <w:rsid w:val="00095A5F"/>
    <w:rsid w:val="00095C07"/>
    <w:rsid w:val="000963F7"/>
    <w:rsid w:val="000967D6"/>
    <w:rsid w:val="00096994"/>
    <w:rsid w:val="00096A0D"/>
    <w:rsid w:val="00096A4A"/>
    <w:rsid w:val="00096F4C"/>
    <w:rsid w:val="00097223"/>
    <w:rsid w:val="0009746D"/>
    <w:rsid w:val="00097659"/>
    <w:rsid w:val="000A01E8"/>
    <w:rsid w:val="000A0312"/>
    <w:rsid w:val="000A045E"/>
    <w:rsid w:val="000A04AB"/>
    <w:rsid w:val="000A0559"/>
    <w:rsid w:val="000A084B"/>
    <w:rsid w:val="000A0BB9"/>
    <w:rsid w:val="000A0E7F"/>
    <w:rsid w:val="000A0FBB"/>
    <w:rsid w:val="000A12A1"/>
    <w:rsid w:val="000A163A"/>
    <w:rsid w:val="000A171A"/>
    <w:rsid w:val="000A18FE"/>
    <w:rsid w:val="000A1CB5"/>
    <w:rsid w:val="000A1D34"/>
    <w:rsid w:val="000A1E4E"/>
    <w:rsid w:val="000A1E66"/>
    <w:rsid w:val="000A1F04"/>
    <w:rsid w:val="000A2B38"/>
    <w:rsid w:val="000A2BD4"/>
    <w:rsid w:val="000A324B"/>
    <w:rsid w:val="000A3294"/>
    <w:rsid w:val="000A3DEC"/>
    <w:rsid w:val="000A42EF"/>
    <w:rsid w:val="000A4495"/>
    <w:rsid w:val="000A4D19"/>
    <w:rsid w:val="000A4D66"/>
    <w:rsid w:val="000A570D"/>
    <w:rsid w:val="000A5887"/>
    <w:rsid w:val="000A64EC"/>
    <w:rsid w:val="000A6646"/>
    <w:rsid w:val="000A681F"/>
    <w:rsid w:val="000A6B19"/>
    <w:rsid w:val="000A75DC"/>
    <w:rsid w:val="000A768E"/>
    <w:rsid w:val="000A7758"/>
    <w:rsid w:val="000A78E1"/>
    <w:rsid w:val="000A7D24"/>
    <w:rsid w:val="000A7FE3"/>
    <w:rsid w:val="000B013E"/>
    <w:rsid w:val="000B04B0"/>
    <w:rsid w:val="000B0A5B"/>
    <w:rsid w:val="000B0C91"/>
    <w:rsid w:val="000B0D32"/>
    <w:rsid w:val="000B1092"/>
    <w:rsid w:val="000B142E"/>
    <w:rsid w:val="000B1506"/>
    <w:rsid w:val="000B1BC5"/>
    <w:rsid w:val="000B1BD4"/>
    <w:rsid w:val="000B1CB9"/>
    <w:rsid w:val="000B1D06"/>
    <w:rsid w:val="000B2127"/>
    <w:rsid w:val="000B244D"/>
    <w:rsid w:val="000B2673"/>
    <w:rsid w:val="000B281E"/>
    <w:rsid w:val="000B287F"/>
    <w:rsid w:val="000B33FE"/>
    <w:rsid w:val="000B3A52"/>
    <w:rsid w:val="000B3E24"/>
    <w:rsid w:val="000B40DA"/>
    <w:rsid w:val="000B4949"/>
    <w:rsid w:val="000B4D0E"/>
    <w:rsid w:val="000B4E6E"/>
    <w:rsid w:val="000B57F9"/>
    <w:rsid w:val="000B5A36"/>
    <w:rsid w:val="000B5DB9"/>
    <w:rsid w:val="000B5E4D"/>
    <w:rsid w:val="000B673D"/>
    <w:rsid w:val="000B6880"/>
    <w:rsid w:val="000B69AD"/>
    <w:rsid w:val="000B6ED5"/>
    <w:rsid w:val="000B7292"/>
    <w:rsid w:val="000B7375"/>
    <w:rsid w:val="000C00BB"/>
    <w:rsid w:val="000C10F8"/>
    <w:rsid w:val="000C1162"/>
    <w:rsid w:val="000C1276"/>
    <w:rsid w:val="000C1616"/>
    <w:rsid w:val="000C1A93"/>
    <w:rsid w:val="000C1ED9"/>
    <w:rsid w:val="000C2252"/>
    <w:rsid w:val="000C256E"/>
    <w:rsid w:val="000C29F6"/>
    <w:rsid w:val="000C3A6C"/>
    <w:rsid w:val="000C3F4C"/>
    <w:rsid w:val="000C3FA6"/>
    <w:rsid w:val="000C40BB"/>
    <w:rsid w:val="000C463A"/>
    <w:rsid w:val="000C463C"/>
    <w:rsid w:val="000C4C1F"/>
    <w:rsid w:val="000C4CDC"/>
    <w:rsid w:val="000C4DF0"/>
    <w:rsid w:val="000C5079"/>
    <w:rsid w:val="000C539F"/>
    <w:rsid w:val="000C55F6"/>
    <w:rsid w:val="000C606C"/>
    <w:rsid w:val="000C60CC"/>
    <w:rsid w:val="000C6188"/>
    <w:rsid w:val="000C661A"/>
    <w:rsid w:val="000C6627"/>
    <w:rsid w:val="000C6B3B"/>
    <w:rsid w:val="000C7E48"/>
    <w:rsid w:val="000C7ED6"/>
    <w:rsid w:val="000D0428"/>
    <w:rsid w:val="000D05B1"/>
    <w:rsid w:val="000D08C7"/>
    <w:rsid w:val="000D0AE2"/>
    <w:rsid w:val="000D0CDC"/>
    <w:rsid w:val="000D0F50"/>
    <w:rsid w:val="000D1118"/>
    <w:rsid w:val="000D14FA"/>
    <w:rsid w:val="000D1947"/>
    <w:rsid w:val="000D1F12"/>
    <w:rsid w:val="000D339C"/>
    <w:rsid w:val="000D3629"/>
    <w:rsid w:val="000D3A4E"/>
    <w:rsid w:val="000D3E07"/>
    <w:rsid w:val="000D3F3E"/>
    <w:rsid w:val="000D3FA9"/>
    <w:rsid w:val="000D412F"/>
    <w:rsid w:val="000D47C0"/>
    <w:rsid w:val="000D4AED"/>
    <w:rsid w:val="000D4CEA"/>
    <w:rsid w:val="000D4E2B"/>
    <w:rsid w:val="000D55C9"/>
    <w:rsid w:val="000D572F"/>
    <w:rsid w:val="000D5F63"/>
    <w:rsid w:val="000D5FE9"/>
    <w:rsid w:val="000D629E"/>
    <w:rsid w:val="000D65EC"/>
    <w:rsid w:val="000D6696"/>
    <w:rsid w:val="000D6805"/>
    <w:rsid w:val="000D6971"/>
    <w:rsid w:val="000D69ED"/>
    <w:rsid w:val="000D6EF6"/>
    <w:rsid w:val="000D6FCB"/>
    <w:rsid w:val="000D711F"/>
    <w:rsid w:val="000D71DA"/>
    <w:rsid w:val="000D740B"/>
    <w:rsid w:val="000D7497"/>
    <w:rsid w:val="000D7B29"/>
    <w:rsid w:val="000D7CBA"/>
    <w:rsid w:val="000D7DD9"/>
    <w:rsid w:val="000E0129"/>
    <w:rsid w:val="000E069E"/>
    <w:rsid w:val="000E0A49"/>
    <w:rsid w:val="000E0DFA"/>
    <w:rsid w:val="000E1051"/>
    <w:rsid w:val="000E1087"/>
    <w:rsid w:val="000E14C0"/>
    <w:rsid w:val="000E2859"/>
    <w:rsid w:val="000E2A73"/>
    <w:rsid w:val="000E2F85"/>
    <w:rsid w:val="000E3007"/>
    <w:rsid w:val="000E3AF0"/>
    <w:rsid w:val="000E3ED0"/>
    <w:rsid w:val="000E4213"/>
    <w:rsid w:val="000E4A02"/>
    <w:rsid w:val="000E4F5B"/>
    <w:rsid w:val="000E544E"/>
    <w:rsid w:val="000E56AF"/>
    <w:rsid w:val="000E5828"/>
    <w:rsid w:val="000E5A55"/>
    <w:rsid w:val="000E5B41"/>
    <w:rsid w:val="000E5B65"/>
    <w:rsid w:val="000E5DAA"/>
    <w:rsid w:val="000E5F52"/>
    <w:rsid w:val="000E6788"/>
    <w:rsid w:val="000E6EF7"/>
    <w:rsid w:val="000E74F3"/>
    <w:rsid w:val="000E78D6"/>
    <w:rsid w:val="000F09AA"/>
    <w:rsid w:val="000F0BC6"/>
    <w:rsid w:val="000F0F69"/>
    <w:rsid w:val="000F1323"/>
    <w:rsid w:val="000F14D4"/>
    <w:rsid w:val="000F16AF"/>
    <w:rsid w:val="000F1706"/>
    <w:rsid w:val="000F1A27"/>
    <w:rsid w:val="000F1A6F"/>
    <w:rsid w:val="000F21B9"/>
    <w:rsid w:val="000F2259"/>
    <w:rsid w:val="000F2C64"/>
    <w:rsid w:val="000F3303"/>
    <w:rsid w:val="000F47C0"/>
    <w:rsid w:val="000F47D7"/>
    <w:rsid w:val="000F4CE0"/>
    <w:rsid w:val="000F4D8C"/>
    <w:rsid w:val="000F53FD"/>
    <w:rsid w:val="000F5515"/>
    <w:rsid w:val="000F5575"/>
    <w:rsid w:val="000F5C74"/>
    <w:rsid w:val="000F635B"/>
    <w:rsid w:val="000F63C3"/>
    <w:rsid w:val="000F6884"/>
    <w:rsid w:val="000F6F02"/>
    <w:rsid w:val="000F70F4"/>
    <w:rsid w:val="000F744C"/>
    <w:rsid w:val="00100142"/>
    <w:rsid w:val="0010163B"/>
    <w:rsid w:val="00101A16"/>
    <w:rsid w:val="00101A2A"/>
    <w:rsid w:val="00101D86"/>
    <w:rsid w:val="00101E1D"/>
    <w:rsid w:val="001022A4"/>
    <w:rsid w:val="00102BD6"/>
    <w:rsid w:val="00102D2F"/>
    <w:rsid w:val="001036A2"/>
    <w:rsid w:val="001041F1"/>
    <w:rsid w:val="001047E2"/>
    <w:rsid w:val="001048CD"/>
    <w:rsid w:val="00104960"/>
    <w:rsid w:val="00104AD6"/>
    <w:rsid w:val="00104C56"/>
    <w:rsid w:val="0010551E"/>
    <w:rsid w:val="00105685"/>
    <w:rsid w:val="001056D8"/>
    <w:rsid w:val="0010602E"/>
    <w:rsid w:val="0010655A"/>
    <w:rsid w:val="001066EC"/>
    <w:rsid w:val="0010686B"/>
    <w:rsid w:val="00106F53"/>
    <w:rsid w:val="001077EF"/>
    <w:rsid w:val="001100B1"/>
    <w:rsid w:val="001100FC"/>
    <w:rsid w:val="00110C30"/>
    <w:rsid w:val="00110C31"/>
    <w:rsid w:val="001111B4"/>
    <w:rsid w:val="001111E1"/>
    <w:rsid w:val="00111BE4"/>
    <w:rsid w:val="00112B0E"/>
    <w:rsid w:val="0011304D"/>
    <w:rsid w:val="00113372"/>
    <w:rsid w:val="001135E2"/>
    <w:rsid w:val="0011387D"/>
    <w:rsid w:val="00113E58"/>
    <w:rsid w:val="00113FF0"/>
    <w:rsid w:val="00114296"/>
    <w:rsid w:val="00114699"/>
    <w:rsid w:val="001146FE"/>
    <w:rsid w:val="00115332"/>
    <w:rsid w:val="00115609"/>
    <w:rsid w:val="00115D9F"/>
    <w:rsid w:val="001166AF"/>
    <w:rsid w:val="00116EC2"/>
    <w:rsid w:val="00116FDD"/>
    <w:rsid w:val="001173E0"/>
    <w:rsid w:val="00117CAA"/>
    <w:rsid w:val="00117CE5"/>
    <w:rsid w:val="00117F1D"/>
    <w:rsid w:val="0012051A"/>
    <w:rsid w:val="00120584"/>
    <w:rsid w:val="00120674"/>
    <w:rsid w:val="00120C4E"/>
    <w:rsid w:val="00120D36"/>
    <w:rsid w:val="0012160F"/>
    <w:rsid w:val="00121791"/>
    <w:rsid w:val="00121944"/>
    <w:rsid w:val="00122055"/>
    <w:rsid w:val="00122190"/>
    <w:rsid w:val="00122355"/>
    <w:rsid w:val="00122D1B"/>
    <w:rsid w:val="0012303C"/>
    <w:rsid w:val="001230B2"/>
    <w:rsid w:val="00123587"/>
    <w:rsid w:val="00123867"/>
    <w:rsid w:val="001239BC"/>
    <w:rsid w:val="001240B2"/>
    <w:rsid w:val="00124394"/>
    <w:rsid w:val="001254B7"/>
    <w:rsid w:val="00126B5D"/>
    <w:rsid w:val="00126C96"/>
    <w:rsid w:val="00126DE2"/>
    <w:rsid w:val="00127D51"/>
    <w:rsid w:val="00127DEF"/>
    <w:rsid w:val="00127EE4"/>
    <w:rsid w:val="00131017"/>
    <w:rsid w:val="00131025"/>
    <w:rsid w:val="001311D3"/>
    <w:rsid w:val="00131892"/>
    <w:rsid w:val="00131993"/>
    <w:rsid w:val="00131B88"/>
    <w:rsid w:val="00131C40"/>
    <w:rsid w:val="00131C81"/>
    <w:rsid w:val="00131CA9"/>
    <w:rsid w:val="00131EB2"/>
    <w:rsid w:val="00132222"/>
    <w:rsid w:val="0013251D"/>
    <w:rsid w:val="001327D0"/>
    <w:rsid w:val="0013288E"/>
    <w:rsid w:val="00132C37"/>
    <w:rsid w:val="00132F57"/>
    <w:rsid w:val="00133204"/>
    <w:rsid w:val="001337DF"/>
    <w:rsid w:val="00133851"/>
    <w:rsid w:val="001338FE"/>
    <w:rsid w:val="0013412C"/>
    <w:rsid w:val="00134348"/>
    <w:rsid w:val="001344A9"/>
    <w:rsid w:val="001346D4"/>
    <w:rsid w:val="00134D5F"/>
    <w:rsid w:val="00134F04"/>
    <w:rsid w:val="00135138"/>
    <w:rsid w:val="0013549D"/>
    <w:rsid w:val="001354D3"/>
    <w:rsid w:val="001359BA"/>
    <w:rsid w:val="00135A0A"/>
    <w:rsid w:val="00135EFD"/>
    <w:rsid w:val="0013657B"/>
    <w:rsid w:val="00136C10"/>
    <w:rsid w:val="00137083"/>
    <w:rsid w:val="0013717D"/>
    <w:rsid w:val="00137DAD"/>
    <w:rsid w:val="001400CC"/>
    <w:rsid w:val="001401E0"/>
    <w:rsid w:val="00140292"/>
    <w:rsid w:val="0014050D"/>
    <w:rsid w:val="00140520"/>
    <w:rsid w:val="00140655"/>
    <w:rsid w:val="00141184"/>
    <w:rsid w:val="00141A20"/>
    <w:rsid w:val="00141DBA"/>
    <w:rsid w:val="001420E8"/>
    <w:rsid w:val="001422FE"/>
    <w:rsid w:val="0014341E"/>
    <w:rsid w:val="00143581"/>
    <w:rsid w:val="001435C0"/>
    <w:rsid w:val="0014377D"/>
    <w:rsid w:val="00143F22"/>
    <w:rsid w:val="00143F40"/>
    <w:rsid w:val="0014412F"/>
    <w:rsid w:val="00144641"/>
    <w:rsid w:val="00144D4C"/>
    <w:rsid w:val="0014517B"/>
    <w:rsid w:val="00145DF5"/>
    <w:rsid w:val="0014612C"/>
    <w:rsid w:val="00146B22"/>
    <w:rsid w:val="00146D8F"/>
    <w:rsid w:val="001476E8"/>
    <w:rsid w:val="001477FB"/>
    <w:rsid w:val="001479E1"/>
    <w:rsid w:val="00147A72"/>
    <w:rsid w:val="00147C10"/>
    <w:rsid w:val="00147D5F"/>
    <w:rsid w:val="0015033C"/>
    <w:rsid w:val="0015051B"/>
    <w:rsid w:val="001508B6"/>
    <w:rsid w:val="0015093A"/>
    <w:rsid w:val="00150EC1"/>
    <w:rsid w:val="001515E3"/>
    <w:rsid w:val="001516B0"/>
    <w:rsid w:val="00151A23"/>
    <w:rsid w:val="00151AC7"/>
    <w:rsid w:val="00151CA8"/>
    <w:rsid w:val="0015214F"/>
    <w:rsid w:val="00152BD8"/>
    <w:rsid w:val="00152D06"/>
    <w:rsid w:val="00152E00"/>
    <w:rsid w:val="001536E2"/>
    <w:rsid w:val="00153E23"/>
    <w:rsid w:val="00153E26"/>
    <w:rsid w:val="00153EF0"/>
    <w:rsid w:val="001544E3"/>
    <w:rsid w:val="0015451C"/>
    <w:rsid w:val="00154776"/>
    <w:rsid w:val="00154A39"/>
    <w:rsid w:val="001550B0"/>
    <w:rsid w:val="00155479"/>
    <w:rsid w:val="001556BE"/>
    <w:rsid w:val="001564D3"/>
    <w:rsid w:val="0015671E"/>
    <w:rsid w:val="00156735"/>
    <w:rsid w:val="00156FFC"/>
    <w:rsid w:val="0015778D"/>
    <w:rsid w:val="00157D7B"/>
    <w:rsid w:val="00157E8A"/>
    <w:rsid w:val="001605CC"/>
    <w:rsid w:val="00160722"/>
    <w:rsid w:val="00160AFE"/>
    <w:rsid w:val="00160CEE"/>
    <w:rsid w:val="00160E19"/>
    <w:rsid w:val="00160F62"/>
    <w:rsid w:val="00161024"/>
    <w:rsid w:val="0016113B"/>
    <w:rsid w:val="00161265"/>
    <w:rsid w:val="001615DE"/>
    <w:rsid w:val="00161AC9"/>
    <w:rsid w:val="00161DD3"/>
    <w:rsid w:val="001623BD"/>
    <w:rsid w:val="0016293A"/>
    <w:rsid w:val="00162E95"/>
    <w:rsid w:val="001630B7"/>
    <w:rsid w:val="001631EF"/>
    <w:rsid w:val="001635D1"/>
    <w:rsid w:val="0016388D"/>
    <w:rsid w:val="00164299"/>
    <w:rsid w:val="00164674"/>
    <w:rsid w:val="00164766"/>
    <w:rsid w:val="00164BF3"/>
    <w:rsid w:val="00165046"/>
    <w:rsid w:val="001653FD"/>
    <w:rsid w:val="00165A2C"/>
    <w:rsid w:val="00165EC3"/>
    <w:rsid w:val="00166E0B"/>
    <w:rsid w:val="00167144"/>
    <w:rsid w:val="0016743B"/>
    <w:rsid w:val="00167728"/>
    <w:rsid w:val="00167EB5"/>
    <w:rsid w:val="00167FB7"/>
    <w:rsid w:val="00170146"/>
    <w:rsid w:val="0017023E"/>
    <w:rsid w:val="00170693"/>
    <w:rsid w:val="00170A23"/>
    <w:rsid w:val="00170CBB"/>
    <w:rsid w:val="00170CE3"/>
    <w:rsid w:val="00170EB5"/>
    <w:rsid w:val="00170F06"/>
    <w:rsid w:val="00171361"/>
    <w:rsid w:val="00171936"/>
    <w:rsid w:val="001719AF"/>
    <w:rsid w:val="00172218"/>
    <w:rsid w:val="0017285C"/>
    <w:rsid w:val="00172A30"/>
    <w:rsid w:val="00173059"/>
    <w:rsid w:val="001737EE"/>
    <w:rsid w:val="0017397E"/>
    <w:rsid w:val="001742E7"/>
    <w:rsid w:val="00174886"/>
    <w:rsid w:val="001751A8"/>
    <w:rsid w:val="0017522E"/>
    <w:rsid w:val="0017596F"/>
    <w:rsid w:val="00175E89"/>
    <w:rsid w:val="00175F1A"/>
    <w:rsid w:val="00176B9A"/>
    <w:rsid w:val="00176CFB"/>
    <w:rsid w:val="00176D96"/>
    <w:rsid w:val="00176EBF"/>
    <w:rsid w:val="00177247"/>
    <w:rsid w:val="0017765D"/>
    <w:rsid w:val="00180172"/>
    <w:rsid w:val="001806DC"/>
    <w:rsid w:val="0018075B"/>
    <w:rsid w:val="001809C4"/>
    <w:rsid w:val="00180EA8"/>
    <w:rsid w:val="00180F85"/>
    <w:rsid w:val="001810C7"/>
    <w:rsid w:val="0018194A"/>
    <w:rsid w:val="0018194E"/>
    <w:rsid w:val="00182655"/>
    <w:rsid w:val="00182711"/>
    <w:rsid w:val="00182C14"/>
    <w:rsid w:val="00182D71"/>
    <w:rsid w:val="00182FB3"/>
    <w:rsid w:val="00183473"/>
    <w:rsid w:val="0018365A"/>
    <w:rsid w:val="001838F1"/>
    <w:rsid w:val="00183A5B"/>
    <w:rsid w:val="00183AFC"/>
    <w:rsid w:val="0018422C"/>
    <w:rsid w:val="00184C3F"/>
    <w:rsid w:val="00184DFD"/>
    <w:rsid w:val="001854AE"/>
    <w:rsid w:val="00185FDB"/>
    <w:rsid w:val="0018621A"/>
    <w:rsid w:val="001866B3"/>
    <w:rsid w:val="0018673B"/>
    <w:rsid w:val="0018681D"/>
    <w:rsid w:val="00186BB2"/>
    <w:rsid w:val="00186E89"/>
    <w:rsid w:val="001872BE"/>
    <w:rsid w:val="001876D1"/>
    <w:rsid w:val="00187CE8"/>
    <w:rsid w:val="001900BA"/>
    <w:rsid w:val="001901D3"/>
    <w:rsid w:val="001904A8"/>
    <w:rsid w:val="00191564"/>
    <w:rsid w:val="00191940"/>
    <w:rsid w:val="00191B7A"/>
    <w:rsid w:val="00191C73"/>
    <w:rsid w:val="00191ED1"/>
    <w:rsid w:val="00191EF7"/>
    <w:rsid w:val="00192069"/>
    <w:rsid w:val="001925C4"/>
    <w:rsid w:val="001926FA"/>
    <w:rsid w:val="00192AEC"/>
    <w:rsid w:val="00192F3E"/>
    <w:rsid w:val="001930F8"/>
    <w:rsid w:val="0019311F"/>
    <w:rsid w:val="00193120"/>
    <w:rsid w:val="001931DA"/>
    <w:rsid w:val="00193668"/>
    <w:rsid w:val="00193732"/>
    <w:rsid w:val="00193BFA"/>
    <w:rsid w:val="00193CCD"/>
    <w:rsid w:val="001949BC"/>
    <w:rsid w:val="00194B5E"/>
    <w:rsid w:val="00194D77"/>
    <w:rsid w:val="00195304"/>
    <w:rsid w:val="0019534E"/>
    <w:rsid w:val="00195DC1"/>
    <w:rsid w:val="00196154"/>
    <w:rsid w:val="00196228"/>
    <w:rsid w:val="00196571"/>
    <w:rsid w:val="0019739F"/>
    <w:rsid w:val="001A0009"/>
    <w:rsid w:val="001A0627"/>
    <w:rsid w:val="001A06DC"/>
    <w:rsid w:val="001A08CB"/>
    <w:rsid w:val="001A1177"/>
    <w:rsid w:val="001A1323"/>
    <w:rsid w:val="001A1766"/>
    <w:rsid w:val="001A2159"/>
    <w:rsid w:val="001A2ACE"/>
    <w:rsid w:val="001A2C79"/>
    <w:rsid w:val="001A2F6A"/>
    <w:rsid w:val="001A38B4"/>
    <w:rsid w:val="001A3DF6"/>
    <w:rsid w:val="001A3EC8"/>
    <w:rsid w:val="001A485D"/>
    <w:rsid w:val="001A49BF"/>
    <w:rsid w:val="001A5067"/>
    <w:rsid w:val="001A54C3"/>
    <w:rsid w:val="001A5905"/>
    <w:rsid w:val="001A5C48"/>
    <w:rsid w:val="001A5E71"/>
    <w:rsid w:val="001A5F6D"/>
    <w:rsid w:val="001A60EF"/>
    <w:rsid w:val="001A6236"/>
    <w:rsid w:val="001A64D7"/>
    <w:rsid w:val="001A65E8"/>
    <w:rsid w:val="001A6977"/>
    <w:rsid w:val="001A6BB5"/>
    <w:rsid w:val="001A6DE7"/>
    <w:rsid w:val="001A75A9"/>
    <w:rsid w:val="001A7644"/>
    <w:rsid w:val="001A7C3C"/>
    <w:rsid w:val="001A7C47"/>
    <w:rsid w:val="001B0966"/>
    <w:rsid w:val="001B1480"/>
    <w:rsid w:val="001B15BE"/>
    <w:rsid w:val="001B16E1"/>
    <w:rsid w:val="001B1DC3"/>
    <w:rsid w:val="001B1EFC"/>
    <w:rsid w:val="001B1F90"/>
    <w:rsid w:val="001B2821"/>
    <w:rsid w:val="001B2905"/>
    <w:rsid w:val="001B2937"/>
    <w:rsid w:val="001B4582"/>
    <w:rsid w:val="001B4F5D"/>
    <w:rsid w:val="001B5A64"/>
    <w:rsid w:val="001B5B7F"/>
    <w:rsid w:val="001B5FDD"/>
    <w:rsid w:val="001B662B"/>
    <w:rsid w:val="001B677C"/>
    <w:rsid w:val="001B6993"/>
    <w:rsid w:val="001B6BA0"/>
    <w:rsid w:val="001B7900"/>
    <w:rsid w:val="001B7C76"/>
    <w:rsid w:val="001C069E"/>
    <w:rsid w:val="001C07C3"/>
    <w:rsid w:val="001C0E15"/>
    <w:rsid w:val="001C1069"/>
    <w:rsid w:val="001C13FA"/>
    <w:rsid w:val="001C1415"/>
    <w:rsid w:val="001C1B25"/>
    <w:rsid w:val="001C1B2D"/>
    <w:rsid w:val="001C1D00"/>
    <w:rsid w:val="001C246C"/>
    <w:rsid w:val="001C2814"/>
    <w:rsid w:val="001C28A2"/>
    <w:rsid w:val="001C3136"/>
    <w:rsid w:val="001C351A"/>
    <w:rsid w:val="001C3622"/>
    <w:rsid w:val="001C3950"/>
    <w:rsid w:val="001C3962"/>
    <w:rsid w:val="001C3AE2"/>
    <w:rsid w:val="001C3BB1"/>
    <w:rsid w:val="001C3C65"/>
    <w:rsid w:val="001C42E2"/>
    <w:rsid w:val="001C4752"/>
    <w:rsid w:val="001C4885"/>
    <w:rsid w:val="001C4A2F"/>
    <w:rsid w:val="001C4B0B"/>
    <w:rsid w:val="001C4BB3"/>
    <w:rsid w:val="001C68BA"/>
    <w:rsid w:val="001C6B2D"/>
    <w:rsid w:val="001C71AD"/>
    <w:rsid w:val="001C74F5"/>
    <w:rsid w:val="001D01EF"/>
    <w:rsid w:val="001D0411"/>
    <w:rsid w:val="001D0B78"/>
    <w:rsid w:val="001D0E29"/>
    <w:rsid w:val="001D0EFA"/>
    <w:rsid w:val="001D13A4"/>
    <w:rsid w:val="001D13A9"/>
    <w:rsid w:val="001D1889"/>
    <w:rsid w:val="001D1C44"/>
    <w:rsid w:val="001D31D2"/>
    <w:rsid w:val="001D3247"/>
    <w:rsid w:val="001D34D4"/>
    <w:rsid w:val="001D367C"/>
    <w:rsid w:val="001D455D"/>
    <w:rsid w:val="001D4602"/>
    <w:rsid w:val="001D4AEC"/>
    <w:rsid w:val="001D50EA"/>
    <w:rsid w:val="001D50EF"/>
    <w:rsid w:val="001D5200"/>
    <w:rsid w:val="001D522E"/>
    <w:rsid w:val="001D569B"/>
    <w:rsid w:val="001D58E8"/>
    <w:rsid w:val="001D5CD7"/>
    <w:rsid w:val="001D5D04"/>
    <w:rsid w:val="001D5D99"/>
    <w:rsid w:val="001D65B2"/>
    <w:rsid w:val="001D67EF"/>
    <w:rsid w:val="001D68F2"/>
    <w:rsid w:val="001D6989"/>
    <w:rsid w:val="001D6DE8"/>
    <w:rsid w:val="001D6F00"/>
    <w:rsid w:val="001D7120"/>
    <w:rsid w:val="001D7454"/>
    <w:rsid w:val="001D78C7"/>
    <w:rsid w:val="001E033E"/>
    <w:rsid w:val="001E0890"/>
    <w:rsid w:val="001E0B05"/>
    <w:rsid w:val="001E0CE4"/>
    <w:rsid w:val="001E0FB8"/>
    <w:rsid w:val="001E152F"/>
    <w:rsid w:val="001E15CE"/>
    <w:rsid w:val="001E1AC6"/>
    <w:rsid w:val="001E1C32"/>
    <w:rsid w:val="001E218C"/>
    <w:rsid w:val="001E253B"/>
    <w:rsid w:val="001E2C44"/>
    <w:rsid w:val="001E305B"/>
    <w:rsid w:val="001E3181"/>
    <w:rsid w:val="001E354E"/>
    <w:rsid w:val="001E3958"/>
    <w:rsid w:val="001E3BDD"/>
    <w:rsid w:val="001E4733"/>
    <w:rsid w:val="001E4C01"/>
    <w:rsid w:val="001E4E53"/>
    <w:rsid w:val="001E4FB5"/>
    <w:rsid w:val="001E52CF"/>
    <w:rsid w:val="001E55CD"/>
    <w:rsid w:val="001E56F2"/>
    <w:rsid w:val="001E5A65"/>
    <w:rsid w:val="001E5D60"/>
    <w:rsid w:val="001E6374"/>
    <w:rsid w:val="001E6451"/>
    <w:rsid w:val="001E6F58"/>
    <w:rsid w:val="001E711F"/>
    <w:rsid w:val="001E76DB"/>
    <w:rsid w:val="001E7747"/>
    <w:rsid w:val="001E7987"/>
    <w:rsid w:val="001E79F5"/>
    <w:rsid w:val="001E7EF8"/>
    <w:rsid w:val="001F00F6"/>
    <w:rsid w:val="001F057B"/>
    <w:rsid w:val="001F0A06"/>
    <w:rsid w:val="001F0B1D"/>
    <w:rsid w:val="001F0E9A"/>
    <w:rsid w:val="001F0EB4"/>
    <w:rsid w:val="001F134A"/>
    <w:rsid w:val="001F160F"/>
    <w:rsid w:val="001F1678"/>
    <w:rsid w:val="001F18CF"/>
    <w:rsid w:val="001F1C27"/>
    <w:rsid w:val="001F1E21"/>
    <w:rsid w:val="001F1E96"/>
    <w:rsid w:val="001F1EF5"/>
    <w:rsid w:val="001F21C6"/>
    <w:rsid w:val="001F2343"/>
    <w:rsid w:val="001F248C"/>
    <w:rsid w:val="001F2537"/>
    <w:rsid w:val="001F2E68"/>
    <w:rsid w:val="001F3019"/>
    <w:rsid w:val="001F3CB8"/>
    <w:rsid w:val="001F3DD6"/>
    <w:rsid w:val="001F428E"/>
    <w:rsid w:val="001F4CCA"/>
    <w:rsid w:val="001F50B0"/>
    <w:rsid w:val="001F568E"/>
    <w:rsid w:val="001F5BBE"/>
    <w:rsid w:val="001F5C19"/>
    <w:rsid w:val="001F5C3D"/>
    <w:rsid w:val="001F5EA8"/>
    <w:rsid w:val="001F60F7"/>
    <w:rsid w:val="001F624B"/>
    <w:rsid w:val="001F6556"/>
    <w:rsid w:val="001F69D9"/>
    <w:rsid w:val="001F6A92"/>
    <w:rsid w:val="001F6DAD"/>
    <w:rsid w:val="001F773E"/>
    <w:rsid w:val="001F78F8"/>
    <w:rsid w:val="001F7CA1"/>
    <w:rsid w:val="00200861"/>
    <w:rsid w:val="00201060"/>
    <w:rsid w:val="00201484"/>
    <w:rsid w:val="00201D08"/>
    <w:rsid w:val="00202491"/>
    <w:rsid w:val="00202814"/>
    <w:rsid w:val="00202C25"/>
    <w:rsid w:val="00202D35"/>
    <w:rsid w:val="00203105"/>
    <w:rsid w:val="002031FE"/>
    <w:rsid w:val="00203265"/>
    <w:rsid w:val="002032A3"/>
    <w:rsid w:val="00203999"/>
    <w:rsid w:val="00203B9F"/>
    <w:rsid w:val="00204361"/>
    <w:rsid w:val="0020477B"/>
    <w:rsid w:val="00204832"/>
    <w:rsid w:val="00204C1F"/>
    <w:rsid w:val="00204E6B"/>
    <w:rsid w:val="00204E7A"/>
    <w:rsid w:val="00204EA3"/>
    <w:rsid w:val="002051DE"/>
    <w:rsid w:val="00205607"/>
    <w:rsid w:val="00205895"/>
    <w:rsid w:val="002059BD"/>
    <w:rsid w:val="00206200"/>
    <w:rsid w:val="0020690E"/>
    <w:rsid w:val="00206975"/>
    <w:rsid w:val="00207168"/>
    <w:rsid w:val="00207315"/>
    <w:rsid w:val="002073D0"/>
    <w:rsid w:val="002075A3"/>
    <w:rsid w:val="002077F7"/>
    <w:rsid w:val="002105C3"/>
    <w:rsid w:val="00210D3D"/>
    <w:rsid w:val="00211212"/>
    <w:rsid w:val="00211DE6"/>
    <w:rsid w:val="0021254B"/>
    <w:rsid w:val="0021287D"/>
    <w:rsid w:val="00212F66"/>
    <w:rsid w:val="0021327E"/>
    <w:rsid w:val="002134EA"/>
    <w:rsid w:val="00213B00"/>
    <w:rsid w:val="00214177"/>
    <w:rsid w:val="002141CA"/>
    <w:rsid w:val="002141F0"/>
    <w:rsid w:val="00214682"/>
    <w:rsid w:val="00214747"/>
    <w:rsid w:val="00214C30"/>
    <w:rsid w:val="00215113"/>
    <w:rsid w:val="00215522"/>
    <w:rsid w:val="0021569A"/>
    <w:rsid w:val="00216009"/>
    <w:rsid w:val="00216313"/>
    <w:rsid w:val="002166A5"/>
    <w:rsid w:val="00217287"/>
    <w:rsid w:val="002175E4"/>
    <w:rsid w:val="002175ED"/>
    <w:rsid w:val="00217A94"/>
    <w:rsid w:val="00217AB9"/>
    <w:rsid w:val="00217F8B"/>
    <w:rsid w:val="002200D9"/>
    <w:rsid w:val="00220F81"/>
    <w:rsid w:val="00221354"/>
    <w:rsid w:val="002214FF"/>
    <w:rsid w:val="0022159F"/>
    <w:rsid w:val="00221EB8"/>
    <w:rsid w:val="00221F0A"/>
    <w:rsid w:val="00222360"/>
    <w:rsid w:val="00222558"/>
    <w:rsid w:val="00222634"/>
    <w:rsid w:val="00223114"/>
    <w:rsid w:val="00223650"/>
    <w:rsid w:val="0022366A"/>
    <w:rsid w:val="00223AEC"/>
    <w:rsid w:val="00223D2D"/>
    <w:rsid w:val="00224044"/>
    <w:rsid w:val="00224BB2"/>
    <w:rsid w:val="00224F3F"/>
    <w:rsid w:val="002250DC"/>
    <w:rsid w:val="002251CC"/>
    <w:rsid w:val="002254D7"/>
    <w:rsid w:val="002255D9"/>
    <w:rsid w:val="00225C64"/>
    <w:rsid w:val="00225D4D"/>
    <w:rsid w:val="002265D8"/>
    <w:rsid w:val="00226941"/>
    <w:rsid w:val="00226A03"/>
    <w:rsid w:val="00226CCC"/>
    <w:rsid w:val="00227092"/>
    <w:rsid w:val="002271E4"/>
    <w:rsid w:val="0022736F"/>
    <w:rsid w:val="00227844"/>
    <w:rsid w:val="00227969"/>
    <w:rsid w:val="00230246"/>
    <w:rsid w:val="002303BB"/>
    <w:rsid w:val="002303FE"/>
    <w:rsid w:val="0023041D"/>
    <w:rsid w:val="00230810"/>
    <w:rsid w:val="0023125D"/>
    <w:rsid w:val="0023136A"/>
    <w:rsid w:val="0023153F"/>
    <w:rsid w:val="00231934"/>
    <w:rsid w:val="00231C4B"/>
    <w:rsid w:val="00231ED7"/>
    <w:rsid w:val="00232216"/>
    <w:rsid w:val="002323BA"/>
    <w:rsid w:val="0023253B"/>
    <w:rsid w:val="002329AB"/>
    <w:rsid w:val="002329C5"/>
    <w:rsid w:val="00232A5F"/>
    <w:rsid w:val="00232B28"/>
    <w:rsid w:val="00232C6C"/>
    <w:rsid w:val="00232C8E"/>
    <w:rsid w:val="002334A4"/>
    <w:rsid w:val="002338AE"/>
    <w:rsid w:val="00233E56"/>
    <w:rsid w:val="00233E5E"/>
    <w:rsid w:val="0023412E"/>
    <w:rsid w:val="00234A51"/>
    <w:rsid w:val="00234C3C"/>
    <w:rsid w:val="002350E6"/>
    <w:rsid w:val="002363D2"/>
    <w:rsid w:val="0023690C"/>
    <w:rsid w:val="0023696E"/>
    <w:rsid w:val="00236EFF"/>
    <w:rsid w:val="00237022"/>
    <w:rsid w:val="0023725A"/>
    <w:rsid w:val="00237B28"/>
    <w:rsid w:val="00237D1D"/>
    <w:rsid w:val="00237E21"/>
    <w:rsid w:val="00237EF0"/>
    <w:rsid w:val="00237F27"/>
    <w:rsid w:val="00240276"/>
    <w:rsid w:val="002403EE"/>
    <w:rsid w:val="002408E4"/>
    <w:rsid w:val="00240980"/>
    <w:rsid w:val="00240B99"/>
    <w:rsid w:val="00240F1A"/>
    <w:rsid w:val="0024143F"/>
    <w:rsid w:val="00241523"/>
    <w:rsid w:val="0024175D"/>
    <w:rsid w:val="00241772"/>
    <w:rsid w:val="00241F5A"/>
    <w:rsid w:val="00242415"/>
    <w:rsid w:val="00242AF0"/>
    <w:rsid w:val="00243167"/>
    <w:rsid w:val="0024330E"/>
    <w:rsid w:val="00243648"/>
    <w:rsid w:val="002437A4"/>
    <w:rsid w:val="0024389F"/>
    <w:rsid w:val="0024399A"/>
    <w:rsid w:val="00243A31"/>
    <w:rsid w:val="00243E94"/>
    <w:rsid w:val="00244B2F"/>
    <w:rsid w:val="00245118"/>
    <w:rsid w:val="002456F0"/>
    <w:rsid w:val="00245B42"/>
    <w:rsid w:val="00246411"/>
    <w:rsid w:val="00246D71"/>
    <w:rsid w:val="0024744B"/>
    <w:rsid w:val="002474D9"/>
    <w:rsid w:val="00247583"/>
    <w:rsid w:val="002479B8"/>
    <w:rsid w:val="00247B9C"/>
    <w:rsid w:val="00247CBB"/>
    <w:rsid w:val="00250423"/>
    <w:rsid w:val="00250782"/>
    <w:rsid w:val="00250A2A"/>
    <w:rsid w:val="00250D87"/>
    <w:rsid w:val="00250F64"/>
    <w:rsid w:val="0025105F"/>
    <w:rsid w:val="0025164D"/>
    <w:rsid w:val="00251BB8"/>
    <w:rsid w:val="00251BEC"/>
    <w:rsid w:val="00251EEC"/>
    <w:rsid w:val="00252225"/>
    <w:rsid w:val="002524CA"/>
    <w:rsid w:val="00252647"/>
    <w:rsid w:val="002527AF"/>
    <w:rsid w:val="00252A5D"/>
    <w:rsid w:val="00252B36"/>
    <w:rsid w:val="00252C7A"/>
    <w:rsid w:val="00252F24"/>
    <w:rsid w:val="00253046"/>
    <w:rsid w:val="002530AC"/>
    <w:rsid w:val="002537F5"/>
    <w:rsid w:val="002539C6"/>
    <w:rsid w:val="00253CC0"/>
    <w:rsid w:val="00253ECD"/>
    <w:rsid w:val="0025454E"/>
    <w:rsid w:val="00254659"/>
    <w:rsid w:val="002547EC"/>
    <w:rsid w:val="00254A81"/>
    <w:rsid w:val="00254D34"/>
    <w:rsid w:val="00254FD9"/>
    <w:rsid w:val="00255332"/>
    <w:rsid w:val="0025544D"/>
    <w:rsid w:val="00255C1A"/>
    <w:rsid w:val="00255C3F"/>
    <w:rsid w:val="00255CF2"/>
    <w:rsid w:val="00256227"/>
    <w:rsid w:val="00256352"/>
    <w:rsid w:val="002568FE"/>
    <w:rsid w:val="002571B5"/>
    <w:rsid w:val="002573B5"/>
    <w:rsid w:val="0025773D"/>
    <w:rsid w:val="00257931"/>
    <w:rsid w:val="0025798F"/>
    <w:rsid w:val="00257E18"/>
    <w:rsid w:val="00257E5E"/>
    <w:rsid w:val="002603B1"/>
    <w:rsid w:val="0026067B"/>
    <w:rsid w:val="0026092F"/>
    <w:rsid w:val="00260F18"/>
    <w:rsid w:val="002614D6"/>
    <w:rsid w:val="002614E7"/>
    <w:rsid w:val="002622F5"/>
    <w:rsid w:val="00262732"/>
    <w:rsid w:val="002630A0"/>
    <w:rsid w:val="00263417"/>
    <w:rsid w:val="0026376C"/>
    <w:rsid w:val="00263870"/>
    <w:rsid w:val="00263BEB"/>
    <w:rsid w:val="002643C6"/>
    <w:rsid w:val="00264686"/>
    <w:rsid w:val="0026481F"/>
    <w:rsid w:val="00264DBF"/>
    <w:rsid w:val="00265723"/>
    <w:rsid w:val="00265901"/>
    <w:rsid w:val="00265D14"/>
    <w:rsid w:val="00265EEB"/>
    <w:rsid w:val="00265F65"/>
    <w:rsid w:val="002662D6"/>
    <w:rsid w:val="0026684C"/>
    <w:rsid w:val="00266EE3"/>
    <w:rsid w:val="002674A1"/>
    <w:rsid w:val="0026771A"/>
    <w:rsid w:val="00267E3A"/>
    <w:rsid w:val="002707D7"/>
    <w:rsid w:val="00270D84"/>
    <w:rsid w:val="00270D87"/>
    <w:rsid w:val="00271213"/>
    <w:rsid w:val="00271216"/>
    <w:rsid w:val="00271B58"/>
    <w:rsid w:val="00271CFF"/>
    <w:rsid w:val="0027246E"/>
    <w:rsid w:val="0027270F"/>
    <w:rsid w:val="0027295F"/>
    <w:rsid w:val="00272D23"/>
    <w:rsid w:val="002734AC"/>
    <w:rsid w:val="00273512"/>
    <w:rsid w:val="0027356B"/>
    <w:rsid w:val="0027358C"/>
    <w:rsid w:val="00273A95"/>
    <w:rsid w:val="00273E29"/>
    <w:rsid w:val="00274840"/>
    <w:rsid w:val="00274B49"/>
    <w:rsid w:val="00274BED"/>
    <w:rsid w:val="00275153"/>
    <w:rsid w:val="00275162"/>
    <w:rsid w:val="0027519D"/>
    <w:rsid w:val="00275342"/>
    <w:rsid w:val="002757FA"/>
    <w:rsid w:val="00276171"/>
    <w:rsid w:val="0027619A"/>
    <w:rsid w:val="002768B9"/>
    <w:rsid w:val="00276EC6"/>
    <w:rsid w:val="00276F0F"/>
    <w:rsid w:val="0027745D"/>
    <w:rsid w:val="002775DC"/>
    <w:rsid w:val="00277B88"/>
    <w:rsid w:val="0028035D"/>
    <w:rsid w:val="00280B2C"/>
    <w:rsid w:val="00281298"/>
    <w:rsid w:val="002813AA"/>
    <w:rsid w:val="0028162F"/>
    <w:rsid w:val="002816CF"/>
    <w:rsid w:val="002818A1"/>
    <w:rsid w:val="002818F2"/>
    <w:rsid w:val="002819B6"/>
    <w:rsid w:val="00282100"/>
    <w:rsid w:val="00282600"/>
    <w:rsid w:val="002827EC"/>
    <w:rsid w:val="00282E2A"/>
    <w:rsid w:val="002832DF"/>
    <w:rsid w:val="0028367A"/>
    <w:rsid w:val="00284730"/>
    <w:rsid w:val="00284762"/>
    <w:rsid w:val="00284828"/>
    <w:rsid w:val="002849B1"/>
    <w:rsid w:val="00284FE0"/>
    <w:rsid w:val="002850DF"/>
    <w:rsid w:val="00285424"/>
    <w:rsid w:val="002855C0"/>
    <w:rsid w:val="00286617"/>
    <w:rsid w:val="00286671"/>
    <w:rsid w:val="002869A1"/>
    <w:rsid w:val="00286E8E"/>
    <w:rsid w:val="00286EB5"/>
    <w:rsid w:val="00287BD2"/>
    <w:rsid w:val="00287E81"/>
    <w:rsid w:val="002900A6"/>
    <w:rsid w:val="002903BF"/>
    <w:rsid w:val="002904B9"/>
    <w:rsid w:val="00290566"/>
    <w:rsid w:val="002905DF"/>
    <w:rsid w:val="002906EC"/>
    <w:rsid w:val="00290802"/>
    <w:rsid w:val="0029169F"/>
    <w:rsid w:val="002917DD"/>
    <w:rsid w:val="00291F04"/>
    <w:rsid w:val="00291FC2"/>
    <w:rsid w:val="002922B5"/>
    <w:rsid w:val="002923D5"/>
    <w:rsid w:val="00292DF9"/>
    <w:rsid w:val="00293041"/>
    <w:rsid w:val="00293366"/>
    <w:rsid w:val="00293470"/>
    <w:rsid w:val="00293500"/>
    <w:rsid w:val="0029489D"/>
    <w:rsid w:val="00294959"/>
    <w:rsid w:val="00294C8E"/>
    <w:rsid w:val="002953A7"/>
    <w:rsid w:val="002956EA"/>
    <w:rsid w:val="00295B9D"/>
    <w:rsid w:val="0029605B"/>
    <w:rsid w:val="00296115"/>
    <w:rsid w:val="0029617A"/>
    <w:rsid w:val="0029672F"/>
    <w:rsid w:val="0029689D"/>
    <w:rsid w:val="002975B1"/>
    <w:rsid w:val="002A00DA"/>
    <w:rsid w:val="002A03F0"/>
    <w:rsid w:val="002A09C2"/>
    <w:rsid w:val="002A0E12"/>
    <w:rsid w:val="002A1001"/>
    <w:rsid w:val="002A11D5"/>
    <w:rsid w:val="002A157F"/>
    <w:rsid w:val="002A191A"/>
    <w:rsid w:val="002A2C33"/>
    <w:rsid w:val="002A2D02"/>
    <w:rsid w:val="002A2D24"/>
    <w:rsid w:val="002A3AF9"/>
    <w:rsid w:val="002A41A2"/>
    <w:rsid w:val="002A447F"/>
    <w:rsid w:val="002A46CB"/>
    <w:rsid w:val="002A495F"/>
    <w:rsid w:val="002A4AF7"/>
    <w:rsid w:val="002A4C02"/>
    <w:rsid w:val="002A4C38"/>
    <w:rsid w:val="002A4D97"/>
    <w:rsid w:val="002A537B"/>
    <w:rsid w:val="002A5631"/>
    <w:rsid w:val="002A5FBD"/>
    <w:rsid w:val="002A6392"/>
    <w:rsid w:val="002A6481"/>
    <w:rsid w:val="002A6930"/>
    <w:rsid w:val="002A6C42"/>
    <w:rsid w:val="002A6FA4"/>
    <w:rsid w:val="002A7913"/>
    <w:rsid w:val="002A7BA5"/>
    <w:rsid w:val="002A7D0F"/>
    <w:rsid w:val="002B0166"/>
    <w:rsid w:val="002B05C2"/>
    <w:rsid w:val="002B0DD1"/>
    <w:rsid w:val="002B12F0"/>
    <w:rsid w:val="002B14B2"/>
    <w:rsid w:val="002B1698"/>
    <w:rsid w:val="002B1BDF"/>
    <w:rsid w:val="002B1DEF"/>
    <w:rsid w:val="002B2596"/>
    <w:rsid w:val="002B2CE0"/>
    <w:rsid w:val="002B2D2D"/>
    <w:rsid w:val="002B3033"/>
    <w:rsid w:val="002B3323"/>
    <w:rsid w:val="002B35E0"/>
    <w:rsid w:val="002B36E1"/>
    <w:rsid w:val="002B3F5F"/>
    <w:rsid w:val="002B401B"/>
    <w:rsid w:val="002B41AE"/>
    <w:rsid w:val="002B515D"/>
    <w:rsid w:val="002B54F9"/>
    <w:rsid w:val="002B559F"/>
    <w:rsid w:val="002B5604"/>
    <w:rsid w:val="002B58B2"/>
    <w:rsid w:val="002B5D12"/>
    <w:rsid w:val="002B5D17"/>
    <w:rsid w:val="002B680E"/>
    <w:rsid w:val="002B75DA"/>
    <w:rsid w:val="002B7897"/>
    <w:rsid w:val="002B7A8D"/>
    <w:rsid w:val="002B7B4B"/>
    <w:rsid w:val="002C03D9"/>
    <w:rsid w:val="002C0537"/>
    <w:rsid w:val="002C0E7F"/>
    <w:rsid w:val="002C1016"/>
    <w:rsid w:val="002C1217"/>
    <w:rsid w:val="002C16E7"/>
    <w:rsid w:val="002C1CE8"/>
    <w:rsid w:val="002C2630"/>
    <w:rsid w:val="002C26CC"/>
    <w:rsid w:val="002C293D"/>
    <w:rsid w:val="002C3106"/>
    <w:rsid w:val="002C32A3"/>
    <w:rsid w:val="002C36F6"/>
    <w:rsid w:val="002C3A08"/>
    <w:rsid w:val="002C3EB7"/>
    <w:rsid w:val="002C5131"/>
    <w:rsid w:val="002C51E5"/>
    <w:rsid w:val="002C53BA"/>
    <w:rsid w:val="002C5AB5"/>
    <w:rsid w:val="002C5CEF"/>
    <w:rsid w:val="002C60AF"/>
    <w:rsid w:val="002C6623"/>
    <w:rsid w:val="002C6767"/>
    <w:rsid w:val="002C6860"/>
    <w:rsid w:val="002C68F1"/>
    <w:rsid w:val="002C6D81"/>
    <w:rsid w:val="002C70A0"/>
    <w:rsid w:val="002C714F"/>
    <w:rsid w:val="002C7478"/>
    <w:rsid w:val="002C79A4"/>
    <w:rsid w:val="002C7FE7"/>
    <w:rsid w:val="002D027C"/>
    <w:rsid w:val="002D07E9"/>
    <w:rsid w:val="002D155C"/>
    <w:rsid w:val="002D17A8"/>
    <w:rsid w:val="002D1F7E"/>
    <w:rsid w:val="002D283B"/>
    <w:rsid w:val="002D2A52"/>
    <w:rsid w:val="002D3165"/>
    <w:rsid w:val="002D369B"/>
    <w:rsid w:val="002D3C29"/>
    <w:rsid w:val="002D3F44"/>
    <w:rsid w:val="002D3F80"/>
    <w:rsid w:val="002D430F"/>
    <w:rsid w:val="002D45A1"/>
    <w:rsid w:val="002D4779"/>
    <w:rsid w:val="002D4812"/>
    <w:rsid w:val="002D49AC"/>
    <w:rsid w:val="002D4A35"/>
    <w:rsid w:val="002D55F9"/>
    <w:rsid w:val="002D5733"/>
    <w:rsid w:val="002D5C1A"/>
    <w:rsid w:val="002D604A"/>
    <w:rsid w:val="002D60E2"/>
    <w:rsid w:val="002D68ED"/>
    <w:rsid w:val="002D6BEB"/>
    <w:rsid w:val="002D6D42"/>
    <w:rsid w:val="002D72B3"/>
    <w:rsid w:val="002D7384"/>
    <w:rsid w:val="002D7527"/>
    <w:rsid w:val="002D7FA1"/>
    <w:rsid w:val="002E00A6"/>
    <w:rsid w:val="002E018F"/>
    <w:rsid w:val="002E055C"/>
    <w:rsid w:val="002E07B3"/>
    <w:rsid w:val="002E1714"/>
    <w:rsid w:val="002E1B51"/>
    <w:rsid w:val="002E1CC8"/>
    <w:rsid w:val="002E241D"/>
    <w:rsid w:val="002E2783"/>
    <w:rsid w:val="002E2AD3"/>
    <w:rsid w:val="002E31B2"/>
    <w:rsid w:val="002E399A"/>
    <w:rsid w:val="002E3FC1"/>
    <w:rsid w:val="002E45AB"/>
    <w:rsid w:val="002E4C20"/>
    <w:rsid w:val="002E4C88"/>
    <w:rsid w:val="002E50A6"/>
    <w:rsid w:val="002E57B2"/>
    <w:rsid w:val="002E6263"/>
    <w:rsid w:val="002E6379"/>
    <w:rsid w:val="002E654A"/>
    <w:rsid w:val="002E6591"/>
    <w:rsid w:val="002E67FA"/>
    <w:rsid w:val="002E6C6E"/>
    <w:rsid w:val="002E6C97"/>
    <w:rsid w:val="002E75DD"/>
    <w:rsid w:val="002E7C5E"/>
    <w:rsid w:val="002F070D"/>
    <w:rsid w:val="002F0D33"/>
    <w:rsid w:val="002F0F2C"/>
    <w:rsid w:val="002F0F74"/>
    <w:rsid w:val="002F118C"/>
    <w:rsid w:val="002F16A5"/>
    <w:rsid w:val="002F182A"/>
    <w:rsid w:val="002F1A0B"/>
    <w:rsid w:val="002F1CCE"/>
    <w:rsid w:val="002F20C7"/>
    <w:rsid w:val="002F2285"/>
    <w:rsid w:val="002F2339"/>
    <w:rsid w:val="002F23ED"/>
    <w:rsid w:val="002F2ECB"/>
    <w:rsid w:val="002F3181"/>
    <w:rsid w:val="002F3312"/>
    <w:rsid w:val="002F3E68"/>
    <w:rsid w:val="002F452F"/>
    <w:rsid w:val="002F5291"/>
    <w:rsid w:val="002F5462"/>
    <w:rsid w:val="002F5D69"/>
    <w:rsid w:val="002F6148"/>
    <w:rsid w:val="002F6696"/>
    <w:rsid w:val="002F675E"/>
    <w:rsid w:val="002F687B"/>
    <w:rsid w:val="002F6A6F"/>
    <w:rsid w:val="002F7444"/>
    <w:rsid w:val="002F74AF"/>
    <w:rsid w:val="002F76C0"/>
    <w:rsid w:val="002F7A36"/>
    <w:rsid w:val="002F7C35"/>
    <w:rsid w:val="002F7E27"/>
    <w:rsid w:val="00300054"/>
    <w:rsid w:val="00300185"/>
    <w:rsid w:val="00300242"/>
    <w:rsid w:val="00300C6D"/>
    <w:rsid w:val="00301383"/>
    <w:rsid w:val="00301B18"/>
    <w:rsid w:val="00301C87"/>
    <w:rsid w:val="00301D98"/>
    <w:rsid w:val="00301ECB"/>
    <w:rsid w:val="00301FCC"/>
    <w:rsid w:val="00302150"/>
    <w:rsid w:val="003021AC"/>
    <w:rsid w:val="0030258F"/>
    <w:rsid w:val="003025F5"/>
    <w:rsid w:val="0030317C"/>
    <w:rsid w:val="00303756"/>
    <w:rsid w:val="00303BB4"/>
    <w:rsid w:val="00303EBE"/>
    <w:rsid w:val="003047E3"/>
    <w:rsid w:val="0030490B"/>
    <w:rsid w:val="00304CB0"/>
    <w:rsid w:val="00304D2A"/>
    <w:rsid w:val="00305B63"/>
    <w:rsid w:val="003069FF"/>
    <w:rsid w:val="00306A42"/>
    <w:rsid w:val="00306CC2"/>
    <w:rsid w:val="00306E15"/>
    <w:rsid w:val="00306E49"/>
    <w:rsid w:val="00307929"/>
    <w:rsid w:val="003106C8"/>
    <w:rsid w:val="003106E7"/>
    <w:rsid w:val="00310838"/>
    <w:rsid w:val="00310BAA"/>
    <w:rsid w:val="00310CDC"/>
    <w:rsid w:val="00311319"/>
    <w:rsid w:val="003125BC"/>
    <w:rsid w:val="00312D54"/>
    <w:rsid w:val="00313154"/>
    <w:rsid w:val="00313335"/>
    <w:rsid w:val="0031340A"/>
    <w:rsid w:val="00313416"/>
    <w:rsid w:val="00313761"/>
    <w:rsid w:val="00313789"/>
    <w:rsid w:val="0031399E"/>
    <w:rsid w:val="003139A9"/>
    <w:rsid w:val="00313F98"/>
    <w:rsid w:val="00314088"/>
    <w:rsid w:val="00314187"/>
    <w:rsid w:val="0031449E"/>
    <w:rsid w:val="00314773"/>
    <w:rsid w:val="0031531E"/>
    <w:rsid w:val="00315A7C"/>
    <w:rsid w:val="00316078"/>
    <w:rsid w:val="003160AC"/>
    <w:rsid w:val="003164CE"/>
    <w:rsid w:val="00316B63"/>
    <w:rsid w:val="003177CF"/>
    <w:rsid w:val="0032044C"/>
    <w:rsid w:val="00320C02"/>
    <w:rsid w:val="00320CCA"/>
    <w:rsid w:val="00321924"/>
    <w:rsid w:val="00321EFC"/>
    <w:rsid w:val="00322C72"/>
    <w:rsid w:val="00323579"/>
    <w:rsid w:val="003238FC"/>
    <w:rsid w:val="00324055"/>
    <w:rsid w:val="003240A2"/>
    <w:rsid w:val="00324ADA"/>
    <w:rsid w:val="00324B2D"/>
    <w:rsid w:val="0032529C"/>
    <w:rsid w:val="00325618"/>
    <w:rsid w:val="00325A62"/>
    <w:rsid w:val="00325C89"/>
    <w:rsid w:val="00325FA9"/>
    <w:rsid w:val="00326417"/>
    <w:rsid w:val="00326461"/>
    <w:rsid w:val="003267EF"/>
    <w:rsid w:val="00327237"/>
    <w:rsid w:val="00327557"/>
    <w:rsid w:val="00327B73"/>
    <w:rsid w:val="0033022B"/>
    <w:rsid w:val="00330570"/>
    <w:rsid w:val="00330F45"/>
    <w:rsid w:val="00331012"/>
    <w:rsid w:val="00331205"/>
    <w:rsid w:val="0033174C"/>
    <w:rsid w:val="00331786"/>
    <w:rsid w:val="00331AEA"/>
    <w:rsid w:val="00331EDD"/>
    <w:rsid w:val="00331F60"/>
    <w:rsid w:val="00332863"/>
    <w:rsid w:val="00333486"/>
    <w:rsid w:val="0033362D"/>
    <w:rsid w:val="00333B44"/>
    <w:rsid w:val="00333CDE"/>
    <w:rsid w:val="00333CEF"/>
    <w:rsid w:val="00333EE0"/>
    <w:rsid w:val="00334B93"/>
    <w:rsid w:val="00334C96"/>
    <w:rsid w:val="00336EF5"/>
    <w:rsid w:val="00336FAF"/>
    <w:rsid w:val="0033772D"/>
    <w:rsid w:val="003377D5"/>
    <w:rsid w:val="0033781D"/>
    <w:rsid w:val="00337B47"/>
    <w:rsid w:val="00337BC6"/>
    <w:rsid w:val="00337E6E"/>
    <w:rsid w:val="00337F98"/>
    <w:rsid w:val="00340488"/>
    <w:rsid w:val="0034070B"/>
    <w:rsid w:val="0034092E"/>
    <w:rsid w:val="00341D92"/>
    <w:rsid w:val="00341FF4"/>
    <w:rsid w:val="00342A9C"/>
    <w:rsid w:val="00342EE8"/>
    <w:rsid w:val="0034379B"/>
    <w:rsid w:val="00343A16"/>
    <w:rsid w:val="00343C0C"/>
    <w:rsid w:val="00343C9C"/>
    <w:rsid w:val="0034422C"/>
    <w:rsid w:val="003443B6"/>
    <w:rsid w:val="0034469F"/>
    <w:rsid w:val="00344EDD"/>
    <w:rsid w:val="0034576D"/>
    <w:rsid w:val="00345A80"/>
    <w:rsid w:val="00345FDC"/>
    <w:rsid w:val="0034608F"/>
    <w:rsid w:val="0034614B"/>
    <w:rsid w:val="00346300"/>
    <w:rsid w:val="003463C0"/>
    <w:rsid w:val="003464A1"/>
    <w:rsid w:val="00346542"/>
    <w:rsid w:val="00346593"/>
    <w:rsid w:val="003469D4"/>
    <w:rsid w:val="00346B94"/>
    <w:rsid w:val="003470F8"/>
    <w:rsid w:val="0034745F"/>
    <w:rsid w:val="003475AD"/>
    <w:rsid w:val="00347A53"/>
    <w:rsid w:val="003500C0"/>
    <w:rsid w:val="003501A3"/>
    <w:rsid w:val="00350392"/>
    <w:rsid w:val="00350778"/>
    <w:rsid w:val="00350981"/>
    <w:rsid w:val="00350AF7"/>
    <w:rsid w:val="00350C17"/>
    <w:rsid w:val="00350E58"/>
    <w:rsid w:val="00351182"/>
    <w:rsid w:val="00351614"/>
    <w:rsid w:val="0035173D"/>
    <w:rsid w:val="00351862"/>
    <w:rsid w:val="00352649"/>
    <w:rsid w:val="00352894"/>
    <w:rsid w:val="00352BD6"/>
    <w:rsid w:val="00353169"/>
    <w:rsid w:val="00353894"/>
    <w:rsid w:val="00353E89"/>
    <w:rsid w:val="00354094"/>
    <w:rsid w:val="003549DB"/>
    <w:rsid w:val="003549DC"/>
    <w:rsid w:val="003549EE"/>
    <w:rsid w:val="003549F5"/>
    <w:rsid w:val="00355176"/>
    <w:rsid w:val="0035585D"/>
    <w:rsid w:val="003558E9"/>
    <w:rsid w:val="00355ACE"/>
    <w:rsid w:val="00355D31"/>
    <w:rsid w:val="00356565"/>
    <w:rsid w:val="00356650"/>
    <w:rsid w:val="0035668D"/>
    <w:rsid w:val="00356A42"/>
    <w:rsid w:val="00356BD9"/>
    <w:rsid w:val="00356FA0"/>
    <w:rsid w:val="003571B5"/>
    <w:rsid w:val="0035766E"/>
    <w:rsid w:val="00357A41"/>
    <w:rsid w:val="003606D7"/>
    <w:rsid w:val="00361058"/>
    <w:rsid w:val="00361582"/>
    <w:rsid w:val="00361B11"/>
    <w:rsid w:val="0036209A"/>
    <w:rsid w:val="00362A1B"/>
    <w:rsid w:val="00362CCF"/>
    <w:rsid w:val="00362DD2"/>
    <w:rsid w:val="00363524"/>
    <w:rsid w:val="00363B46"/>
    <w:rsid w:val="00363C35"/>
    <w:rsid w:val="00363E54"/>
    <w:rsid w:val="003642E0"/>
    <w:rsid w:val="003649E2"/>
    <w:rsid w:val="003649FE"/>
    <w:rsid w:val="00364C40"/>
    <w:rsid w:val="00364C88"/>
    <w:rsid w:val="00365305"/>
    <w:rsid w:val="0036550C"/>
    <w:rsid w:val="00365C86"/>
    <w:rsid w:val="00365F1E"/>
    <w:rsid w:val="00365F41"/>
    <w:rsid w:val="0036647C"/>
    <w:rsid w:val="00366510"/>
    <w:rsid w:val="00366580"/>
    <w:rsid w:val="00366860"/>
    <w:rsid w:val="003669F9"/>
    <w:rsid w:val="00366B19"/>
    <w:rsid w:val="00367133"/>
    <w:rsid w:val="00367441"/>
    <w:rsid w:val="003679C8"/>
    <w:rsid w:val="00367BBF"/>
    <w:rsid w:val="00367C72"/>
    <w:rsid w:val="00367E33"/>
    <w:rsid w:val="00367E9C"/>
    <w:rsid w:val="00370151"/>
    <w:rsid w:val="003702BE"/>
    <w:rsid w:val="00370EEC"/>
    <w:rsid w:val="0037102A"/>
    <w:rsid w:val="0037105D"/>
    <w:rsid w:val="003710EC"/>
    <w:rsid w:val="003717B1"/>
    <w:rsid w:val="003717DA"/>
    <w:rsid w:val="003719B5"/>
    <w:rsid w:val="00371BBF"/>
    <w:rsid w:val="00371FC9"/>
    <w:rsid w:val="003721E6"/>
    <w:rsid w:val="0037248A"/>
    <w:rsid w:val="00372A4F"/>
    <w:rsid w:val="00372A8B"/>
    <w:rsid w:val="00372AAC"/>
    <w:rsid w:val="00372C1B"/>
    <w:rsid w:val="00373378"/>
    <w:rsid w:val="0037352F"/>
    <w:rsid w:val="00373EE4"/>
    <w:rsid w:val="00373F6E"/>
    <w:rsid w:val="003743F7"/>
    <w:rsid w:val="003747CB"/>
    <w:rsid w:val="00374C9E"/>
    <w:rsid w:val="0037559B"/>
    <w:rsid w:val="0037569D"/>
    <w:rsid w:val="00375C26"/>
    <w:rsid w:val="003761EB"/>
    <w:rsid w:val="003765F3"/>
    <w:rsid w:val="00376738"/>
    <w:rsid w:val="00376A3A"/>
    <w:rsid w:val="00376A7C"/>
    <w:rsid w:val="00376BAD"/>
    <w:rsid w:val="0037724C"/>
    <w:rsid w:val="00377338"/>
    <w:rsid w:val="0037784F"/>
    <w:rsid w:val="0037798E"/>
    <w:rsid w:val="00377CE9"/>
    <w:rsid w:val="00377DBA"/>
    <w:rsid w:val="00377F8F"/>
    <w:rsid w:val="0038051B"/>
    <w:rsid w:val="00381513"/>
    <w:rsid w:val="003817A7"/>
    <w:rsid w:val="00382500"/>
    <w:rsid w:val="00382685"/>
    <w:rsid w:val="00382906"/>
    <w:rsid w:val="00382BE7"/>
    <w:rsid w:val="003830F0"/>
    <w:rsid w:val="00383858"/>
    <w:rsid w:val="003838C4"/>
    <w:rsid w:val="0038390A"/>
    <w:rsid w:val="00383992"/>
    <w:rsid w:val="00383A8B"/>
    <w:rsid w:val="0038459C"/>
    <w:rsid w:val="00384667"/>
    <w:rsid w:val="00384B88"/>
    <w:rsid w:val="00385522"/>
    <w:rsid w:val="00385B63"/>
    <w:rsid w:val="00385C2A"/>
    <w:rsid w:val="00385CFC"/>
    <w:rsid w:val="0038605A"/>
    <w:rsid w:val="0038646E"/>
    <w:rsid w:val="0038652B"/>
    <w:rsid w:val="0038675B"/>
    <w:rsid w:val="00386926"/>
    <w:rsid w:val="00386A55"/>
    <w:rsid w:val="00386CA3"/>
    <w:rsid w:val="00386EC3"/>
    <w:rsid w:val="00387177"/>
    <w:rsid w:val="00387DE9"/>
    <w:rsid w:val="00387F0F"/>
    <w:rsid w:val="0039076D"/>
    <w:rsid w:val="00390F68"/>
    <w:rsid w:val="00390F9D"/>
    <w:rsid w:val="00391515"/>
    <w:rsid w:val="00391BC6"/>
    <w:rsid w:val="00391C8F"/>
    <w:rsid w:val="003924E4"/>
    <w:rsid w:val="003930A5"/>
    <w:rsid w:val="003939B8"/>
    <w:rsid w:val="00393CF9"/>
    <w:rsid w:val="00393D4B"/>
    <w:rsid w:val="0039446B"/>
    <w:rsid w:val="0039495C"/>
    <w:rsid w:val="00394EF1"/>
    <w:rsid w:val="00394FD7"/>
    <w:rsid w:val="003955B1"/>
    <w:rsid w:val="00395D09"/>
    <w:rsid w:val="00396381"/>
    <w:rsid w:val="0039643D"/>
    <w:rsid w:val="00396718"/>
    <w:rsid w:val="00396930"/>
    <w:rsid w:val="003969A2"/>
    <w:rsid w:val="00396DDB"/>
    <w:rsid w:val="0039757E"/>
    <w:rsid w:val="003976BF"/>
    <w:rsid w:val="003976E0"/>
    <w:rsid w:val="00397864"/>
    <w:rsid w:val="00397BF3"/>
    <w:rsid w:val="003A01D7"/>
    <w:rsid w:val="003A03F2"/>
    <w:rsid w:val="003A04CB"/>
    <w:rsid w:val="003A0AD3"/>
    <w:rsid w:val="003A0CA7"/>
    <w:rsid w:val="003A0E2D"/>
    <w:rsid w:val="003A0EF4"/>
    <w:rsid w:val="003A1095"/>
    <w:rsid w:val="003A20B0"/>
    <w:rsid w:val="003A23E7"/>
    <w:rsid w:val="003A2409"/>
    <w:rsid w:val="003A24E7"/>
    <w:rsid w:val="003A2785"/>
    <w:rsid w:val="003A2CD4"/>
    <w:rsid w:val="003A3118"/>
    <w:rsid w:val="003A3354"/>
    <w:rsid w:val="003A3575"/>
    <w:rsid w:val="003A3722"/>
    <w:rsid w:val="003A3948"/>
    <w:rsid w:val="003A3B2C"/>
    <w:rsid w:val="003A412D"/>
    <w:rsid w:val="003A4173"/>
    <w:rsid w:val="003A4876"/>
    <w:rsid w:val="003A4A38"/>
    <w:rsid w:val="003A4F6D"/>
    <w:rsid w:val="003A52E8"/>
    <w:rsid w:val="003A550C"/>
    <w:rsid w:val="003A58E3"/>
    <w:rsid w:val="003A5944"/>
    <w:rsid w:val="003A5EAE"/>
    <w:rsid w:val="003A5F27"/>
    <w:rsid w:val="003A6163"/>
    <w:rsid w:val="003A617E"/>
    <w:rsid w:val="003A699A"/>
    <w:rsid w:val="003A6EB7"/>
    <w:rsid w:val="003A6F0C"/>
    <w:rsid w:val="003A71F4"/>
    <w:rsid w:val="003A7484"/>
    <w:rsid w:val="003A7EA7"/>
    <w:rsid w:val="003B0A7A"/>
    <w:rsid w:val="003B0B6C"/>
    <w:rsid w:val="003B0BE2"/>
    <w:rsid w:val="003B0CA7"/>
    <w:rsid w:val="003B0F5F"/>
    <w:rsid w:val="003B1312"/>
    <w:rsid w:val="003B186B"/>
    <w:rsid w:val="003B1936"/>
    <w:rsid w:val="003B197A"/>
    <w:rsid w:val="003B392D"/>
    <w:rsid w:val="003B3ED1"/>
    <w:rsid w:val="003B42E8"/>
    <w:rsid w:val="003B457A"/>
    <w:rsid w:val="003B45A6"/>
    <w:rsid w:val="003B50D2"/>
    <w:rsid w:val="003B58C8"/>
    <w:rsid w:val="003B5E48"/>
    <w:rsid w:val="003B689F"/>
    <w:rsid w:val="003B68CF"/>
    <w:rsid w:val="003B6DF6"/>
    <w:rsid w:val="003B709D"/>
    <w:rsid w:val="003B72C0"/>
    <w:rsid w:val="003B7334"/>
    <w:rsid w:val="003B74A9"/>
    <w:rsid w:val="003B7731"/>
    <w:rsid w:val="003B78FE"/>
    <w:rsid w:val="003C00B7"/>
    <w:rsid w:val="003C0581"/>
    <w:rsid w:val="003C07E2"/>
    <w:rsid w:val="003C0D5D"/>
    <w:rsid w:val="003C0E5C"/>
    <w:rsid w:val="003C1252"/>
    <w:rsid w:val="003C151B"/>
    <w:rsid w:val="003C2209"/>
    <w:rsid w:val="003C25D4"/>
    <w:rsid w:val="003C2620"/>
    <w:rsid w:val="003C27D5"/>
    <w:rsid w:val="003C2A6D"/>
    <w:rsid w:val="003C2C55"/>
    <w:rsid w:val="003C2D28"/>
    <w:rsid w:val="003C30A1"/>
    <w:rsid w:val="003C30A8"/>
    <w:rsid w:val="003C30D4"/>
    <w:rsid w:val="003C30FC"/>
    <w:rsid w:val="003C3236"/>
    <w:rsid w:val="003C35CA"/>
    <w:rsid w:val="003C3E28"/>
    <w:rsid w:val="003C4585"/>
    <w:rsid w:val="003C5202"/>
    <w:rsid w:val="003C53B8"/>
    <w:rsid w:val="003C56A4"/>
    <w:rsid w:val="003C5F19"/>
    <w:rsid w:val="003C6288"/>
    <w:rsid w:val="003C6972"/>
    <w:rsid w:val="003C6C59"/>
    <w:rsid w:val="003C71E0"/>
    <w:rsid w:val="003C7537"/>
    <w:rsid w:val="003C763B"/>
    <w:rsid w:val="003C781D"/>
    <w:rsid w:val="003C78F0"/>
    <w:rsid w:val="003C7BAE"/>
    <w:rsid w:val="003C7F17"/>
    <w:rsid w:val="003C7FBB"/>
    <w:rsid w:val="003D07A3"/>
    <w:rsid w:val="003D086A"/>
    <w:rsid w:val="003D08E1"/>
    <w:rsid w:val="003D0959"/>
    <w:rsid w:val="003D09E0"/>
    <w:rsid w:val="003D1365"/>
    <w:rsid w:val="003D1AF0"/>
    <w:rsid w:val="003D1C00"/>
    <w:rsid w:val="003D36E9"/>
    <w:rsid w:val="003D37DB"/>
    <w:rsid w:val="003D3B95"/>
    <w:rsid w:val="003D3BFF"/>
    <w:rsid w:val="003D3D3C"/>
    <w:rsid w:val="003D3EDD"/>
    <w:rsid w:val="003D4068"/>
    <w:rsid w:val="003D43EB"/>
    <w:rsid w:val="003D441E"/>
    <w:rsid w:val="003D442E"/>
    <w:rsid w:val="003D4504"/>
    <w:rsid w:val="003D470C"/>
    <w:rsid w:val="003D48D3"/>
    <w:rsid w:val="003D50A7"/>
    <w:rsid w:val="003D559A"/>
    <w:rsid w:val="003D55D9"/>
    <w:rsid w:val="003D5FCA"/>
    <w:rsid w:val="003D603D"/>
    <w:rsid w:val="003D63F5"/>
    <w:rsid w:val="003D6542"/>
    <w:rsid w:val="003D6BA4"/>
    <w:rsid w:val="003D703E"/>
    <w:rsid w:val="003D71FB"/>
    <w:rsid w:val="003D73F0"/>
    <w:rsid w:val="003D77A0"/>
    <w:rsid w:val="003E0536"/>
    <w:rsid w:val="003E0777"/>
    <w:rsid w:val="003E0929"/>
    <w:rsid w:val="003E0CF6"/>
    <w:rsid w:val="003E0FB3"/>
    <w:rsid w:val="003E147E"/>
    <w:rsid w:val="003E1758"/>
    <w:rsid w:val="003E1AA1"/>
    <w:rsid w:val="003E1C63"/>
    <w:rsid w:val="003E239D"/>
    <w:rsid w:val="003E2695"/>
    <w:rsid w:val="003E2EDD"/>
    <w:rsid w:val="003E2EF8"/>
    <w:rsid w:val="003E3582"/>
    <w:rsid w:val="003E3B9B"/>
    <w:rsid w:val="003E3EE3"/>
    <w:rsid w:val="003E40F4"/>
    <w:rsid w:val="003E41F8"/>
    <w:rsid w:val="003E4965"/>
    <w:rsid w:val="003E4D97"/>
    <w:rsid w:val="003E5214"/>
    <w:rsid w:val="003E5404"/>
    <w:rsid w:val="003E5A4A"/>
    <w:rsid w:val="003E5A63"/>
    <w:rsid w:val="003E5FF4"/>
    <w:rsid w:val="003E626E"/>
    <w:rsid w:val="003E66CE"/>
    <w:rsid w:val="003E6A5C"/>
    <w:rsid w:val="003E6A7A"/>
    <w:rsid w:val="003E6AB0"/>
    <w:rsid w:val="003E6D4C"/>
    <w:rsid w:val="003E6D58"/>
    <w:rsid w:val="003E71AF"/>
    <w:rsid w:val="003E7387"/>
    <w:rsid w:val="003E7613"/>
    <w:rsid w:val="003E78F4"/>
    <w:rsid w:val="003E7909"/>
    <w:rsid w:val="003F025C"/>
    <w:rsid w:val="003F02D4"/>
    <w:rsid w:val="003F062A"/>
    <w:rsid w:val="003F06E0"/>
    <w:rsid w:val="003F08E1"/>
    <w:rsid w:val="003F148A"/>
    <w:rsid w:val="003F1596"/>
    <w:rsid w:val="003F16F7"/>
    <w:rsid w:val="003F181E"/>
    <w:rsid w:val="003F18A3"/>
    <w:rsid w:val="003F2371"/>
    <w:rsid w:val="003F2520"/>
    <w:rsid w:val="003F274E"/>
    <w:rsid w:val="003F2B69"/>
    <w:rsid w:val="003F2CC0"/>
    <w:rsid w:val="003F2DC4"/>
    <w:rsid w:val="003F32DC"/>
    <w:rsid w:val="003F37CF"/>
    <w:rsid w:val="003F3FD0"/>
    <w:rsid w:val="003F420C"/>
    <w:rsid w:val="003F4532"/>
    <w:rsid w:val="003F4ADD"/>
    <w:rsid w:val="003F4D7C"/>
    <w:rsid w:val="003F4F5F"/>
    <w:rsid w:val="003F5313"/>
    <w:rsid w:val="003F55F6"/>
    <w:rsid w:val="003F57FF"/>
    <w:rsid w:val="003F58D3"/>
    <w:rsid w:val="003F5B93"/>
    <w:rsid w:val="003F601B"/>
    <w:rsid w:val="003F6472"/>
    <w:rsid w:val="003F70AE"/>
    <w:rsid w:val="003F72AA"/>
    <w:rsid w:val="003F759B"/>
    <w:rsid w:val="003F7692"/>
    <w:rsid w:val="004003D7"/>
    <w:rsid w:val="00400DD9"/>
    <w:rsid w:val="00401173"/>
    <w:rsid w:val="00401310"/>
    <w:rsid w:val="00401335"/>
    <w:rsid w:val="00401367"/>
    <w:rsid w:val="00401AF7"/>
    <w:rsid w:val="00402099"/>
    <w:rsid w:val="00402293"/>
    <w:rsid w:val="0040297E"/>
    <w:rsid w:val="00402B6D"/>
    <w:rsid w:val="00402B97"/>
    <w:rsid w:val="00403242"/>
    <w:rsid w:val="0040339F"/>
    <w:rsid w:val="004039A4"/>
    <w:rsid w:val="00404920"/>
    <w:rsid w:val="00405062"/>
    <w:rsid w:val="004051A8"/>
    <w:rsid w:val="0040570A"/>
    <w:rsid w:val="0040584F"/>
    <w:rsid w:val="0040597F"/>
    <w:rsid w:val="00405B0A"/>
    <w:rsid w:val="00405E41"/>
    <w:rsid w:val="00405EE4"/>
    <w:rsid w:val="004062FE"/>
    <w:rsid w:val="004065C3"/>
    <w:rsid w:val="00406E71"/>
    <w:rsid w:val="0040712C"/>
    <w:rsid w:val="0040725A"/>
    <w:rsid w:val="0040727A"/>
    <w:rsid w:val="00407C17"/>
    <w:rsid w:val="004100AC"/>
    <w:rsid w:val="00410414"/>
    <w:rsid w:val="0041070A"/>
    <w:rsid w:val="00410770"/>
    <w:rsid w:val="00410835"/>
    <w:rsid w:val="00410E02"/>
    <w:rsid w:val="0041106F"/>
    <w:rsid w:val="00411143"/>
    <w:rsid w:val="0041150C"/>
    <w:rsid w:val="00411535"/>
    <w:rsid w:val="004119BC"/>
    <w:rsid w:val="00411A39"/>
    <w:rsid w:val="00411C66"/>
    <w:rsid w:val="00412705"/>
    <w:rsid w:val="004130E8"/>
    <w:rsid w:val="0041316D"/>
    <w:rsid w:val="00413666"/>
    <w:rsid w:val="00414007"/>
    <w:rsid w:val="00414622"/>
    <w:rsid w:val="004146AC"/>
    <w:rsid w:val="004146E0"/>
    <w:rsid w:val="00414843"/>
    <w:rsid w:val="0041541C"/>
    <w:rsid w:val="00415AC5"/>
    <w:rsid w:val="00415BA7"/>
    <w:rsid w:val="00415E3E"/>
    <w:rsid w:val="004166AB"/>
    <w:rsid w:val="00416BD0"/>
    <w:rsid w:val="004170C1"/>
    <w:rsid w:val="004172D5"/>
    <w:rsid w:val="00417A5F"/>
    <w:rsid w:val="00420121"/>
    <w:rsid w:val="0042025C"/>
    <w:rsid w:val="00420763"/>
    <w:rsid w:val="004207DC"/>
    <w:rsid w:val="00420897"/>
    <w:rsid w:val="004208D3"/>
    <w:rsid w:val="00420A2B"/>
    <w:rsid w:val="00420C1D"/>
    <w:rsid w:val="00420CAD"/>
    <w:rsid w:val="004210F2"/>
    <w:rsid w:val="004218FD"/>
    <w:rsid w:val="00421DD6"/>
    <w:rsid w:val="00422874"/>
    <w:rsid w:val="00422AAB"/>
    <w:rsid w:val="00422D3B"/>
    <w:rsid w:val="00422F64"/>
    <w:rsid w:val="00423AF4"/>
    <w:rsid w:val="00423BFF"/>
    <w:rsid w:val="00423C72"/>
    <w:rsid w:val="00424279"/>
    <w:rsid w:val="0042491D"/>
    <w:rsid w:val="00424C09"/>
    <w:rsid w:val="00424C3C"/>
    <w:rsid w:val="00425389"/>
    <w:rsid w:val="0042541B"/>
    <w:rsid w:val="0042560B"/>
    <w:rsid w:val="00425916"/>
    <w:rsid w:val="00425E65"/>
    <w:rsid w:val="004262A7"/>
    <w:rsid w:val="0042636F"/>
    <w:rsid w:val="00426419"/>
    <w:rsid w:val="004265EA"/>
    <w:rsid w:val="0042693F"/>
    <w:rsid w:val="00426D32"/>
    <w:rsid w:val="00426F15"/>
    <w:rsid w:val="00427513"/>
    <w:rsid w:val="0042765C"/>
    <w:rsid w:val="00427724"/>
    <w:rsid w:val="00427EB9"/>
    <w:rsid w:val="00430BAE"/>
    <w:rsid w:val="00430F0F"/>
    <w:rsid w:val="00431136"/>
    <w:rsid w:val="00431303"/>
    <w:rsid w:val="00431917"/>
    <w:rsid w:val="004319EC"/>
    <w:rsid w:val="00432187"/>
    <w:rsid w:val="0043261C"/>
    <w:rsid w:val="00432B27"/>
    <w:rsid w:val="00432D61"/>
    <w:rsid w:val="00432ECF"/>
    <w:rsid w:val="004332E8"/>
    <w:rsid w:val="0043338B"/>
    <w:rsid w:val="00433516"/>
    <w:rsid w:val="004335F0"/>
    <w:rsid w:val="0043378E"/>
    <w:rsid w:val="00433927"/>
    <w:rsid w:val="00433A1E"/>
    <w:rsid w:val="00433C5F"/>
    <w:rsid w:val="00433D07"/>
    <w:rsid w:val="004342D5"/>
    <w:rsid w:val="004348B1"/>
    <w:rsid w:val="00434C28"/>
    <w:rsid w:val="00434ED6"/>
    <w:rsid w:val="004353B7"/>
    <w:rsid w:val="00436232"/>
    <w:rsid w:val="004366B7"/>
    <w:rsid w:val="00436A0D"/>
    <w:rsid w:val="00436A23"/>
    <w:rsid w:val="00436C85"/>
    <w:rsid w:val="00436E0E"/>
    <w:rsid w:val="0043712C"/>
    <w:rsid w:val="0043728C"/>
    <w:rsid w:val="0043740F"/>
    <w:rsid w:val="004376AA"/>
    <w:rsid w:val="004377AC"/>
    <w:rsid w:val="00440002"/>
    <w:rsid w:val="00440222"/>
    <w:rsid w:val="00440332"/>
    <w:rsid w:val="00441297"/>
    <w:rsid w:val="004414A1"/>
    <w:rsid w:val="004415F2"/>
    <w:rsid w:val="0044172C"/>
    <w:rsid w:val="00441AAC"/>
    <w:rsid w:val="00441E8F"/>
    <w:rsid w:val="004428D3"/>
    <w:rsid w:val="004429E7"/>
    <w:rsid w:val="0044312A"/>
    <w:rsid w:val="004434FD"/>
    <w:rsid w:val="0044472C"/>
    <w:rsid w:val="00444831"/>
    <w:rsid w:val="00445196"/>
    <w:rsid w:val="00445E6B"/>
    <w:rsid w:val="00446D63"/>
    <w:rsid w:val="0044718F"/>
    <w:rsid w:val="00447651"/>
    <w:rsid w:val="00447A3B"/>
    <w:rsid w:val="00447BB8"/>
    <w:rsid w:val="00450DC5"/>
    <w:rsid w:val="00450DDE"/>
    <w:rsid w:val="004511FA"/>
    <w:rsid w:val="00451339"/>
    <w:rsid w:val="0045141E"/>
    <w:rsid w:val="00451BCD"/>
    <w:rsid w:val="004520B6"/>
    <w:rsid w:val="00452923"/>
    <w:rsid w:val="004535A6"/>
    <w:rsid w:val="00453A85"/>
    <w:rsid w:val="00453F18"/>
    <w:rsid w:val="00453FE2"/>
    <w:rsid w:val="004542DE"/>
    <w:rsid w:val="00454E40"/>
    <w:rsid w:val="00454E4A"/>
    <w:rsid w:val="004550BD"/>
    <w:rsid w:val="004551FF"/>
    <w:rsid w:val="00455311"/>
    <w:rsid w:val="00455A66"/>
    <w:rsid w:val="00455B7C"/>
    <w:rsid w:val="00456386"/>
    <w:rsid w:val="00456826"/>
    <w:rsid w:val="00456BE3"/>
    <w:rsid w:val="00456BEF"/>
    <w:rsid w:val="00456D39"/>
    <w:rsid w:val="004577C8"/>
    <w:rsid w:val="0045781A"/>
    <w:rsid w:val="00457DEB"/>
    <w:rsid w:val="00460069"/>
    <w:rsid w:val="00460722"/>
    <w:rsid w:val="004608B8"/>
    <w:rsid w:val="00460D5A"/>
    <w:rsid w:val="004616BB"/>
    <w:rsid w:val="00461C09"/>
    <w:rsid w:val="0046219B"/>
    <w:rsid w:val="00462443"/>
    <w:rsid w:val="0046252E"/>
    <w:rsid w:val="0046312E"/>
    <w:rsid w:val="0046415B"/>
    <w:rsid w:val="00464229"/>
    <w:rsid w:val="00464955"/>
    <w:rsid w:val="00464D9B"/>
    <w:rsid w:val="00465258"/>
    <w:rsid w:val="0046536E"/>
    <w:rsid w:val="004655B7"/>
    <w:rsid w:val="00465BE4"/>
    <w:rsid w:val="004661CA"/>
    <w:rsid w:val="004661E5"/>
    <w:rsid w:val="00466510"/>
    <w:rsid w:val="00466578"/>
    <w:rsid w:val="00466C03"/>
    <w:rsid w:val="00466C34"/>
    <w:rsid w:val="00466E04"/>
    <w:rsid w:val="00466F6B"/>
    <w:rsid w:val="00467420"/>
    <w:rsid w:val="00467553"/>
    <w:rsid w:val="00467D5D"/>
    <w:rsid w:val="00470444"/>
    <w:rsid w:val="00470577"/>
    <w:rsid w:val="0047075B"/>
    <w:rsid w:val="00470776"/>
    <w:rsid w:val="00470AC8"/>
    <w:rsid w:val="00470E45"/>
    <w:rsid w:val="00470EE3"/>
    <w:rsid w:val="004712A2"/>
    <w:rsid w:val="00471DC9"/>
    <w:rsid w:val="0047202B"/>
    <w:rsid w:val="00472498"/>
    <w:rsid w:val="004727DA"/>
    <w:rsid w:val="00472BB2"/>
    <w:rsid w:val="00472C85"/>
    <w:rsid w:val="00473619"/>
    <w:rsid w:val="00473C88"/>
    <w:rsid w:val="00474214"/>
    <w:rsid w:val="0047443D"/>
    <w:rsid w:val="004745D1"/>
    <w:rsid w:val="004745E7"/>
    <w:rsid w:val="00474CD1"/>
    <w:rsid w:val="004750C6"/>
    <w:rsid w:val="004756D7"/>
    <w:rsid w:val="00475C67"/>
    <w:rsid w:val="0047611D"/>
    <w:rsid w:val="0047622E"/>
    <w:rsid w:val="00476E45"/>
    <w:rsid w:val="00476E54"/>
    <w:rsid w:val="00476F6A"/>
    <w:rsid w:val="00476F9A"/>
    <w:rsid w:val="004771FF"/>
    <w:rsid w:val="004777C4"/>
    <w:rsid w:val="00477A60"/>
    <w:rsid w:val="00477B40"/>
    <w:rsid w:val="00477C51"/>
    <w:rsid w:val="00477D28"/>
    <w:rsid w:val="004802A7"/>
    <w:rsid w:val="004807C0"/>
    <w:rsid w:val="00480B23"/>
    <w:rsid w:val="00480BA4"/>
    <w:rsid w:val="00481080"/>
    <w:rsid w:val="004810DD"/>
    <w:rsid w:val="00481566"/>
    <w:rsid w:val="004816BB"/>
    <w:rsid w:val="00481826"/>
    <w:rsid w:val="00481D5F"/>
    <w:rsid w:val="004825E8"/>
    <w:rsid w:val="00482DAC"/>
    <w:rsid w:val="004830E6"/>
    <w:rsid w:val="004834E0"/>
    <w:rsid w:val="0048377A"/>
    <w:rsid w:val="00483C44"/>
    <w:rsid w:val="00483F45"/>
    <w:rsid w:val="00484921"/>
    <w:rsid w:val="00484E6C"/>
    <w:rsid w:val="004850EE"/>
    <w:rsid w:val="00485440"/>
    <w:rsid w:val="004855F4"/>
    <w:rsid w:val="00485AA2"/>
    <w:rsid w:val="00485CDF"/>
    <w:rsid w:val="00485F7F"/>
    <w:rsid w:val="004864B5"/>
    <w:rsid w:val="00486700"/>
    <w:rsid w:val="00486725"/>
    <w:rsid w:val="00486800"/>
    <w:rsid w:val="00486D0E"/>
    <w:rsid w:val="00486D29"/>
    <w:rsid w:val="00486FAA"/>
    <w:rsid w:val="004875CA"/>
    <w:rsid w:val="00487658"/>
    <w:rsid w:val="00487F3F"/>
    <w:rsid w:val="004904DF"/>
    <w:rsid w:val="00490926"/>
    <w:rsid w:val="004909C8"/>
    <w:rsid w:val="004910CA"/>
    <w:rsid w:val="004912AE"/>
    <w:rsid w:val="004914CD"/>
    <w:rsid w:val="00491503"/>
    <w:rsid w:val="004916E9"/>
    <w:rsid w:val="00491C1F"/>
    <w:rsid w:val="004920C5"/>
    <w:rsid w:val="00493061"/>
    <w:rsid w:val="00493093"/>
    <w:rsid w:val="004932A6"/>
    <w:rsid w:val="00493DEC"/>
    <w:rsid w:val="00493EEC"/>
    <w:rsid w:val="00493FE9"/>
    <w:rsid w:val="00494348"/>
    <w:rsid w:val="00494414"/>
    <w:rsid w:val="00494563"/>
    <w:rsid w:val="004946E0"/>
    <w:rsid w:val="00494720"/>
    <w:rsid w:val="0049473E"/>
    <w:rsid w:val="00495127"/>
    <w:rsid w:val="0049533C"/>
    <w:rsid w:val="004953D6"/>
    <w:rsid w:val="00495DF6"/>
    <w:rsid w:val="00496779"/>
    <w:rsid w:val="0049688E"/>
    <w:rsid w:val="00497162"/>
    <w:rsid w:val="004973AE"/>
    <w:rsid w:val="00497787"/>
    <w:rsid w:val="00497E7B"/>
    <w:rsid w:val="00497F33"/>
    <w:rsid w:val="004A03B5"/>
    <w:rsid w:val="004A0FA8"/>
    <w:rsid w:val="004A101D"/>
    <w:rsid w:val="004A1297"/>
    <w:rsid w:val="004A140B"/>
    <w:rsid w:val="004A195A"/>
    <w:rsid w:val="004A1D77"/>
    <w:rsid w:val="004A1F32"/>
    <w:rsid w:val="004A1F5D"/>
    <w:rsid w:val="004A2683"/>
    <w:rsid w:val="004A26E0"/>
    <w:rsid w:val="004A276A"/>
    <w:rsid w:val="004A2DC0"/>
    <w:rsid w:val="004A2E93"/>
    <w:rsid w:val="004A2F5E"/>
    <w:rsid w:val="004A30F9"/>
    <w:rsid w:val="004A3311"/>
    <w:rsid w:val="004A339F"/>
    <w:rsid w:val="004A38FB"/>
    <w:rsid w:val="004A4038"/>
    <w:rsid w:val="004A4481"/>
    <w:rsid w:val="004A4572"/>
    <w:rsid w:val="004A4632"/>
    <w:rsid w:val="004A4EF8"/>
    <w:rsid w:val="004A51CD"/>
    <w:rsid w:val="004A525C"/>
    <w:rsid w:val="004A5414"/>
    <w:rsid w:val="004A5505"/>
    <w:rsid w:val="004A5676"/>
    <w:rsid w:val="004A57B2"/>
    <w:rsid w:val="004A5F59"/>
    <w:rsid w:val="004A6425"/>
    <w:rsid w:val="004A6A7D"/>
    <w:rsid w:val="004A6CDE"/>
    <w:rsid w:val="004A6E18"/>
    <w:rsid w:val="004A6FD5"/>
    <w:rsid w:val="004A79A3"/>
    <w:rsid w:val="004A7B84"/>
    <w:rsid w:val="004B02EA"/>
    <w:rsid w:val="004B11CF"/>
    <w:rsid w:val="004B1674"/>
    <w:rsid w:val="004B2058"/>
    <w:rsid w:val="004B226C"/>
    <w:rsid w:val="004B23D6"/>
    <w:rsid w:val="004B2648"/>
    <w:rsid w:val="004B267F"/>
    <w:rsid w:val="004B2913"/>
    <w:rsid w:val="004B2BB2"/>
    <w:rsid w:val="004B2D65"/>
    <w:rsid w:val="004B359E"/>
    <w:rsid w:val="004B395F"/>
    <w:rsid w:val="004B4362"/>
    <w:rsid w:val="004B488D"/>
    <w:rsid w:val="004B5270"/>
    <w:rsid w:val="004B5B8D"/>
    <w:rsid w:val="004B5BBB"/>
    <w:rsid w:val="004B5E11"/>
    <w:rsid w:val="004B616A"/>
    <w:rsid w:val="004B670E"/>
    <w:rsid w:val="004B6861"/>
    <w:rsid w:val="004B6BB8"/>
    <w:rsid w:val="004B6DD6"/>
    <w:rsid w:val="004B6EA8"/>
    <w:rsid w:val="004C023D"/>
    <w:rsid w:val="004C07C2"/>
    <w:rsid w:val="004C0E15"/>
    <w:rsid w:val="004C0F46"/>
    <w:rsid w:val="004C1752"/>
    <w:rsid w:val="004C18BC"/>
    <w:rsid w:val="004C1A85"/>
    <w:rsid w:val="004C218D"/>
    <w:rsid w:val="004C22BE"/>
    <w:rsid w:val="004C2651"/>
    <w:rsid w:val="004C2BB0"/>
    <w:rsid w:val="004C2EF0"/>
    <w:rsid w:val="004C331E"/>
    <w:rsid w:val="004C3F86"/>
    <w:rsid w:val="004C4408"/>
    <w:rsid w:val="004C455E"/>
    <w:rsid w:val="004C4970"/>
    <w:rsid w:val="004C5026"/>
    <w:rsid w:val="004C5155"/>
    <w:rsid w:val="004C56B8"/>
    <w:rsid w:val="004C56CA"/>
    <w:rsid w:val="004C59EC"/>
    <w:rsid w:val="004C5F29"/>
    <w:rsid w:val="004C7126"/>
    <w:rsid w:val="004C7694"/>
    <w:rsid w:val="004C7697"/>
    <w:rsid w:val="004C7751"/>
    <w:rsid w:val="004C78D5"/>
    <w:rsid w:val="004D013A"/>
    <w:rsid w:val="004D01C2"/>
    <w:rsid w:val="004D051D"/>
    <w:rsid w:val="004D05C4"/>
    <w:rsid w:val="004D07FB"/>
    <w:rsid w:val="004D0863"/>
    <w:rsid w:val="004D0935"/>
    <w:rsid w:val="004D0D96"/>
    <w:rsid w:val="004D116E"/>
    <w:rsid w:val="004D13E1"/>
    <w:rsid w:val="004D142F"/>
    <w:rsid w:val="004D196C"/>
    <w:rsid w:val="004D1B22"/>
    <w:rsid w:val="004D24C8"/>
    <w:rsid w:val="004D2BBC"/>
    <w:rsid w:val="004D2E44"/>
    <w:rsid w:val="004D2F3D"/>
    <w:rsid w:val="004D2F54"/>
    <w:rsid w:val="004D3105"/>
    <w:rsid w:val="004D32E3"/>
    <w:rsid w:val="004D3322"/>
    <w:rsid w:val="004D3373"/>
    <w:rsid w:val="004D34E5"/>
    <w:rsid w:val="004D363F"/>
    <w:rsid w:val="004D38FF"/>
    <w:rsid w:val="004D3AC9"/>
    <w:rsid w:val="004D3FA0"/>
    <w:rsid w:val="004D43B8"/>
    <w:rsid w:val="004D4B85"/>
    <w:rsid w:val="004D4CC6"/>
    <w:rsid w:val="004D4DFC"/>
    <w:rsid w:val="004D4F88"/>
    <w:rsid w:val="004D5826"/>
    <w:rsid w:val="004D5878"/>
    <w:rsid w:val="004D5939"/>
    <w:rsid w:val="004D6441"/>
    <w:rsid w:val="004D6974"/>
    <w:rsid w:val="004D69E8"/>
    <w:rsid w:val="004D6C49"/>
    <w:rsid w:val="004D6D5C"/>
    <w:rsid w:val="004D749B"/>
    <w:rsid w:val="004D74A2"/>
    <w:rsid w:val="004D74E8"/>
    <w:rsid w:val="004D7A58"/>
    <w:rsid w:val="004E004F"/>
    <w:rsid w:val="004E00D2"/>
    <w:rsid w:val="004E0612"/>
    <w:rsid w:val="004E0CBC"/>
    <w:rsid w:val="004E152E"/>
    <w:rsid w:val="004E1553"/>
    <w:rsid w:val="004E1AEE"/>
    <w:rsid w:val="004E1BA8"/>
    <w:rsid w:val="004E1C8E"/>
    <w:rsid w:val="004E1EBB"/>
    <w:rsid w:val="004E2831"/>
    <w:rsid w:val="004E2926"/>
    <w:rsid w:val="004E2B41"/>
    <w:rsid w:val="004E2DC8"/>
    <w:rsid w:val="004E3343"/>
    <w:rsid w:val="004E34C2"/>
    <w:rsid w:val="004E390B"/>
    <w:rsid w:val="004E393A"/>
    <w:rsid w:val="004E3A1B"/>
    <w:rsid w:val="004E3E6F"/>
    <w:rsid w:val="004E3EE0"/>
    <w:rsid w:val="004E3F1E"/>
    <w:rsid w:val="004E40FF"/>
    <w:rsid w:val="004E422F"/>
    <w:rsid w:val="004E4BB6"/>
    <w:rsid w:val="004E4D6F"/>
    <w:rsid w:val="004E4ED4"/>
    <w:rsid w:val="004E54EA"/>
    <w:rsid w:val="004E577F"/>
    <w:rsid w:val="004E5E70"/>
    <w:rsid w:val="004E6230"/>
    <w:rsid w:val="004E6376"/>
    <w:rsid w:val="004E69B8"/>
    <w:rsid w:val="004E6B90"/>
    <w:rsid w:val="004E6D73"/>
    <w:rsid w:val="004E6E9C"/>
    <w:rsid w:val="004E70DA"/>
    <w:rsid w:val="004E78C8"/>
    <w:rsid w:val="004E7C71"/>
    <w:rsid w:val="004F05CA"/>
    <w:rsid w:val="004F0A5B"/>
    <w:rsid w:val="004F0BAF"/>
    <w:rsid w:val="004F11F7"/>
    <w:rsid w:val="004F1A07"/>
    <w:rsid w:val="004F1A71"/>
    <w:rsid w:val="004F20DB"/>
    <w:rsid w:val="004F261C"/>
    <w:rsid w:val="004F2D06"/>
    <w:rsid w:val="004F3156"/>
    <w:rsid w:val="004F340D"/>
    <w:rsid w:val="004F3823"/>
    <w:rsid w:val="004F3A1A"/>
    <w:rsid w:val="004F3FA9"/>
    <w:rsid w:val="004F47DC"/>
    <w:rsid w:val="004F4A53"/>
    <w:rsid w:val="004F4C93"/>
    <w:rsid w:val="004F4D2B"/>
    <w:rsid w:val="004F5258"/>
    <w:rsid w:val="004F5374"/>
    <w:rsid w:val="004F53F4"/>
    <w:rsid w:val="004F5434"/>
    <w:rsid w:val="004F59B4"/>
    <w:rsid w:val="004F5A49"/>
    <w:rsid w:val="004F5BDA"/>
    <w:rsid w:val="004F5F29"/>
    <w:rsid w:val="004F63BB"/>
    <w:rsid w:val="004F726B"/>
    <w:rsid w:val="004F7310"/>
    <w:rsid w:val="004F75F8"/>
    <w:rsid w:val="004F7778"/>
    <w:rsid w:val="004F783C"/>
    <w:rsid w:val="004F7BB4"/>
    <w:rsid w:val="00500058"/>
    <w:rsid w:val="00500515"/>
    <w:rsid w:val="005005C3"/>
    <w:rsid w:val="00500768"/>
    <w:rsid w:val="00500C77"/>
    <w:rsid w:val="00500F17"/>
    <w:rsid w:val="00500F4A"/>
    <w:rsid w:val="00501565"/>
    <w:rsid w:val="005015EB"/>
    <w:rsid w:val="00501D35"/>
    <w:rsid w:val="005021A1"/>
    <w:rsid w:val="00502242"/>
    <w:rsid w:val="00502AAA"/>
    <w:rsid w:val="00502CEB"/>
    <w:rsid w:val="00503096"/>
    <w:rsid w:val="00503195"/>
    <w:rsid w:val="005038A1"/>
    <w:rsid w:val="00503D09"/>
    <w:rsid w:val="00503F43"/>
    <w:rsid w:val="005040E5"/>
    <w:rsid w:val="0050434D"/>
    <w:rsid w:val="005045EB"/>
    <w:rsid w:val="00504DC5"/>
    <w:rsid w:val="00505124"/>
    <w:rsid w:val="005052D5"/>
    <w:rsid w:val="005053F1"/>
    <w:rsid w:val="005057AC"/>
    <w:rsid w:val="005058A0"/>
    <w:rsid w:val="00506248"/>
    <w:rsid w:val="0050629A"/>
    <w:rsid w:val="00506504"/>
    <w:rsid w:val="00506C56"/>
    <w:rsid w:val="00506FCF"/>
    <w:rsid w:val="0050799C"/>
    <w:rsid w:val="00507AAC"/>
    <w:rsid w:val="00507CE0"/>
    <w:rsid w:val="00507E98"/>
    <w:rsid w:val="00507F40"/>
    <w:rsid w:val="00510346"/>
    <w:rsid w:val="00510628"/>
    <w:rsid w:val="00510AC9"/>
    <w:rsid w:val="00510CCA"/>
    <w:rsid w:val="00510D23"/>
    <w:rsid w:val="005111DA"/>
    <w:rsid w:val="005113DC"/>
    <w:rsid w:val="00511768"/>
    <w:rsid w:val="00512008"/>
    <w:rsid w:val="0051240E"/>
    <w:rsid w:val="005126E3"/>
    <w:rsid w:val="00512FED"/>
    <w:rsid w:val="00513669"/>
    <w:rsid w:val="00513A03"/>
    <w:rsid w:val="00514224"/>
    <w:rsid w:val="00514688"/>
    <w:rsid w:val="00514A37"/>
    <w:rsid w:val="00514B43"/>
    <w:rsid w:val="00514E5C"/>
    <w:rsid w:val="0051536D"/>
    <w:rsid w:val="005155C6"/>
    <w:rsid w:val="00515767"/>
    <w:rsid w:val="005157A3"/>
    <w:rsid w:val="00515807"/>
    <w:rsid w:val="00515F5E"/>
    <w:rsid w:val="005161CA"/>
    <w:rsid w:val="00516537"/>
    <w:rsid w:val="00516694"/>
    <w:rsid w:val="00516DAB"/>
    <w:rsid w:val="00517632"/>
    <w:rsid w:val="005178FD"/>
    <w:rsid w:val="00517AC9"/>
    <w:rsid w:val="005200AE"/>
    <w:rsid w:val="00520B35"/>
    <w:rsid w:val="005212D0"/>
    <w:rsid w:val="005215C3"/>
    <w:rsid w:val="00521644"/>
    <w:rsid w:val="00521933"/>
    <w:rsid w:val="00521B58"/>
    <w:rsid w:val="00521DE6"/>
    <w:rsid w:val="00521E1E"/>
    <w:rsid w:val="00522108"/>
    <w:rsid w:val="00522AED"/>
    <w:rsid w:val="00522BB3"/>
    <w:rsid w:val="00522D6A"/>
    <w:rsid w:val="00522F35"/>
    <w:rsid w:val="00522FB2"/>
    <w:rsid w:val="005233ED"/>
    <w:rsid w:val="005247D9"/>
    <w:rsid w:val="00524CE4"/>
    <w:rsid w:val="00525005"/>
    <w:rsid w:val="005250BE"/>
    <w:rsid w:val="005251CF"/>
    <w:rsid w:val="00527ED0"/>
    <w:rsid w:val="00530507"/>
    <w:rsid w:val="00530740"/>
    <w:rsid w:val="00530AF1"/>
    <w:rsid w:val="00530C77"/>
    <w:rsid w:val="00531739"/>
    <w:rsid w:val="0053180A"/>
    <w:rsid w:val="005319C4"/>
    <w:rsid w:val="00531D4A"/>
    <w:rsid w:val="005321B6"/>
    <w:rsid w:val="0053246F"/>
    <w:rsid w:val="005338C1"/>
    <w:rsid w:val="00533D9A"/>
    <w:rsid w:val="00534511"/>
    <w:rsid w:val="005345E6"/>
    <w:rsid w:val="00535259"/>
    <w:rsid w:val="005356A0"/>
    <w:rsid w:val="00535894"/>
    <w:rsid w:val="00536147"/>
    <w:rsid w:val="00536436"/>
    <w:rsid w:val="00536683"/>
    <w:rsid w:val="005367AD"/>
    <w:rsid w:val="00536AF7"/>
    <w:rsid w:val="00536E96"/>
    <w:rsid w:val="00536F38"/>
    <w:rsid w:val="005372AF"/>
    <w:rsid w:val="00537ECB"/>
    <w:rsid w:val="00537F42"/>
    <w:rsid w:val="00537FBD"/>
    <w:rsid w:val="005401D8"/>
    <w:rsid w:val="0054080D"/>
    <w:rsid w:val="00540ACB"/>
    <w:rsid w:val="00540AF3"/>
    <w:rsid w:val="00540BC4"/>
    <w:rsid w:val="00541A72"/>
    <w:rsid w:val="00542364"/>
    <w:rsid w:val="005429FD"/>
    <w:rsid w:val="00542EAF"/>
    <w:rsid w:val="005432F4"/>
    <w:rsid w:val="005434C7"/>
    <w:rsid w:val="00543CCA"/>
    <w:rsid w:val="00543F04"/>
    <w:rsid w:val="00543F83"/>
    <w:rsid w:val="0054425A"/>
    <w:rsid w:val="00544316"/>
    <w:rsid w:val="0054433B"/>
    <w:rsid w:val="005443F4"/>
    <w:rsid w:val="005445E8"/>
    <w:rsid w:val="00544D3C"/>
    <w:rsid w:val="00544E56"/>
    <w:rsid w:val="0054532D"/>
    <w:rsid w:val="0054585E"/>
    <w:rsid w:val="00545D60"/>
    <w:rsid w:val="00546465"/>
    <w:rsid w:val="0054667F"/>
    <w:rsid w:val="005468FF"/>
    <w:rsid w:val="00546905"/>
    <w:rsid w:val="005469C2"/>
    <w:rsid w:val="00546F6B"/>
    <w:rsid w:val="00546FBB"/>
    <w:rsid w:val="005472EC"/>
    <w:rsid w:val="005473D4"/>
    <w:rsid w:val="005474CF"/>
    <w:rsid w:val="005478AE"/>
    <w:rsid w:val="00547CB2"/>
    <w:rsid w:val="00547D48"/>
    <w:rsid w:val="00550472"/>
    <w:rsid w:val="00550BB3"/>
    <w:rsid w:val="00550D77"/>
    <w:rsid w:val="00550DD4"/>
    <w:rsid w:val="00550F16"/>
    <w:rsid w:val="0055149E"/>
    <w:rsid w:val="005514ED"/>
    <w:rsid w:val="00551B1F"/>
    <w:rsid w:val="00551B81"/>
    <w:rsid w:val="00551E1A"/>
    <w:rsid w:val="005520E9"/>
    <w:rsid w:val="0055227F"/>
    <w:rsid w:val="005522AF"/>
    <w:rsid w:val="005528DF"/>
    <w:rsid w:val="00552C6E"/>
    <w:rsid w:val="0055301A"/>
    <w:rsid w:val="0055369A"/>
    <w:rsid w:val="00553B4C"/>
    <w:rsid w:val="00553BD8"/>
    <w:rsid w:val="00553D3B"/>
    <w:rsid w:val="00553D74"/>
    <w:rsid w:val="0055479C"/>
    <w:rsid w:val="00554C7D"/>
    <w:rsid w:val="005553DA"/>
    <w:rsid w:val="005556A4"/>
    <w:rsid w:val="00555C44"/>
    <w:rsid w:val="00555EB7"/>
    <w:rsid w:val="00555F77"/>
    <w:rsid w:val="005563F9"/>
    <w:rsid w:val="005564F6"/>
    <w:rsid w:val="00556A88"/>
    <w:rsid w:val="00556AAC"/>
    <w:rsid w:val="00556CD8"/>
    <w:rsid w:val="00556D0E"/>
    <w:rsid w:val="00557086"/>
    <w:rsid w:val="00557128"/>
    <w:rsid w:val="005573F6"/>
    <w:rsid w:val="00557BDD"/>
    <w:rsid w:val="00560059"/>
    <w:rsid w:val="00560C81"/>
    <w:rsid w:val="00561554"/>
    <w:rsid w:val="005615E5"/>
    <w:rsid w:val="0056166E"/>
    <w:rsid w:val="00561B6A"/>
    <w:rsid w:val="00562470"/>
    <w:rsid w:val="00562535"/>
    <w:rsid w:val="00562729"/>
    <w:rsid w:val="00562AC4"/>
    <w:rsid w:val="0056366A"/>
    <w:rsid w:val="005642C5"/>
    <w:rsid w:val="005654C0"/>
    <w:rsid w:val="00565646"/>
    <w:rsid w:val="005656F9"/>
    <w:rsid w:val="005657C3"/>
    <w:rsid w:val="005657F6"/>
    <w:rsid w:val="00565946"/>
    <w:rsid w:val="00565DE9"/>
    <w:rsid w:val="00565E2D"/>
    <w:rsid w:val="00565F52"/>
    <w:rsid w:val="00566105"/>
    <w:rsid w:val="00566327"/>
    <w:rsid w:val="0056643C"/>
    <w:rsid w:val="0056644D"/>
    <w:rsid w:val="00566B7A"/>
    <w:rsid w:val="00566E3E"/>
    <w:rsid w:val="00567567"/>
    <w:rsid w:val="00567B0C"/>
    <w:rsid w:val="00567E24"/>
    <w:rsid w:val="00567FF6"/>
    <w:rsid w:val="00570EE0"/>
    <w:rsid w:val="005712EC"/>
    <w:rsid w:val="0057133A"/>
    <w:rsid w:val="00571540"/>
    <w:rsid w:val="0057161B"/>
    <w:rsid w:val="0057189C"/>
    <w:rsid w:val="00571B31"/>
    <w:rsid w:val="00571BA6"/>
    <w:rsid w:val="00571D0E"/>
    <w:rsid w:val="0057213F"/>
    <w:rsid w:val="005723BE"/>
    <w:rsid w:val="005724F2"/>
    <w:rsid w:val="0057267F"/>
    <w:rsid w:val="005729FF"/>
    <w:rsid w:val="00572D09"/>
    <w:rsid w:val="00572F49"/>
    <w:rsid w:val="005734D5"/>
    <w:rsid w:val="00573842"/>
    <w:rsid w:val="005740A4"/>
    <w:rsid w:val="00574317"/>
    <w:rsid w:val="00574611"/>
    <w:rsid w:val="00574A0F"/>
    <w:rsid w:val="00574BF9"/>
    <w:rsid w:val="00575241"/>
    <w:rsid w:val="005754FE"/>
    <w:rsid w:val="00576342"/>
    <w:rsid w:val="0057650B"/>
    <w:rsid w:val="005768D3"/>
    <w:rsid w:val="00576A5A"/>
    <w:rsid w:val="00576B17"/>
    <w:rsid w:val="00576CA7"/>
    <w:rsid w:val="00576E6A"/>
    <w:rsid w:val="00577291"/>
    <w:rsid w:val="005773D5"/>
    <w:rsid w:val="00577760"/>
    <w:rsid w:val="00577B93"/>
    <w:rsid w:val="00577C78"/>
    <w:rsid w:val="00577D53"/>
    <w:rsid w:val="00580745"/>
    <w:rsid w:val="00580AFE"/>
    <w:rsid w:val="0058153E"/>
    <w:rsid w:val="005815CF"/>
    <w:rsid w:val="0058165F"/>
    <w:rsid w:val="00581A14"/>
    <w:rsid w:val="00581AAF"/>
    <w:rsid w:val="00581AE7"/>
    <w:rsid w:val="00581E93"/>
    <w:rsid w:val="005824ED"/>
    <w:rsid w:val="0058306C"/>
    <w:rsid w:val="00583CF9"/>
    <w:rsid w:val="00583D60"/>
    <w:rsid w:val="0058400B"/>
    <w:rsid w:val="00584256"/>
    <w:rsid w:val="0058460D"/>
    <w:rsid w:val="0058465D"/>
    <w:rsid w:val="00584CF8"/>
    <w:rsid w:val="005857A2"/>
    <w:rsid w:val="005858E0"/>
    <w:rsid w:val="005860A7"/>
    <w:rsid w:val="00586174"/>
    <w:rsid w:val="00586463"/>
    <w:rsid w:val="005867B8"/>
    <w:rsid w:val="00586A2E"/>
    <w:rsid w:val="00586C43"/>
    <w:rsid w:val="00586E3F"/>
    <w:rsid w:val="005871D3"/>
    <w:rsid w:val="0058753F"/>
    <w:rsid w:val="0058761D"/>
    <w:rsid w:val="0059016B"/>
    <w:rsid w:val="005902A3"/>
    <w:rsid w:val="00590A64"/>
    <w:rsid w:val="00590C6F"/>
    <w:rsid w:val="005912F4"/>
    <w:rsid w:val="0059192C"/>
    <w:rsid w:val="0059197B"/>
    <w:rsid w:val="00591A0E"/>
    <w:rsid w:val="00591B38"/>
    <w:rsid w:val="00591BF2"/>
    <w:rsid w:val="005921DE"/>
    <w:rsid w:val="00592247"/>
    <w:rsid w:val="0059334C"/>
    <w:rsid w:val="005933E0"/>
    <w:rsid w:val="005934EF"/>
    <w:rsid w:val="005937FC"/>
    <w:rsid w:val="005939C1"/>
    <w:rsid w:val="00593F54"/>
    <w:rsid w:val="005942CA"/>
    <w:rsid w:val="005942E4"/>
    <w:rsid w:val="005944BB"/>
    <w:rsid w:val="00594969"/>
    <w:rsid w:val="00595B13"/>
    <w:rsid w:val="00595ECA"/>
    <w:rsid w:val="0059608D"/>
    <w:rsid w:val="00596186"/>
    <w:rsid w:val="00596449"/>
    <w:rsid w:val="005967E1"/>
    <w:rsid w:val="00596934"/>
    <w:rsid w:val="00597321"/>
    <w:rsid w:val="00597440"/>
    <w:rsid w:val="005974A8"/>
    <w:rsid w:val="005975F6"/>
    <w:rsid w:val="0059762D"/>
    <w:rsid w:val="00597DD7"/>
    <w:rsid w:val="00597F53"/>
    <w:rsid w:val="005A0990"/>
    <w:rsid w:val="005A0A9C"/>
    <w:rsid w:val="005A0FC6"/>
    <w:rsid w:val="005A12E0"/>
    <w:rsid w:val="005A1437"/>
    <w:rsid w:val="005A1E4B"/>
    <w:rsid w:val="005A2032"/>
    <w:rsid w:val="005A23BD"/>
    <w:rsid w:val="005A28E7"/>
    <w:rsid w:val="005A2A0F"/>
    <w:rsid w:val="005A3478"/>
    <w:rsid w:val="005A356F"/>
    <w:rsid w:val="005A35BE"/>
    <w:rsid w:val="005A3F43"/>
    <w:rsid w:val="005A42E4"/>
    <w:rsid w:val="005A44B2"/>
    <w:rsid w:val="005A4B77"/>
    <w:rsid w:val="005A531B"/>
    <w:rsid w:val="005A54C6"/>
    <w:rsid w:val="005A5619"/>
    <w:rsid w:val="005A58B4"/>
    <w:rsid w:val="005A6079"/>
    <w:rsid w:val="005A6CF5"/>
    <w:rsid w:val="005A783D"/>
    <w:rsid w:val="005A789D"/>
    <w:rsid w:val="005B0564"/>
    <w:rsid w:val="005B0C4F"/>
    <w:rsid w:val="005B0DBD"/>
    <w:rsid w:val="005B125A"/>
    <w:rsid w:val="005B1522"/>
    <w:rsid w:val="005B16DD"/>
    <w:rsid w:val="005B17A9"/>
    <w:rsid w:val="005B1CDB"/>
    <w:rsid w:val="005B289D"/>
    <w:rsid w:val="005B294D"/>
    <w:rsid w:val="005B2D5F"/>
    <w:rsid w:val="005B2FD0"/>
    <w:rsid w:val="005B2FF7"/>
    <w:rsid w:val="005B31FA"/>
    <w:rsid w:val="005B33F5"/>
    <w:rsid w:val="005B35AB"/>
    <w:rsid w:val="005B40EA"/>
    <w:rsid w:val="005B4286"/>
    <w:rsid w:val="005B459C"/>
    <w:rsid w:val="005B45C5"/>
    <w:rsid w:val="005B507D"/>
    <w:rsid w:val="005B537B"/>
    <w:rsid w:val="005B5813"/>
    <w:rsid w:val="005B583C"/>
    <w:rsid w:val="005B5840"/>
    <w:rsid w:val="005B5A26"/>
    <w:rsid w:val="005B5A41"/>
    <w:rsid w:val="005B5B3F"/>
    <w:rsid w:val="005B6585"/>
    <w:rsid w:val="005B677E"/>
    <w:rsid w:val="005B69A4"/>
    <w:rsid w:val="005B6A9D"/>
    <w:rsid w:val="005B6F5D"/>
    <w:rsid w:val="005B73E6"/>
    <w:rsid w:val="005B762D"/>
    <w:rsid w:val="005B7F2A"/>
    <w:rsid w:val="005C0AA0"/>
    <w:rsid w:val="005C0AB3"/>
    <w:rsid w:val="005C0ED8"/>
    <w:rsid w:val="005C1457"/>
    <w:rsid w:val="005C15E6"/>
    <w:rsid w:val="005C1DA5"/>
    <w:rsid w:val="005C212C"/>
    <w:rsid w:val="005C2141"/>
    <w:rsid w:val="005C2AAD"/>
    <w:rsid w:val="005C3007"/>
    <w:rsid w:val="005C3298"/>
    <w:rsid w:val="005C380A"/>
    <w:rsid w:val="005C4256"/>
    <w:rsid w:val="005C5334"/>
    <w:rsid w:val="005C55F6"/>
    <w:rsid w:val="005C579D"/>
    <w:rsid w:val="005C61F9"/>
    <w:rsid w:val="005C64CE"/>
    <w:rsid w:val="005C6E0D"/>
    <w:rsid w:val="005C6EF7"/>
    <w:rsid w:val="005C72BE"/>
    <w:rsid w:val="005C7524"/>
    <w:rsid w:val="005C76C7"/>
    <w:rsid w:val="005C7CB2"/>
    <w:rsid w:val="005C7CBB"/>
    <w:rsid w:val="005C7DEF"/>
    <w:rsid w:val="005D0028"/>
    <w:rsid w:val="005D0BFC"/>
    <w:rsid w:val="005D0F71"/>
    <w:rsid w:val="005D1290"/>
    <w:rsid w:val="005D1409"/>
    <w:rsid w:val="005D1A55"/>
    <w:rsid w:val="005D1B3C"/>
    <w:rsid w:val="005D20FC"/>
    <w:rsid w:val="005D218E"/>
    <w:rsid w:val="005D21BF"/>
    <w:rsid w:val="005D2931"/>
    <w:rsid w:val="005D2CB0"/>
    <w:rsid w:val="005D2E2B"/>
    <w:rsid w:val="005D30D2"/>
    <w:rsid w:val="005D3B48"/>
    <w:rsid w:val="005D3E24"/>
    <w:rsid w:val="005D409D"/>
    <w:rsid w:val="005D40E9"/>
    <w:rsid w:val="005D4516"/>
    <w:rsid w:val="005D468B"/>
    <w:rsid w:val="005D4981"/>
    <w:rsid w:val="005D4C7F"/>
    <w:rsid w:val="005D4EED"/>
    <w:rsid w:val="005D5A40"/>
    <w:rsid w:val="005D5C18"/>
    <w:rsid w:val="005D5F84"/>
    <w:rsid w:val="005D5FD6"/>
    <w:rsid w:val="005D6A5D"/>
    <w:rsid w:val="005D6BB3"/>
    <w:rsid w:val="005D6ECE"/>
    <w:rsid w:val="005D6F0B"/>
    <w:rsid w:val="005D709E"/>
    <w:rsid w:val="005D71C8"/>
    <w:rsid w:val="005D72A2"/>
    <w:rsid w:val="005D7425"/>
    <w:rsid w:val="005D75D1"/>
    <w:rsid w:val="005E00E1"/>
    <w:rsid w:val="005E1067"/>
    <w:rsid w:val="005E1222"/>
    <w:rsid w:val="005E14AB"/>
    <w:rsid w:val="005E1D0C"/>
    <w:rsid w:val="005E1DE1"/>
    <w:rsid w:val="005E1EFC"/>
    <w:rsid w:val="005E2CC0"/>
    <w:rsid w:val="005E2F24"/>
    <w:rsid w:val="005E36AF"/>
    <w:rsid w:val="005E377C"/>
    <w:rsid w:val="005E3B9D"/>
    <w:rsid w:val="005E545F"/>
    <w:rsid w:val="005E5BAC"/>
    <w:rsid w:val="005E5BD1"/>
    <w:rsid w:val="005E5FA0"/>
    <w:rsid w:val="005E626F"/>
    <w:rsid w:val="005E6295"/>
    <w:rsid w:val="005E62A4"/>
    <w:rsid w:val="005E64EF"/>
    <w:rsid w:val="005E6C8B"/>
    <w:rsid w:val="005E6CB0"/>
    <w:rsid w:val="005E6CE4"/>
    <w:rsid w:val="005E6D0E"/>
    <w:rsid w:val="005E6E25"/>
    <w:rsid w:val="005E7266"/>
    <w:rsid w:val="005E7466"/>
    <w:rsid w:val="005E74BB"/>
    <w:rsid w:val="005E7B4F"/>
    <w:rsid w:val="005E7DBC"/>
    <w:rsid w:val="005E7DE2"/>
    <w:rsid w:val="005F00A9"/>
    <w:rsid w:val="005F0D04"/>
    <w:rsid w:val="005F13DF"/>
    <w:rsid w:val="005F1419"/>
    <w:rsid w:val="005F1760"/>
    <w:rsid w:val="005F17FF"/>
    <w:rsid w:val="005F1D4C"/>
    <w:rsid w:val="005F26B8"/>
    <w:rsid w:val="005F27F8"/>
    <w:rsid w:val="005F2D3D"/>
    <w:rsid w:val="005F2F8C"/>
    <w:rsid w:val="005F35B3"/>
    <w:rsid w:val="005F37D8"/>
    <w:rsid w:val="005F3E86"/>
    <w:rsid w:val="005F3E8F"/>
    <w:rsid w:val="005F4495"/>
    <w:rsid w:val="005F4944"/>
    <w:rsid w:val="005F4D0A"/>
    <w:rsid w:val="005F5A9D"/>
    <w:rsid w:val="005F5D7A"/>
    <w:rsid w:val="005F5D83"/>
    <w:rsid w:val="005F61AE"/>
    <w:rsid w:val="005F61CD"/>
    <w:rsid w:val="005F6E42"/>
    <w:rsid w:val="005F7038"/>
    <w:rsid w:val="005F771D"/>
    <w:rsid w:val="005F79AB"/>
    <w:rsid w:val="005F7A5C"/>
    <w:rsid w:val="005F7BA2"/>
    <w:rsid w:val="00600402"/>
    <w:rsid w:val="00600566"/>
    <w:rsid w:val="00600698"/>
    <w:rsid w:val="00600D8B"/>
    <w:rsid w:val="006016B4"/>
    <w:rsid w:val="00601A61"/>
    <w:rsid w:val="00601BBB"/>
    <w:rsid w:val="00601CFF"/>
    <w:rsid w:val="00602059"/>
    <w:rsid w:val="006021B7"/>
    <w:rsid w:val="00602C8D"/>
    <w:rsid w:val="006030F7"/>
    <w:rsid w:val="00603102"/>
    <w:rsid w:val="0060319A"/>
    <w:rsid w:val="00603A65"/>
    <w:rsid w:val="00603C8F"/>
    <w:rsid w:val="00603DC3"/>
    <w:rsid w:val="00603E68"/>
    <w:rsid w:val="00603F22"/>
    <w:rsid w:val="006040AC"/>
    <w:rsid w:val="00604A0F"/>
    <w:rsid w:val="00604DCC"/>
    <w:rsid w:val="00604E8A"/>
    <w:rsid w:val="00605937"/>
    <w:rsid w:val="00605A61"/>
    <w:rsid w:val="00605C35"/>
    <w:rsid w:val="006073BD"/>
    <w:rsid w:val="00607660"/>
    <w:rsid w:val="00607EC4"/>
    <w:rsid w:val="0061043A"/>
    <w:rsid w:val="006104A5"/>
    <w:rsid w:val="00610728"/>
    <w:rsid w:val="00610873"/>
    <w:rsid w:val="00610DD3"/>
    <w:rsid w:val="00610EA7"/>
    <w:rsid w:val="00611103"/>
    <w:rsid w:val="00611213"/>
    <w:rsid w:val="006113B6"/>
    <w:rsid w:val="0061150F"/>
    <w:rsid w:val="00611846"/>
    <w:rsid w:val="00611E0E"/>
    <w:rsid w:val="00612512"/>
    <w:rsid w:val="00612BA9"/>
    <w:rsid w:val="00612C16"/>
    <w:rsid w:val="00612CFD"/>
    <w:rsid w:val="00612E17"/>
    <w:rsid w:val="00612F92"/>
    <w:rsid w:val="006132EA"/>
    <w:rsid w:val="0061343C"/>
    <w:rsid w:val="00613C0D"/>
    <w:rsid w:val="00613CA4"/>
    <w:rsid w:val="00613E3C"/>
    <w:rsid w:val="00613E5A"/>
    <w:rsid w:val="00614073"/>
    <w:rsid w:val="006141B5"/>
    <w:rsid w:val="006145E0"/>
    <w:rsid w:val="006147FD"/>
    <w:rsid w:val="006149F9"/>
    <w:rsid w:val="00614DBA"/>
    <w:rsid w:val="00615094"/>
    <w:rsid w:val="0061544E"/>
    <w:rsid w:val="006156CC"/>
    <w:rsid w:val="006157D2"/>
    <w:rsid w:val="00615937"/>
    <w:rsid w:val="0061596C"/>
    <w:rsid w:val="00615A53"/>
    <w:rsid w:val="00615DB3"/>
    <w:rsid w:val="00615FEC"/>
    <w:rsid w:val="00616409"/>
    <w:rsid w:val="00616E64"/>
    <w:rsid w:val="0061714A"/>
    <w:rsid w:val="00617BA9"/>
    <w:rsid w:val="00617DB6"/>
    <w:rsid w:val="006201F8"/>
    <w:rsid w:val="00620341"/>
    <w:rsid w:val="00620955"/>
    <w:rsid w:val="006209E1"/>
    <w:rsid w:val="00620A8A"/>
    <w:rsid w:val="00620DE8"/>
    <w:rsid w:val="00620F97"/>
    <w:rsid w:val="0062109E"/>
    <w:rsid w:val="006211DE"/>
    <w:rsid w:val="00621B1F"/>
    <w:rsid w:val="006222FE"/>
    <w:rsid w:val="0062266C"/>
    <w:rsid w:val="00622845"/>
    <w:rsid w:val="0062288C"/>
    <w:rsid w:val="00622E8E"/>
    <w:rsid w:val="00623489"/>
    <w:rsid w:val="00623748"/>
    <w:rsid w:val="00624053"/>
    <w:rsid w:val="006242C1"/>
    <w:rsid w:val="00624350"/>
    <w:rsid w:val="0062448E"/>
    <w:rsid w:val="006247FB"/>
    <w:rsid w:val="00625758"/>
    <w:rsid w:val="006257FE"/>
    <w:rsid w:val="006258CF"/>
    <w:rsid w:val="00625A0F"/>
    <w:rsid w:val="00626222"/>
    <w:rsid w:val="00626541"/>
    <w:rsid w:val="00626B77"/>
    <w:rsid w:val="00626C87"/>
    <w:rsid w:val="006273AF"/>
    <w:rsid w:val="006273DA"/>
    <w:rsid w:val="00627B5A"/>
    <w:rsid w:val="00627C7B"/>
    <w:rsid w:val="00627E26"/>
    <w:rsid w:val="006301E5"/>
    <w:rsid w:val="00630330"/>
    <w:rsid w:val="00630842"/>
    <w:rsid w:val="00630C86"/>
    <w:rsid w:val="00631000"/>
    <w:rsid w:val="0063134C"/>
    <w:rsid w:val="006313B4"/>
    <w:rsid w:val="00631B03"/>
    <w:rsid w:val="00631B4F"/>
    <w:rsid w:val="00631CA0"/>
    <w:rsid w:val="006324B3"/>
    <w:rsid w:val="00632675"/>
    <w:rsid w:val="006326DD"/>
    <w:rsid w:val="0063284A"/>
    <w:rsid w:val="00633863"/>
    <w:rsid w:val="00633AFB"/>
    <w:rsid w:val="00634010"/>
    <w:rsid w:val="0063431E"/>
    <w:rsid w:val="00634C76"/>
    <w:rsid w:val="00634DD3"/>
    <w:rsid w:val="00634F15"/>
    <w:rsid w:val="0063529A"/>
    <w:rsid w:val="006361F4"/>
    <w:rsid w:val="006366C3"/>
    <w:rsid w:val="00636A0F"/>
    <w:rsid w:val="00636DD8"/>
    <w:rsid w:val="00637726"/>
    <w:rsid w:val="00637766"/>
    <w:rsid w:val="006378D3"/>
    <w:rsid w:val="00637FD1"/>
    <w:rsid w:val="00640023"/>
    <w:rsid w:val="00641557"/>
    <w:rsid w:val="0064163C"/>
    <w:rsid w:val="00641846"/>
    <w:rsid w:val="00641A30"/>
    <w:rsid w:val="00641B33"/>
    <w:rsid w:val="00641D00"/>
    <w:rsid w:val="00641EC0"/>
    <w:rsid w:val="00641F14"/>
    <w:rsid w:val="00642391"/>
    <w:rsid w:val="006426F2"/>
    <w:rsid w:val="00642B12"/>
    <w:rsid w:val="00642D3C"/>
    <w:rsid w:val="00643327"/>
    <w:rsid w:val="00643F0D"/>
    <w:rsid w:val="006445B0"/>
    <w:rsid w:val="00644CE6"/>
    <w:rsid w:val="00644D65"/>
    <w:rsid w:val="00645085"/>
    <w:rsid w:val="0064593F"/>
    <w:rsid w:val="00645F17"/>
    <w:rsid w:val="00645F57"/>
    <w:rsid w:val="006462AA"/>
    <w:rsid w:val="00646686"/>
    <w:rsid w:val="00646AAC"/>
    <w:rsid w:val="006470FB"/>
    <w:rsid w:val="0064727D"/>
    <w:rsid w:val="0064756D"/>
    <w:rsid w:val="00647960"/>
    <w:rsid w:val="006507CF"/>
    <w:rsid w:val="006509C3"/>
    <w:rsid w:val="006510E7"/>
    <w:rsid w:val="006510F2"/>
    <w:rsid w:val="00651289"/>
    <w:rsid w:val="00651317"/>
    <w:rsid w:val="006514B1"/>
    <w:rsid w:val="006515BC"/>
    <w:rsid w:val="00651CE7"/>
    <w:rsid w:val="00651E4F"/>
    <w:rsid w:val="00652364"/>
    <w:rsid w:val="0065269F"/>
    <w:rsid w:val="00652997"/>
    <w:rsid w:val="00653172"/>
    <w:rsid w:val="006531EB"/>
    <w:rsid w:val="00653284"/>
    <w:rsid w:val="00653E98"/>
    <w:rsid w:val="00653ED9"/>
    <w:rsid w:val="006542DA"/>
    <w:rsid w:val="00654A8B"/>
    <w:rsid w:val="0065569E"/>
    <w:rsid w:val="006558AF"/>
    <w:rsid w:val="00655AD8"/>
    <w:rsid w:val="00655C21"/>
    <w:rsid w:val="006561AD"/>
    <w:rsid w:val="006566A1"/>
    <w:rsid w:val="00656931"/>
    <w:rsid w:val="00656ABF"/>
    <w:rsid w:val="00656DF1"/>
    <w:rsid w:val="00656E1D"/>
    <w:rsid w:val="0065728B"/>
    <w:rsid w:val="006575B3"/>
    <w:rsid w:val="006575C5"/>
    <w:rsid w:val="006579FB"/>
    <w:rsid w:val="00657DD2"/>
    <w:rsid w:val="00657EE5"/>
    <w:rsid w:val="00657F55"/>
    <w:rsid w:val="0066007E"/>
    <w:rsid w:val="00660384"/>
    <w:rsid w:val="006609E4"/>
    <w:rsid w:val="00660ABA"/>
    <w:rsid w:val="00660CFF"/>
    <w:rsid w:val="00660DC7"/>
    <w:rsid w:val="00660FE0"/>
    <w:rsid w:val="006612EC"/>
    <w:rsid w:val="00661CFD"/>
    <w:rsid w:val="00661FC8"/>
    <w:rsid w:val="00662487"/>
    <w:rsid w:val="00662BB5"/>
    <w:rsid w:val="00662FD1"/>
    <w:rsid w:val="0066361A"/>
    <w:rsid w:val="00663FB5"/>
    <w:rsid w:val="00663FF3"/>
    <w:rsid w:val="00664481"/>
    <w:rsid w:val="00664B5A"/>
    <w:rsid w:val="006654A8"/>
    <w:rsid w:val="00666276"/>
    <w:rsid w:val="0066651A"/>
    <w:rsid w:val="006665EF"/>
    <w:rsid w:val="00666708"/>
    <w:rsid w:val="006670A1"/>
    <w:rsid w:val="0066712B"/>
    <w:rsid w:val="0066727C"/>
    <w:rsid w:val="0066747C"/>
    <w:rsid w:val="00667662"/>
    <w:rsid w:val="006676B2"/>
    <w:rsid w:val="006679FD"/>
    <w:rsid w:val="00667E16"/>
    <w:rsid w:val="0067030A"/>
    <w:rsid w:val="00670838"/>
    <w:rsid w:val="00670C7E"/>
    <w:rsid w:val="00670C83"/>
    <w:rsid w:val="00670F56"/>
    <w:rsid w:val="00671E34"/>
    <w:rsid w:val="0067228F"/>
    <w:rsid w:val="00672AF3"/>
    <w:rsid w:val="00673123"/>
    <w:rsid w:val="006737C8"/>
    <w:rsid w:val="00673E6D"/>
    <w:rsid w:val="00674365"/>
    <w:rsid w:val="006747A9"/>
    <w:rsid w:val="00674940"/>
    <w:rsid w:val="00674979"/>
    <w:rsid w:val="00674AC4"/>
    <w:rsid w:val="0067536C"/>
    <w:rsid w:val="00675381"/>
    <w:rsid w:val="0067542F"/>
    <w:rsid w:val="0067589B"/>
    <w:rsid w:val="006758DD"/>
    <w:rsid w:val="0067606B"/>
    <w:rsid w:val="00677058"/>
    <w:rsid w:val="0067705F"/>
    <w:rsid w:val="006770DF"/>
    <w:rsid w:val="006771F7"/>
    <w:rsid w:val="006777CC"/>
    <w:rsid w:val="00677C93"/>
    <w:rsid w:val="00677C9B"/>
    <w:rsid w:val="00677F5F"/>
    <w:rsid w:val="006801A4"/>
    <w:rsid w:val="006802AC"/>
    <w:rsid w:val="0068049D"/>
    <w:rsid w:val="00680801"/>
    <w:rsid w:val="00680881"/>
    <w:rsid w:val="00680944"/>
    <w:rsid w:val="0068121C"/>
    <w:rsid w:val="006813B6"/>
    <w:rsid w:val="00681475"/>
    <w:rsid w:val="006818E1"/>
    <w:rsid w:val="00682011"/>
    <w:rsid w:val="00682217"/>
    <w:rsid w:val="00682220"/>
    <w:rsid w:val="00682345"/>
    <w:rsid w:val="00682447"/>
    <w:rsid w:val="00682A48"/>
    <w:rsid w:val="00682B0F"/>
    <w:rsid w:val="00683023"/>
    <w:rsid w:val="006836CC"/>
    <w:rsid w:val="0068377D"/>
    <w:rsid w:val="00683869"/>
    <w:rsid w:val="00683AC3"/>
    <w:rsid w:val="00683F7C"/>
    <w:rsid w:val="00683FEA"/>
    <w:rsid w:val="0068426B"/>
    <w:rsid w:val="00684291"/>
    <w:rsid w:val="006843E6"/>
    <w:rsid w:val="00684574"/>
    <w:rsid w:val="00684642"/>
    <w:rsid w:val="0068479D"/>
    <w:rsid w:val="00684837"/>
    <w:rsid w:val="00684D87"/>
    <w:rsid w:val="006851F6"/>
    <w:rsid w:val="00685444"/>
    <w:rsid w:val="00686204"/>
    <w:rsid w:val="00686378"/>
    <w:rsid w:val="0068670F"/>
    <w:rsid w:val="00686D95"/>
    <w:rsid w:val="00687BCB"/>
    <w:rsid w:val="00687E1C"/>
    <w:rsid w:val="006905A4"/>
    <w:rsid w:val="006910E0"/>
    <w:rsid w:val="0069117C"/>
    <w:rsid w:val="00692069"/>
    <w:rsid w:val="006921D8"/>
    <w:rsid w:val="00692BB7"/>
    <w:rsid w:val="006934B8"/>
    <w:rsid w:val="006935AC"/>
    <w:rsid w:val="006938BD"/>
    <w:rsid w:val="0069391D"/>
    <w:rsid w:val="00694021"/>
    <w:rsid w:val="00694737"/>
    <w:rsid w:val="006950D7"/>
    <w:rsid w:val="006951C2"/>
    <w:rsid w:val="0069572E"/>
    <w:rsid w:val="00695900"/>
    <w:rsid w:val="00695CAD"/>
    <w:rsid w:val="00695E8A"/>
    <w:rsid w:val="0069603A"/>
    <w:rsid w:val="0069651B"/>
    <w:rsid w:val="00696914"/>
    <w:rsid w:val="00696A00"/>
    <w:rsid w:val="00696F20"/>
    <w:rsid w:val="00697502"/>
    <w:rsid w:val="00697F72"/>
    <w:rsid w:val="006A004E"/>
    <w:rsid w:val="006A0094"/>
    <w:rsid w:val="006A0540"/>
    <w:rsid w:val="006A0574"/>
    <w:rsid w:val="006A123B"/>
    <w:rsid w:val="006A14CC"/>
    <w:rsid w:val="006A1B0E"/>
    <w:rsid w:val="006A1B37"/>
    <w:rsid w:val="006A219E"/>
    <w:rsid w:val="006A250A"/>
    <w:rsid w:val="006A2695"/>
    <w:rsid w:val="006A2A27"/>
    <w:rsid w:val="006A2F21"/>
    <w:rsid w:val="006A314E"/>
    <w:rsid w:val="006A32B9"/>
    <w:rsid w:val="006A3427"/>
    <w:rsid w:val="006A3ED8"/>
    <w:rsid w:val="006A3FDE"/>
    <w:rsid w:val="006A4793"/>
    <w:rsid w:val="006A47C9"/>
    <w:rsid w:val="006A4C6C"/>
    <w:rsid w:val="006A5A21"/>
    <w:rsid w:val="006A708F"/>
    <w:rsid w:val="006A738D"/>
    <w:rsid w:val="006A7E97"/>
    <w:rsid w:val="006B0486"/>
    <w:rsid w:val="006B0CCB"/>
    <w:rsid w:val="006B0D9B"/>
    <w:rsid w:val="006B155E"/>
    <w:rsid w:val="006B1C27"/>
    <w:rsid w:val="006B1C94"/>
    <w:rsid w:val="006B2356"/>
    <w:rsid w:val="006B3010"/>
    <w:rsid w:val="006B3754"/>
    <w:rsid w:val="006B3848"/>
    <w:rsid w:val="006B3B4D"/>
    <w:rsid w:val="006B4698"/>
    <w:rsid w:val="006B4892"/>
    <w:rsid w:val="006B49E0"/>
    <w:rsid w:val="006B4CFD"/>
    <w:rsid w:val="006B51C2"/>
    <w:rsid w:val="006B588D"/>
    <w:rsid w:val="006B5B81"/>
    <w:rsid w:val="006B5D39"/>
    <w:rsid w:val="006B5FD1"/>
    <w:rsid w:val="006B62E1"/>
    <w:rsid w:val="006B6331"/>
    <w:rsid w:val="006B64B7"/>
    <w:rsid w:val="006B6589"/>
    <w:rsid w:val="006B68D1"/>
    <w:rsid w:val="006B69AA"/>
    <w:rsid w:val="006B6ACF"/>
    <w:rsid w:val="006B6B61"/>
    <w:rsid w:val="006C000A"/>
    <w:rsid w:val="006C0092"/>
    <w:rsid w:val="006C00A9"/>
    <w:rsid w:val="006C01F9"/>
    <w:rsid w:val="006C0294"/>
    <w:rsid w:val="006C0369"/>
    <w:rsid w:val="006C05F9"/>
    <w:rsid w:val="006C08CF"/>
    <w:rsid w:val="006C0B66"/>
    <w:rsid w:val="006C0C64"/>
    <w:rsid w:val="006C0EDD"/>
    <w:rsid w:val="006C19BE"/>
    <w:rsid w:val="006C1C84"/>
    <w:rsid w:val="006C2077"/>
    <w:rsid w:val="006C231B"/>
    <w:rsid w:val="006C2465"/>
    <w:rsid w:val="006C2737"/>
    <w:rsid w:val="006C2910"/>
    <w:rsid w:val="006C29C5"/>
    <w:rsid w:val="006C2A15"/>
    <w:rsid w:val="006C2B5E"/>
    <w:rsid w:val="006C2CF0"/>
    <w:rsid w:val="006C3546"/>
    <w:rsid w:val="006C38B7"/>
    <w:rsid w:val="006C3B3D"/>
    <w:rsid w:val="006C3C42"/>
    <w:rsid w:val="006C3DB1"/>
    <w:rsid w:val="006C3F08"/>
    <w:rsid w:val="006C3F9D"/>
    <w:rsid w:val="006C4E95"/>
    <w:rsid w:val="006C4F56"/>
    <w:rsid w:val="006C4FFF"/>
    <w:rsid w:val="006C50EE"/>
    <w:rsid w:val="006C57ED"/>
    <w:rsid w:val="006C5804"/>
    <w:rsid w:val="006C6384"/>
    <w:rsid w:val="006C64D0"/>
    <w:rsid w:val="006C6D80"/>
    <w:rsid w:val="006C77CE"/>
    <w:rsid w:val="006C791C"/>
    <w:rsid w:val="006C7EC4"/>
    <w:rsid w:val="006D03D2"/>
    <w:rsid w:val="006D0510"/>
    <w:rsid w:val="006D0C1B"/>
    <w:rsid w:val="006D0C4B"/>
    <w:rsid w:val="006D119C"/>
    <w:rsid w:val="006D1512"/>
    <w:rsid w:val="006D17AE"/>
    <w:rsid w:val="006D2239"/>
    <w:rsid w:val="006D26EA"/>
    <w:rsid w:val="006D2746"/>
    <w:rsid w:val="006D32CA"/>
    <w:rsid w:val="006D38F5"/>
    <w:rsid w:val="006D3AA0"/>
    <w:rsid w:val="006D3CC6"/>
    <w:rsid w:val="006D4112"/>
    <w:rsid w:val="006D4458"/>
    <w:rsid w:val="006D4582"/>
    <w:rsid w:val="006D4BAD"/>
    <w:rsid w:val="006D4DA4"/>
    <w:rsid w:val="006D503E"/>
    <w:rsid w:val="006D5691"/>
    <w:rsid w:val="006D5754"/>
    <w:rsid w:val="006D629F"/>
    <w:rsid w:val="006D687C"/>
    <w:rsid w:val="006D6B78"/>
    <w:rsid w:val="006D6CB6"/>
    <w:rsid w:val="006D6EE5"/>
    <w:rsid w:val="006D6F1A"/>
    <w:rsid w:val="006D6FB7"/>
    <w:rsid w:val="006D7AEA"/>
    <w:rsid w:val="006D7E58"/>
    <w:rsid w:val="006D7ECF"/>
    <w:rsid w:val="006D7F0B"/>
    <w:rsid w:val="006D7FF5"/>
    <w:rsid w:val="006E0002"/>
    <w:rsid w:val="006E0758"/>
    <w:rsid w:val="006E0B1B"/>
    <w:rsid w:val="006E0CB5"/>
    <w:rsid w:val="006E0D05"/>
    <w:rsid w:val="006E1138"/>
    <w:rsid w:val="006E13D8"/>
    <w:rsid w:val="006E18E4"/>
    <w:rsid w:val="006E1AB3"/>
    <w:rsid w:val="006E1E53"/>
    <w:rsid w:val="006E2405"/>
    <w:rsid w:val="006E288C"/>
    <w:rsid w:val="006E2962"/>
    <w:rsid w:val="006E29B4"/>
    <w:rsid w:val="006E2B74"/>
    <w:rsid w:val="006E322F"/>
    <w:rsid w:val="006E34B9"/>
    <w:rsid w:val="006E38ED"/>
    <w:rsid w:val="006E3C77"/>
    <w:rsid w:val="006E4837"/>
    <w:rsid w:val="006E49F1"/>
    <w:rsid w:val="006E4A9D"/>
    <w:rsid w:val="006E4BAD"/>
    <w:rsid w:val="006E4E4B"/>
    <w:rsid w:val="006E5454"/>
    <w:rsid w:val="006E565C"/>
    <w:rsid w:val="006E5C1C"/>
    <w:rsid w:val="006E6103"/>
    <w:rsid w:val="006E61F7"/>
    <w:rsid w:val="006E66A2"/>
    <w:rsid w:val="006E75AE"/>
    <w:rsid w:val="006E78F1"/>
    <w:rsid w:val="006E7916"/>
    <w:rsid w:val="006E7928"/>
    <w:rsid w:val="006E7AA0"/>
    <w:rsid w:val="006E7CE4"/>
    <w:rsid w:val="006F03F0"/>
    <w:rsid w:val="006F05A4"/>
    <w:rsid w:val="006F0C21"/>
    <w:rsid w:val="006F0ED0"/>
    <w:rsid w:val="006F1445"/>
    <w:rsid w:val="006F1B26"/>
    <w:rsid w:val="006F221B"/>
    <w:rsid w:val="006F2833"/>
    <w:rsid w:val="006F30BF"/>
    <w:rsid w:val="006F326E"/>
    <w:rsid w:val="006F347C"/>
    <w:rsid w:val="006F35F2"/>
    <w:rsid w:val="006F389C"/>
    <w:rsid w:val="006F39D1"/>
    <w:rsid w:val="006F3E24"/>
    <w:rsid w:val="006F3E5C"/>
    <w:rsid w:val="006F451D"/>
    <w:rsid w:val="006F4585"/>
    <w:rsid w:val="006F4B12"/>
    <w:rsid w:val="006F4FFB"/>
    <w:rsid w:val="006F5506"/>
    <w:rsid w:val="006F5571"/>
    <w:rsid w:val="006F5597"/>
    <w:rsid w:val="006F578E"/>
    <w:rsid w:val="006F5BED"/>
    <w:rsid w:val="006F5E36"/>
    <w:rsid w:val="006F65B1"/>
    <w:rsid w:val="006F66B2"/>
    <w:rsid w:val="006F68D8"/>
    <w:rsid w:val="006F6EEE"/>
    <w:rsid w:val="006F6F4B"/>
    <w:rsid w:val="006F707F"/>
    <w:rsid w:val="006F7885"/>
    <w:rsid w:val="006F7938"/>
    <w:rsid w:val="006F7DB6"/>
    <w:rsid w:val="00700200"/>
    <w:rsid w:val="007002D4"/>
    <w:rsid w:val="00700CF8"/>
    <w:rsid w:val="00701006"/>
    <w:rsid w:val="0070156A"/>
    <w:rsid w:val="00701A46"/>
    <w:rsid w:val="00701CA8"/>
    <w:rsid w:val="007021C4"/>
    <w:rsid w:val="00702340"/>
    <w:rsid w:val="007023C3"/>
    <w:rsid w:val="0070291C"/>
    <w:rsid w:val="00702A9F"/>
    <w:rsid w:val="0070380A"/>
    <w:rsid w:val="007038FC"/>
    <w:rsid w:val="00703952"/>
    <w:rsid w:val="00703E74"/>
    <w:rsid w:val="007047A5"/>
    <w:rsid w:val="00704970"/>
    <w:rsid w:val="00704C79"/>
    <w:rsid w:val="0070527A"/>
    <w:rsid w:val="007059BD"/>
    <w:rsid w:val="007059D8"/>
    <w:rsid w:val="00705B2A"/>
    <w:rsid w:val="00705BD2"/>
    <w:rsid w:val="00705CF9"/>
    <w:rsid w:val="00705ED2"/>
    <w:rsid w:val="00705FBF"/>
    <w:rsid w:val="0070625A"/>
    <w:rsid w:val="007063D8"/>
    <w:rsid w:val="0070643D"/>
    <w:rsid w:val="00706560"/>
    <w:rsid w:val="00706A80"/>
    <w:rsid w:val="00706D99"/>
    <w:rsid w:val="00706FAA"/>
    <w:rsid w:val="007071F3"/>
    <w:rsid w:val="00707232"/>
    <w:rsid w:val="00707541"/>
    <w:rsid w:val="00707617"/>
    <w:rsid w:val="007076E9"/>
    <w:rsid w:val="00707717"/>
    <w:rsid w:val="007077B5"/>
    <w:rsid w:val="00707E2B"/>
    <w:rsid w:val="007100CF"/>
    <w:rsid w:val="0071056F"/>
    <w:rsid w:val="007108B1"/>
    <w:rsid w:val="00710AA6"/>
    <w:rsid w:val="00710CF2"/>
    <w:rsid w:val="00710DEE"/>
    <w:rsid w:val="00710EC5"/>
    <w:rsid w:val="0071113F"/>
    <w:rsid w:val="0071119A"/>
    <w:rsid w:val="00711215"/>
    <w:rsid w:val="007114C7"/>
    <w:rsid w:val="0071163C"/>
    <w:rsid w:val="00711995"/>
    <w:rsid w:val="00711B9D"/>
    <w:rsid w:val="007122DF"/>
    <w:rsid w:val="007129EC"/>
    <w:rsid w:val="00712F07"/>
    <w:rsid w:val="00713222"/>
    <w:rsid w:val="007132DF"/>
    <w:rsid w:val="0071346C"/>
    <w:rsid w:val="007139BC"/>
    <w:rsid w:val="00713D63"/>
    <w:rsid w:val="00714304"/>
    <w:rsid w:val="00714542"/>
    <w:rsid w:val="00714602"/>
    <w:rsid w:val="00714B19"/>
    <w:rsid w:val="00714CB7"/>
    <w:rsid w:val="0071520C"/>
    <w:rsid w:val="0071536A"/>
    <w:rsid w:val="00715475"/>
    <w:rsid w:val="007158C3"/>
    <w:rsid w:val="00715CF2"/>
    <w:rsid w:val="00715D75"/>
    <w:rsid w:val="007160F2"/>
    <w:rsid w:val="00716259"/>
    <w:rsid w:val="007163D5"/>
    <w:rsid w:val="00716A0C"/>
    <w:rsid w:val="00716A80"/>
    <w:rsid w:val="00716C03"/>
    <w:rsid w:val="00716C88"/>
    <w:rsid w:val="00716F81"/>
    <w:rsid w:val="00717650"/>
    <w:rsid w:val="00717E4A"/>
    <w:rsid w:val="00717E8E"/>
    <w:rsid w:val="007200B6"/>
    <w:rsid w:val="00720458"/>
    <w:rsid w:val="007209C6"/>
    <w:rsid w:val="00721152"/>
    <w:rsid w:val="00721A82"/>
    <w:rsid w:val="00721C55"/>
    <w:rsid w:val="00721E6C"/>
    <w:rsid w:val="00721F63"/>
    <w:rsid w:val="00722058"/>
    <w:rsid w:val="007225B4"/>
    <w:rsid w:val="0072260F"/>
    <w:rsid w:val="00722A33"/>
    <w:rsid w:val="00722B00"/>
    <w:rsid w:val="00722D97"/>
    <w:rsid w:val="0072334E"/>
    <w:rsid w:val="007234BF"/>
    <w:rsid w:val="00724A6B"/>
    <w:rsid w:val="00724ABE"/>
    <w:rsid w:val="00724DF3"/>
    <w:rsid w:val="00725188"/>
    <w:rsid w:val="007252E2"/>
    <w:rsid w:val="0072560E"/>
    <w:rsid w:val="00725720"/>
    <w:rsid w:val="00726220"/>
    <w:rsid w:val="007268D5"/>
    <w:rsid w:val="00726EAB"/>
    <w:rsid w:val="007270CC"/>
    <w:rsid w:val="0072712A"/>
    <w:rsid w:val="00727834"/>
    <w:rsid w:val="00727A20"/>
    <w:rsid w:val="00727C3E"/>
    <w:rsid w:val="0073073E"/>
    <w:rsid w:val="00730870"/>
    <w:rsid w:val="00730B4D"/>
    <w:rsid w:val="00730C99"/>
    <w:rsid w:val="00730CF4"/>
    <w:rsid w:val="00730EAB"/>
    <w:rsid w:val="00730F61"/>
    <w:rsid w:val="00731059"/>
    <w:rsid w:val="00731227"/>
    <w:rsid w:val="00731A3C"/>
    <w:rsid w:val="00731DBF"/>
    <w:rsid w:val="00732268"/>
    <w:rsid w:val="007326C4"/>
    <w:rsid w:val="00732807"/>
    <w:rsid w:val="00732AC3"/>
    <w:rsid w:val="0073350B"/>
    <w:rsid w:val="007335B6"/>
    <w:rsid w:val="00733C2E"/>
    <w:rsid w:val="00733E06"/>
    <w:rsid w:val="00733E1D"/>
    <w:rsid w:val="00733E2F"/>
    <w:rsid w:val="0073453D"/>
    <w:rsid w:val="0073460C"/>
    <w:rsid w:val="007347CA"/>
    <w:rsid w:val="007349C7"/>
    <w:rsid w:val="007352BB"/>
    <w:rsid w:val="00735559"/>
    <w:rsid w:val="00735816"/>
    <w:rsid w:val="00735861"/>
    <w:rsid w:val="007359F1"/>
    <w:rsid w:val="00735E80"/>
    <w:rsid w:val="00735FA2"/>
    <w:rsid w:val="00736188"/>
    <w:rsid w:val="00736252"/>
    <w:rsid w:val="007362B4"/>
    <w:rsid w:val="00736F65"/>
    <w:rsid w:val="00737D75"/>
    <w:rsid w:val="007401B8"/>
    <w:rsid w:val="007403FC"/>
    <w:rsid w:val="00741057"/>
    <w:rsid w:val="0074136C"/>
    <w:rsid w:val="00741486"/>
    <w:rsid w:val="00741EA1"/>
    <w:rsid w:val="0074205E"/>
    <w:rsid w:val="00742405"/>
    <w:rsid w:val="00742C89"/>
    <w:rsid w:val="00743321"/>
    <w:rsid w:val="007436D5"/>
    <w:rsid w:val="007438CE"/>
    <w:rsid w:val="00743A1E"/>
    <w:rsid w:val="00743C5B"/>
    <w:rsid w:val="0074414F"/>
    <w:rsid w:val="0074445B"/>
    <w:rsid w:val="0074460B"/>
    <w:rsid w:val="0074475C"/>
    <w:rsid w:val="00744967"/>
    <w:rsid w:val="00744A17"/>
    <w:rsid w:val="00744AB7"/>
    <w:rsid w:val="00744F2E"/>
    <w:rsid w:val="007450B3"/>
    <w:rsid w:val="00745612"/>
    <w:rsid w:val="0074580E"/>
    <w:rsid w:val="00745E80"/>
    <w:rsid w:val="007460F0"/>
    <w:rsid w:val="007464D0"/>
    <w:rsid w:val="00747354"/>
    <w:rsid w:val="0074786B"/>
    <w:rsid w:val="007500E7"/>
    <w:rsid w:val="007501BE"/>
    <w:rsid w:val="007505DA"/>
    <w:rsid w:val="007508BE"/>
    <w:rsid w:val="00750954"/>
    <w:rsid w:val="00750EC8"/>
    <w:rsid w:val="00751135"/>
    <w:rsid w:val="0075115A"/>
    <w:rsid w:val="007511B6"/>
    <w:rsid w:val="007516C8"/>
    <w:rsid w:val="00751B1D"/>
    <w:rsid w:val="00751C98"/>
    <w:rsid w:val="00752009"/>
    <w:rsid w:val="00752892"/>
    <w:rsid w:val="00752B6E"/>
    <w:rsid w:val="00752E63"/>
    <w:rsid w:val="007530A7"/>
    <w:rsid w:val="00753237"/>
    <w:rsid w:val="00753871"/>
    <w:rsid w:val="0075390F"/>
    <w:rsid w:val="00753CD4"/>
    <w:rsid w:val="00753DBF"/>
    <w:rsid w:val="007541BD"/>
    <w:rsid w:val="0075421B"/>
    <w:rsid w:val="007545EF"/>
    <w:rsid w:val="00754709"/>
    <w:rsid w:val="00754D8B"/>
    <w:rsid w:val="0075515A"/>
    <w:rsid w:val="00755579"/>
    <w:rsid w:val="0075561D"/>
    <w:rsid w:val="00755C26"/>
    <w:rsid w:val="007564C2"/>
    <w:rsid w:val="0075656D"/>
    <w:rsid w:val="0075673B"/>
    <w:rsid w:val="00756FCA"/>
    <w:rsid w:val="00757032"/>
    <w:rsid w:val="00757355"/>
    <w:rsid w:val="00757CCC"/>
    <w:rsid w:val="007601A2"/>
    <w:rsid w:val="00760B6E"/>
    <w:rsid w:val="007611B3"/>
    <w:rsid w:val="00761C0A"/>
    <w:rsid w:val="00761CAD"/>
    <w:rsid w:val="00761D6E"/>
    <w:rsid w:val="00762718"/>
    <w:rsid w:val="00762B24"/>
    <w:rsid w:val="00762D0F"/>
    <w:rsid w:val="00762F21"/>
    <w:rsid w:val="007632A7"/>
    <w:rsid w:val="00763FEE"/>
    <w:rsid w:val="007640E6"/>
    <w:rsid w:val="00764189"/>
    <w:rsid w:val="007641ED"/>
    <w:rsid w:val="00764D99"/>
    <w:rsid w:val="00764DE0"/>
    <w:rsid w:val="00765145"/>
    <w:rsid w:val="007654CC"/>
    <w:rsid w:val="00765875"/>
    <w:rsid w:val="00765A5B"/>
    <w:rsid w:val="00765EA9"/>
    <w:rsid w:val="00765F21"/>
    <w:rsid w:val="00766242"/>
    <w:rsid w:val="0076678C"/>
    <w:rsid w:val="0076692E"/>
    <w:rsid w:val="007670B8"/>
    <w:rsid w:val="00767373"/>
    <w:rsid w:val="007674A1"/>
    <w:rsid w:val="00767AED"/>
    <w:rsid w:val="0077017B"/>
    <w:rsid w:val="007704E8"/>
    <w:rsid w:val="0077074B"/>
    <w:rsid w:val="00770D81"/>
    <w:rsid w:val="00770E7F"/>
    <w:rsid w:val="00770FBB"/>
    <w:rsid w:val="007711FC"/>
    <w:rsid w:val="007714E2"/>
    <w:rsid w:val="0077184B"/>
    <w:rsid w:val="00771ADE"/>
    <w:rsid w:val="00771EE8"/>
    <w:rsid w:val="00772273"/>
    <w:rsid w:val="007727F3"/>
    <w:rsid w:val="007729EF"/>
    <w:rsid w:val="00772A34"/>
    <w:rsid w:val="00772CE9"/>
    <w:rsid w:val="00772F4F"/>
    <w:rsid w:val="0077322D"/>
    <w:rsid w:val="00773241"/>
    <w:rsid w:val="0077381B"/>
    <w:rsid w:val="00774356"/>
    <w:rsid w:val="0077436D"/>
    <w:rsid w:val="00774752"/>
    <w:rsid w:val="00775078"/>
    <w:rsid w:val="00775487"/>
    <w:rsid w:val="00775D0C"/>
    <w:rsid w:val="0077647D"/>
    <w:rsid w:val="0077648C"/>
    <w:rsid w:val="00776520"/>
    <w:rsid w:val="007765F7"/>
    <w:rsid w:val="00776654"/>
    <w:rsid w:val="00776BEF"/>
    <w:rsid w:val="00776E70"/>
    <w:rsid w:val="007771C3"/>
    <w:rsid w:val="007773CD"/>
    <w:rsid w:val="00777521"/>
    <w:rsid w:val="00777AC3"/>
    <w:rsid w:val="00777B4A"/>
    <w:rsid w:val="00777BE9"/>
    <w:rsid w:val="00777EA8"/>
    <w:rsid w:val="00780304"/>
    <w:rsid w:val="007812D9"/>
    <w:rsid w:val="007814B0"/>
    <w:rsid w:val="0078164B"/>
    <w:rsid w:val="0078193C"/>
    <w:rsid w:val="00781FB8"/>
    <w:rsid w:val="007821DF"/>
    <w:rsid w:val="0078268F"/>
    <w:rsid w:val="00782B30"/>
    <w:rsid w:val="00782F39"/>
    <w:rsid w:val="00783440"/>
    <w:rsid w:val="00783487"/>
    <w:rsid w:val="00783839"/>
    <w:rsid w:val="0078396E"/>
    <w:rsid w:val="00784535"/>
    <w:rsid w:val="007859BC"/>
    <w:rsid w:val="00785E71"/>
    <w:rsid w:val="0078614E"/>
    <w:rsid w:val="007863D2"/>
    <w:rsid w:val="00786729"/>
    <w:rsid w:val="00786906"/>
    <w:rsid w:val="00786B04"/>
    <w:rsid w:val="007870C9"/>
    <w:rsid w:val="007876FD"/>
    <w:rsid w:val="00787819"/>
    <w:rsid w:val="00787B0F"/>
    <w:rsid w:val="00787C6A"/>
    <w:rsid w:val="00787CA7"/>
    <w:rsid w:val="00787DEA"/>
    <w:rsid w:val="007901E0"/>
    <w:rsid w:val="00790246"/>
    <w:rsid w:val="007902A6"/>
    <w:rsid w:val="0079044B"/>
    <w:rsid w:val="0079062E"/>
    <w:rsid w:val="00790D7A"/>
    <w:rsid w:val="007911D4"/>
    <w:rsid w:val="007916B1"/>
    <w:rsid w:val="00791BA3"/>
    <w:rsid w:val="0079225D"/>
    <w:rsid w:val="007929F4"/>
    <w:rsid w:val="00793259"/>
    <w:rsid w:val="00793293"/>
    <w:rsid w:val="00793491"/>
    <w:rsid w:val="007934BD"/>
    <w:rsid w:val="00794531"/>
    <w:rsid w:val="0079468A"/>
    <w:rsid w:val="00794BC9"/>
    <w:rsid w:val="00794E26"/>
    <w:rsid w:val="00795069"/>
    <w:rsid w:val="0079535A"/>
    <w:rsid w:val="00795A0E"/>
    <w:rsid w:val="00795B9F"/>
    <w:rsid w:val="00795EE2"/>
    <w:rsid w:val="007967ED"/>
    <w:rsid w:val="00796CE6"/>
    <w:rsid w:val="00796D03"/>
    <w:rsid w:val="007979BC"/>
    <w:rsid w:val="00797CF7"/>
    <w:rsid w:val="00797D82"/>
    <w:rsid w:val="007A0136"/>
    <w:rsid w:val="007A03BA"/>
    <w:rsid w:val="007A03FF"/>
    <w:rsid w:val="007A046F"/>
    <w:rsid w:val="007A0CFF"/>
    <w:rsid w:val="007A0D20"/>
    <w:rsid w:val="007A1361"/>
    <w:rsid w:val="007A14A3"/>
    <w:rsid w:val="007A1906"/>
    <w:rsid w:val="007A1D6D"/>
    <w:rsid w:val="007A1DA3"/>
    <w:rsid w:val="007A1DDE"/>
    <w:rsid w:val="007A2101"/>
    <w:rsid w:val="007A255D"/>
    <w:rsid w:val="007A2865"/>
    <w:rsid w:val="007A2AE9"/>
    <w:rsid w:val="007A2B6B"/>
    <w:rsid w:val="007A2B9E"/>
    <w:rsid w:val="007A2BED"/>
    <w:rsid w:val="007A3181"/>
    <w:rsid w:val="007A36A5"/>
    <w:rsid w:val="007A3BA2"/>
    <w:rsid w:val="007A3CD6"/>
    <w:rsid w:val="007A3DD1"/>
    <w:rsid w:val="007A476F"/>
    <w:rsid w:val="007A4801"/>
    <w:rsid w:val="007A4883"/>
    <w:rsid w:val="007A4C22"/>
    <w:rsid w:val="007A5218"/>
    <w:rsid w:val="007A55F9"/>
    <w:rsid w:val="007A5976"/>
    <w:rsid w:val="007A5A8D"/>
    <w:rsid w:val="007A5DF2"/>
    <w:rsid w:val="007A5E91"/>
    <w:rsid w:val="007A60DC"/>
    <w:rsid w:val="007A6D58"/>
    <w:rsid w:val="007A77F0"/>
    <w:rsid w:val="007A7879"/>
    <w:rsid w:val="007A7F04"/>
    <w:rsid w:val="007B04A2"/>
    <w:rsid w:val="007B07C6"/>
    <w:rsid w:val="007B0886"/>
    <w:rsid w:val="007B0C18"/>
    <w:rsid w:val="007B0FF8"/>
    <w:rsid w:val="007B2535"/>
    <w:rsid w:val="007B2BF0"/>
    <w:rsid w:val="007B35BF"/>
    <w:rsid w:val="007B3F96"/>
    <w:rsid w:val="007B4B6F"/>
    <w:rsid w:val="007B56E9"/>
    <w:rsid w:val="007B6870"/>
    <w:rsid w:val="007B6B3C"/>
    <w:rsid w:val="007B6BD3"/>
    <w:rsid w:val="007B6DD0"/>
    <w:rsid w:val="007B6DDF"/>
    <w:rsid w:val="007B6FFE"/>
    <w:rsid w:val="007B7527"/>
    <w:rsid w:val="007B7E24"/>
    <w:rsid w:val="007C031C"/>
    <w:rsid w:val="007C0F33"/>
    <w:rsid w:val="007C18AC"/>
    <w:rsid w:val="007C1EAA"/>
    <w:rsid w:val="007C2014"/>
    <w:rsid w:val="007C255B"/>
    <w:rsid w:val="007C26DF"/>
    <w:rsid w:val="007C26FA"/>
    <w:rsid w:val="007C27AC"/>
    <w:rsid w:val="007C2834"/>
    <w:rsid w:val="007C28D3"/>
    <w:rsid w:val="007C32E8"/>
    <w:rsid w:val="007C34D0"/>
    <w:rsid w:val="007C404B"/>
    <w:rsid w:val="007C40DB"/>
    <w:rsid w:val="007C42C9"/>
    <w:rsid w:val="007C461E"/>
    <w:rsid w:val="007C48AA"/>
    <w:rsid w:val="007C492E"/>
    <w:rsid w:val="007C4B82"/>
    <w:rsid w:val="007C56FF"/>
    <w:rsid w:val="007C5876"/>
    <w:rsid w:val="007C62D0"/>
    <w:rsid w:val="007C6837"/>
    <w:rsid w:val="007D0072"/>
    <w:rsid w:val="007D01AE"/>
    <w:rsid w:val="007D0479"/>
    <w:rsid w:val="007D05BC"/>
    <w:rsid w:val="007D07F0"/>
    <w:rsid w:val="007D0B67"/>
    <w:rsid w:val="007D1345"/>
    <w:rsid w:val="007D13C5"/>
    <w:rsid w:val="007D1616"/>
    <w:rsid w:val="007D161E"/>
    <w:rsid w:val="007D169D"/>
    <w:rsid w:val="007D1C09"/>
    <w:rsid w:val="007D1F96"/>
    <w:rsid w:val="007D2284"/>
    <w:rsid w:val="007D28AF"/>
    <w:rsid w:val="007D28D5"/>
    <w:rsid w:val="007D28F6"/>
    <w:rsid w:val="007D2B54"/>
    <w:rsid w:val="007D2D11"/>
    <w:rsid w:val="007D3B56"/>
    <w:rsid w:val="007D3C2B"/>
    <w:rsid w:val="007D3D1F"/>
    <w:rsid w:val="007D4077"/>
    <w:rsid w:val="007D40B6"/>
    <w:rsid w:val="007D4155"/>
    <w:rsid w:val="007D44C3"/>
    <w:rsid w:val="007D469B"/>
    <w:rsid w:val="007D4D4C"/>
    <w:rsid w:val="007D53AE"/>
    <w:rsid w:val="007D560E"/>
    <w:rsid w:val="007D574B"/>
    <w:rsid w:val="007D57DC"/>
    <w:rsid w:val="007D5A00"/>
    <w:rsid w:val="007D5DA2"/>
    <w:rsid w:val="007D67E5"/>
    <w:rsid w:val="007D6B05"/>
    <w:rsid w:val="007D6C20"/>
    <w:rsid w:val="007D6D01"/>
    <w:rsid w:val="007D74BA"/>
    <w:rsid w:val="007D7725"/>
    <w:rsid w:val="007D781E"/>
    <w:rsid w:val="007E00FF"/>
    <w:rsid w:val="007E12AC"/>
    <w:rsid w:val="007E1331"/>
    <w:rsid w:val="007E140B"/>
    <w:rsid w:val="007E1B50"/>
    <w:rsid w:val="007E1C53"/>
    <w:rsid w:val="007E1F44"/>
    <w:rsid w:val="007E1FE9"/>
    <w:rsid w:val="007E2DB0"/>
    <w:rsid w:val="007E3207"/>
    <w:rsid w:val="007E32E8"/>
    <w:rsid w:val="007E3A92"/>
    <w:rsid w:val="007E3D32"/>
    <w:rsid w:val="007E3D4A"/>
    <w:rsid w:val="007E3D54"/>
    <w:rsid w:val="007E3E31"/>
    <w:rsid w:val="007E411D"/>
    <w:rsid w:val="007E4125"/>
    <w:rsid w:val="007E4EA4"/>
    <w:rsid w:val="007E4F3E"/>
    <w:rsid w:val="007E51BA"/>
    <w:rsid w:val="007E56A9"/>
    <w:rsid w:val="007E5D4E"/>
    <w:rsid w:val="007E6235"/>
    <w:rsid w:val="007E63AC"/>
    <w:rsid w:val="007E63AD"/>
    <w:rsid w:val="007E690F"/>
    <w:rsid w:val="007E6B9C"/>
    <w:rsid w:val="007E6F26"/>
    <w:rsid w:val="007E7559"/>
    <w:rsid w:val="007E79D8"/>
    <w:rsid w:val="007E7E60"/>
    <w:rsid w:val="007F0006"/>
    <w:rsid w:val="007F0914"/>
    <w:rsid w:val="007F0B00"/>
    <w:rsid w:val="007F0B6C"/>
    <w:rsid w:val="007F0D1C"/>
    <w:rsid w:val="007F1272"/>
    <w:rsid w:val="007F146C"/>
    <w:rsid w:val="007F2426"/>
    <w:rsid w:val="007F258B"/>
    <w:rsid w:val="007F2841"/>
    <w:rsid w:val="007F292E"/>
    <w:rsid w:val="007F3AFD"/>
    <w:rsid w:val="007F3F23"/>
    <w:rsid w:val="007F4619"/>
    <w:rsid w:val="007F48BB"/>
    <w:rsid w:val="007F4ACF"/>
    <w:rsid w:val="007F4D19"/>
    <w:rsid w:val="007F50A3"/>
    <w:rsid w:val="007F584B"/>
    <w:rsid w:val="007F5AB8"/>
    <w:rsid w:val="007F5B51"/>
    <w:rsid w:val="007F6250"/>
    <w:rsid w:val="007F647E"/>
    <w:rsid w:val="007F695A"/>
    <w:rsid w:val="007F6A1D"/>
    <w:rsid w:val="007F6A7B"/>
    <w:rsid w:val="007F7059"/>
    <w:rsid w:val="007F71DC"/>
    <w:rsid w:val="007F73D3"/>
    <w:rsid w:val="007F741B"/>
    <w:rsid w:val="007F78D1"/>
    <w:rsid w:val="007F7B4B"/>
    <w:rsid w:val="008003CE"/>
    <w:rsid w:val="00800D78"/>
    <w:rsid w:val="0080175F"/>
    <w:rsid w:val="0080231E"/>
    <w:rsid w:val="00802351"/>
    <w:rsid w:val="00802795"/>
    <w:rsid w:val="00802B85"/>
    <w:rsid w:val="00803319"/>
    <w:rsid w:val="008033C1"/>
    <w:rsid w:val="00803538"/>
    <w:rsid w:val="00803887"/>
    <w:rsid w:val="008038A7"/>
    <w:rsid w:val="00803A47"/>
    <w:rsid w:val="00803C5D"/>
    <w:rsid w:val="008048D9"/>
    <w:rsid w:val="00805169"/>
    <w:rsid w:val="008051E7"/>
    <w:rsid w:val="00805351"/>
    <w:rsid w:val="0080561D"/>
    <w:rsid w:val="008057AD"/>
    <w:rsid w:val="008058DB"/>
    <w:rsid w:val="00805C05"/>
    <w:rsid w:val="00806129"/>
    <w:rsid w:val="00806248"/>
    <w:rsid w:val="008067F3"/>
    <w:rsid w:val="008070C5"/>
    <w:rsid w:val="0080740B"/>
    <w:rsid w:val="00807B5A"/>
    <w:rsid w:val="00807C96"/>
    <w:rsid w:val="00810199"/>
    <w:rsid w:val="0081057D"/>
    <w:rsid w:val="008107B2"/>
    <w:rsid w:val="00810F7C"/>
    <w:rsid w:val="0081105A"/>
    <w:rsid w:val="008121E7"/>
    <w:rsid w:val="00812922"/>
    <w:rsid w:val="00812BB4"/>
    <w:rsid w:val="00812BE5"/>
    <w:rsid w:val="00812C0E"/>
    <w:rsid w:val="008131D6"/>
    <w:rsid w:val="00813248"/>
    <w:rsid w:val="00813CE1"/>
    <w:rsid w:val="00813D75"/>
    <w:rsid w:val="00813F28"/>
    <w:rsid w:val="00814209"/>
    <w:rsid w:val="0081450B"/>
    <w:rsid w:val="00814806"/>
    <w:rsid w:val="00814F8F"/>
    <w:rsid w:val="00815005"/>
    <w:rsid w:val="00815103"/>
    <w:rsid w:val="00815669"/>
    <w:rsid w:val="00815BE1"/>
    <w:rsid w:val="00815E20"/>
    <w:rsid w:val="00816256"/>
    <w:rsid w:val="00816605"/>
    <w:rsid w:val="00816692"/>
    <w:rsid w:val="008169CE"/>
    <w:rsid w:val="00816AAF"/>
    <w:rsid w:val="00816C32"/>
    <w:rsid w:val="00816DBC"/>
    <w:rsid w:val="008170CC"/>
    <w:rsid w:val="008173CC"/>
    <w:rsid w:val="008173D6"/>
    <w:rsid w:val="008174AF"/>
    <w:rsid w:val="008174B1"/>
    <w:rsid w:val="00817506"/>
    <w:rsid w:val="008179A4"/>
    <w:rsid w:val="00817DE7"/>
    <w:rsid w:val="00817FE5"/>
    <w:rsid w:val="008201D8"/>
    <w:rsid w:val="0082025D"/>
    <w:rsid w:val="0082051F"/>
    <w:rsid w:val="00820553"/>
    <w:rsid w:val="00820A28"/>
    <w:rsid w:val="008212C7"/>
    <w:rsid w:val="0082143C"/>
    <w:rsid w:val="0082145C"/>
    <w:rsid w:val="008214D2"/>
    <w:rsid w:val="00821628"/>
    <w:rsid w:val="008220E3"/>
    <w:rsid w:val="0082278A"/>
    <w:rsid w:val="0082294C"/>
    <w:rsid w:val="008229F2"/>
    <w:rsid w:val="00823175"/>
    <w:rsid w:val="008231C0"/>
    <w:rsid w:val="0082336D"/>
    <w:rsid w:val="0082361C"/>
    <w:rsid w:val="008238BA"/>
    <w:rsid w:val="00823905"/>
    <w:rsid w:val="008243F5"/>
    <w:rsid w:val="00824BBD"/>
    <w:rsid w:val="00824C35"/>
    <w:rsid w:val="00824C4D"/>
    <w:rsid w:val="00824DFB"/>
    <w:rsid w:val="00824F69"/>
    <w:rsid w:val="0082585C"/>
    <w:rsid w:val="00825B87"/>
    <w:rsid w:val="00825D81"/>
    <w:rsid w:val="00825F5B"/>
    <w:rsid w:val="008261D5"/>
    <w:rsid w:val="008261E4"/>
    <w:rsid w:val="008263F1"/>
    <w:rsid w:val="00826EBA"/>
    <w:rsid w:val="008270B1"/>
    <w:rsid w:val="0082721C"/>
    <w:rsid w:val="008273CC"/>
    <w:rsid w:val="00827468"/>
    <w:rsid w:val="0082749A"/>
    <w:rsid w:val="00827F45"/>
    <w:rsid w:val="008300C7"/>
    <w:rsid w:val="00830136"/>
    <w:rsid w:val="008318D4"/>
    <w:rsid w:val="00831B32"/>
    <w:rsid w:val="00831D88"/>
    <w:rsid w:val="008323E3"/>
    <w:rsid w:val="00832927"/>
    <w:rsid w:val="00832E4C"/>
    <w:rsid w:val="00833A4E"/>
    <w:rsid w:val="0083438C"/>
    <w:rsid w:val="008345A9"/>
    <w:rsid w:val="008345BB"/>
    <w:rsid w:val="008349E8"/>
    <w:rsid w:val="00834A22"/>
    <w:rsid w:val="00834AE0"/>
    <w:rsid w:val="00836284"/>
    <w:rsid w:val="008364BE"/>
    <w:rsid w:val="00836ABC"/>
    <w:rsid w:val="00836C77"/>
    <w:rsid w:val="00836DD8"/>
    <w:rsid w:val="00836F3D"/>
    <w:rsid w:val="00836F79"/>
    <w:rsid w:val="00837656"/>
    <w:rsid w:val="00837731"/>
    <w:rsid w:val="00837A60"/>
    <w:rsid w:val="0084026F"/>
    <w:rsid w:val="00840532"/>
    <w:rsid w:val="008407D4"/>
    <w:rsid w:val="00840974"/>
    <w:rsid w:val="008409E1"/>
    <w:rsid w:val="00840A07"/>
    <w:rsid w:val="008410C6"/>
    <w:rsid w:val="008415F4"/>
    <w:rsid w:val="00841636"/>
    <w:rsid w:val="008421A6"/>
    <w:rsid w:val="00842ECC"/>
    <w:rsid w:val="0084328E"/>
    <w:rsid w:val="008433BF"/>
    <w:rsid w:val="008434A4"/>
    <w:rsid w:val="008437C5"/>
    <w:rsid w:val="00843F98"/>
    <w:rsid w:val="00844579"/>
    <w:rsid w:val="00844D66"/>
    <w:rsid w:val="0084527F"/>
    <w:rsid w:val="00845483"/>
    <w:rsid w:val="008454B6"/>
    <w:rsid w:val="008455C3"/>
    <w:rsid w:val="008456DA"/>
    <w:rsid w:val="00846348"/>
    <w:rsid w:val="0084644F"/>
    <w:rsid w:val="00846506"/>
    <w:rsid w:val="00846641"/>
    <w:rsid w:val="008468B5"/>
    <w:rsid w:val="00847033"/>
    <w:rsid w:val="008477F1"/>
    <w:rsid w:val="00847836"/>
    <w:rsid w:val="00847EA7"/>
    <w:rsid w:val="008501C9"/>
    <w:rsid w:val="00850D3B"/>
    <w:rsid w:val="00851069"/>
    <w:rsid w:val="0085140E"/>
    <w:rsid w:val="0085145B"/>
    <w:rsid w:val="008514E0"/>
    <w:rsid w:val="0085173D"/>
    <w:rsid w:val="008518B4"/>
    <w:rsid w:val="00851B01"/>
    <w:rsid w:val="008520C6"/>
    <w:rsid w:val="008524F0"/>
    <w:rsid w:val="00852749"/>
    <w:rsid w:val="008534C6"/>
    <w:rsid w:val="0085380B"/>
    <w:rsid w:val="0085382E"/>
    <w:rsid w:val="00853D16"/>
    <w:rsid w:val="00853DD7"/>
    <w:rsid w:val="008544D2"/>
    <w:rsid w:val="008547C2"/>
    <w:rsid w:val="00854839"/>
    <w:rsid w:val="00854B8B"/>
    <w:rsid w:val="00854D5E"/>
    <w:rsid w:val="00854DED"/>
    <w:rsid w:val="00854F2F"/>
    <w:rsid w:val="0085504B"/>
    <w:rsid w:val="00855185"/>
    <w:rsid w:val="008559AE"/>
    <w:rsid w:val="008562FF"/>
    <w:rsid w:val="0085643B"/>
    <w:rsid w:val="00856563"/>
    <w:rsid w:val="0085663D"/>
    <w:rsid w:val="00856711"/>
    <w:rsid w:val="0085730E"/>
    <w:rsid w:val="00857DEB"/>
    <w:rsid w:val="0086050C"/>
    <w:rsid w:val="00860B0A"/>
    <w:rsid w:val="00860B29"/>
    <w:rsid w:val="008610F1"/>
    <w:rsid w:val="0086153A"/>
    <w:rsid w:val="008620A9"/>
    <w:rsid w:val="008626A7"/>
    <w:rsid w:val="0086295F"/>
    <w:rsid w:val="0086296C"/>
    <w:rsid w:val="00862A8A"/>
    <w:rsid w:val="00862C5F"/>
    <w:rsid w:val="00862C75"/>
    <w:rsid w:val="00863097"/>
    <w:rsid w:val="00863C19"/>
    <w:rsid w:val="00863E83"/>
    <w:rsid w:val="00864095"/>
    <w:rsid w:val="0086418B"/>
    <w:rsid w:val="00864E4E"/>
    <w:rsid w:val="00865149"/>
    <w:rsid w:val="0086519D"/>
    <w:rsid w:val="0086537F"/>
    <w:rsid w:val="008659BC"/>
    <w:rsid w:val="00866115"/>
    <w:rsid w:val="00866154"/>
    <w:rsid w:val="00866C42"/>
    <w:rsid w:val="00867675"/>
    <w:rsid w:val="008676DB"/>
    <w:rsid w:val="008702A1"/>
    <w:rsid w:val="008702F2"/>
    <w:rsid w:val="0087099E"/>
    <w:rsid w:val="00870D20"/>
    <w:rsid w:val="00870DA6"/>
    <w:rsid w:val="00870F3B"/>
    <w:rsid w:val="00871184"/>
    <w:rsid w:val="0087128E"/>
    <w:rsid w:val="008714D3"/>
    <w:rsid w:val="00871757"/>
    <w:rsid w:val="0087182B"/>
    <w:rsid w:val="008719F2"/>
    <w:rsid w:val="008726CF"/>
    <w:rsid w:val="00872B55"/>
    <w:rsid w:val="00872D32"/>
    <w:rsid w:val="00872F6E"/>
    <w:rsid w:val="00873369"/>
    <w:rsid w:val="008738C3"/>
    <w:rsid w:val="00873A12"/>
    <w:rsid w:val="00873A7A"/>
    <w:rsid w:val="00873DAA"/>
    <w:rsid w:val="0087401F"/>
    <w:rsid w:val="008740A0"/>
    <w:rsid w:val="008748E8"/>
    <w:rsid w:val="008749B3"/>
    <w:rsid w:val="00874B62"/>
    <w:rsid w:val="00874C77"/>
    <w:rsid w:val="00874CB4"/>
    <w:rsid w:val="00874CDD"/>
    <w:rsid w:val="00875002"/>
    <w:rsid w:val="0087527E"/>
    <w:rsid w:val="008753BF"/>
    <w:rsid w:val="00875435"/>
    <w:rsid w:val="00875805"/>
    <w:rsid w:val="00875D36"/>
    <w:rsid w:val="008760BF"/>
    <w:rsid w:val="008769B8"/>
    <w:rsid w:val="0087758E"/>
    <w:rsid w:val="008779B4"/>
    <w:rsid w:val="00877CE5"/>
    <w:rsid w:val="00880643"/>
    <w:rsid w:val="008809BC"/>
    <w:rsid w:val="00880CE4"/>
    <w:rsid w:val="00880CF9"/>
    <w:rsid w:val="00880F3D"/>
    <w:rsid w:val="00881149"/>
    <w:rsid w:val="00881511"/>
    <w:rsid w:val="00881AAB"/>
    <w:rsid w:val="00881DE5"/>
    <w:rsid w:val="00881FAE"/>
    <w:rsid w:val="008822F9"/>
    <w:rsid w:val="0088230B"/>
    <w:rsid w:val="00882488"/>
    <w:rsid w:val="008826C0"/>
    <w:rsid w:val="00882872"/>
    <w:rsid w:val="008832E2"/>
    <w:rsid w:val="0088335E"/>
    <w:rsid w:val="00883591"/>
    <w:rsid w:val="00883763"/>
    <w:rsid w:val="00883F12"/>
    <w:rsid w:val="0088411C"/>
    <w:rsid w:val="0088453E"/>
    <w:rsid w:val="008845FD"/>
    <w:rsid w:val="00884BC6"/>
    <w:rsid w:val="00885236"/>
    <w:rsid w:val="008852FA"/>
    <w:rsid w:val="00885499"/>
    <w:rsid w:val="008854DC"/>
    <w:rsid w:val="00885673"/>
    <w:rsid w:val="008858E7"/>
    <w:rsid w:val="00885975"/>
    <w:rsid w:val="008859A5"/>
    <w:rsid w:val="008862AE"/>
    <w:rsid w:val="00886619"/>
    <w:rsid w:val="00886A58"/>
    <w:rsid w:val="00887509"/>
    <w:rsid w:val="0088767B"/>
    <w:rsid w:val="00887857"/>
    <w:rsid w:val="00887A9B"/>
    <w:rsid w:val="00887EB1"/>
    <w:rsid w:val="008902C8"/>
    <w:rsid w:val="008905D4"/>
    <w:rsid w:val="00890640"/>
    <w:rsid w:val="00890DD5"/>
    <w:rsid w:val="008913DC"/>
    <w:rsid w:val="00891633"/>
    <w:rsid w:val="00891BB4"/>
    <w:rsid w:val="00892428"/>
    <w:rsid w:val="00892596"/>
    <w:rsid w:val="008925E3"/>
    <w:rsid w:val="0089281A"/>
    <w:rsid w:val="008930F4"/>
    <w:rsid w:val="00893326"/>
    <w:rsid w:val="00893767"/>
    <w:rsid w:val="00893D9D"/>
    <w:rsid w:val="00894291"/>
    <w:rsid w:val="008942F2"/>
    <w:rsid w:val="008948C2"/>
    <w:rsid w:val="00894B10"/>
    <w:rsid w:val="00894EB3"/>
    <w:rsid w:val="008950F3"/>
    <w:rsid w:val="00895284"/>
    <w:rsid w:val="008952C7"/>
    <w:rsid w:val="00895419"/>
    <w:rsid w:val="00895713"/>
    <w:rsid w:val="0089621A"/>
    <w:rsid w:val="00896465"/>
    <w:rsid w:val="00896809"/>
    <w:rsid w:val="00896AF4"/>
    <w:rsid w:val="00896ED1"/>
    <w:rsid w:val="00897262"/>
    <w:rsid w:val="00897795"/>
    <w:rsid w:val="008978FB"/>
    <w:rsid w:val="00897B31"/>
    <w:rsid w:val="00897DF7"/>
    <w:rsid w:val="00897E21"/>
    <w:rsid w:val="00897EDD"/>
    <w:rsid w:val="008A0A0A"/>
    <w:rsid w:val="008A0B79"/>
    <w:rsid w:val="008A0E6E"/>
    <w:rsid w:val="008A17EA"/>
    <w:rsid w:val="008A17F4"/>
    <w:rsid w:val="008A19ED"/>
    <w:rsid w:val="008A1CAA"/>
    <w:rsid w:val="008A22D6"/>
    <w:rsid w:val="008A29FD"/>
    <w:rsid w:val="008A2A44"/>
    <w:rsid w:val="008A2AD9"/>
    <w:rsid w:val="008A2BC7"/>
    <w:rsid w:val="008A2D53"/>
    <w:rsid w:val="008A3065"/>
    <w:rsid w:val="008A352D"/>
    <w:rsid w:val="008A3BFB"/>
    <w:rsid w:val="008A3CCA"/>
    <w:rsid w:val="008A3E88"/>
    <w:rsid w:val="008A3F84"/>
    <w:rsid w:val="008A4604"/>
    <w:rsid w:val="008A4715"/>
    <w:rsid w:val="008A492C"/>
    <w:rsid w:val="008A4D8F"/>
    <w:rsid w:val="008A50D6"/>
    <w:rsid w:val="008A553E"/>
    <w:rsid w:val="008A574E"/>
    <w:rsid w:val="008A58F1"/>
    <w:rsid w:val="008A596D"/>
    <w:rsid w:val="008A6620"/>
    <w:rsid w:val="008A663B"/>
    <w:rsid w:val="008A672A"/>
    <w:rsid w:val="008A673D"/>
    <w:rsid w:val="008A77D8"/>
    <w:rsid w:val="008A7B70"/>
    <w:rsid w:val="008A7D7A"/>
    <w:rsid w:val="008B0910"/>
    <w:rsid w:val="008B0A07"/>
    <w:rsid w:val="008B0C9A"/>
    <w:rsid w:val="008B10F1"/>
    <w:rsid w:val="008B203B"/>
    <w:rsid w:val="008B24BC"/>
    <w:rsid w:val="008B2636"/>
    <w:rsid w:val="008B2AAF"/>
    <w:rsid w:val="008B2DF3"/>
    <w:rsid w:val="008B3A33"/>
    <w:rsid w:val="008B3C3B"/>
    <w:rsid w:val="008B3C71"/>
    <w:rsid w:val="008B3EC8"/>
    <w:rsid w:val="008B4667"/>
    <w:rsid w:val="008B483B"/>
    <w:rsid w:val="008B4866"/>
    <w:rsid w:val="008B4B2B"/>
    <w:rsid w:val="008B5109"/>
    <w:rsid w:val="008B573B"/>
    <w:rsid w:val="008B583F"/>
    <w:rsid w:val="008B588A"/>
    <w:rsid w:val="008B60E1"/>
    <w:rsid w:val="008B66A7"/>
    <w:rsid w:val="008B675B"/>
    <w:rsid w:val="008B6D30"/>
    <w:rsid w:val="008B72B5"/>
    <w:rsid w:val="008B7466"/>
    <w:rsid w:val="008C068E"/>
    <w:rsid w:val="008C177F"/>
    <w:rsid w:val="008C187B"/>
    <w:rsid w:val="008C1984"/>
    <w:rsid w:val="008C1A65"/>
    <w:rsid w:val="008C29DB"/>
    <w:rsid w:val="008C2A36"/>
    <w:rsid w:val="008C32FC"/>
    <w:rsid w:val="008C330F"/>
    <w:rsid w:val="008C334B"/>
    <w:rsid w:val="008C3634"/>
    <w:rsid w:val="008C4110"/>
    <w:rsid w:val="008C4A02"/>
    <w:rsid w:val="008C4BD5"/>
    <w:rsid w:val="008C4BEF"/>
    <w:rsid w:val="008C4C3B"/>
    <w:rsid w:val="008C4CEA"/>
    <w:rsid w:val="008C593A"/>
    <w:rsid w:val="008C5E39"/>
    <w:rsid w:val="008C63B6"/>
    <w:rsid w:val="008C6874"/>
    <w:rsid w:val="008C6924"/>
    <w:rsid w:val="008C6B48"/>
    <w:rsid w:val="008C6BA5"/>
    <w:rsid w:val="008C708C"/>
    <w:rsid w:val="008C793B"/>
    <w:rsid w:val="008C7F47"/>
    <w:rsid w:val="008D062E"/>
    <w:rsid w:val="008D10DE"/>
    <w:rsid w:val="008D1525"/>
    <w:rsid w:val="008D1849"/>
    <w:rsid w:val="008D196F"/>
    <w:rsid w:val="008D1C18"/>
    <w:rsid w:val="008D1E4B"/>
    <w:rsid w:val="008D1E55"/>
    <w:rsid w:val="008D2E52"/>
    <w:rsid w:val="008D36A3"/>
    <w:rsid w:val="008D3706"/>
    <w:rsid w:val="008D3E78"/>
    <w:rsid w:val="008D41DA"/>
    <w:rsid w:val="008D430E"/>
    <w:rsid w:val="008D44FE"/>
    <w:rsid w:val="008D4C7E"/>
    <w:rsid w:val="008D4E0F"/>
    <w:rsid w:val="008D50EE"/>
    <w:rsid w:val="008D5250"/>
    <w:rsid w:val="008D5470"/>
    <w:rsid w:val="008D54FC"/>
    <w:rsid w:val="008D5EA2"/>
    <w:rsid w:val="008D6387"/>
    <w:rsid w:val="008D6AEB"/>
    <w:rsid w:val="008D6E0F"/>
    <w:rsid w:val="008D721A"/>
    <w:rsid w:val="008D78F3"/>
    <w:rsid w:val="008D7A6E"/>
    <w:rsid w:val="008D7F96"/>
    <w:rsid w:val="008E0228"/>
    <w:rsid w:val="008E0358"/>
    <w:rsid w:val="008E084A"/>
    <w:rsid w:val="008E08CD"/>
    <w:rsid w:val="008E0BCD"/>
    <w:rsid w:val="008E0D4B"/>
    <w:rsid w:val="008E12F1"/>
    <w:rsid w:val="008E1BB1"/>
    <w:rsid w:val="008E1E2D"/>
    <w:rsid w:val="008E1FB4"/>
    <w:rsid w:val="008E25EB"/>
    <w:rsid w:val="008E2A45"/>
    <w:rsid w:val="008E2B3A"/>
    <w:rsid w:val="008E329A"/>
    <w:rsid w:val="008E3431"/>
    <w:rsid w:val="008E356A"/>
    <w:rsid w:val="008E3C1A"/>
    <w:rsid w:val="008E3C4B"/>
    <w:rsid w:val="008E3FFB"/>
    <w:rsid w:val="008E43F9"/>
    <w:rsid w:val="008E443A"/>
    <w:rsid w:val="008E47CC"/>
    <w:rsid w:val="008E49B1"/>
    <w:rsid w:val="008E4A62"/>
    <w:rsid w:val="008E5839"/>
    <w:rsid w:val="008E5A95"/>
    <w:rsid w:val="008E6196"/>
    <w:rsid w:val="008E629F"/>
    <w:rsid w:val="008E6303"/>
    <w:rsid w:val="008E64A4"/>
    <w:rsid w:val="008E68BB"/>
    <w:rsid w:val="008E69B4"/>
    <w:rsid w:val="008E6E0F"/>
    <w:rsid w:val="008E716F"/>
    <w:rsid w:val="008E7411"/>
    <w:rsid w:val="008E795E"/>
    <w:rsid w:val="008E7BE9"/>
    <w:rsid w:val="008F0397"/>
    <w:rsid w:val="008F087A"/>
    <w:rsid w:val="008F08FE"/>
    <w:rsid w:val="008F0B59"/>
    <w:rsid w:val="008F0ED8"/>
    <w:rsid w:val="008F0F92"/>
    <w:rsid w:val="008F1059"/>
    <w:rsid w:val="008F1B34"/>
    <w:rsid w:val="008F22A0"/>
    <w:rsid w:val="008F26C0"/>
    <w:rsid w:val="008F2756"/>
    <w:rsid w:val="008F2A33"/>
    <w:rsid w:val="008F2DDB"/>
    <w:rsid w:val="008F2FC2"/>
    <w:rsid w:val="008F3F48"/>
    <w:rsid w:val="008F40DE"/>
    <w:rsid w:val="008F41A0"/>
    <w:rsid w:val="008F4D6D"/>
    <w:rsid w:val="008F5097"/>
    <w:rsid w:val="008F54A7"/>
    <w:rsid w:val="008F6484"/>
    <w:rsid w:val="008F656C"/>
    <w:rsid w:val="008F66B5"/>
    <w:rsid w:val="008F6CCA"/>
    <w:rsid w:val="008F6E86"/>
    <w:rsid w:val="008F6F36"/>
    <w:rsid w:val="008F70EC"/>
    <w:rsid w:val="008F7598"/>
    <w:rsid w:val="008F7E1A"/>
    <w:rsid w:val="008F7E66"/>
    <w:rsid w:val="008F7EE5"/>
    <w:rsid w:val="0090070F"/>
    <w:rsid w:val="009009EF"/>
    <w:rsid w:val="0090123A"/>
    <w:rsid w:val="00901740"/>
    <w:rsid w:val="009019BF"/>
    <w:rsid w:val="00901AB7"/>
    <w:rsid w:val="0090211C"/>
    <w:rsid w:val="009025FD"/>
    <w:rsid w:val="009028D9"/>
    <w:rsid w:val="00902F86"/>
    <w:rsid w:val="00903001"/>
    <w:rsid w:val="00903283"/>
    <w:rsid w:val="009032B8"/>
    <w:rsid w:val="00903397"/>
    <w:rsid w:val="00903EC7"/>
    <w:rsid w:val="00903ED6"/>
    <w:rsid w:val="009041B6"/>
    <w:rsid w:val="009045F2"/>
    <w:rsid w:val="009049FD"/>
    <w:rsid w:val="00904AE1"/>
    <w:rsid w:val="00905C83"/>
    <w:rsid w:val="00905F9B"/>
    <w:rsid w:val="00906245"/>
    <w:rsid w:val="00906BB0"/>
    <w:rsid w:val="00906F21"/>
    <w:rsid w:val="00907057"/>
    <w:rsid w:val="00907460"/>
    <w:rsid w:val="00907884"/>
    <w:rsid w:val="009079E5"/>
    <w:rsid w:val="009104DE"/>
    <w:rsid w:val="00910E7B"/>
    <w:rsid w:val="0091144B"/>
    <w:rsid w:val="00911699"/>
    <w:rsid w:val="009116A4"/>
    <w:rsid w:val="009119E7"/>
    <w:rsid w:val="00911DB1"/>
    <w:rsid w:val="00911E06"/>
    <w:rsid w:val="00911EC9"/>
    <w:rsid w:val="00911F5D"/>
    <w:rsid w:val="0091221E"/>
    <w:rsid w:val="00912860"/>
    <w:rsid w:val="00912FDA"/>
    <w:rsid w:val="00913498"/>
    <w:rsid w:val="00913FCB"/>
    <w:rsid w:val="0091407D"/>
    <w:rsid w:val="0091439E"/>
    <w:rsid w:val="00914579"/>
    <w:rsid w:val="00914B9E"/>
    <w:rsid w:val="00914F63"/>
    <w:rsid w:val="0091500E"/>
    <w:rsid w:val="00915068"/>
    <w:rsid w:val="0091515D"/>
    <w:rsid w:val="009155D3"/>
    <w:rsid w:val="00915626"/>
    <w:rsid w:val="009161C2"/>
    <w:rsid w:val="00916B48"/>
    <w:rsid w:val="00916B52"/>
    <w:rsid w:val="00916CFF"/>
    <w:rsid w:val="009171D9"/>
    <w:rsid w:val="009172C3"/>
    <w:rsid w:val="0091760B"/>
    <w:rsid w:val="0091769F"/>
    <w:rsid w:val="00917866"/>
    <w:rsid w:val="00917C5F"/>
    <w:rsid w:val="00917EC1"/>
    <w:rsid w:val="009200CA"/>
    <w:rsid w:val="00920371"/>
    <w:rsid w:val="00920467"/>
    <w:rsid w:val="00920DF0"/>
    <w:rsid w:val="009211CE"/>
    <w:rsid w:val="009213ED"/>
    <w:rsid w:val="00921C74"/>
    <w:rsid w:val="00922BD9"/>
    <w:rsid w:val="009231B2"/>
    <w:rsid w:val="00923B30"/>
    <w:rsid w:val="00923D0E"/>
    <w:rsid w:val="00924193"/>
    <w:rsid w:val="00924365"/>
    <w:rsid w:val="00924944"/>
    <w:rsid w:val="00924E1D"/>
    <w:rsid w:val="00924F9D"/>
    <w:rsid w:val="0092526C"/>
    <w:rsid w:val="009256B4"/>
    <w:rsid w:val="00925A91"/>
    <w:rsid w:val="00925AFE"/>
    <w:rsid w:val="00925EA9"/>
    <w:rsid w:val="00926052"/>
    <w:rsid w:val="009260E0"/>
    <w:rsid w:val="00926266"/>
    <w:rsid w:val="009262B0"/>
    <w:rsid w:val="0092655E"/>
    <w:rsid w:val="00926588"/>
    <w:rsid w:val="009266D6"/>
    <w:rsid w:val="009271DC"/>
    <w:rsid w:val="0092721F"/>
    <w:rsid w:val="0092779D"/>
    <w:rsid w:val="00930512"/>
    <w:rsid w:val="00930746"/>
    <w:rsid w:val="00930991"/>
    <w:rsid w:val="00930AA2"/>
    <w:rsid w:val="00931782"/>
    <w:rsid w:val="00931A11"/>
    <w:rsid w:val="00931A41"/>
    <w:rsid w:val="00931CFC"/>
    <w:rsid w:val="00931E9C"/>
    <w:rsid w:val="00932F8C"/>
    <w:rsid w:val="0093321D"/>
    <w:rsid w:val="009334D2"/>
    <w:rsid w:val="00933695"/>
    <w:rsid w:val="00933E67"/>
    <w:rsid w:val="009340F7"/>
    <w:rsid w:val="00934226"/>
    <w:rsid w:val="00934529"/>
    <w:rsid w:val="009346CF"/>
    <w:rsid w:val="009348CF"/>
    <w:rsid w:val="00934F73"/>
    <w:rsid w:val="009350C9"/>
    <w:rsid w:val="009353C3"/>
    <w:rsid w:val="00935428"/>
    <w:rsid w:val="00935CDB"/>
    <w:rsid w:val="00935D1B"/>
    <w:rsid w:val="00935FF1"/>
    <w:rsid w:val="00936265"/>
    <w:rsid w:val="00936407"/>
    <w:rsid w:val="009364D3"/>
    <w:rsid w:val="00936992"/>
    <w:rsid w:val="00936AAE"/>
    <w:rsid w:val="00936CBA"/>
    <w:rsid w:val="00936DB6"/>
    <w:rsid w:val="0093729B"/>
    <w:rsid w:val="0093771A"/>
    <w:rsid w:val="0093798B"/>
    <w:rsid w:val="00937C2B"/>
    <w:rsid w:val="00937C5D"/>
    <w:rsid w:val="00937CCD"/>
    <w:rsid w:val="00937DBF"/>
    <w:rsid w:val="00937F20"/>
    <w:rsid w:val="00937F80"/>
    <w:rsid w:val="00940012"/>
    <w:rsid w:val="009401DE"/>
    <w:rsid w:val="009405E5"/>
    <w:rsid w:val="00940671"/>
    <w:rsid w:val="009407EC"/>
    <w:rsid w:val="009409C4"/>
    <w:rsid w:val="00940F68"/>
    <w:rsid w:val="0094165C"/>
    <w:rsid w:val="009418B1"/>
    <w:rsid w:val="00941EAB"/>
    <w:rsid w:val="00942016"/>
    <w:rsid w:val="00942716"/>
    <w:rsid w:val="009430DE"/>
    <w:rsid w:val="009433E1"/>
    <w:rsid w:val="009435E1"/>
    <w:rsid w:val="009437DC"/>
    <w:rsid w:val="00943C79"/>
    <w:rsid w:val="00943FA3"/>
    <w:rsid w:val="00944268"/>
    <w:rsid w:val="00944366"/>
    <w:rsid w:val="0094445F"/>
    <w:rsid w:val="00944477"/>
    <w:rsid w:val="009444BA"/>
    <w:rsid w:val="00944A9F"/>
    <w:rsid w:val="00944E1C"/>
    <w:rsid w:val="0094511A"/>
    <w:rsid w:val="00945655"/>
    <w:rsid w:val="00945914"/>
    <w:rsid w:val="00945A00"/>
    <w:rsid w:val="009464ED"/>
    <w:rsid w:val="009465BB"/>
    <w:rsid w:val="009473C7"/>
    <w:rsid w:val="009479CA"/>
    <w:rsid w:val="009501F4"/>
    <w:rsid w:val="00950378"/>
    <w:rsid w:val="0095066B"/>
    <w:rsid w:val="0095077C"/>
    <w:rsid w:val="009507B0"/>
    <w:rsid w:val="00950AAF"/>
    <w:rsid w:val="00950B43"/>
    <w:rsid w:val="00950BCF"/>
    <w:rsid w:val="00950DD6"/>
    <w:rsid w:val="00951236"/>
    <w:rsid w:val="009513E6"/>
    <w:rsid w:val="009514AD"/>
    <w:rsid w:val="009514E1"/>
    <w:rsid w:val="009514F1"/>
    <w:rsid w:val="0095181A"/>
    <w:rsid w:val="00951B6E"/>
    <w:rsid w:val="0095230C"/>
    <w:rsid w:val="009527CE"/>
    <w:rsid w:val="00952C47"/>
    <w:rsid w:val="00952CDC"/>
    <w:rsid w:val="0095310F"/>
    <w:rsid w:val="009531C4"/>
    <w:rsid w:val="009534AC"/>
    <w:rsid w:val="0095353F"/>
    <w:rsid w:val="009536E7"/>
    <w:rsid w:val="00953DA5"/>
    <w:rsid w:val="00953DCD"/>
    <w:rsid w:val="00953F4F"/>
    <w:rsid w:val="00954970"/>
    <w:rsid w:val="00954AD1"/>
    <w:rsid w:val="00954F29"/>
    <w:rsid w:val="009552A6"/>
    <w:rsid w:val="009553B2"/>
    <w:rsid w:val="009560C1"/>
    <w:rsid w:val="0095679F"/>
    <w:rsid w:val="00956E42"/>
    <w:rsid w:val="00957229"/>
    <w:rsid w:val="00957775"/>
    <w:rsid w:val="00957A2E"/>
    <w:rsid w:val="00957F81"/>
    <w:rsid w:val="00960645"/>
    <w:rsid w:val="00960930"/>
    <w:rsid w:val="00960ECF"/>
    <w:rsid w:val="0096189C"/>
    <w:rsid w:val="009621E4"/>
    <w:rsid w:val="009628C5"/>
    <w:rsid w:val="00962F62"/>
    <w:rsid w:val="0096329C"/>
    <w:rsid w:val="00963808"/>
    <w:rsid w:val="00963B02"/>
    <w:rsid w:val="00963B84"/>
    <w:rsid w:val="00963F51"/>
    <w:rsid w:val="009649A1"/>
    <w:rsid w:val="00965116"/>
    <w:rsid w:val="00965316"/>
    <w:rsid w:val="009654BD"/>
    <w:rsid w:val="0096571F"/>
    <w:rsid w:val="00965811"/>
    <w:rsid w:val="009658CD"/>
    <w:rsid w:val="00965CC7"/>
    <w:rsid w:val="00965EE7"/>
    <w:rsid w:val="00966451"/>
    <w:rsid w:val="00966CF3"/>
    <w:rsid w:val="009672BD"/>
    <w:rsid w:val="00967476"/>
    <w:rsid w:val="009674D4"/>
    <w:rsid w:val="00967DDF"/>
    <w:rsid w:val="009700FD"/>
    <w:rsid w:val="009701F4"/>
    <w:rsid w:val="00970ACB"/>
    <w:rsid w:val="00970DF7"/>
    <w:rsid w:val="00970E97"/>
    <w:rsid w:val="00971807"/>
    <w:rsid w:val="00971B20"/>
    <w:rsid w:val="0097260E"/>
    <w:rsid w:val="00972B5A"/>
    <w:rsid w:val="00972EAC"/>
    <w:rsid w:val="00973A74"/>
    <w:rsid w:val="00973B72"/>
    <w:rsid w:val="00973DF9"/>
    <w:rsid w:val="00974B5C"/>
    <w:rsid w:val="00975637"/>
    <w:rsid w:val="00975734"/>
    <w:rsid w:val="009757F5"/>
    <w:rsid w:val="009759A6"/>
    <w:rsid w:val="00975ADF"/>
    <w:rsid w:val="00975D05"/>
    <w:rsid w:val="009764F0"/>
    <w:rsid w:val="00977787"/>
    <w:rsid w:val="00977F07"/>
    <w:rsid w:val="009801AA"/>
    <w:rsid w:val="009807C4"/>
    <w:rsid w:val="0098192E"/>
    <w:rsid w:val="00981A65"/>
    <w:rsid w:val="00981B9E"/>
    <w:rsid w:val="009820E0"/>
    <w:rsid w:val="0098234D"/>
    <w:rsid w:val="00982385"/>
    <w:rsid w:val="0098271E"/>
    <w:rsid w:val="00982A84"/>
    <w:rsid w:val="00982BD7"/>
    <w:rsid w:val="00983B05"/>
    <w:rsid w:val="00983B66"/>
    <w:rsid w:val="00983F5B"/>
    <w:rsid w:val="00984180"/>
    <w:rsid w:val="009841D8"/>
    <w:rsid w:val="00984BFA"/>
    <w:rsid w:val="009854C1"/>
    <w:rsid w:val="00985595"/>
    <w:rsid w:val="009855E5"/>
    <w:rsid w:val="009869D7"/>
    <w:rsid w:val="00986A3D"/>
    <w:rsid w:val="00986BAE"/>
    <w:rsid w:val="00986EE7"/>
    <w:rsid w:val="0098701D"/>
    <w:rsid w:val="009874BC"/>
    <w:rsid w:val="009879E4"/>
    <w:rsid w:val="00987EAB"/>
    <w:rsid w:val="00990266"/>
    <w:rsid w:val="009902C5"/>
    <w:rsid w:val="00990914"/>
    <w:rsid w:val="00990E0C"/>
    <w:rsid w:val="00990F85"/>
    <w:rsid w:val="00991406"/>
    <w:rsid w:val="009919C4"/>
    <w:rsid w:val="00991DF5"/>
    <w:rsid w:val="00991E7B"/>
    <w:rsid w:val="00992B29"/>
    <w:rsid w:val="00992B64"/>
    <w:rsid w:val="0099306C"/>
    <w:rsid w:val="00993627"/>
    <w:rsid w:val="0099368F"/>
    <w:rsid w:val="009940F5"/>
    <w:rsid w:val="00994BD7"/>
    <w:rsid w:val="00995692"/>
    <w:rsid w:val="00995C97"/>
    <w:rsid w:val="009965E5"/>
    <w:rsid w:val="009968D7"/>
    <w:rsid w:val="00996F34"/>
    <w:rsid w:val="00997472"/>
    <w:rsid w:val="009A01B3"/>
    <w:rsid w:val="009A0DD8"/>
    <w:rsid w:val="009A0E1E"/>
    <w:rsid w:val="009A1169"/>
    <w:rsid w:val="009A1209"/>
    <w:rsid w:val="009A15C0"/>
    <w:rsid w:val="009A175A"/>
    <w:rsid w:val="009A17B4"/>
    <w:rsid w:val="009A1829"/>
    <w:rsid w:val="009A1A9E"/>
    <w:rsid w:val="009A1B0B"/>
    <w:rsid w:val="009A1B95"/>
    <w:rsid w:val="009A1F83"/>
    <w:rsid w:val="009A25C3"/>
    <w:rsid w:val="009A2625"/>
    <w:rsid w:val="009A267F"/>
    <w:rsid w:val="009A33E6"/>
    <w:rsid w:val="009A33EB"/>
    <w:rsid w:val="009A3B8B"/>
    <w:rsid w:val="009A3DC0"/>
    <w:rsid w:val="009A3FDE"/>
    <w:rsid w:val="009A4BE2"/>
    <w:rsid w:val="009A4CD3"/>
    <w:rsid w:val="009A4ED8"/>
    <w:rsid w:val="009A5392"/>
    <w:rsid w:val="009A55F1"/>
    <w:rsid w:val="009A6189"/>
    <w:rsid w:val="009A626C"/>
    <w:rsid w:val="009A63F4"/>
    <w:rsid w:val="009A64C5"/>
    <w:rsid w:val="009A64E1"/>
    <w:rsid w:val="009A6568"/>
    <w:rsid w:val="009A661F"/>
    <w:rsid w:val="009A69A9"/>
    <w:rsid w:val="009A6A5D"/>
    <w:rsid w:val="009A6BEE"/>
    <w:rsid w:val="009A6E48"/>
    <w:rsid w:val="009A6F75"/>
    <w:rsid w:val="009A76C0"/>
    <w:rsid w:val="009A76F3"/>
    <w:rsid w:val="009A77B6"/>
    <w:rsid w:val="009A78C9"/>
    <w:rsid w:val="009A7A53"/>
    <w:rsid w:val="009A7E8B"/>
    <w:rsid w:val="009A7EF8"/>
    <w:rsid w:val="009B0351"/>
    <w:rsid w:val="009B1430"/>
    <w:rsid w:val="009B196F"/>
    <w:rsid w:val="009B1FCD"/>
    <w:rsid w:val="009B34D6"/>
    <w:rsid w:val="009B34F5"/>
    <w:rsid w:val="009B350D"/>
    <w:rsid w:val="009B3F21"/>
    <w:rsid w:val="009B4212"/>
    <w:rsid w:val="009B4321"/>
    <w:rsid w:val="009B4807"/>
    <w:rsid w:val="009B4A66"/>
    <w:rsid w:val="009B4B2A"/>
    <w:rsid w:val="009B504E"/>
    <w:rsid w:val="009B5058"/>
    <w:rsid w:val="009B50AA"/>
    <w:rsid w:val="009B5A02"/>
    <w:rsid w:val="009B5B39"/>
    <w:rsid w:val="009B5CE8"/>
    <w:rsid w:val="009B5D15"/>
    <w:rsid w:val="009B5D55"/>
    <w:rsid w:val="009B5E50"/>
    <w:rsid w:val="009B6486"/>
    <w:rsid w:val="009B68B2"/>
    <w:rsid w:val="009B68E4"/>
    <w:rsid w:val="009B70B2"/>
    <w:rsid w:val="009B7681"/>
    <w:rsid w:val="009B76D0"/>
    <w:rsid w:val="009B7B34"/>
    <w:rsid w:val="009C05FB"/>
    <w:rsid w:val="009C07E9"/>
    <w:rsid w:val="009C09ED"/>
    <w:rsid w:val="009C0D07"/>
    <w:rsid w:val="009C0E8F"/>
    <w:rsid w:val="009C12F4"/>
    <w:rsid w:val="009C17E6"/>
    <w:rsid w:val="009C1963"/>
    <w:rsid w:val="009C1AD3"/>
    <w:rsid w:val="009C1C22"/>
    <w:rsid w:val="009C1DF0"/>
    <w:rsid w:val="009C240D"/>
    <w:rsid w:val="009C2C67"/>
    <w:rsid w:val="009C35E6"/>
    <w:rsid w:val="009C379A"/>
    <w:rsid w:val="009C384C"/>
    <w:rsid w:val="009C3859"/>
    <w:rsid w:val="009C3C14"/>
    <w:rsid w:val="009C3DFB"/>
    <w:rsid w:val="009C3FD2"/>
    <w:rsid w:val="009C4D1C"/>
    <w:rsid w:val="009C58C0"/>
    <w:rsid w:val="009C5A56"/>
    <w:rsid w:val="009C5B2A"/>
    <w:rsid w:val="009C5EBE"/>
    <w:rsid w:val="009C60DD"/>
    <w:rsid w:val="009C6446"/>
    <w:rsid w:val="009C6A49"/>
    <w:rsid w:val="009C6DF7"/>
    <w:rsid w:val="009C7504"/>
    <w:rsid w:val="009C7BD5"/>
    <w:rsid w:val="009C7D40"/>
    <w:rsid w:val="009D00DF"/>
    <w:rsid w:val="009D018B"/>
    <w:rsid w:val="009D01B6"/>
    <w:rsid w:val="009D0392"/>
    <w:rsid w:val="009D06C2"/>
    <w:rsid w:val="009D06DE"/>
    <w:rsid w:val="009D0758"/>
    <w:rsid w:val="009D07F9"/>
    <w:rsid w:val="009D0C16"/>
    <w:rsid w:val="009D0FB6"/>
    <w:rsid w:val="009D11C8"/>
    <w:rsid w:val="009D12D2"/>
    <w:rsid w:val="009D1378"/>
    <w:rsid w:val="009D157F"/>
    <w:rsid w:val="009D16A3"/>
    <w:rsid w:val="009D1743"/>
    <w:rsid w:val="009D182E"/>
    <w:rsid w:val="009D1FEC"/>
    <w:rsid w:val="009D2335"/>
    <w:rsid w:val="009D252E"/>
    <w:rsid w:val="009D26C0"/>
    <w:rsid w:val="009D2F7B"/>
    <w:rsid w:val="009D3243"/>
    <w:rsid w:val="009D408C"/>
    <w:rsid w:val="009D434F"/>
    <w:rsid w:val="009D4D03"/>
    <w:rsid w:val="009D5568"/>
    <w:rsid w:val="009D602F"/>
    <w:rsid w:val="009D60E5"/>
    <w:rsid w:val="009D6A3B"/>
    <w:rsid w:val="009D7190"/>
    <w:rsid w:val="009D71E6"/>
    <w:rsid w:val="009D72D0"/>
    <w:rsid w:val="009D7585"/>
    <w:rsid w:val="009D790F"/>
    <w:rsid w:val="009E01D1"/>
    <w:rsid w:val="009E07F8"/>
    <w:rsid w:val="009E0E91"/>
    <w:rsid w:val="009E0FC1"/>
    <w:rsid w:val="009E134D"/>
    <w:rsid w:val="009E17EB"/>
    <w:rsid w:val="009E1A27"/>
    <w:rsid w:val="009E1F2F"/>
    <w:rsid w:val="009E22CA"/>
    <w:rsid w:val="009E2344"/>
    <w:rsid w:val="009E28CE"/>
    <w:rsid w:val="009E2A6A"/>
    <w:rsid w:val="009E2CC1"/>
    <w:rsid w:val="009E2FBB"/>
    <w:rsid w:val="009E3146"/>
    <w:rsid w:val="009E3165"/>
    <w:rsid w:val="009E404B"/>
    <w:rsid w:val="009E41FE"/>
    <w:rsid w:val="009E427B"/>
    <w:rsid w:val="009E4F0F"/>
    <w:rsid w:val="009E50CA"/>
    <w:rsid w:val="009E5312"/>
    <w:rsid w:val="009E60BF"/>
    <w:rsid w:val="009E640E"/>
    <w:rsid w:val="009E6762"/>
    <w:rsid w:val="009E67B0"/>
    <w:rsid w:val="009E68BB"/>
    <w:rsid w:val="009E6D31"/>
    <w:rsid w:val="009E70F5"/>
    <w:rsid w:val="009E7317"/>
    <w:rsid w:val="009E7412"/>
    <w:rsid w:val="009E763F"/>
    <w:rsid w:val="009E7C60"/>
    <w:rsid w:val="009F002E"/>
    <w:rsid w:val="009F0516"/>
    <w:rsid w:val="009F052B"/>
    <w:rsid w:val="009F08D8"/>
    <w:rsid w:val="009F1724"/>
    <w:rsid w:val="009F184D"/>
    <w:rsid w:val="009F1971"/>
    <w:rsid w:val="009F2237"/>
    <w:rsid w:val="009F2370"/>
    <w:rsid w:val="009F2C89"/>
    <w:rsid w:val="009F308D"/>
    <w:rsid w:val="009F3276"/>
    <w:rsid w:val="009F38E1"/>
    <w:rsid w:val="009F3FE9"/>
    <w:rsid w:val="009F43D7"/>
    <w:rsid w:val="009F4584"/>
    <w:rsid w:val="009F4B99"/>
    <w:rsid w:val="009F4BE7"/>
    <w:rsid w:val="009F4C3B"/>
    <w:rsid w:val="009F4C4D"/>
    <w:rsid w:val="009F51D5"/>
    <w:rsid w:val="009F51E8"/>
    <w:rsid w:val="009F5B49"/>
    <w:rsid w:val="009F5D48"/>
    <w:rsid w:val="009F5FC7"/>
    <w:rsid w:val="009F6763"/>
    <w:rsid w:val="009F6A28"/>
    <w:rsid w:val="009F6AC3"/>
    <w:rsid w:val="009F6E36"/>
    <w:rsid w:val="009F71A9"/>
    <w:rsid w:val="009F76D8"/>
    <w:rsid w:val="009F7B63"/>
    <w:rsid w:val="00A00154"/>
    <w:rsid w:val="00A00973"/>
    <w:rsid w:val="00A00B97"/>
    <w:rsid w:val="00A00C16"/>
    <w:rsid w:val="00A01058"/>
    <w:rsid w:val="00A015E2"/>
    <w:rsid w:val="00A017F2"/>
    <w:rsid w:val="00A01A84"/>
    <w:rsid w:val="00A01F21"/>
    <w:rsid w:val="00A02738"/>
    <w:rsid w:val="00A0297E"/>
    <w:rsid w:val="00A02A0C"/>
    <w:rsid w:val="00A02EE1"/>
    <w:rsid w:val="00A031E2"/>
    <w:rsid w:val="00A03BAF"/>
    <w:rsid w:val="00A0400C"/>
    <w:rsid w:val="00A047EA"/>
    <w:rsid w:val="00A04808"/>
    <w:rsid w:val="00A04BAD"/>
    <w:rsid w:val="00A059B7"/>
    <w:rsid w:val="00A06BE3"/>
    <w:rsid w:val="00A06E86"/>
    <w:rsid w:val="00A0707C"/>
    <w:rsid w:val="00A07201"/>
    <w:rsid w:val="00A07AC3"/>
    <w:rsid w:val="00A07AE2"/>
    <w:rsid w:val="00A07B4A"/>
    <w:rsid w:val="00A07CAB"/>
    <w:rsid w:val="00A103BF"/>
    <w:rsid w:val="00A11987"/>
    <w:rsid w:val="00A11C5B"/>
    <w:rsid w:val="00A121B9"/>
    <w:rsid w:val="00A122A9"/>
    <w:rsid w:val="00A1249D"/>
    <w:rsid w:val="00A12B5B"/>
    <w:rsid w:val="00A12EBA"/>
    <w:rsid w:val="00A12F08"/>
    <w:rsid w:val="00A1346F"/>
    <w:rsid w:val="00A13A2E"/>
    <w:rsid w:val="00A148E9"/>
    <w:rsid w:val="00A14A52"/>
    <w:rsid w:val="00A14BD5"/>
    <w:rsid w:val="00A15046"/>
    <w:rsid w:val="00A1544E"/>
    <w:rsid w:val="00A15691"/>
    <w:rsid w:val="00A159BA"/>
    <w:rsid w:val="00A15D78"/>
    <w:rsid w:val="00A15FBB"/>
    <w:rsid w:val="00A16777"/>
    <w:rsid w:val="00A169B6"/>
    <w:rsid w:val="00A16D0C"/>
    <w:rsid w:val="00A17378"/>
    <w:rsid w:val="00A17439"/>
    <w:rsid w:val="00A17ED2"/>
    <w:rsid w:val="00A203AA"/>
    <w:rsid w:val="00A203B3"/>
    <w:rsid w:val="00A203E6"/>
    <w:rsid w:val="00A20844"/>
    <w:rsid w:val="00A20CF3"/>
    <w:rsid w:val="00A21078"/>
    <w:rsid w:val="00A2122F"/>
    <w:rsid w:val="00A2149C"/>
    <w:rsid w:val="00A21CF7"/>
    <w:rsid w:val="00A21D4E"/>
    <w:rsid w:val="00A21D9E"/>
    <w:rsid w:val="00A220A5"/>
    <w:rsid w:val="00A22256"/>
    <w:rsid w:val="00A22430"/>
    <w:rsid w:val="00A2281C"/>
    <w:rsid w:val="00A22CA1"/>
    <w:rsid w:val="00A22D80"/>
    <w:rsid w:val="00A22DB9"/>
    <w:rsid w:val="00A22F33"/>
    <w:rsid w:val="00A230AC"/>
    <w:rsid w:val="00A2323D"/>
    <w:rsid w:val="00A234F3"/>
    <w:rsid w:val="00A23759"/>
    <w:rsid w:val="00A23D08"/>
    <w:rsid w:val="00A2464D"/>
    <w:rsid w:val="00A24EAD"/>
    <w:rsid w:val="00A250E0"/>
    <w:rsid w:val="00A25576"/>
    <w:rsid w:val="00A256BB"/>
    <w:rsid w:val="00A2570D"/>
    <w:rsid w:val="00A25793"/>
    <w:rsid w:val="00A2587F"/>
    <w:rsid w:val="00A25CBD"/>
    <w:rsid w:val="00A262F3"/>
    <w:rsid w:val="00A30160"/>
    <w:rsid w:val="00A301AE"/>
    <w:rsid w:val="00A306CF"/>
    <w:rsid w:val="00A308B0"/>
    <w:rsid w:val="00A30B04"/>
    <w:rsid w:val="00A311DC"/>
    <w:rsid w:val="00A312C7"/>
    <w:rsid w:val="00A31842"/>
    <w:rsid w:val="00A31850"/>
    <w:rsid w:val="00A31FE2"/>
    <w:rsid w:val="00A32214"/>
    <w:rsid w:val="00A326B0"/>
    <w:rsid w:val="00A337D6"/>
    <w:rsid w:val="00A337DA"/>
    <w:rsid w:val="00A33ABB"/>
    <w:rsid w:val="00A33D1E"/>
    <w:rsid w:val="00A33F70"/>
    <w:rsid w:val="00A34389"/>
    <w:rsid w:val="00A348C0"/>
    <w:rsid w:val="00A34B7E"/>
    <w:rsid w:val="00A34FD8"/>
    <w:rsid w:val="00A35191"/>
    <w:rsid w:val="00A359E8"/>
    <w:rsid w:val="00A35E89"/>
    <w:rsid w:val="00A3623A"/>
    <w:rsid w:val="00A37552"/>
    <w:rsid w:val="00A3764D"/>
    <w:rsid w:val="00A37A20"/>
    <w:rsid w:val="00A37BB3"/>
    <w:rsid w:val="00A37DE2"/>
    <w:rsid w:val="00A37E5C"/>
    <w:rsid w:val="00A37EE5"/>
    <w:rsid w:val="00A405EB"/>
    <w:rsid w:val="00A40668"/>
    <w:rsid w:val="00A408D6"/>
    <w:rsid w:val="00A41074"/>
    <w:rsid w:val="00A41372"/>
    <w:rsid w:val="00A415E2"/>
    <w:rsid w:val="00A4230F"/>
    <w:rsid w:val="00A425A8"/>
    <w:rsid w:val="00A42ED1"/>
    <w:rsid w:val="00A4343B"/>
    <w:rsid w:val="00A436E7"/>
    <w:rsid w:val="00A43A3C"/>
    <w:rsid w:val="00A43ADA"/>
    <w:rsid w:val="00A43DE9"/>
    <w:rsid w:val="00A43F7E"/>
    <w:rsid w:val="00A43FA6"/>
    <w:rsid w:val="00A44536"/>
    <w:rsid w:val="00A44AA2"/>
    <w:rsid w:val="00A44BC0"/>
    <w:rsid w:val="00A4586D"/>
    <w:rsid w:val="00A458C8"/>
    <w:rsid w:val="00A45925"/>
    <w:rsid w:val="00A459BD"/>
    <w:rsid w:val="00A46499"/>
    <w:rsid w:val="00A4649A"/>
    <w:rsid w:val="00A46657"/>
    <w:rsid w:val="00A466AC"/>
    <w:rsid w:val="00A473BB"/>
    <w:rsid w:val="00A47407"/>
    <w:rsid w:val="00A478E6"/>
    <w:rsid w:val="00A501B1"/>
    <w:rsid w:val="00A506C9"/>
    <w:rsid w:val="00A50724"/>
    <w:rsid w:val="00A50766"/>
    <w:rsid w:val="00A50BCB"/>
    <w:rsid w:val="00A50D48"/>
    <w:rsid w:val="00A512D9"/>
    <w:rsid w:val="00A51473"/>
    <w:rsid w:val="00A518F9"/>
    <w:rsid w:val="00A51E52"/>
    <w:rsid w:val="00A5258D"/>
    <w:rsid w:val="00A5283B"/>
    <w:rsid w:val="00A528C8"/>
    <w:rsid w:val="00A5290C"/>
    <w:rsid w:val="00A52AB3"/>
    <w:rsid w:val="00A52E36"/>
    <w:rsid w:val="00A531A7"/>
    <w:rsid w:val="00A538F3"/>
    <w:rsid w:val="00A53993"/>
    <w:rsid w:val="00A53C88"/>
    <w:rsid w:val="00A53E33"/>
    <w:rsid w:val="00A53F1B"/>
    <w:rsid w:val="00A5427F"/>
    <w:rsid w:val="00A54556"/>
    <w:rsid w:val="00A545FC"/>
    <w:rsid w:val="00A54A3B"/>
    <w:rsid w:val="00A55280"/>
    <w:rsid w:val="00A5536E"/>
    <w:rsid w:val="00A55C8A"/>
    <w:rsid w:val="00A55CD3"/>
    <w:rsid w:val="00A55DEC"/>
    <w:rsid w:val="00A56033"/>
    <w:rsid w:val="00A562E0"/>
    <w:rsid w:val="00A56373"/>
    <w:rsid w:val="00A563AF"/>
    <w:rsid w:val="00A56BE5"/>
    <w:rsid w:val="00A56C64"/>
    <w:rsid w:val="00A56CB5"/>
    <w:rsid w:val="00A570EC"/>
    <w:rsid w:val="00A5743F"/>
    <w:rsid w:val="00A575B9"/>
    <w:rsid w:val="00A5771E"/>
    <w:rsid w:val="00A57743"/>
    <w:rsid w:val="00A5794A"/>
    <w:rsid w:val="00A60095"/>
    <w:rsid w:val="00A604F6"/>
    <w:rsid w:val="00A6077D"/>
    <w:rsid w:val="00A6085F"/>
    <w:rsid w:val="00A60D56"/>
    <w:rsid w:val="00A60DFC"/>
    <w:rsid w:val="00A61497"/>
    <w:rsid w:val="00A61622"/>
    <w:rsid w:val="00A617F8"/>
    <w:rsid w:val="00A61B46"/>
    <w:rsid w:val="00A61F6A"/>
    <w:rsid w:val="00A624B3"/>
    <w:rsid w:val="00A62D31"/>
    <w:rsid w:val="00A63017"/>
    <w:rsid w:val="00A6362D"/>
    <w:rsid w:val="00A6381F"/>
    <w:rsid w:val="00A63843"/>
    <w:rsid w:val="00A638B9"/>
    <w:rsid w:val="00A63E4E"/>
    <w:rsid w:val="00A64D20"/>
    <w:rsid w:val="00A65092"/>
    <w:rsid w:val="00A65529"/>
    <w:rsid w:val="00A655F0"/>
    <w:rsid w:val="00A6567A"/>
    <w:rsid w:val="00A65A25"/>
    <w:rsid w:val="00A65A3B"/>
    <w:rsid w:val="00A65ADB"/>
    <w:rsid w:val="00A66D02"/>
    <w:rsid w:val="00A670FF"/>
    <w:rsid w:val="00A672AF"/>
    <w:rsid w:val="00A67A0F"/>
    <w:rsid w:val="00A67A16"/>
    <w:rsid w:val="00A67A8F"/>
    <w:rsid w:val="00A67E3F"/>
    <w:rsid w:val="00A67F6B"/>
    <w:rsid w:val="00A7013A"/>
    <w:rsid w:val="00A70295"/>
    <w:rsid w:val="00A7054C"/>
    <w:rsid w:val="00A705CB"/>
    <w:rsid w:val="00A7097E"/>
    <w:rsid w:val="00A70A73"/>
    <w:rsid w:val="00A70B52"/>
    <w:rsid w:val="00A71192"/>
    <w:rsid w:val="00A71244"/>
    <w:rsid w:val="00A716BE"/>
    <w:rsid w:val="00A71804"/>
    <w:rsid w:val="00A71823"/>
    <w:rsid w:val="00A7193C"/>
    <w:rsid w:val="00A71A6D"/>
    <w:rsid w:val="00A71B5D"/>
    <w:rsid w:val="00A720AC"/>
    <w:rsid w:val="00A7291F"/>
    <w:rsid w:val="00A72A3E"/>
    <w:rsid w:val="00A72CA4"/>
    <w:rsid w:val="00A72D19"/>
    <w:rsid w:val="00A7315C"/>
    <w:rsid w:val="00A7327A"/>
    <w:rsid w:val="00A73DA4"/>
    <w:rsid w:val="00A7405E"/>
    <w:rsid w:val="00A74136"/>
    <w:rsid w:val="00A74461"/>
    <w:rsid w:val="00A74FB3"/>
    <w:rsid w:val="00A74FBD"/>
    <w:rsid w:val="00A753B7"/>
    <w:rsid w:val="00A75847"/>
    <w:rsid w:val="00A75CDA"/>
    <w:rsid w:val="00A764D0"/>
    <w:rsid w:val="00A76640"/>
    <w:rsid w:val="00A76A03"/>
    <w:rsid w:val="00A76F8E"/>
    <w:rsid w:val="00A7716B"/>
    <w:rsid w:val="00A77396"/>
    <w:rsid w:val="00A77B38"/>
    <w:rsid w:val="00A77D2C"/>
    <w:rsid w:val="00A77FA7"/>
    <w:rsid w:val="00A800EB"/>
    <w:rsid w:val="00A8067E"/>
    <w:rsid w:val="00A80D71"/>
    <w:rsid w:val="00A80EDB"/>
    <w:rsid w:val="00A80FB4"/>
    <w:rsid w:val="00A8163F"/>
    <w:rsid w:val="00A81995"/>
    <w:rsid w:val="00A81AC4"/>
    <w:rsid w:val="00A81C66"/>
    <w:rsid w:val="00A81E5A"/>
    <w:rsid w:val="00A81F3D"/>
    <w:rsid w:val="00A82726"/>
    <w:rsid w:val="00A82E33"/>
    <w:rsid w:val="00A82EAF"/>
    <w:rsid w:val="00A83540"/>
    <w:rsid w:val="00A836C8"/>
    <w:rsid w:val="00A83DF5"/>
    <w:rsid w:val="00A841A7"/>
    <w:rsid w:val="00A8447E"/>
    <w:rsid w:val="00A84951"/>
    <w:rsid w:val="00A84A65"/>
    <w:rsid w:val="00A84A9F"/>
    <w:rsid w:val="00A84ABC"/>
    <w:rsid w:val="00A84F95"/>
    <w:rsid w:val="00A85788"/>
    <w:rsid w:val="00A8586A"/>
    <w:rsid w:val="00A86171"/>
    <w:rsid w:val="00A86C18"/>
    <w:rsid w:val="00A86C1B"/>
    <w:rsid w:val="00A86D37"/>
    <w:rsid w:val="00A86D72"/>
    <w:rsid w:val="00A86E27"/>
    <w:rsid w:val="00A87228"/>
    <w:rsid w:val="00A87745"/>
    <w:rsid w:val="00A87EC2"/>
    <w:rsid w:val="00A9016A"/>
    <w:rsid w:val="00A90552"/>
    <w:rsid w:val="00A90709"/>
    <w:rsid w:val="00A9075A"/>
    <w:rsid w:val="00A90CF2"/>
    <w:rsid w:val="00A90FA3"/>
    <w:rsid w:val="00A9111E"/>
    <w:rsid w:val="00A91193"/>
    <w:rsid w:val="00A9144B"/>
    <w:rsid w:val="00A9157A"/>
    <w:rsid w:val="00A919DE"/>
    <w:rsid w:val="00A9256D"/>
    <w:rsid w:val="00A92798"/>
    <w:rsid w:val="00A92D7C"/>
    <w:rsid w:val="00A92EA7"/>
    <w:rsid w:val="00A932CE"/>
    <w:rsid w:val="00A9390F"/>
    <w:rsid w:val="00A93B63"/>
    <w:rsid w:val="00A94166"/>
    <w:rsid w:val="00A946D8"/>
    <w:rsid w:val="00A94B0F"/>
    <w:rsid w:val="00A94D14"/>
    <w:rsid w:val="00A94F38"/>
    <w:rsid w:val="00A953A0"/>
    <w:rsid w:val="00A954BA"/>
    <w:rsid w:val="00A95785"/>
    <w:rsid w:val="00A95AE8"/>
    <w:rsid w:val="00A95D25"/>
    <w:rsid w:val="00A95D30"/>
    <w:rsid w:val="00A9693B"/>
    <w:rsid w:val="00A96E79"/>
    <w:rsid w:val="00A9725E"/>
    <w:rsid w:val="00A9770A"/>
    <w:rsid w:val="00A979D9"/>
    <w:rsid w:val="00A979FE"/>
    <w:rsid w:val="00A97CAC"/>
    <w:rsid w:val="00AA02F8"/>
    <w:rsid w:val="00AA0D4B"/>
    <w:rsid w:val="00AA15A8"/>
    <w:rsid w:val="00AA1A60"/>
    <w:rsid w:val="00AA1D03"/>
    <w:rsid w:val="00AA1D8A"/>
    <w:rsid w:val="00AA284E"/>
    <w:rsid w:val="00AA2ABA"/>
    <w:rsid w:val="00AA2EDB"/>
    <w:rsid w:val="00AA2F4A"/>
    <w:rsid w:val="00AA317C"/>
    <w:rsid w:val="00AA3454"/>
    <w:rsid w:val="00AA36B0"/>
    <w:rsid w:val="00AA389A"/>
    <w:rsid w:val="00AA38E6"/>
    <w:rsid w:val="00AA38FD"/>
    <w:rsid w:val="00AA416C"/>
    <w:rsid w:val="00AA41CB"/>
    <w:rsid w:val="00AA453E"/>
    <w:rsid w:val="00AA4642"/>
    <w:rsid w:val="00AA4B34"/>
    <w:rsid w:val="00AA51A3"/>
    <w:rsid w:val="00AA51CD"/>
    <w:rsid w:val="00AA582A"/>
    <w:rsid w:val="00AA591C"/>
    <w:rsid w:val="00AA66FC"/>
    <w:rsid w:val="00AA6B73"/>
    <w:rsid w:val="00AA706A"/>
    <w:rsid w:val="00AA72AE"/>
    <w:rsid w:val="00AA7325"/>
    <w:rsid w:val="00AA7492"/>
    <w:rsid w:val="00AB0319"/>
    <w:rsid w:val="00AB04BE"/>
    <w:rsid w:val="00AB08CB"/>
    <w:rsid w:val="00AB08D7"/>
    <w:rsid w:val="00AB0CF1"/>
    <w:rsid w:val="00AB0D67"/>
    <w:rsid w:val="00AB0F6C"/>
    <w:rsid w:val="00AB1BF4"/>
    <w:rsid w:val="00AB25EF"/>
    <w:rsid w:val="00AB27F9"/>
    <w:rsid w:val="00AB2C71"/>
    <w:rsid w:val="00AB2F1C"/>
    <w:rsid w:val="00AB3DDE"/>
    <w:rsid w:val="00AB4279"/>
    <w:rsid w:val="00AB4CA5"/>
    <w:rsid w:val="00AB51DF"/>
    <w:rsid w:val="00AB57B2"/>
    <w:rsid w:val="00AB5E21"/>
    <w:rsid w:val="00AB5F20"/>
    <w:rsid w:val="00AB64DB"/>
    <w:rsid w:val="00AB6552"/>
    <w:rsid w:val="00AB6558"/>
    <w:rsid w:val="00AB65D4"/>
    <w:rsid w:val="00AB6F15"/>
    <w:rsid w:val="00AB7833"/>
    <w:rsid w:val="00AB7AC3"/>
    <w:rsid w:val="00AB7BF8"/>
    <w:rsid w:val="00AB7DB7"/>
    <w:rsid w:val="00AC014D"/>
    <w:rsid w:val="00AC025B"/>
    <w:rsid w:val="00AC04AD"/>
    <w:rsid w:val="00AC09E6"/>
    <w:rsid w:val="00AC0FB8"/>
    <w:rsid w:val="00AC16D0"/>
    <w:rsid w:val="00AC1782"/>
    <w:rsid w:val="00AC184B"/>
    <w:rsid w:val="00AC1CF3"/>
    <w:rsid w:val="00AC2050"/>
    <w:rsid w:val="00AC2D4B"/>
    <w:rsid w:val="00AC2F86"/>
    <w:rsid w:val="00AC3915"/>
    <w:rsid w:val="00AC3C4A"/>
    <w:rsid w:val="00AC3CCF"/>
    <w:rsid w:val="00AC43DA"/>
    <w:rsid w:val="00AC4402"/>
    <w:rsid w:val="00AC4749"/>
    <w:rsid w:val="00AC4E1A"/>
    <w:rsid w:val="00AC500B"/>
    <w:rsid w:val="00AC5041"/>
    <w:rsid w:val="00AC54F3"/>
    <w:rsid w:val="00AC5669"/>
    <w:rsid w:val="00AC5673"/>
    <w:rsid w:val="00AC5776"/>
    <w:rsid w:val="00AC5AEE"/>
    <w:rsid w:val="00AC5C2E"/>
    <w:rsid w:val="00AC5DED"/>
    <w:rsid w:val="00AC6B32"/>
    <w:rsid w:val="00AC6D90"/>
    <w:rsid w:val="00AC6D94"/>
    <w:rsid w:val="00AC77DC"/>
    <w:rsid w:val="00AC7A4F"/>
    <w:rsid w:val="00AC7D37"/>
    <w:rsid w:val="00AD08D7"/>
    <w:rsid w:val="00AD0C61"/>
    <w:rsid w:val="00AD147F"/>
    <w:rsid w:val="00AD17D7"/>
    <w:rsid w:val="00AD1A1A"/>
    <w:rsid w:val="00AD1B19"/>
    <w:rsid w:val="00AD1CE0"/>
    <w:rsid w:val="00AD1D39"/>
    <w:rsid w:val="00AD1EAA"/>
    <w:rsid w:val="00AD204A"/>
    <w:rsid w:val="00AD228E"/>
    <w:rsid w:val="00AD23C6"/>
    <w:rsid w:val="00AD2646"/>
    <w:rsid w:val="00AD2BA3"/>
    <w:rsid w:val="00AD2CF6"/>
    <w:rsid w:val="00AD2D75"/>
    <w:rsid w:val="00AD31F9"/>
    <w:rsid w:val="00AD36AB"/>
    <w:rsid w:val="00AD38CB"/>
    <w:rsid w:val="00AD39D0"/>
    <w:rsid w:val="00AD3B0B"/>
    <w:rsid w:val="00AD3B37"/>
    <w:rsid w:val="00AD40C9"/>
    <w:rsid w:val="00AD4442"/>
    <w:rsid w:val="00AD4601"/>
    <w:rsid w:val="00AD47A7"/>
    <w:rsid w:val="00AD49DD"/>
    <w:rsid w:val="00AD4B0E"/>
    <w:rsid w:val="00AD4C2B"/>
    <w:rsid w:val="00AD4D8E"/>
    <w:rsid w:val="00AD549D"/>
    <w:rsid w:val="00AD573E"/>
    <w:rsid w:val="00AD58F4"/>
    <w:rsid w:val="00AD59C6"/>
    <w:rsid w:val="00AD5F7D"/>
    <w:rsid w:val="00AD6136"/>
    <w:rsid w:val="00AD664A"/>
    <w:rsid w:val="00AD6693"/>
    <w:rsid w:val="00AD6797"/>
    <w:rsid w:val="00AD6B4A"/>
    <w:rsid w:val="00AD6E62"/>
    <w:rsid w:val="00AD6F74"/>
    <w:rsid w:val="00AD713D"/>
    <w:rsid w:val="00AD788A"/>
    <w:rsid w:val="00AE0428"/>
    <w:rsid w:val="00AE0562"/>
    <w:rsid w:val="00AE05D3"/>
    <w:rsid w:val="00AE078F"/>
    <w:rsid w:val="00AE0CD4"/>
    <w:rsid w:val="00AE1A01"/>
    <w:rsid w:val="00AE1C97"/>
    <w:rsid w:val="00AE1F36"/>
    <w:rsid w:val="00AE2452"/>
    <w:rsid w:val="00AE25A1"/>
    <w:rsid w:val="00AE2B3E"/>
    <w:rsid w:val="00AE306B"/>
    <w:rsid w:val="00AE3461"/>
    <w:rsid w:val="00AE35DA"/>
    <w:rsid w:val="00AE4658"/>
    <w:rsid w:val="00AE4BFC"/>
    <w:rsid w:val="00AE4EB0"/>
    <w:rsid w:val="00AE4F6D"/>
    <w:rsid w:val="00AE4FFB"/>
    <w:rsid w:val="00AE560F"/>
    <w:rsid w:val="00AE5ADE"/>
    <w:rsid w:val="00AE5C21"/>
    <w:rsid w:val="00AE5D55"/>
    <w:rsid w:val="00AE5DAE"/>
    <w:rsid w:val="00AE5DDD"/>
    <w:rsid w:val="00AE60AD"/>
    <w:rsid w:val="00AE6C87"/>
    <w:rsid w:val="00AE6ECD"/>
    <w:rsid w:val="00AE74DE"/>
    <w:rsid w:val="00AE7714"/>
    <w:rsid w:val="00AE77F5"/>
    <w:rsid w:val="00AE7900"/>
    <w:rsid w:val="00AE7A80"/>
    <w:rsid w:val="00AE7D5F"/>
    <w:rsid w:val="00AE7DA4"/>
    <w:rsid w:val="00AF015F"/>
    <w:rsid w:val="00AF01BC"/>
    <w:rsid w:val="00AF0260"/>
    <w:rsid w:val="00AF0647"/>
    <w:rsid w:val="00AF07A8"/>
    <w:rsid w:val="00AF0DE4"/>
    <w:rsid w:val="00AF16DB"/>
    <w:rsid w:val="00AF1A3B"/>
    <w:rsid w:val="00AF1B65"/>
    <w:rsid w:val="00AF1E01"/>
    <w:rsid w:val="00AF1F64"/>
    <w:rsid w:val="00AF21F7"/>
    <w:rsid w:val="00AF2313"/>
    <w:rsid w:val="00AF256D"/>
    <w:rsid w:val="00AF2621"/>
    <w:rsid w:val="00AF2760"/>
    <w:rsid w:val="00AF2790"/>
    <w:rsid w:val="00AF2A28"/>
    <w:rsid w:val="00AF2B52"/>
    <w:rsid w:val="00AF2E5F"/>
    <w:rsid w:val="00AF316E"/>
    <w:rsid w:val="00AF3187"/>
    <w:rsid w:val="00AF367B"/>
    <w:rsid w:val="00AF3A18"/>
    <w:rsid w:val="00AF3B73"/>
    <w:rsid w:val="00AF423D"/>
    <w:rsid w:val="00AF42D3"/>
    <w:rsid w:val="00AF4489"/>
    <w:rsid w:val="00AF4CEF"/>
    <w:rsid w:val="00AF4E28"/>
    <w:rsid w:val="00AF5207"/>
    <w:rsid w:val="00AF5287"/>
    <w:rsid w:val="00AF5575"/>
    <w:rsid w:val="00AF5831"/>
    <w:rsid w:val="00AF5C1B"/>
    <w:rsid w:val="00AF5E40"/>
    <w:rsid w:val="00AF682C"/>
    <w:rsid w:val="00AF6CBF"/>
    <w:rsid w:val="00AF7367"/>
    <w:rsid w:val="00AF77C9"/>
    <w:rsid w:val="00AF7D14"/>
    <w:rsid w:val="00B001DF"/>
    <w:rsid w:val="00B00667"/>
    <w:rsid w:val="00B007DD"/>
    <w:rsid w:val="00B00A3E"/>
    <w:rsid w:val="00B00C33"/>
    <w:rsid w:val="00B00C36"/>
    <w:rsid w:val="00B00E8F"/>
    <w:rsid w:val="00B00F08"/>
    <w:rsid w:val="00B0101B"/>
    <w:rsid w:val="00B010C9"/>
    <w:rsid w:val="00B016FF"/>
    <w:rsid w:val="00B01C59"/>
    <w:rsid w:val="00B0237A"/>
    <w:rsid w:val="00B02437"/>
    <w:rsid w:val="00B0243C"/>
    <w:rsid w:val="00B0348F"/>
    <w:rsid w:val="00B03CBF"/>
    <w:rsid w:val="00B03D4B"/>
    <w:rsid w:val="00B03D98"/>
    <w:rsid w:val="00B03E9A"/>
    <w:rsid w:val="00B03EA7"/>
    <w:rsid w:val="00B044EA"/>
    <w:rsid w:val="00B048DB"/>
    <w:rsid w:val="00B0493F"/>
    <w:rsid w:val="00B04B29"/>
    <w:rsid w:val="00B0511F"/>
    <w:rsid w:val="00B05316"/>
    <w:rsid w:val="00B05467"/>
    <w:rsid w:val="00B0557B"/>
    <w:rsid w:val="00B06240"/>
    <w:rsid w:val="00B06733"/>
    <w:rsid w:val="00B0679C"/>
    <w:rsid w:val="00B070FD"/>
    <w:rsid w:val="00B076CD"/>
    <w:rsid w:val="00B077C7"/>
    <w:rsid w:val="00B07B03"/>
    <w:rsid w:val="00B07C8F"/>
    <w:rsid w:val="00B100B2"/>
    <w:rsid w:val="00B102FA"/>
    <w:rsid w:val="00B10727"/>
    <w:rsid w:val="00B10A6B"/>
    <w:rsid w:val="00B10B90"/>
    <w:rsid w:val="00B10CFD"/>
    <w:rsid w:val="00B10F4D"/>
    <w:rsid w:val="00B11286"/>
    <w:rsid w:val="00B1152B"/>
    <w:rsid w:val="00B117B6"/>
    <w:rsid w:val="00B1197A"/>
    <w:rsid w:val="00B1199B"/>
    <w:rsid w:val="00B11AB0"/>
    <w:rsid w:val="00B11B0B"/>
    <w:rsid w:val="00B11B5E"/>
    <w:rsid w:val="00B12319"/>
    <w:rsid w:val="00B1247C"/>
    <w:rsid w:val="00B12543"/>
    <w:rsid w:val="00B125CC"/>
    <w:rsid w:val="00B12C6E"/>
    <w:rsid w:val="00B12E0A"/>
    <w:rsid w:val="00B12F6C"/>
    <w:rsid w:val="00B12F6F"/>
    <w:rsid w:val="00B138BB"/>
    <w:rsid w:val="00B139C2"/>
    <w:rsid w:val="00B13A41"/>
    <w:rsid w:val="00B13D58"/>
    <w:rsid w:val="00B13EE0"/>
    <w:rsid w:val="00B1420F"/>
    <w:rsid w:val="00B14978"/>
    <w:rsid w:val="00B152B7"/>
    <w:rsid w:val="00B153D6"/>
    <w:rsid w:val="00B1576D"/>
    <w:rsid w:val="00B157EE"/>
    <w:rsid w:val="00B1591A"/>
    <w:rsid w:val="00B15BAA"/>
    <w:rsid w:val="00B15E41"/>
    <w:rsid w:val="00B15F19"/>
    <w:rsid w:val="00B166E7"/>
    <w:rsid w:val="00B16898"/>
    <w:rsid w:val="00B16975"/>
    <w:rsid w:val="00B16D1C"/>
    <w:rsid w:val="00B16E03"/>
    <w:rsid w:val="00B171D8"/>
    <w:rsid w:val="00B179F9"/>
    <w:rsid w:val="00B17C01"/>
    <w:rsid w:val="00B17D53"/>
    <w:rsid w:val="00B201DE"/>
    <w:rsid w:val="00B205A6"/>
    <w:rsid w:val="00B20969"/>
    <w:rsid w:val="00B21097"/>
    <w:rsid w:val="00B21357"/>
    <w:rsid w:val="00B213E6"/>
    <w:rsid w:val="00B21745"/>
    <w:rsid w:val="00B219F8"/>
    <w:rsid w:val="00B21C2C"/>
    <w:rsid w:val="00B21FD9"/>
    <w:rsid w:val="00B21FF3"/>
    <w:rsid w:val="00B22555"/>
    <w:rsid w:val="00B2313A"/>
    <w:rsid w:val="00B234ED"/>
    <w:rsid w:val="00B23688"/>
    <w:rsid w:val="00B236C3"/>
    <w:rsid w:val="00B23D7B"/>
    <w:rsid w:val="00B242FA"/>
    <w:rsid w:val="00B2497E"/>
    <w:rsid w:val="00B24D78"/>
    <w:rsid w:val="00B2509C"/>
    <w:rsid w:val="00B2523D"/>
    <w:rsid w:val="00B25312"/>
    <w:rsid w:val="00B259A4"/>
    <w:rsid w:val="00B25C97"/>
    <w:rsid w:val="00B25CFC"/>
    <w:rsid w:val="00B25E37"/>
    <w:rsid w:val="00B26432"/>
    <w:rsid w:val="00B26709"/>
    <w:rsid w:val="00B26871"/>
    <w:rsid w:val="00B26DDD"/>
    <w:rsid w:val="00B27934"/>
    <w:rsid w:val="00B27C4D"/>
    <w:rsid w:val="00B27F53"/>
    <w:rsid w:val="00B27FA1"/>
    <w:rsid w:val="00B30073"/>
    <w:rsid w:val="00B304F1"/>
    <w:rsid w:val="00B3065E"/>
    <w:rsid w:val="00B30688"/>
    <w:rsid w:val="00B3089B"/>
    <w:rsid w:val="00B30DE6"/>
    <w:rsid w:val="00B30EC4"/>
    <w:rsid w:val="00B312FD"/>
    <w:rsid w:val="00B31343"/>
    <w:rsid w:val="00B317D8"/>
    <w:rsid w:val="00B31E67"/>
    <w:rsid w:val="00B31E9A"/>
    <w:rsid w:val="00B322E5"/>
    <w:rsid w:val="00B3233D"/>
    <w:rsid w:val="00B32B96"/>
    <w:rsid w:val="00B330B5"/>
    <w:rsid w:val="00B331B9"/>
    <w:rsid w:val="00B335D0"/>
    <w:rsid w:val="00B341DA"/>
    <w:rsid w:val="00B34AB5"/>
    <w:rsid w:val="00B352A9"/>
    <w:rsid w:val="00B3538B"/>
    <w:rsid w:val="00B35881"/>
    <w:rsid w:val="00B3636A"/>
    <w:rsid w:val="00B36387"/>
    <w:rsid w:val="00B363C9"/>
    <w:rsid w:val="00B36414"/>
    <w:rsid w:val="00B367ED"/>
    <w:rsid w:val="00B36AD2"/>
    <w:rsid w:val="00B36AE0"/>
    <w:rsid w:val="00B36DB8"/>
    <w:rsid w:val="00B37339"/>
    <w:rsid w:val="00B37545"/>
    <w:rsid w:val="00B37E1A"/>
    <w:rsid w:val="00B40A6D"/>
    <w:rsid w:val="00B40B5D"/>
    <w:rsid w:val="00B40BB5"/>
    <w:rsid w:val="00B40BD6"/>
    <w:rsid w:val="00B41DFF"/>
    <w:rsid w:val="00B420DB"/>
    <w:rsid w:val="00B422F9"/>
    <w:rsid w:val="00B4251F"/>
    <w:rsid w:val="00B428C2"/>
    <w:rsid w:val="00B431B6"/>
    <w:rsid w:val="00B43E90"/>
    <w:rsid w:val="00B43ED5"/>
    <w:rsid w:val="00B43F65"/>
    <w:rsid w:val="00B44433"/>
    <w:rsid w:val="00B44524"/>
    <w:rsid w:val="00B44813"/>
    <w:rsid w:val="00B448B1"/>
    <w:rsid w:val="00B44992"/>
    <w:rsid w:val="00B44C8F"/>
    <w:rsid w:val="00B44EEF"/>
    <w:rsid w:val="00B44FBF"/>
    <w:rsid w:val="00B44FDE"/>
    <w:rsid w:val="00B45295"/>
    <w:rsid w:val="00B453F1"/>
    <w:rsid w:val="00B456C2"/>
    <w:rsid w:val="00B4594D"/>
    <w:rsid w:val="00B45D84"/>
    <w:rsid w:val="00B461E5"/>
    <w:rsid w:val="00B467D1"/>
    <w:rsid w:val="00B46F56"/>
    <w:rsid w:val="00B472ED"/>
    <w:rsid w:val="00B50180"/>
    <w:rsid w:val="00B50225"/>
    <w:rsid w:val="00B50B9E"/>
    <w:rsid w:val="00B50D2D"/>
    <w:rsid w:val="00B512B8"/>
    <w:rsid w:val="00B515CB"/>
    <w:rsid w:val="00B5223B"/>
    <w:rsid w:val="00B52BC7"/>
    <w:rsid w:val="00B531BF"/>
    <w:rsid w:val="00B53311"/>
    <w:rsid w:val="00B534AC"/>
    <w:rsid w:val="00B535A0"/>
    <w:rsid w:val="00B5382C"/>
    <w:rsid w:val="00B53DE5"/>
    <w:rsid w:val="00B53FFF"/>
    <w:rsid w:val="00B5443E"/>
    <w:rsid w:val="00B54555"/>
    <w:rsid w:val="00B54A2C"/>
    <w:rsid w:val="00B54E6E"/>
    <w:rsid w:val="00B54FC4"/>
    <w:rsid w:val="00B5533E"/>
    <w:rsid w:val="00B557C7"/>
    <w:rsid w:val="00B55936"/>
    <w:rsid w:val="00B56D68"/>
    <w:rsid w:val="00B574CE"/>
    <w:rsid w:val="00B57779"/>
    <w:rsid w:val="00B57C2A"/>
    <w:rsid w:val="00B57F59"/>
    <w:rsid w:val="00B60C58"/>
    <w:rsid w:val="00B6126D"/>
    <w:rsid w:val="00B61378"/>
    <w:rsid w:val="00B61432"/>
    <w:rsid w:val="00B61797"/>
    <w:rsid w:val="00B61EEE"/>
    <w:rsid w:val="00B61F93"/>
    <w:rsid w:val="00B625C8"/>
    <w:rsid w:val="00B62634"/>
    <w:rsid w:val="00B634AD"/>
    <w:rsid w:val="00B653C6"/>
    <w:rsid w:val="00B65BBC"/>
    <w:rsid w:val="00B66055"/>
    <w:rsid w:val="00B66A06"/>
    <w:rsid w:val="00B66A45"/>
    <w:rsid w:val="00B66D4A"/>
    <w:rsid w:val="00B7051E"/>
    <w:rsid w:val="00B70F13"/>
    <w:rsid w:val="00B722B7"/>
    <w:rsid w:val="00B72725"/>
    <w:rsid w:val="00B72891"/>
    <w:rsid w:val="00B728F6"/>
    <w:rsid w:val="00B729EF"/>
    <w:rsid w:val="00B72C84"/>
    <w:rsid w:val="00B72D32"/>
    <w:rsid w:val="00B732BF"/>
    <w:rsid w:val="00B73787"/>
    <w:rsid w:val="00B73908"/>
    <w:rsid w:val="00B73A86"/>
    <w:rsid w:val="00B73BB4"/>
    <w:rsid w:val="00B73BDA"/>
    <w:rsid w:val="00B73FF6"/>
    <w:rsid w:val="00B74EEB"/>
    <w:rsid w:val="00B753F6"/>
    <w:rsid w:val="00B75948"/>
    <w:rsid w:val="00B759C8"/>
    <w:rsid w:val="00B75A42"/>
    <w:rsid w:val="00B763F4"/>
    <w:rsid w:val="00B767DF"/>
    <w:rsid w:val="00B76C2E"/>
    <w:rsid w:val="00B76CD9"/>
    <w:rsid w:val="00B770E0"/>
    <w:rsid w:val="00B77335"/>
    <w:rsid w:val="00B77A8D"/>
    <w:rsid w:val="00B77C5C"/>
    <w:rsid w:val="00B77C75"/>
    <w:rsid w:val="00B80412"/>
    <w:rsid w:val="00B80F1D"/>
    <w:rsid w:val="00B811A8"/>
    <w:rsid w:val="00B8122F"/>
    <w:rsid w:val="00B81D2E"/>
    <w:rsid w:val="00B8200C"/>
    <w:rsid w:val="00B82206"/>
    <w:rsid w:val="00B8222E"/>
    <w:rsid w:val="00B8260F"/>
    <w:rsid w:val="00B83477"/>
    <w:rsid w:val="00B8385E"/>
    <w:rsid w:val="00B83C72"/>
    <w:rsid w:val="00B83E72"/>
    <w:rsid w:val="00B840CC"/>
    <w:rsid w:val="00B845E6"/>
    <w:rsid w:val="00B84898"/>
    <w:rsid w:val="00B84D6C"/>
    <w:rsid w:val="00B84E73"/>
    <w:rsid w:val="00B8528F"/>
    <w:rsid w:val="00B85487"/>
    <w:rsid w:val="00B856F9"/>
    <w:rsid w:val="00B85792"/>
    <w:rsid w:val="00B85BE0"/>
    <w:rsid w:val="00B861A7"/>
    <w:rsid w:val="00B864C3"/>
    <w:rsid w:val="00B8655C"/>
    <w:rsid w:val="00B86F48"/>
    <w:rsid w:val="00B86F7B"/>
    <w:rsid w:val="00B872C3"/>
    <w:rsid w:val="00B8775D"/>
    <w:rsid w:val="00B87E2B"/>
    <w:rsid w:val="00B87F8D"/>
    <w:rsid w:val="00B9000F"/>
    <w:rsid w:val="00B90067"/>
    <w:rsid w:val="00B90129"/>
    <w:rsid w:val="00B9063D"/>
    <w:rsid w:val="00B909B4"/>
    <w:rsid w:val="00B90BFE"/>
    <w:rsid w:val="00B9173E"/>
    <w:rsid w:val="00B91DCD"/>
    <w:rsid w:val="00B92176"/>
    <w:rsid w:val="00B92888"/>
    <w:rsid w:val="00B929A9"/>
    <w:rsid w:val="00B92C1F"/>
    <w:rsid w:val="00B93085"/>
    <w:rsid w:val="00B93148"/>
    <w:rsid w:val="00B933F6"/>
    <w:rsid w:val="00B9370C"/>
    <w:rsid w:val="00B937F8"/>
    <w:rsid w:val="00B93846"/>
    <w:rsid w:val="00B940A2"/>
    <w:rsid w:val="00B943E2"/>
    <w:rsid w:val="00B94903"/>
    <w:rsid w:val="00B95079"/>
    <w:rsid w:val="00B950A5"/>
    <w:rsid w:val="00B9510B"/>
    <w:rsid w:val="00B95295"/>
    <w:rsid w:val="00B959F0"/>
    <w:rsid w:val="00B95A18"/>
    <w:rsid w:val="00B95E5C"/>
    <w:rsid w:val="00B964D9"/>
    <w:rsid w:val="00B96DCA"/>
    <w:rsid w:val="00B96E0C"/>
    <w:rsid w:val="00B96FE1"/>
    <w:rsid w:val="00B97236"/>
    <w:rsid w:val="00B97542"/>
    <w:rsid w:val="00B97568"/>
    <w:rsid w:val="00B97ABC"/>
    <w:rsid w:val="00BA00DC"/>
    <w:rsid w:val="00BA01CE"/>
    <w:rsid w:val="00BA031B"/>
    <w:rsid w:val="00BA0737"/>
    <w:rsid w:val="00BA081A"/>
    <w:rsid w:val="00BA088A"/>
    <w:rsid w:val="00BA08B9"/>
    <w:rsid w:val="00BA1341"/>
    <w:rsid w:val="00BA1518"/>
    <w:rsid w:val="00BA1561"/>
    <w:rsid w:val="00BA1D8B"/>
    <w:rsid w:val="00BA213D"/>
    <w:rsid w:val="00BA2298"/>
    <w:rsid w:val="00BA22BE"/>
    <w:rsid w:val="00BA2680"/>
    <w:rsid w:val="00BA2944"/>
    <w:rsid w:val="00BA3580"/>
    <w:rsid w:val="00BA3C9A"/>
    <w:rsid w:val="00BA3F4E"/>
    <w:rsid w:val="00BA41F7"/>
    <w:rsid w:val="00BA443B"/>
    <w:rsid w:val="00BA45CB"/>
    <w:rsid w:val="00BA4D97"/>
    <w:rsid w:val="00BA53F8"/>
    <w:rsid w:val="00BA5638"/>
    <w:rsid w:val="00BA568F"/>
    <w:rsid w:val="00BA58AA"/>
    <w:rsid w:val="00BA624E"/>
    <w:rsid w:val="00BA647E"/>
    <w:rsid w:val="00BA6505"/>
    <w:rsid w:val="00BA6577"/>
    <w:rsid w:val="00BA699B"/>
    <w:rsid w:val="00BA6B46"/>
    <w:rsid w:val="00BA7391"/>
    <w:rsid w:val="00BA74CA"/>
    <w:rsid w:val="00BA79A2"/>
    <w:rsid w:val="00BA7D12"/>
    <w:rsid w:val="00BB00A3"/>
    <w:rsid w:val="00BB025B"/>
    <w:rsid w:val="00BB035B"/>
    <w:rsid w:val="00BB0AEE"/>
    <w:rsid w:val="00BB0E7B"/>
    <w:rsid w:val="00BB0F2F"/>
    <w:rsid w:val="00BB134A"/>
    <w:rsid w:val="00BB2601"/>
    <w:rsid w:val="00BB2763"/>
    <w:rsid w:val="00BB2E4B"/>
    <w:rsid w:val="00BB32E1"/>
    <w:rsid w:val="00BB39A6"/>
    <w:rsid w:val="00BB3B42"/>
    <w:rsid w:val="00BB3C88"/>
    <w:rsid w:val="00BB3CA0"/>
    <w:rsid w:val="00BB4024"/>
    <w:rsid w:val="00BB4070"/>
    <w:rsid w:val="00BB40E9"/>
    <w:rsid w:val="00BB41FF"/>
    <w:rsid w:val="00BB420D"/>
    <w:rsid w:val="00BB4779"/>
    <w:rsid w:val="00BB4AD9"/>
    <w:rsid w:val="00BB4EDE"/>
    <w:rsid w:val="00BB549B"/>
    <w:rsid w:val="00BB5609"/>
    <w:rsid w:val="00BB5ABA"/>
    <w:rsid w:val="00BB61EB"/>
    <w:rsid w:val="00BB66B1"/>
    <w:rsid w:val="00BB6B24"/>
    <w:rsid w:val="00BB6D53"/>
    <w:rsid w:val="00BB6DCC"/>
    <w:rsid w:val="00BB7170"/>
    <w:rsid w:val="00BB734A"/>
    <w:rsid w:val="00BB7480"/>
    <w:rsid w:val="00BB78CB"/>
    <w:rsid w:val="00BB7BAF"/>
    <w:rsid w:val="00BB7BF9"/>
    <w:rsid w:val="00BC0AD9"/>
    <w:rsid w:val="00BC10D3"/>
    <w:rsid w:val="00BC1215"/>
    <w:rsid w:val="00BC1EC3"/>
    <w:rsid w:val="00BC216C"/>
    <w:rsid w:val="00BC21C7"/>
    <w:rsid w:val="00BC2665"/>
    <w:rsid w:val="00BC2ADB"/>
    <w:rsid w:val="00BC2E1F"/>
    <w:rsid w:val="00BC2F64"/>
    <w:rsid w:val="00BC3061"/>
    <w:rsid w:val="00BC31DE"/>
    <w:rsid w:val="00BC332C"/>
    <w:rsid w:val="00BC333D"/>
    <w:rsid w:val="00BC33A1"/>
    <w:rsid w:val="00BC3A13"/>
    <w:rsid w:val="00BC3A64"/>
    <w:rsid w:val="00BC3B4B"/>
    <w:rsid w:val="00BC43B4"/>
    <w:rsid w:val="00BC443C"/>
    <w:rsid w:val="00BC4512"/>
    <w:rsid w:val="00BC4730"/>
    <w:rsid w:val="00BC47E8"/>
    <w:rsid w:val="00BC4D3C"/>
    <w:rsid w:val="00BC50CB"/>
    <w:rsid w:val="00BC54CF"/>
    <w:rsid w:val="00BC585D"/>
    <w:rsid w:val="00BC5B5D"/>
    <w:rsid w:val="00BC5F16"/>
    <w:rsid w:val="00BC61F1"/>
    <w:rsid w:val="00BC62B9"/>
    <w:rsid w:val="00BC6F42"/>
    <w:rsid w:val="00BC7272"/>
    <w:rsid w:val="00BC73FC"/>
    <w:rsid w:val="00BC783A"/>
    <w:rsid w:val="00BC7872"/>
    <w:rsid w:val="00BC7A3F"/>
    <w:rsid w:val="00BD082E"/>
    <w:rsid w:val="00BD0C78"/>
    <w:rsid w:val="00BD15E9"/>
    <w:rsid w:val="00BD16C9"/>
    <w:rsid w:val="00BD1731"/>
    <w:rsid w:val="00BD1D8B"/>
    <w:rsid w:val="00BD1F7C"/>
    <w:rsid w:val="00BD2273"/>
    <w:rsid w:val="00BD2748"/>
    <w:rsid w:val="00BD2D66"/>
    <w:rsid w:val="00BD2F27"/>
    <w:rsid w:val="00BD30E4"/>
    <w:rsid w:val="00BD3166"/>
    <w:rsid w:val="00BD3376"/>
    <w:rsid w:val="00BD35A6"/>
    <w:rsid w:val="00BD3BA4"/>
    <w:rsid w:val="00BD3DD4"/>
    <w:rsid w:val="00BD47A0"/>
    <w:rsid w:val="00BD4B39"/>
    <w:rsid w:val="00BD4E87"/>
    <w:rsid w:val="00BD4E8D"/>
    <w:rsid w:val="00BD5643"/>
    <w:rsid w:val="00BD5B37"/>
    <w:rsid w:val="00BD5B4D"/>
    <w:rsid w:val="00BD5D64"/>
    <w:rsid w:val="00BD66A4"/>
    <w:rsid w:val="00BD68D7"/>
    <w:rsid w:val="00BD6AB0"/>
    <w:rsid w:val="00BD6DED"/>
    <w:rsid w:val="00BD702D"/>
    <w:rsid w:val="00BD757D"/>
    <w:rsid w:val="00BD7C33"/>
    <w:rsid w:val="00BE02A1"/>
    <w:rsid w:val="00BE046F"/>
    <w:rsid w:val="00BE05E5"/>
    <w:rsid w:val="00BE08DD"/>
    <w:rsid w:val="00BE0B29"/>
    <w:rsid w:val="00BE1528"/>
    <w:rsid w:val="00BE1A11"/>
    <w:rsid w:val="00BE1E44"/>
    <w:rsid w:val="00BE1FC9"/>
    <w:rsid w:val="00BE2923"/>
    <w:rsid w:val="00BE2AC1"/>
    <w:rsid w:val="00BE2C6C"/>
    <w:rsid w:val="00BE3080"/>
    <w:rsid w:val="00BE3226"/>
    <w:rsid w:val="00BE389E"/>
    <w:rsid w:val="00BE3923"/>
    <w:rsid w:val="00BE3A29"/>
    <w:rsid w:val="00BE3BC9"/>
    <w:rsid w:val="00BE400C"/>
    <w:rsid w:val="00BE4261"/>
    <w:rsid w:val="00BE4AFA"/>
    <w:rsid w:val="00BE4B6B"/>
    <w:rsid w:val="00BE4C7F"/>
    <w:rsid w:val="00BE5221"/>
    <w:rsid w:val="00BE532E"/>
    <w:rsid w:val="00BE554B"/>
    <w:rsid w:val="00BE56E5"/>
    <w:rsid w:val="00BE5818"/>
    <w:rsid w:val="00BE59D2"/>
    <w:rsid w:val="00BE5C37"/>
    <w:rsid w:val="00BE619C"/>
    <w:rsid w:val="00BE62C0"/>
    <w:rsid w:val="00BE6A57"/>
    <w:rsid w:val="00BE6E9C"/>
    <w:rsid w:val="00BE77B3"/>
    <w:rsid w:val="00BE7AA7"/>
    <w:rsid w:val="00BE7ABF"/>
    <w:rsid w:val="00BE7D1D"/>
    <w:rsid w:val="00BE7D6D"/>
    <w:rsid w:val="00BF0069"/>
    <w:rsid w:val="00BF0D54"/>
    <w:rsid w:val="00BF168B"/>
    <w:rsid w:val="00BF19D0"/>
    <w:rsid w:val="00BF1E78"/>
    <w:rsid w:val="00BF2148"/>
    <w:rsid w:val="00BF21B9"/>
    <w:rsid w:val="00BF23EA"/>
    <w:rsid w:val="00BF294B"/>
    <w:rsid w:val="00BF2E5D"/>
    <w:rsid w:val="00BF31A8"/>
    <w:rsid w:val="00BF35BC"/>
    <w:rsid w:val="00BF36C7"/>
    <w:rsid w:val="00BF36EC"/>
    <w:rsid w:val="00BF39FC"/>
    <w:rsid w:val="00BF41EB"/>
    <w:rsid w:val="00BF4938"/>
    <w:rsid w:val="00BF4B10"/>
    <w:rsid w:val="00BF505F"/>
    <w:rsid w:val="00BF50D0"/>
    <w:rsid w:val="00BF5111"/>
    <w:rsid w:val="00BF5149"/>
    <w:rsid w:val="00BF561E"/>
    <w:rsid w:val="00BF5F4A"/>
    <w:rsid w:val="00BF60B4"/>
    <w:rsid w:val="00BF6986"/>
    <w:rsid w:val="00BF69C3"/>
    <w:rsid w:val="00BF6AB6"/>
    <w:rsid w:val="00BF745D"/>
    <w:rsid w:val="00BF7B91"/>
    <w:rsid w:val="00C00676"/>
    <w:rsid w:val="00C00740"/>
    <w:rsid w:val="00C0092A"/>
    <w:rsid w:val="00C0100A"/>
    <w:rsid w:val="00C0104F"/>
    <w:rsid w:val="00C010EC"/>
    <w:rsid w:val="00C01286"/>
    <w:rsid w:val="00C01314"/>
    <w:rsid w:val="00C01383"/>
    <w:rsid w:val="00C017C9"/>
    <w:rsid w:val="00C01C5E"/>
    <w:rsid w:val="00C024D4"/>
    <w:rsid w:val="00C027A4"/>
    <w:rsid w:val="00C02881"/>
    <w:rsid w:val="00C036BD"/>
    <w:rsid w:val="00C04016"/>
    <w:rsid w:val="00C040B6"/>
    <w:rsid w:val="00C04DE0"/>
    <w:rsid w:val="00C04E23"/>
    <w:rsid w:val="00C05723"/>
    <w:rsid w:val="00C05ADD"/>
    <w:rsid w:val="00C05BEE"/>
    <w:rsid w:val="00C061F8"/>
    <w:rsid w:val="00C06397"/>
    <w:rsid w:val="00C06FE0"/>
    <w:rsid w:val="00C072B2"/>
    <w:rsid w:val="00C074F0"/>
    <w:rsid w:val="00C07B49"/>
    <w:rsid w:val="00C07D56"/>
    <w:rsid w:val="00C07E35"/>
    <w:rsid w:val="00C07F3A"/>
    <w:rsid w:val="00C101D7"/>
    <w:rsid w:val="00C10519"/>
    <w:rsid w:val="00C1094B"/>
    <w:rsid w:val="00C1099D"/>
    <w:rsid w:val="00C10EEB"/>
    <w:rsid w:val="00C11AF1"/>
    <w:rsid w:val="00C1219E"/>
    <w:rsid w:val="00C12292"/>
    <w:rsid w:val="00C125FE"/>
    <w:rsid w:val="00C126F8"/>
    <w:rsid w:val="00C12810"/>
    <w:rsid w:val="00C12B4E"/>
    <w:rsid w:val="00C12B98"/>
    <w:rsid w:val="00C130F0"/>
    <w:rsid w:val="00C13A7A"/>
    <w:rsid w:val="00C1403B"/>
    <w:rsid w:val="00C14059"/>
    <w:rsid w:val="00C142AE"/>
    <w:rsid w:val="00C1453F"/>
    <w:rsid w:val="00C145BF"/>
    <w:rsid w:val="00C14BA7"/>
    <w:rsid w:val="00C14C2B"/>
    <w:rsid w:val="00C14FEF"/>
    <w:rsid w:val="00C154FB"/>
    <w:rsid w:val="00C15A6F"/>
    <w:rsid w:val="00C15B4F"/>
    <w:rsid w:val="00C15B96"/>
    <w:rsid w:val="00C16829"/>
    <w:rsid w:val="00C16A78"/>
    <w:rsid w:val="00C16AF1"/>
    <w:rsid w:val="00C16F82"/>
    <w:rsid w:val="00C170A5"/>
    <w:rsid w:val="00C17488"/>
    <w:rsid w:val="00C1751B"/>
    <w:rsid w:val="00C17E95"/>
    <w:rsid w:val="00C20076"/>
    <w:rsid w:val="00C20874"/>
    <w:rsid w:val="00C21314"/>
    <w:rsid w:val="00C215C0"/>
    <w:rsid w:val="00C21752"/>
    <w:rsid w:val="00C2187B"/>
    <w:rsid w:val="00C21B93"/>
    <w:rsid w:val="00C22713"/>
    <w:rsid w:val="00C22826"/>
    <w:rsid w:val="00C22B40"/>
    <w:rsid w:val="00C22B52"/>
    <w:rsid w:val="00C22D45"/>
    <w:rsid w:val="00C23145"/>
    <w:rsid w:val="00C237B9"/>
    <w:rsid w:val="00C23C09"/>
    <w:rsid w:val="00C246B3"/>
    <w:rsid w:val="00C24ED8"/>
    <w:rsid w:val="00C2539A"/>
    <w:rsid w:val="00C25650"/>
    <w:rsid w:val="00C25D8F"/>
    <w:rsid w:val="00C2610F"/>
    <w:rsid w:val="00C2612E"/>
    <w:rsid w:val="00C2642C"/>
    <w:rsid w:val="00C26457"/>
    <w:rsid w:val="00C26B39"/>
    <w:rsid w:val="00C26E50"/>
    <w:rsid w:val="00C27235"/>
    <w:rsid w:val="00C27587"/>
    <w:rsid w:val="00C27B2F"/>
    <w:rsid w:val="00C27DB7"/>
    <w:rsid w:val="00C3004D"/>
    <w:rsid w:val="00C3076B"/>
    <w:rsid w:val="00C30795"/>
    <w:rsid w:val="00C30C63"/>
    <w:rsid w:val="00C31309"/>
    <w:rsid w:val="00C31326"/>
    <w:rsid w:val="00C31AC6"/>
    <w:rsid w:val="00C31B99"/>
    <w:rsid w:val="00C31BAD"/>
    <w:rsid w:val="00C31DEF"/>
    <w:rsid w:val="00C3296C"/>
    <w:rsid w:val="00C32BAE"/>
    <w:rsid w:val="00C32FE7"/>
    <w:rsid w:val="00C332AC"/>
    <w:rsid w:val="00C333BB"/>
    <w:rsid w:val="00C33647"/>
    <w:rsid w:val="00C33745"/>
    <w:rsid w:val="00C33799"/>
    <w:rsid w:val="00C33988"/>
    <w:rsid w:val="00C33A15"/>
    <w:rsid w:val="00C33B15"/>
    <w:rsid w:val="00C33EE2"/>
    <w:rsid w:val="00C3402B"/>
    <w:rsid w:val="00C34496"/>
    <w:rsid w:val="00C34C90"/>
    <w:rsid w:val="00C34DCD"/>
    <w:rsid w:val="00C34F7A"/>
    <w:rsid w:val="00C35688"/>
    <w:rsid w:val="00C35EDE"/>
    <w:rsid w:val="00C35F09"/>
    <w:rsid w:val="00C36352"/>
    <w:rsid w:val="00C36B22"/>
    <w:rsid w:val="00C36B88"/>
    <w:rsid w:val="00C36B8E"/>
    <w:rsid w:val="00C36C96"/>
    <w:rsid w:val="00C37425"/>
    <w:rsid w:val="00C37463"/>
    <w:rsid w:val="00C37830"/>
    <w:rsid w:val="00C37F8D"/>
    <w:rsid w:val="00C40165"/>
    <w:rsid w:val="00C40AF3"/>
    <w:rsid w:val="00C41427"/>
    <w:rsid w:val="00C414FD"/>
    <w:rsid w:val="00C41689"/>
    <w:rsid w:val="00C4178C"/>
    <w:rsid w:val="00C418FD"/>
    <w:rsid w:val="00C41C32"/>
    <w:rsid w:val="00C41ED6"/>
    <w:rsid w:val="00C42CB6"/>
    <w:rsid w:val="00C432E7"/>
    <w:rsid w:val="00C4391F"/>
    <w:rsid w:val="00C43B64"/>
    <w:rsid w:val="00C43BAA"/>
    <w:rsid w:val="00C441DF"/>
    <w:rsid w:val="00C44542"/>
    <w:rsid w:val="00C44622"/>
    <w:rsid w:val="00C446F9"/>
    <w:rsid w:val="00C449E2"/>
    <w:rsid w:val="00C44F23"/>
    <w:rsid w:val="00C4512E"/>
    <w:rsid w:val="00C451E5"/>
    <w:rsid w:val="00C45628"/>
    <w:rsid w:val="00C459B8"/>
    <w:rsid w:val="00C45CF6"/>
    <w:rsid w:val="00C45D3A"/>
    <w:rsid w:val="00C45D7D"/>
    <w:rsid w:val="00C45EE2"/>
    <w:rsid w:val="00C4629E"/>
    <w:rsid w:val="00C46A0C"/>
    <w:rsid w:val="00C46BF6"/>
    <w:rsid w:val="00C46C68"/>
    <w:rsid w:val="00C471BF"/>
    <w:rsid w:val="00C4721D"/>
    <w:rsid w:val="00C475F6"/>
    <w:rsid w:val="00C476EE"/>
    <w:rsid w:val="00C50960"/>
    <w:rsid w:val="00C50E23"/>
    <w:rsid w:val="00C50F40"/>
    <w:rsid w:val="00C511B3"/>
    <w:rsid w:val="00C51414"/>
    <w:rsid w:val="00C5171F"/>
    <w:rsid w:val="00C51826"/>
    <w:rsid w:val="00C51A9A"/>
    <w:rsid w:val="00C51B5B"/>
    <w:rsid w:val="00C520E1"/>
    <w:rsid w:val="00C525F7"/>
    <w:rsid w:val="00C52959"/>
    <w:rsid w:val="00C536CF"/>
    <w:rsid w:val="00C544F6"/>
    <w:rsid w:val="00C54580"/>
    <w:rsid w:val="00C54A39"/>
    <w:rsid w:val="00C550A8"/>
    <w:rsid w:val="00C551C8"/>
    <w:rsid w:val="00C55693"/>
    <w:rsid w:val="00C557D2"/>
    <w:rsid w:val="00C55B47"/>
    <w:rsid w:val="00C55E2C"/>
    <w:rsid w:val="00C55E95"/>
    <w:rsid w:val="00C55F79"/>
    <w:rsid w:val="00C564AF"/>
    <w:rsid w:val="00C567FF"/>
    <w:rsid w:val="00C56C7F"/>
    <w:rsid w:val="00C56C8C"/>
    <w:rsid w:val="00C576CF"/>
    <w:rsid w:val="00C57A3E"/>
    <w:rsid w:val="00C57AB8"/>
    <w:rsid w:val="00C57B40"/>
    <w:rsid w:val="00C60099"/>
    <w:rsid w:val="00C603E4"/>
    <w:rsid w:val="00C60BEC"/>
    <w:rsid w:val="00C61646"/>
    <w:rsid w:val="00C61D1D"/>
    <w:rsid w:val="00C61DFE"/>
    <w:rsid w:val="00C625A4"/>
    <w:rsid w:val="00C62983"/>
    <w:rsid w:val="00C62BF5"/>
    <w:rsid w:val="00C635C0"/>
    <w:rsid w:val="00C637C2"/>
    <w:rsid w:val="00C6388A"/>
    <w:rsid w:val="00C63A5F"/>
    <w:rsid w:val="00C63ABA"/>
    <w:rsid w:val="00C64487"/>
    <w:rsid w:val="00C644E7"/>
    <w:rsid w:val="00C645D9"/>
    <w:rsid w:val="00C64AF1"/>
    <w:rsid w:val="00C64BA7"/>
    <w:rsid w:val="00C64BDD"/>
    <w:rsid w:val="00C64C9D"/>
    <w:rsid w:val="00C64F2B"/>
    <w:rsid w:val="00C64F45"/>
    <w:rsid w:val="00C65288"/>
    <w:rsid w:val="00C65346"/>
    <w:rsid w:val="00C653D4"/>
    <w:rsid w:val="00C65842"/>
    <w:rsid w:val="00C66B74"/>
    <w:rsid w:val="00C67A94"/>
    <w:rsid w:val="00C67D57"/>
    <w:rsid w:val="00C67FE9"/>
    <w:rsid w:val="00C70259"/>
    <w:rsid w:val="00C70A45"/>
    <w:rsid w:val="00C712AF"/>
    <w:rsid w:val="00C71352"/>
    <w:rsid w:val="00C716E5"/>
    <w:rsid w:val="00C718BA"/>
    <w:rsid w:val="00C71EEF"/>
    <w:rsid w:val="00C72476"/>
    <w:rsid w:val="00C7284C"/>
    <w:rsid w:val="00C734A6"/>
    <w:rsid w:val="00C734BD"/>
    <w:rsid w:val="00C73C5B"/>
    <w:rsid w:val="00C73D3D"/>
    <w:rsid w:val="00C73EC5"/>
    <w:rsid w:val="00C74264"/>
    <w:rsid w:val="00C744BB"/>
    <w:rsid w:val="00C748CA"/>
    <w:rsid w:val="00C748EF"/>
    <w:rsid w:val="00C74D25"/>
    <w:rsid w:val="00C7572E"/>
    <w:rsid w:val="00C767D7"/>
    <w:rsid w:val="00C77D6C"/>
    <w:rsid w:val="00C77FD5"/>
    <w:rsid w:val="00C803AA"/>
    <w:rsid w:val="00C80570"/>
    <w:rsid w:val="00C805E1"/>
    <w:rsid w:val="00C808FD"/>
    <w:rsid w:val="00C80EFF"/>
    <w:rsid w:val="00C80F27"/>
    <w:rsid w:val="00C80F5E"/>
    <w:rsid w:val="00C8136E"/>
    <w:rsid w:val="00C813ED"/>
    <w:rsid w:val="00C81E5A"/>
    <w:rsid w:val="00C81E76"/>
    <w:rsid w:val="00C81EB6"/>
    <w:rsid w:val="00C8215E"/>
    <w:rsid w:val="00C827F6"/>
    <w:rsid w:val="00C83810"/>
    <w:rsid w:val="00C83BD0"/>
    <w:rsid w:val="00C84243"/>
    <w:rsid w:val="00C846AF"/>
    <w:rsid w:val="00C84864"/>
    <w:rsid w:val="00C84A69"/>
    <w:rsid w:val="00C84ABD"/>
    <w:rsid w:val="00C84CCB"/>
    <w:rsid w:val="00C85403"/>
    <w:rsid w:val="00C85C47"/>
    <w:rsid w:val="00C8607B"/>
    <w:rsid w:val="00C863EE"/>
    <w:rsid w:val="00C869A7"/>
    <w:rsid w:val="00C87143"/>
    <w:rsid w:val="00C873EB"/>
    <w:rsid w:val="00C8747E"/>
    <w:rsid w:val="00C879AA"/>
    <w:rsid w:val="00C87F86"/>
    <w:rsid w:val="00C90170"/>
    <w:rsid w:val="00C90349"/>
    <w:rsid w:val="00C903ED"/>
    <w:rsid w:val="00C904A7"/>
    <w:rsid w:val="00C905D1"/>
    <w:rsid w:val="00C909D5"/>
    <w:rsid w:val="00C90D36"/>
    <w:rsid w:val="00C912DB"/>
    <w:rsid w:val="00C9174D"/>
    <w:rsid w:val="00C91A08"/>
    <w:rsid w:val="00C91C33"/>
    <w:rsid w:val="00C91E71"/>
    <w:rsid w:val="00C9242E"/>
    <w:rsid w:val="00C92933"/>
    <w:rsid w:val="00C92C8A"/>
    <w:rsid w:val="00C934BB"/>
    <w:rsid w:val="00C934D5"/>
    <w:rsid w:val="00C93565"/>
    <w:rsid w:val="00C93856"/>
    <w:rsid w:val="00C9390B"/>
    <w:rsid w:val="00C93927"/>
    <w:rsid w:val="00C93BB1"/>
    <w:rsid w:val="00C93E85"/>
    <w:rsid w:val="00C94175"/>
    <w:rsid w:val="00C94666"/>
    <w:rsid w:val="00C94C2B"/>
    <w:rsid w:val="00C94D3F"/>
    <w:rsid w:val="00C94D61"/>
    <w:rsid w:val="00C94E21"/>
    <w:rsid w:val="00C94F33"/>
    <w:rsid w:val="00C94F5C"/>
    <w:rsid w:val="00C95270"/>
    <w:rsid w:val="00C953EC"/>
    <w:rsid w:val="00C9542C"/>
    <w:rsid w:val="00C955F2"/>
    <w:rsid w:val="00C95AE6"/>
    <w:rsid w:val="00C96D6F"/>
    <w:rsid w:val="00C96F42"/>
    <w:rsid w:val="00C970E9"/>
    <w:rsid w:val="00C971DE"/>
    <w:rsid w:val="00C97F1D"/>
    <w:rsid w:val="00CA02AB"/>
    <w:rsid w:val="00CA0469"/>
    <w:rsid w:val="00CA04B0"/>
    <w:rsid w:val="00CA0934"/>
    <w:rsid w:val="00CA0C52"/>
    <w:rsid w:val="00CA11D5"/>
    <w:rsid w:val="00CA1A7A"/>
    <w:rsid w:val="00CA1E5B"/>
    <w:rsid w:val="00CA1E6E"/>
    <w:rsid w:val="00CA25B2"/>
    <w:rsid w:val="00CA2A9B"/>
    <w:rsid w:val="00CA2AA1"/>
    <w:rsid w:val="00CA2BF3"/>
    <w:rsid w:val="00CA2D59"/>
    <w:rsid w:val="00CA2DD2"/>
    <w:rsid w:val="00CA37D8"/>
    <w:rsid w:val="00CA3D86"/>
    <w:rsid w:val="00CA40CD"/>
    <w:rsid w:val="00CA43DC"/>
    <w:rsid w:val="00CA446D"/>
    <w:rsid w:val="00CA46CA"/>
    <w:rsid w:val="00CA4721"/>
    <w:rsid w:val="00CA4974"/>
    <w:rsid w:val="00CA5467"/>
    <w:rsid w:val="00CA5768"/>
    <w:rsid w:val="00CA57DE"/>
    <w:rsid w:val="00CA594D"/>
    <w:rsid w:val="00CA622D"/>
    <w:rsid w:val="00CA676D"/>
    <w:rsid w:val="00CA67CE"/>
    <w:rsid w:val="00CA67DB"/>
    <w:rsid w:val="00CA6EE6"/>
    <w:rsid w:val="00CA6EED"/>
    <w:rsid w:val="00CA7577"/>
    <w:rsid w:val="00CA785D"/>
    <w:rsid w:val="00CA795C"/>
    <w:rsid w:val="00CA7994"/>
    <w:rsid w:val="00CA79BB"/>
    <w:rsid w:val="00CA7BBC"/>
    <w:rsid w:val="00CB006A"/>
    <w:rsid w:val="00CB0246"/>
    <w:rsid w:val="00CB0D84"/>
    <w:rsid w:val="00CB0DF9"/>
    <w:rsid w:val="00CB129A"/>
    <w:rsid w:val="00CB15C7"/>
    <w:rsid w:val="00CB160F"/>
    <w:rsid w:val="00CB17C6"/>
    <w:rsid w:val="00CB2309"/>
    <w:rsid w:val="00CB2783"/>
    <w:rsid w:val="00CB2957"/>
    <w:rsid w:val="00CB2FAF"/>
    <w:rsid w:val="00CB4357"/>
    <w:rsid w:val="00CB464A"/>
    <w:rsid w:val="00CB4DFF"/>
    <w:rsid w:val="00CB4E38"/>
    <w:rsid w:val="00CB504E"/>
    <w:rsid w:val="00CB5320"/>
    <w:rsid w:val="00CB537D"/>
    <w:rsid w:val="00CB55EC"/>
    <w:rsid w:val="00CB5BB6"/>
    <w:rsid w:val="00CB5D8A"/>
    <w:rsid w:val="00CB61D9"/>
    <w:rsid w:val="00CB63C9"/>
    <w:rsid w:val="00CB71C8"/>
    <w:rsid w:val="00CB7528"/>
    <w:rsid w:val="00CB77EE"/>
    <w:rsid w:val="00CB7C71"/>
    <w:rsid w:val="00CC0411"/>
    <w:rsid w:val="00CC044F"/>
    <w:rsid w:val="00CC0598"/>
    <w:rsid w:val="00CC07B8"/>
    <w:rsid w:val="00CC07D1"/>
    <w:rsid w:val="00CC0DD7"/>
    <w:rsid w:val="00CC103C"/>
    <w:rsid w:val="00CC197A"/>
    <w:rsid w:val="00CC1D19"/>
    <w:rsid w:val="00CC1E88"/>
    <w:rsid w:val="00CC212A"/>
    <w:rsid w:val="00CC25DF"/>
    <w:rsid w:val="00CC277C"/>
    <w:rsid w:val="00CC2A40"/>
    <w:rsid w:val="00CC2EE4"/>
    <w:rsid w:val="00CC30B6"/>
    <w:rsid w:val="00CC43FD"/>
    <w:rsid w:val="00CC4694"/>
    <w:rsid w:val="00CC4F6C"/>
    <w:rsid w:val="00CC5285"/>
    <w:rsid w:val="00CC540E"/>
    <w:rsid w:val="00CC5921"/>
    <w:rsid w:val="00CC5E8A"/>
    <w:rsid w:val="00CC6AD5"/>
    <w:rsid w:val="00CC6BE9"/>
    <w:rsid w:val="00CC6D0B"/>
    <w:rsid w:val="00CC6E23"/>
    <w:rsid w:val="00CC72EE"/>
    <w:rsid w:val="00CC73A5"/>
    <w:rsid w:val="00CC75E7"/>
    <w:rsid w:val="00CC7902"/>
    <w:rsid w:val="00CD020C"/>
    <w:rsid w:val="00CD129C"/>
    <w:rsid w:val="00CD1377"/>
    <w:rsid w:val="00CD140A"/>
    <w:rsid w:val="00CD1E43"/>
    <w:rsid w:val="00CD2093"/>
    <w:rsid w:val="00CD21BB"/>
    <w:rsid w:val="00CD2446"/>
    <w:rsid w:val="00CD24A1"/>
    <w:rsid w:val="00CD24CA"/>
    <w:rsid w:val="00CD2768"/>
    <w:rsid w:val="00CD27CA"/>
    <w:rsid w:val="00CD2A24"/>
    <w:rsid w:val="00CD2ABC"/>
    <w:rsid w:val="00CD2DAE"/>
    <w:rsid w:val="00CD2E7A"/>
    <w:rsid w:val="00CD315C"/>
    <w:rsid w:val="00CD32D5"/>
    <w:rsid w:val="00CD36F3"/>
    <w:rsid w:val="00CD389F"/>
    <w:rsid w:val="00CD3F51"/>
    <w:rsid w:val="00CD4360"/>
    <w:rsid w:val="00CD4A9B"/>
    <w:rsid w:val="00CD4B9B"/>
    <w:rsid w:val="00CD4E4D"/>
    <w:rsid w:val="00CD5753"/>
    <w:rsid w:val="00CD5B7A"/>
    <w:rsid w:val="00CD5FBD"/>
    <w:rsid w:val="00CD6124"/>
    <w:rsid w:val="00CD61A1"/>
    <w:rsid w:val="00CD663F"/>
    <w:rsid w:val="00CD6C03"/>
    <w:rsid w:val="00CD714A"/>
    <w:rsid w:val="00CD7662"/>
    <w:rsid w:val="00CD7798"/>
    <w:rsid w:val="00CD794F"/>
    <w:rsid w:val="00CD7AA5"/>
    <w:rsid w:val="00CD7F10"/>
    <w:rsid w:val="00CD7F9F"/>
    <w:rsid w:val="00CE0140"/>
    <w:rsid w:val="00CE060F"/>
    <w:rsid w:val="00CE0950"/>
    <w:rsid w:val="00CE0B27"/>
    <w:rsid w:val="00CE0B43"/>
    <w:rsid w:val="00CE0DD4"/>
    <w:rsid w:val="00CE0E7C"/>
    <w:rsid w:val="00CE1873"/>
    <w:rsid w:val="00CE1CA4"/>
    <w:rsid w:val="00CE21B2"/>
    <w:rsid w:val="00CE23D6"/>
    <w:rsid w:val="00CE2483"/>
    <w:rsid w:val="00CE2798"/>
    <w:rsid w:val="00CE2832"/>
    <w:rsid w:val="00CE2BCE"/>
    <w:rsid w:val="00CE30F3"/>
    <w:rsid w:val="00CE31DF"/>
    <w:rsid w:val="00CE31F9"/>
    <w:rsid w:val="00CE4108"/>
    <w:rsid w:val="00CE42C9"/>
    <w:rsid w:val="00CE4414"/>
    <w:rsid w:val="00CE4433"/>
    <w:rsid w:val="00CE44B5"/>
    <w:rsid w:val="00CE47E6"/>
    <w:rsid w:val="00CE47F4"/>
    <w:rsid w:val="00CE4AFE"/>
    <w:rsid w:val="00CE4CA7"/>
    <w:rsid w:val="00CE5137"/>
    <w:rsid w:val="00CE51BC"/>
    <w:rsid w:val="00CE5348"/>
    <w:rsid w:val="00CE551F"/>
    <w:rsid w:val="00CE57E8"/>
    <w:rsid w:val="00CE5BC2"/>
    <w:rsid w:val="00CE5BE4"/>
    <w:rsid w:val="00CE5CBD"/>
    <w:rsid w:val="00CE6040"/>
    <w:rsid w:val="00CE6056"/>
    <w:rsid w:val="00CE6445"/>
    <w:rsid w:val="00CE64DB"/>
    <w:rsid w:val="00CE66FE"/>
    <w:rsid w:val="00CE6B21"/>
    <w:rsid w:val="00CE6CC6"/>
    <w:rsid w:val="00CE6F67"/>
    <w:rsid w:val="00CE7085"/>
    <w:rsid w:val="00CE72F1"/>
    <w:rsid w:val="00CE7340"/>
    <w:rsid w:val="00CE753A"/>
    <w:rsid w:val="00CE7877"/>
    <w:rsid w:val="00CE7AD0"/>
    <w:rsid w:val="00CF0860"/>
    <w:rsid w:val="00CF15BC"/>
    <w:rsid w:val="00CF17B2"/>
    <w:rsid w:val="00CF23F3"/>
    <w:rsid w:val="00CF242B"/>
    <w:rsid w:val="00CF276B"/>
    <w:rsid w:val="00CF28D2"/>
    <w:rsid w:val="00CF2B02"/>
    <w:rsid w:val="00CF2C40"/>
    <w:rsid w:val="00CF2DBF"/>
    <w:rsid w:val="00CF2EAC"/>
    <w:rsid w:val="00CF34C0"/>
    <w:rsid w:val="00CF36BE"/>
    <w:rsid w:val="00CF408B"/>
    <w:rsid w:val="00CF446C"/>
    <w:rsid w:val="00CF4E1E"/>
    <w:rsid w:val="00CF4EC6"/>
    <w:rsid w:val="00CF5148"/>
    <w:rsid w:val="00CF55A1"/>
    <w:rsid w:val="00CF58FD"/>
    <w:rsid w:val="00CF5F0D"/>
    <w:rsid w:val="00CF6370"/>
    <w:rsid w:val="00CF6418"/>
    <w:rsid w:val="00CF6C42"/>
    <w:rsid w:val="00CF6E7A"/>
    <w:rsid w:val="00CF766D"/>
    <w:rsid w:val="00CF7672"/>
    <w:rsid w:val="00CF7B07"/>
    <w:rsid w:val="00CF7E87"/>
    <w:rsid w:val="00D004A9"/>
    <w:rsid w:val="00D005AE"/>
    <w:rsid w:val="00D00B0B"/>
    <w:rsid w:val="00D01312"/>
    <w:rsid w:val="00D01367"/>
    <w:rsid w:val="00D014CB"/>
    <w:rsid w:val="00D01DF6"/>
    <w:rsid w:val="00D0251D"/>
    <w:rsid w:val="00D02E19"/>
    <w:rsid w:val="00D03492"/>
    <w:rsid w:val="00D039D4"/>
    <w:rsid w:val="00D039D5"/>
    <w:rsid w:val="00D03F78"/>
    <w:rsid w:val="00D04CAF"/>
    <w:rsid w:val="00D04CF3"/>
    <w:rsid w:val="00D05131"/>
    <w:rsid w:val="00D05163"/>
    <w:rsid w:val="00D05519"/>
    <w:rsid w:val="00D0581A"/>
    <w:rsid w:val="00D05B41"/>
    <w:rsid w:val="00D05F33"/>
    <w:rsid w:val="00D0650D"/>
    <w:rsid w:val="00D0680F"/>
    <w:rsid w:val="00D06AF5"/>
    <w:rsid w:val="00D06F3C"/>
    <w:rsid w:val="00D0723B"/>
    <w:rsid w:val="00D07A42"/>
    <w:rsid w:val="00D07A5F"/>
    <w:rsid w:val="00D07D5D"/>
    <w:rsid w:val="00D07D5E"/>
    <w:rsid w:val="00D07E34"/>
    <w:rsid w:val="00D07E4A"/>
    <w:rsid w:val="00D07F5A"/>
    <w:rsid w:val="00D10070"/>
    <w:rsid w:val="00D104D0"/>
    <w:rsid w:val="00D10585"/>
    <w:rsid w:val="00D106EC"/>
    <w:rsid w:val="00D10849"/>
    <w:rsid w:val="00D10D62"/>
    <w:rsid w:val="00D10EC0"/>
    <w:rsid w:val="00D115B0"/>
    <w:rsid w:val="00D11859"/>
    <w:rsid w:val="00D12645"/>
    <w:rsid w:val="00D12906"/>
    <w:rsid w:val="00D12F5C"/>
    <w:rsid w:val="00D13056"/>
    <w:rsid w:val="00D136E9"/>
    <w:rsid w:val="00D13C01"/>
    <w:rsid w:val="00D13D29"/>
    <w:rsid w:val="00D13F71"/>
    <w:rsid w:val="00D1400F"/>
    <w:rsid w:val="00D140ED"/>
    <w:rsid w:val="00D14134"/>
    <w:rsid w:val="00D14B37"/>
    <w:rsid w:val="00D14DFB"/>
    <w:rsid w:val="00D1532A"/>
    <w:rsid w:val="00D15749"/>
    <w:rsid w:val="00D15BA8"/>
    <w:rsid w:val="00D15D12"/>
    <w:rsid w:val="00D16377"/>
    <w:rsid w:val="00D163B3"/>
    <w:rsid w:val="00D16ADA"/>
    <w:rsid w:val="00D17348"/>
    <w:rsid w:val="00D17424"/>
    <w:rsid w:val="00D177C5"/>
    <w:rsid w:val="00D1788F"/>
    <w:rsid w:val="00D17BA3"/>
    <w:rsid w:val="00D2000B"/>
    <w:rsid w:val="00D202D2"/>
    <w:rsid w:val="00D216B4"/>
    <w:rsid w:val="00D218A4"/>
    <w:rsid w:val="00D21CB2"/>
    <w:rsid w:val="00D21CEF"/>
    <w:rsid w:val="00D21D0C"/>
    <w:rsid w:val="00D223EA"/>
    <w:rsid w:val="00D224C4"/>
    <w:rsid w:val="00D228C6"/>
    <w:rsid w:val="00D231D0"/>
    <w:rsid w:val="00D232EC"/>
    <w:rsid w:val="00D23539"/>
    <w:rsid w:val="00D2406C"/>
    <w:rsid w:val="00D2432E"/>
    <w:rsid w:val="00D243BB"/>
    <w:rsid w:val="00D2454A"/>
    <w:rsid w:val="00D245CE"/>
    <w:rsid w:val="00D24B09"/>
    <w:rsid w:val="00D24CBA"/>
    <w:rsid w:val="00D24DBA"/>
    <w:rsid w:val="00D254E9"/>
    <w:rsid w:val="00D25572"/>
    <w:rsid w:val="00D25957"/>
    <w:rsid w:val="00D2597D"/>
    <w:rsid w:val="00D25B04"/>
    <w:rsid w:val="00D25D0A"/>
    <w:rsid w:val="00D26004"/>
    <w:rsid w:val="00D262A5"/>
    <w:rsid w:val="00D262D3"/>
    <w:rsid w:val="00D265E2"/>
    <w:rsid w:val="00D26671"/>
    <w:rsid w:val="00D26AD1"/>
    <w:rsid w:val="00D26DFC"/>
    <w:rsid w:val="00D272E6"/>
    <w:rsid w:val="00D27799"/>
    <w:rsid w:val="00D278CF"/>
    <w:rsid w:val="00D27A9A"/>
    <w:rsid w:val="00D27DCB"/>
    <w:rsid w:val="00D30050"/>
    <w:rsid w:val="00D30B27"/>
    <w:rsid w:val="00D31286"/>
    <w:rsid w:val="00D31312"/>
    <w:rsid w:val="00D31877"/>
    <w:rsid w:val="00D322C8"/>
    <w:rsid w:val="00D323C0"/>
    <w:rsid w:val="00D323C3"/>
    <w:rsid w:val="00D323EF"/>
    <w:rsid w:val="00D325FE"/>
    <w:rsid w:val="00D32854"/>
    <w:rsid w:val="00D32DAD"/>
    <w:rsid w:val="00D33068"/>
    <w:rsid w:val="00D331CA"/>
    <w:rsid w:val="00D331D9"/>
    <w:rsid w:val="00D33741"/>
    <w:rsid w:val="00D33979"/>
    <w:rsid w:val="00D341FA"/>
    <w:rsid w:val="00D3456C"/>
    <w:rsid w:val="00D34EF7"/>
    <w:rsid w:val="00D360D3"/>
    <w:rsid w:val="00D3625A"/>
    <w:rsid w:val="00D36326"/>
    <w:rsid w:val="00D365E7"/>
    <w:rsid w:val="00D36A35"/>
    <w:rsid w:val="00D36CDE"/>
    <w:rsid w:val="00D36DA0"/>
    <w:rsid w:val="00D371D8"/>
    <w:rsid w:val="00D37A90"/>
    <w:rsid w:val="00D37AFB"/>
    <w:rsid w:val="00D37BED"/>
    <w:rsid w:val="00D37D13"/>
    <w:rsid w:val="00D401A3"/>
    <w:rsid w:val="00D406DB"/>
    <w:rsid w:val="00D406FB"/>
    <w:rsid w:val="00D40FD5"/>
    <w:rsid w:val="00D412AB"/>
    <w:rsid w:val="00D41E81"/>
    <w:rsid w:val="00D4260D"/>
    <w:rsid w:val="00D42632"/>
    <w:rsid w:val="00D42C8D"/>
    <w:rsid w:val="00D43654"/>
    <w:rsid w:val="00D43D99"/>
    <w:rsid w:val="00D43FE2"/>
    <w:rsid w:val="00D44218"/>
    <w:rsid w:val="00D4429B"/>
    <w:rsid w:val="00D4439A"/>
    <w:rsid w:val="00D44495"/>
    <w:rsid w:val="00D445A4"/>
    <w:rsid w:val="00D4460F"/>
    <w:rsid w:val="00D446DE"/>
    <w:rsid w:val="00D44723"/>
    <w:rsid w:val="00D451E3"/>
    <w:rsid w:val="00D4551F"/>
    <w:rsid w:val="00D45577"/>
    <w:rsid w:val="00D45B20"/>
    <w:rsid w:val="00D45B79"/>
    <w:rsid w:val="00D45B8F"/>
    <w:rsid w:val="00D45C47"/>
    <w:rsid w:val="00D460F5"/>
    <w:rsid w:val="00D46367"/>
    <w:rsid w:val="00D46B75"/>
    <w:rsid w:val="00D47589"/>
    <w:rsid w:val="00D476C3"/>
    <w:rsid w:val="00D47AAB"/>
    <w:rsid w:val="00D50324"/>
    <w:rsid w:val="00D5094B"/>
    <w:rsid w:val="00D50990"/>
    <w:rsid w:val="00D50AB4"/>
    <w:rsid w:val="00D50C86"/>
    <w:rsid w:val="00D50CAE"/>
    <w:rsid w:val="00D50E13"/>
    <w:rsid w:val="00D50E9D"/>
    <w:rsid w:val="00D50FC8"/>
    <w:rsid w:val="00D510B4"/>
    <w:rsid w:val="00D51252"/>
    <w:rsid w:val="00D515C8"/>
    <w:rsid w:val="00D51673"/>
    <w:rsid w:val="00D519C2"/>
    <w:rsid w:val="00D51D0B"/>
    <w:rsid w:val="00D51E34"/>
    <w:rsid w:val="00D51E4F"/>
    <w:rsid w:val="00D51FD2"/>
    <w:rsid w:val="00D51FFA"/>
    <w:rsid w:val="00D520EE"/>
    <w:rsid w:val="00D522D0"/>
    <w:rsid w:val="00D52944"/>
    <w:rsid w:val="00D52CB1"/>
    <w:rsid w:val="00D52D28"/>
    <w:rsid w:val="00D52D33"/>
    <w:rsid w:val="00D53E09"/>
    <w:rsid w:val="00D53FD0"/>
    <w:rsid w:val="00D54006"/>
    <w:rsid w:val="00D544F3"/>
    <w:rsid w:val="00D54938"/>
    <w:rsid w:val="00D54DA2"/>
    <w:rsid w:val="00D55512"/>
    <w:rsid w:val="00D55910"/>
    <w:rsid w:val="00D567F3"/>
    <w:rsid w:val="00D569CA"/>
    <w:rsid w:val="00D56C41"/>
    <w:rsid w:val="00D5704F"/>
    <w:rsid w:val="00D57445"/>
    <w:rsid w:val="00D57795"/>
    <w:rsid w:val="00D57894"/>
    <w:rsid w:val="00D57B56"/>
    <w:rsid w:val="00D57BA2"/>
    <w:rsid w:val="00D57BD8"/>
    <w:rsid w:val="00D57C8A"/>
    <w:rsid w:val="00D6036D"/>
    <w:rsid w:val="00D6082F"/>
    <w:rsid w:val="00D60999"/>
    <w:rsid w:val="00D60B3D"/>
    <w:rsid w:val="00D61258"/>
    <w:rsid w:val="00D61618"/>
    <w:rsid w:val="00D61924"/>
    <w:rsid w:val="00D61C09"/>
    <w:rsid w:val="00D61DE5"/>
    <w:rsid w:val="00D61FEC"/>
    <w:rsid w:val="00D62C54"/>
    <w:rsid w:val="00D62FD8"/>
    <w:rsid w:val="00D63524"/>
    <w:rsid w:val="00D6360B"/>
    <w:rsid w:val="00D63A0E"/>
    <w:rsid w:val="00D63A62"/>
    <w:rsid w:val="00D63F2A"/>
    <w:rsid w:val="00D64330"/>
    <w:rsid w:val="00D6443A"/>
    <w:rsid w:val="00D645F2"/>
    <w:rsid w:val="00D649AB"/>
    <w:rsid w:val="00D64B5F"/>
    <w:rsid w:val="00D64F69"/>
    <w:rsid w:val="00D65EA0"/>
    <w:rsid w:val="00D6616F"/>
    <w:rsid w:val="00D667A8"/>
    <w:rsid w:val="00D66D84"/>
    <w:rsid w:val="00D67CB2"/>
    <w:rsid w:val="00D67DDC"/>
    <w:rsid w:val="00D67E03"/>
    <w:rsid w:val="00D70494"/>
    <w:rsid w:val="00D70641"/>
    <w:rsid w:val="00D70A3C"/>
    <w:rsid w:val="00D70E81"/>
    <w:rsid w:val="00D7139B"/>
    <w:rsid w:val="00D7143F"/>
    <w:rsid w:val="00D71471"/>
    <w:rsid w:val="00D71A8C"/>
    <w:rsid w:val="00D71B7B"/>
    <w:rsid w:val="00D72A66"/>
    <w:rsid w:val="00D72E52"/>
    <w:rsid w:val="00D72FDB"/>
    <w:rsid w:val="00D736B1"/>
    <w:rsid w:val="00D7375F"/>
    <w:rsid w:val="00D739E9"/>
    <w:rsid w:val="00D73C91"/>
    <w:rsid w:val="00D73CB5"/>
    <w:rsid w:val="00D73E58"/>
    <w:rsid w:val="00D7476A"/>
    <w:rsid w:val="00D75010"/>
    <w:rsid w:val="00D753BD"/>
    <w:rsid w:val="00D75D6E"/>
    <w:rsid w:val="00D76863"/>
    <w:rsid w:val="00D7713E"/>
    <w:rsid w:val="00D7738A"/>
    <w:rsid w:val="00D7755E"/>
    <w:rsid w:val="00D77593"/>
    <w:rsid w:val="00D778B0"/>
    <w:rsid w:val="00D77D8D"/>
    <w:rsid w:val="00D77E2E"/>
    <w:rsid w:val="00D77EB8"/>
    <w:rsid w:val="00D77F12"/>
    <w:rsid w:val="00D80AD4"/>
    <w:rsid w:val="00D80C31"/>
    <w:rsid w:val="00D80EBC"/>
    <w:rsid w:val="00D815DB"/>
    <w:rsid w:val="00D816A4"/>
    <w:rsid w:val="00D823FA"/>
    <w:rsid w:val="00D82913"/>
    <w:rsid w:val="00D82945"/>
    <w:rsid w:val="00D82B87"/>
    <w:rsid w:val="00D832E9"/>
    <w:rsid w:val="00D833B2"/>
    <w:rsid w:val="00D835B0"/>
    <w:rsid w:val="00D83939"/>
    <w:rsid w:val="00D8394C"/>
    <w:rsid w:val="00D83BC2"/>
    <w:rsid w:val="00D84287"/>
    <w:rsid w:val="00D8445C"/>
    <w:rsid w:val="00D847A3"/>
    <w:rsid w:val="00D84C1F"/>
    <w:rsid w:val="00D8630E"/>
    <w:rsid w:val="00D86438"/>
    <w:rsid w:val="00D86B82"/>
    <w:rsid w:val="00D86C73"/>
    <w:rsid w:val="00D871C9"/>
    <w:rsid w:val="00D8791F"/>
    <w:rsid w:val="00D879E1"/>
    <w:rsid w:val="00D87B6A"/>
    <w:rsid w:val="00D87C5E"/>
    <w:rsid w:val="00D87FD1"/>
    <w:rsid w:val="00D9098D"/>
    <w:rsid w:val="00D90E7B"/>
    <w:rsid w:val="00D90F5D"/>
    <w:rsid w:val="00D914EE"/>
    <w:rsid w:val="00D91CCA"/>
    <w:rsid w:val="00D91E32"/>
    <w:rsid w:val="00D920AE"/>
    <w:rsid w:val="00D9262E"/>
    <w:rsid w:val="00D9281F"/>
    <w:rsid w:val="00D928F4"/>
    <w:rsid w:val="00D92ABC"/>
    <w:rsid w:val="00D92F01"/>
    <w:rsid w:val="00D93EC4"/>
    <w:rsid w:val="00D940AE"/>
    <w:rsid w:val="00D942BE"/>
    <w:rsid w:val="00D94650"/>
    <w:rsid w:val="00D946AF"/>
    <w:rsid w:val="00D94BF6"/>
    <w:rsid w:val="00D94F20"/>
    <w:rsid w:val="00D9528D"/>
    <w:rsid w:val="00D956FC"/>
    <w:rsid w:val="00D95BCE"/>
    <w:rsid w:val="00D96267"/>
    <w:rsid w:val="00D96302"/>
    <w:rsid w:val="00D9644F"/>
    <w:rsid w:val="00D9650A"/>
    <w:rsid w:val="00D9672D"/>
    <w:rsid w:val="00D97154"/>
    <w:rsid w:val="00D9716E"/>
    <w:rsid w:val="00D974C6"/>
    <w:rsid w:val="00D97790"/>
    <w:rsid w:val="00D97D5F"/>
    <w:rsid w:val="00D97E99"/>
    <w:rsid w:val="00DA01BE"/>
    <w:rsid w:val="00DA056F"/>
    <w:rsid w:val="00DA0B68"/>
    <w:rsid w:val="00DA1097"/>
    <w:rsid w:val="00DA12F5"/>
    <w:rsid w:val="00DA1355"/>
    <w:rsid w:val="00DA18B1"/>
    <w:rsid w:val="00DA191B"/>
    <w:rsid w:val="00DA1DBB"/>
    <w:rsid w:val="00DA24A1"/>
    <w:rsid w:val="00DA2687"/>
    <w:rsid w:val="00DA2DC3"/>
    <w:rsid w:val="00DA2F13"/>
    <w:rsid w:val="00DA37E5"/>
    <w:rsid w:val="00DA3B3E"/>
    <w:rsid w:val="00DA3D47"/>
    <w:rsid w:val="00DA3E81"/>
    <w:rsid w:val="00DA3FD1"/>
    <w:rsid w:val="00DA4A2B"/>
    <w:rsid w:val="00DA4FDF"/>
    <w:rsid w:val="00DA500F"/>
    <w:rsid w:val="00DA5120"/>
    <w:rsid w:val="00DA61D6"/>
    <w:rsid w:val="00DA68E0"/>
    <w:rsid w:val="00DA6B07"/>
    <w:rsid w:val="00DA73D1"/>
    <w:rsid w:val="00DA7969"/>
    <w:rsid w:val="00DA7C9D"/>
    <w:rsid w:val="00DA7D37"/>
    <w:rsid w:val="00DA7D5D"/>
    <w:rsid w:val="00DB008F"/>
    <w:rsid w:val="00DB0120"/>
    <w:rsid w:val="00DB0791"/>
    <w:rsid w:val="00DB0A0E"/>
    <w:rsid w:val="00DB10CC"/>
    <w:rsid w:val="00DB13AB"/>
    <w:rsid w:val="00DB1E5E"/>
    <w:rsid w:val="00DB2227"/>
    <w:rsid w:val="00DB3F85"/>
    <w:rsid w:val="00DB471D"/>
    <w:rsid w:val="00DB4F11"/>
    <w:rsid w:val="00DB4FBD"/>
    <w:rsid w:val="00DB5102"/>
    <w:rsid w:val="00DB54F6"/>
    <w:rsid w:val="00DB5523"/>
    <w:rsid w:val="00DB5620"/>
    <w:rsid w:val="00DB591A"/>
    <w:rsid w:val="00DB5C46"/>
    <w:rsid w:val="00DB6234"/>
    <w:rsid w:val="00DB643C"/>
    <w:rsid w:val="00DB678D"/>
    <w:rsid w:val="00DB6E30"/>
    <w:rsid w:val="00DB701E"/>
    <w:rsid w:val="00DB7313"/>
    <w:rsid w:val="00DB737B"/>
    <w:rsid w:val="00DB76AD"/>
    <w:rsid w:val="00DB7AB0"/>
    <w:rsid w:val="00DB7F9E"/>
    <w:rsid w:val="00DB7FFC"/>
    <w:rsid w:val="00DC00B9"/>
    <w:rsid w:val="00DC09FD"/>
    <w:rsid w:val="00DC0A9D"/>
    <w:rsid w:val="00DC10D0"/>
    <w:rsid w:val="00DC1285"/>
    <w:rsid w:val="00DC1291"/>
    <w:rsid w:val="00DC1CFB"/>
    <w:rsid w:val="00DC1D0A"/>
    <w:rsid w:val="00DC1F2F"/>
    <w:rsid w:val="00DC200D"/>
    <w:rsid w:val="00DC2283"/>
    <w:rsid w:val="00DC245F"/>
    <w:rsid w:val="00DC2521"/>
    <w:rsid w:val="00DC2765"/>
    <w:rsid w:val="00DC2893"/>
    <w:rsid w:val="00DC2A52"/>
    <w:rsid w:val="00DC3595"/>
    <w:rsid w:val="00DC3973"/>
    <w:rsid w:val="00DC4089"/>
    <w:rsid w:val="00DC410F"/>
    <w:rsid w:val="00DC5126"/>
    <w:rsid w:val="00DC5651"/>
    <w:rsid w:val="00DC5DA3"/>
    <w:rsid w:val="00DC6689"/>
    <w:rsid w:val="00DC6834"/>
    <w:rsid w:val="00DC6881"/>
    <w:rsid w:val="00DC6BFC"/>
    <w:rsid w:val="00DC6C79"/>
    <w:rsid w:val="00DC6C8C"/>
    <w:rsid w:val="00DC7F9B"/>
    <w:rsid w:val="00DD000C"/>
    <w:rsid w:val="00DD0572"/>
    <w:rsid w:val="00DD078F"/>
    <w:rsid w:val="00DD11D2"/>
    <w:rsid w:val="00DD1553"/>
    <w:rsid w:val="00DD22F9"/>
    <w:rsid w:val="00DD27DF"/>
    <w:rsid w:val="00DD2969"/>
    <w:rsid w:val="00DD2993"/>
    <w:rsid w:val="00DD2F83"/>
    <w:rsid w:val="00DD34A6"/>
    <w:rsid w:val="00DD39CC"/>
    <w:rsid w:val="00DD3C5A"/>
    <w:rsid w:val="00DD3DDF"/>
    <w:rsid w:val="00DD3E6F"/>
    <w:rsid w:val="00DD3EC5"/>
    <w:rsid w:val="00DD4213"/>
    <w:rsid w:val="00DD439C"/>
    <w:rsid w:val="00DD50E2"/>
    <w:rsid w:val="00DD5272"/>
    <w:rsid w:val="00DD533A"/>
    <w:rsid w:val="00DD5558"/>
    <w:rsid w:val="00DD5F3B"/>
    <w:rsid w:val="00DD638F"/>
    <w:rsid w:val="00DD6521"/>
    <w:rsid w:val="00DD6867"/>
    <w:rsid w:val="00DD6F6F"/>
    <w:rsid w:val="00DD7305"/>
    <w:rsid w:val="00DD73C0"/>
    <w:rsid w:val="00DD7670"/>
    <w:rsid w:val="00DD77C3"/>
    <w:rsid w:val="00DE0324"/>
    <w:rsid w:val="00DE03CF"/>
    <w:rsid w:val="00DE057B"/>
    <w:rsid w:val="00DE0BCD"/>
    <w:rsid w:val="00DE0DE1"/>
    <w:rsid w:val="00DE0EC9"/>
    <w:rsid w:val="00DE16EF"/>
    <w:rsid w:val="00DE1975"/>
    <w:rsid w:val="00DE1CAC"/>
    <w:rsid w:val="00DE1E7A"/>
    <w:rsid w:val="00DE253D"/>
    <w:rsid w:val="00DE2C5A"/>
    <w:rsid w:val="00DE3021"/>
    <w:rsid w:val="00DE3185"/>
    <w:rsid w:val="00DE31DF"/>
    <w:rsid w:val="00DE3298"/>
    <w:rsid w:val="00DE3723"/>
    <w:rsid w:val="00DE376B"/>
    <w:rsid w:val="00DE39E4"/>
    <w:rsid w:val="00DE3D91"/>
    <w:rsid w:val="00DE4052"/>
    <w:rsid w:val="00DE44CD"/>
    <w:rsid w:val="00DE4D22"/>
    <w:rsid w:val="00DE512C"/>
    <w:rsid w:val="00DE5780"/>
    <w:rsid w:val="00DE5781"/>
    <w:rsid w:val="00DE5919"/>
    <w:rsid w:val="00DE5A5A"/>
    <w:rsid w:val="00DE5A6D"/>
    <w:rsid w:val="00DE5F22"/>
    <w:rsid w:val="00DE6308"/>
    <w:rsid w:val="00DE63EE"/>
    <w:rsid w:val="00DE6BEE"/>
    <w:rsid w:val="00DE6D8B"/>
    <w:rsid w:val="00DE72A4"/>
    <w:rsid w:val="00DE74BA"/>
    <w:rsid w:val="00DE759E"/>
    <w:rsid w:val="00DE78AA"/>
    <w:rsid w:val="00DE7CC9"/>
    <w:rsid w:val="00DE7DC8"/>
    <w:rsid w:val="00DE7F6D"/>
    <w:rsid w:val="00DF02B1"/>
    <w:rsid w:val="00DF02C9"/>
    <w:rsid w:val="00DF0694"/>
    <w:rsid w:val="00DF0A12"/>
    <w:rsid w:val="00DF0CF3"/>
    <w:rsid w:val="00DF116E"/>
    <w:rsid w:val="00DF1350"/>
    <w:rsid w:val="00DF1676"/>
    <w:rsid w:val="00DF1DEC"/>
    <w:rsid w:val="00DF1F3D"/>
    <w:rsid w:val="00DF2192"/>
    <w:rsid w:val="00DF2E38"/>
    <w:rsid w:val="00DF34C8"/>
    <w:rsid w:val="00DF3658"/>
    <w:rsid w:val="00DF38EA"/>
    <w:rsid w:val="00DF3EA6"/>
    <w:rsid w:val="00DF3FA2"/>
    <w:rsid w:val="00DF4038"/>
    <w:rsid w:val="00DF4357"/>
    <w:rsid w:val="00DF4382"/>
    <w:rsid w:val="00DF47FD"/>
    <w:rsid w:val="00DF49E7"/>
    <w:rsid w:val="00DF4DD2"/>
    <w:rsid w:val="00DF50A7"/>
    <w:rsid w:val="00DF5577"/>
    <w:rsid w:val="00DF5DC9"/>
    <w:rsid w:val="00DF6549"/>
    <w:rsid w:val="00DF69A0"/>
    <w:rsid w:val="00DF763A"/>
    <w:rsid w:val="00DF76BF"/>
    <w:rsid w:val="00DF792B"/>
    <w:rsid w:val="00DF7B0A"/>
    <w:rsid w:val="00DF7B4E"/>
    <w:rsid w:val="00DF7BF5"/>
    <w:rsid w:val="00DF7CB1"/>
    <w:rsid w:val="00E0019F"/>
    <w:rsid w:val="00E008DB"/>
    <w:rsid w:val="00E0109E"/>
    <w:rsid w:val="00E010EF"/>
    <w:rsid w:val="00E012C3"/>
    <w:rsid w:val="00E01451"/>
    <w:rsid w:val="00E01E9B"/>
    <w:rsid w:val="00E02059"/>
    <w:rsid w:val="00E020B4"/>
    <w:rsid w:val="00E022D2"/>
    <w:rsid w:val="00E02432"/>
    <w:rsid w:val="00E02953"/>
    <w:rsid w:val="00E03292"/>
    <w:rsid w:val="00E0351E"/>
    <w:rsid w:val="00E035F6"/>
    <w:rsid w:val="00E039A9"/>
    <w:rsid w:val="00E03B6D"/>
    <w:rsid w:val="00E04572"/>
    <w:rsid w:val="00E04706"/>
    <w:rsid w:val="00E058B7"/>
    <w:rsid w:val="00E059C8"/>
    <w:rsid w:val="00E05DA5"/>
    <w:rsid w:val="00E05DFD"/>
    <w:rsid w:val="00E0608B"/>
    <w:rsid w:val="00E064E7"/>
    <w:rsid w:val="00E06795"/>
    <w:rsid w:val="00E06ED4"/>
    <w:rsid w:val="00E072E5"/>
    <w:rsid w:val="00E0759A"/>
    <w:rsid w:val="00E07676"/>
    <w:rsid w:val="00E076CC"/>
    <w:rsid w:val="00E0781C"/>
    <w:rsid w:val="00E07C7A"/>
    <w:rsid w:val="00E07E6F"/>
    <w:rsid w:val="00E07F39"/>
    <w:rsid w:val="00E07FDF"/>
    <w:rsid w:val="00E100A9"/>
    <w:rsid w:val="00E10370"/>
    <w:rsid w:val="00E10902"/>
    <w:rsid w:val="00E10B61"/>
    <w:rsid w:val="00E10BE3"/>
    <w:rsid w:val="00E1107F"/>
    <w:rsid w:val="00E114F8"/>
    <w:rsid w:val="00E11510"/>
    <w:rsid w:val="00E1181C"/>
    <w:rsid w:val="00E11A1F"/>
    <w:rsid w:val="00E11F6A"/>
    <w:rsid w:val="00E12411"/>
    <w:rsid w:val="00E1247E"/>
    <w:rsid w:val="00E125D7"/>
    <w:rsid w:val="00E127CE"/>
    <w:rsid w:val="00E128D7"/>
    <w:rsid w:val="00E12EE9"/>
    <w:rsid w:val="00E12F78"/>
    <w:rsid w:val="00E1370D"/>
    <w:rsid w:val="00E13A63"/>
    <w:rsid w:val="00E13F03"/>
    <w:rsid w:val="00E140FF"/>
    <w:rsid w:val="00E1432C"/>
    <w:rsid w:val="00E14569"/>
    <w:rsid w:val="00E15535"/>
    <w:rsid w:val="00E155EE"/>
    <w:rsid w:val="00E15A5E"/>
    <w:rsid w:val="00E15A60"/>
    <w:rsid w:val="00E15AD5"/>
    <w:rsid w:val="00E15BAB"/>
    <w:rsid w:val="00E163C5"/>
    <w:rsid w:val="00E16966"/>
    <w:rsid w:val="00E1697B"/>
    <w:rsid w:val="00E16BAB"/>
    <w:rsid w:val="00E16C25"/>
    <w:rsid w:val="00E16C83"/>
    <w:rsid w:val="00E16F95"/>
    <w:rsid w:val="00E17439"/>
    <w:rsid w:val="00E174E4"/>
    <w:rsid w:val="00E17535"/>
    <w:rsid w:val="00E175FF"/>
    <w:rsid w:val="00E17FBD"/>
    <w:rsid w:val="00E201FB"/>
    <w:rsid w:val="00E20304"/>
    <w:rsid w:val="00E20959"/>
    <w:rsid w:val="00E21751"/>
    <w:rsid w:val="00E21766"/>
    <w:rsid w:val="00E218AA"/>
    <w:rsid w:val="00E218E3"/>
    <w:rsid w:val="00E21CFA"/>
    <w:rsid w:val="00E2223E"/>
    <w:rsid w:val="00E226F8"/>
    <w:rsid w:val="00E227E5"/>
    <w:rsid w:val="00E22818"/>
    <w:rsid w:val="00E23166"/>
    <w:rsid w:val="00E233D9"/>
    <w:rsid w:val="00E2347A"/>
    <w:rsid w:val="00E23970"/>
    <w:rsid w:val="00E23B94"/>
    <w:rsid w:val="00E23DE1"/>
    <w:rsid w:val="00E23E5E"/>
    <w:rsid w:val="00E23F1E"/>
    <w:rsid w:val="00E23F75"/>
    <w:rsid w:val="00E249EA"/>
    <w:rsid w:val="00E24AFF"/>
    <w:rsid w:val="00E24D0E"/>
    <w:rsid w:val="00E24D6A"/>
    <w:rsid w:val="00E250EF"/>
    <w:rsid w:val="00E25BFC"/>
    <w:rsid w:val="00E25E93"/>
    <w:rsid w:val="00E26609"/>
    <w:rsid w:val="00E26815"/>
    <w:rsid w:val="00E27029"/>
    <w:rsid w:val="00E2705A"/>
    <w:rsid w:val="00E270E7"/>
    <w:rsid w:val="00E273D0"/>
    <w:rsid w:val="00E276CC"/>
    <w:rsid w:val="00E27722"/>
    <w:rsid w:val="00E300F1"/>
    <w:rsid w:val="00E30154"/>
    <w:rsid w:val="00E3023D"/>
    <w:rsid w:val="00E302D6"/>
    <w:rsid w:val="00E30492"/>
    <w:rsid w:val="00E304B2"/>
    <w:rsid w:val="00E3055E"/>
    <w:rsid w:val="00E30801"/>
    <w:rsid w:val="00E314A0"/>
    <w:rsid w:val="00E317EE"/>
    <w:rsid w:val="00E318C5"/>
    <w:rsid w:val="00E31A98"/>
    <w:rsid w:val="00E31C1D"/>
    <w:rsid w:val="00E31DAA"/>
    <w:rsid w:val="00E32645"/>
    <w:rsid w:val="00E32735"/>
    <w:rsid w:val="00E32B4E"/>
    <w:rsid w:val="00E32DD6"/>
    <w:rsid w:val="00E332F9"/>
    <w:rsid w:val="00E3333E"/>
    <w:rsid w:val="00E334B6"/>
    <w:rsid w:val="00E335AB"/>
    <w:rsid w:val="00E33634"/>
    <w:rsid w:val="00E33BBC"/>
    <w:rsid w:val="00E341D5"/>
    <w:rsid w:val="00E344A5"/>
    <w:rsid w:val="00E3459B"/>
    <w:rsid w:val="00E347E4"/>
    <w:rsid w:val="00E35648"/>
    <w:rsid w:val="00E35FCA"/>
    <w:rsid w:val="00E373A8"/>
    <w:rsid w:val="00E377B0"/>
    <w:rsid w:val="00E37B99"/>
    <w:rsid w:val="00E37E08"/>
    <w:rsid w:val="00E37E89"/>
    <w:rsid w:val="00E40405"/>
    <w:rsid w:val="00E409C0"/>
    <w:rsid w:val="00E409C9"/>
    <w:rsid w:val="00E40B0B"/>
    <w:rsid w:val="00E41764"/>
    <w:rsid w:val="00E418AE"/>
    <w:rsid w:val="00E42114"/>
    <w:rsid w:val="00E42442"/>
    <w:rsid w:val="00E42678"/>
    <w:rsid w:val="00E4279C"/>
    <w:rsid w:val="00E4283B"/>
    <w:rsid w:val="00E42D06"/>
    <w:rsid w:val="00E4353A"/>
    <w:rsid w:val="00E437C8"/>
    <w:rsid w:val="00E439AA"/>
    <w:rsid w:val="00E43B9E"/>
    <w:rsid w:val="00E44326"/>
    <w:rsid w:val="00E4459F"/>
    <w:rsid w:val="00E44A79"/>
    <w:rsid w:val="00E44F72"/>
    <w:rsid w:val="00E450AC"/>
    <w:rsid w:val="00E4515F"/>
    <w:rsid w:val="00E453E5"/>
    <w:rsid w:val="00E45573"/>
    <w:rsid w:val="00E45796"/>
    <w:rsid w:val="00E45CEB"/>
    <w:rsid w:val="00E45E84"/>
    <w:rsid w:val="00E46B9E"/>
    <w:rsid w:val="00E46BF3"/>
    <w:rsid w:val="00E473BD"/>
    <w:rsid w:val="00E476C0"/>
    <w:rsid w:val="00E47AF1"/>
    <w:rsid w:val="00E47D37"/>
    <w:rsid w:val="00E50193"/>
    <w:rsid w:val="00E502D6"/>
    <w:rsid w:val="00E504B2"/>
    <w:rsid w:val="00E508B7"/>
    <w:rsid w:val="00E51168"/>
    <w:rsid w:val="00E51485"/>
    <w:rsid w:val="00E517D3"/>
    <w:rsid w:val="00E5184E"/>
    <w:rsid w:val="00E51D72"/>
    <w:rsid w:val="00E51E2A"/>
    <w:rsid w:val="00E5208C"/>
    <w:rsid w:val="00E5239B"/>
    <w:rsid w:val="00E524CE"/>
    <w:rsid w:val="00E5276A"/>
    <w:rsid w:val="00E527E5"/>
    <w:rsid w:val="00E52D30"/>
    <w:rsid w:val="00E52ECC"/>
    <w:rsid w:val="00E53AAF"/>
    <w:rsid w:val="00E53BEE"/>
    <w:rsid w:val="00E5409F"/>
    <w:rsid w:val="00E5411F"/>
    <w:rsid w:val="00E541D3"/>
    <w:rsid w:val="00E5461B"/>
    <w:rsid w:val="00E54CCD"/>
    <w:rsid w:val="00E54DCD"/>
    <w:rsid w:val="00E54EBE"/>
    <w:rsid w:val="00E54F0D"/>
    <w:rsid w:val="00E54F2D"/>
    <w:rsid w:val="00E55067"/>
    <w:rsid w:val="00E55087"/>
    <w:rsid w:val="00E5529A"/>
    <w:rsid w:val="00E5537B"/>
    <w:rsid w:val="00E55997"/>
    <w:rsid w:val="00E55CFB"/>
    <w:rsid w:val="00E55EE0"/>
    <w:rsid w:val="00E56585"/>
    <w:rsid w:val="00E56CA9"/>
    <w:rsid w:val="00E56CDC"/>
    <w:rsid w:val="00E56EAD"/>
    <w:rsid w:val="00E570EC"/>
    <w:rsid w:val="00E57326"/>
    <w:rsid w:val="00E57402"/>
    <w:rsid w:val="00E574CA"/>
    <w:rsid w:val="00E5760B"/>
    <w:rsid w:val="00E60065"/>
    <w:rsid w:val="00E601B2"/>
    <w:rsid w:val="00E605F4"/>
    <w:rsid w:val="00E60BED"/>
    <w:rsid w:val="00E60C97"/>
    <w:rsid w:val="00E60D30"/>
    <w:rsid w:val="00E61320"/>
    <w:rsid w:val="00E6172B"/>
    <w:rsid w:val="00E62163"/>
    <w:rsid w:val="00E6236C"/>
    <w:rsid w:val="00E626A1"/>
    <w:rsid w:val="00E62C2E"/>
    <w:rsid w:val="00E62DD2"/>
    <w:rsid w:val="00E631D6"/>
    <w:rsid w:val="00E6344E"/>
    <w:rsid w:val="00E636A5"/>
    <w:rsid w:val="00E63FD3"/>
    <w:rsid w:val="00E64656"/>
    <w:rsid w:val="00E64865"/>
    <w:rsid w:val="00E65013"/>
    <w:rsid w:val="00E65069"/>
    <w:rsid w:val="00E655A2"/>
    <w:rsid w:val="00E65A1B"/>
    <w:rsid w:val="00E65BE6"/>
    <w:rsid w:val="00E65BFC"/>
    <w:rsid w:val="00E65C95"/>
    <w:rsid w:val="00E6602D"/>
    <w:rsid w:val="00E6617A"/>
    <w:rsid w:val="00E66234"/>
    <w:rsid w:val="00E6651F"/>
    <w:rsid w:val="00E665E8"/>
    <w:rsid w:val="00E66DE3"/>
    <w:rsid w:val="00E671A9"/>
    <w:rsid w:val="00E671FD"/>
    <w:rsid w:val="00E67706"/>
    <w:rsid w:val="00E67710"/>
    <w:rsid w:val="00E67A0D"/>
    <w:rsid w:val="00E67A80"/>
    <w:rsid w:val="00E67CAC"/>
    <w:rsid w:val="00E67F13"/>
    <w:rsid w:val="00E7019A"/>
    <w:rsid w:val="00E70247"/>
    <w:rsid w:val="00E7092A"/>
    <w:rsid w:val="00E70F7A"/>
    <w:rsid w:val="00E7112E"/>
    <w:rsid w:val="00E71593"/>
    <w:rsid w:val="00E71806"/>
    <w:rsid w:val="00E723DF"/>
    <w:rsid w:val="00E728CF"/>
    <w:rsid w:val="00E72901"/>
    <w:rsid w:val="00E72B6C"/>
    <w:rsid w:val="00E73381"/>
    <w:rsid w:val="00E7342C"/>
    <w:rsid w:val="00E74163"/>
    <w:rsid w:val="00E745BB"/>
    <w:rsid w:val="00E74881"/>
    <w:rsid w:val="00E74986"/>
    <w:rsid w:val="00E74A41"/>
    <w:rsid w:val="00E74A76"/>
    <w:rsid w:val="00E74CFC"/>
    <w:rsid w:val="00E751E4"/>
    <w:rsid w:val="00E7569F"/>
    <w:rsid w:val="00E7580C"/>
    <w:rsid w:val="00E75B20"/>
    <w:rsid w:val="00E76243"/>
    <w:rsid w:val="00E770D8"/>
    <w:rsid w:val="00E77184"/>
    <w:rsid w:val="00E8039D"/>
    <w:rsid w:val="00E805C9"/>
    <w:rsid w:val="00E80C3B"/>
    <w:rsid w:val="00E81111"/>
    <w:rsid w:val="00E81353"/>
    <w:rsid w:val="00E819CC"/>
    <w:rsid w:val="00E819D0"/>
    <w:rsid w:val="00E81B40"/>
    <w:rsid w:val="00E821E4"/>
    <w:rsid w:val="00E8220C"/>
    <w:rsid w:val="00E82543"/>
    <w:rsid w:val="00E82DEC"/>
    <w:rsid w:val="00E83078"/>
    <w:rsid w:val="00E836E3"/>
    <w:rsid w:val="00E83C9B"/>
    <w:rsid w:val="00E8440A"/>
    <w:rsid w:val="00E84461"/>
    <w:rsid w:val="00E844C8"/>
    <w:rsid w:val="00E84A2F"/>
    <w:rsid w:val="00E857D4"/>
    <w:rsid w:val="00E85D1C"/>
    <w:rsid w:val="00E86140"/>
    <w:rsid w:val="00E864C1"/>
    <w:rsid w:val="00E8667A"/>
    <w:rsid w:val="00E86B5E"/>
    <w:rsid w:val="00E87450"/>
    <w:rsid w:val="00E878C7"/>
    <w:rsid w:val="00E878F1"/>
    <w:rsid w:val="00E87938"/>
    <w:rsid w:val="00E87C1F"/>
    <w:rsid w:val="00E90250"/>
    <w:rsid w:val="00E90332"/>
    <w:rsid w:val="00E90C15"/>
    <w:rsid w:val="00E90E20"/>
    <w:rsid w:val="00E91091"/>
    <w:rsid w:val="00E911A8"/>
    <w:rsid w:val="00E92332"/>
    <w:rsid w:val="00E92A27"/>
    <w:rsid w:val="00E93345"/>
    <w:rsid w:val="00E934AC"/>
    <w:rsid w:val="00E93CE3"/>
    <w:rsid w:val="00E93D4E"/>
    <w:rsid w:val="00E93E00"/>
    <w:rsid w:val="00E94455"/>
    <w:rsid w:val="00E94B43"/>
    <w:rsid w:val="00E94BF3"/>
    <w:rsid w:val="00E94DEB"/>
    <w:rsid w:val="00E94EA5"/>
    <w:rsid w:val="00E94F98"/>
    <w:rsid w:val="00E95489"/>
    <w:rsid w:val="00E95B8A"/>
    <w:rsid w:val="00E9602C"/>
    <w:rsid w:val="00E963B3"/>
    <w:rsid w:val="00E969F7"/>
    <w:rsid w:val="00E96C52"/>
    <w:rsid w:val="00E96EB3"/>
    <w:rsid w:val="00E97163"/>
    <w:rsid w:val="00E97177"/>
    <w:rsid w:val="00E9717B"/>
    <w:rsid w:val="00E978AD"/>
    <w:rsid w:val="00E97D03"/>
    <w:rsid w:val="00EA00D8"/>
    <w:rsid w:val="00EA0783"/>
    <w:rsid w:val="00EA07AE"/>
    <w:rsid w:val="00EA0C4C"/>
    <w:rsid w:val="00EA1038"/>
    <w:rsid w:val="00EA104D"/>
    <w:rsid w:val="00EA1739"/>
    <w:rsid w:val="00EA2026"/>
    <w:rsid w:val="00EA211A"/>
    <w:rsid w:val="00EA297B"/>
    <w:rsid w:val="00EA2AB8"/>
    <w:rsid w:val="00EA311B"/>
    <w:rsid w:val="00EA32BD"/>
    <w:rsid w:val="00EA3499"/>
    <w:rsid w:val="00EA34F8"/>
    <w:rsid w:val="00EA3A13"/>
    <w:rsid w:val="00EA40CB"/>
    <w:rsid w:val="00EA42F2"/>
    <w:rsid w:val="00EA4A90"/>
    <w:rsid w:val="00EA4BB7"/>
    <w:rsid w:val="00EA4C3B"/>
    <w:rsid w:val="00EA5BCB"/>
    <w:rsid w:val="00EA6212"/>
    <w:rsid w:val="00EA6227"/>
    <w:rsid w:val="00EA6575"/>
    <w:rsid w:val="00EA6DAF"/>
    <w:rsid w:val="00EA6E08"/>
    <w:rsid w:val="00EA6E4C"/>
    <w:rsid w:val="00EA74C1"/>
    <w:rsid w:val="00EA7705"/>
    <w:rsid w:val="00EA79AE"/>
    <w:rsid w:val="00EA7D20"/>
    <w:rsid w:val="00EB06FD"/>
    <w:rsid w:val="00EB089F"/>
    <w:rsid w:val="00EB0A5E"/>
    <w:rsid w:val="00EB0E09"/>
    <w:rsid w:val="00EB0FC7"/>
    <w:rsid w:val="00EB13CA"/>
    <w:rsid w:val="00EB1932"/>
    <w:rsid w:val="00EB1E64"/>
    <w:rsid w:val="00EB2216"/>
    <w:rsid w:val="00EB23B3"/>
    <w:rsid w:val="00EB27D1"/>
    <w:rsid w:val="00EB27E3"/>
    <w:rsid w:val="00EB2AB1"/>
    <w:rsid w:val="00EB2D2A"/>
    <w:rsid w:val="00EB30F6"/>
    <w:rsid w:val="00EB3705"/>
    <w:rsid w:val="00EB3F88"/>
    <w:rsid w:val="00EB40E6"/>
    <w:rsid w:val="00EB413A"/>
    <w:rsid w:val="00EB42B1"/>
    <w:rsid w:val="00EB49E6"/>
    <w:rsid w:val="00EB4C8E"/>
    <w:rsid w:val="00EB4C8F"/>
    <w:rsid w:val="00EB5383"/>
    <w:rsid w:val="00EB53DD"/>
    <w:rsid w:val="00EB5586"/>
    <w:rsid w:val="00EB5ADE"/>
    <w:rsid w:val="00EB5CB0"/>
    <w:rsid w:val="00EB6117"/>
    <w:rsid w:val="00EB67C0"/>
    <w:rsid w:val="00EB6964"/>
    <w:rsid w:val="00EB70C6"/>
    <w:rsid w:val="00EB7588"/>
    <w:rsid w:val="00EB7897"/>
    <w:rsid w:val="00EB7D9B"/>
    <w:rsid w:val="00EB7F1B"/>
    <w:rsid w:val="00EB7F44"/>
    <w:rsid w:val="00EC0050"/>
    <w:rsid w:val="00EC0F21"/>
    <w:rsid w:val="00EC12FB"/>
    <w:rsid w:val="00EC181A"/>
    <w:rsid w:val="00EC1B88"/>
    <w:rsid w:val="00EC21F9"/>
    <w:rsid w:val="00EC222A"/>
    <w:rsid w:val="00EC242D"/>
    <w:rsid w:val="00EC25F8"/>
    <w:rsid w:val="00EC2B6C"/>
    <w:rsid w:val="00EC3235"/>
    <w:rsid w:val="00EC340F"/>
    <w:rsid w:val="00EC37A2"/>
    <w:rsid w:val="00EC3994"/>
    <w:rsid w:val="00EC3D27"/>
    <w:rsid w:val="00EC412E"/>
    <w:rsid w:val="00EC492E"/>
    <w:rsid w:val="00EC517F"/>
    <w:rsid w:val="00EC62B2"/>
    <w:rsid w:val="00EC62F8"/>
    <w:rsid w:val="00EC6441"/>
    <w:rsid w:val="00EC6BE9"/>
    <w:rsid w:val="00EC6D22"/>
    <w:rsid w:val="00EC7320"/>
    <w:rsid w:val="00EC74AC"/>
    <w:rsid w:val="00EC7574"/>
    <w:rsid w:val="00EC7C10"/>
    <w:rsid w:val="00EC7E73"/>
    <w:rsid w:val="00ED04F8"/>
    <w:rsid w:val="00ED057F"/>
    <w:rsid w:val="00ED091B"/>
    <w:rsid w:val="00ED0A7A"/>
    <w:rsid w:val="00ED0BAF"/>
    <w:rsid w:val="00ED0FB5"/>
    <w:rsid w:val="00ED1A69"/>
    <w:rsid w:val="00ED21C8"/>
    <w:rsid w:val="00ED2B30"/>
    <w:rsid w:val="00ED3833"/>
    <w:rsid w:val="00ED3A46"/>
    <w:rsid w:val="00ED3DF4"/>
    <w:rsid w:val="00ED3EF5"/>
    <w:rsid w:val="00ED4065"/>
    <w:rsid w:val="00ED40E7"/>
    <w:rsid w:val="00ED4562"/>
    <w:rsid w:val="00ED4C5F"/>
    <w:rsid w:val="00ED5521"/>
    <w:rsid w:val="00ED5695"/>
    <w:rsid w:val="00ED5915"/>
    <w:rsid w:val="00ED59D2"/>
    <w:rsid w:val="00ED5AA6"/>
    <w:rsid w:val="00ED5AC2"/>
    <w:rsid w:val="00ED5E03"/>
    <w:rsid w:val="00ED64CE"/>
    <w:rsid w:val="00ED69A7"/>
    <w:rsid w:val="00ED6EB2"/>
    <w:rsid w:val="00ED6ED6"/>
    <w:rsid w:val="00ED6F13"/>
    <w:rsid w:val="00ED722B"/>
    <w:rsid w:val="00ED797A"/>
    <w:rsid w:val="00ED7BD5"/>
    <w:rsid w:val="00EE000B"/>
    <w:rsid w:val="00EE0AB7"/>
    <w:rsid w:val="00EE1053"/>
    <w:rsid w:val="00EE1497"/>
    <w:rsid w:val="00EE14EB"/>
    <w:rsid w:val="00EE2256"/>
    <w:rsid w:val="00EE23BB"/>
    <w:rsid w:val="00EE258A"/>
    <w:rsid w:val="00EE2A52"/>
    <w:rsid w:val="00EE2B83"/>
    <w:rsid w:val="00EE2EC3"/>
    <w:rsid w:val="00EE3446"/>
    <w:rsid w:val="00EE3870"/>
    <w:rsid w:val="00EE39C8"/>
    <w:rsid w:val="00EE40CA"/>
    <w:rsid w:val="00EE4139"/>
    <w:rsid w:val="00EE4DD0"/>
    <w:rsid w:val="00EE508B"/>
    <w:rsid w:val="00EE51E1"/>
    <w:rsid w:val="00EE5892"/>
    <w:rsid w:val="00EE5B53"/>
    <w:rsid w:val="00EE652E"/>
    <w:rsid w:val="00EE742B"/>
    <w:rsid w:val="00EE7510"/>
    <w:rsid w:val="00EE766F"/>
    <w:rsid w:val="00EF0854"/>
    <w:rsid w:val="00EF108E"/>
    <w:rsid w:val="00EF1144"/>
    <w:rsid w:val="00EF1722"/>
    <w:rsid w:val="00EF1942"/>
    <w:rsid w:val="00EF19DE"/>
    <w:rsid w:val="00EF1E45"/>
    <w:rsid w:val="00EF2001"/>
    <w:rsid w:val="00EF2641"/>
    <w:rsid w:val="00EF3109"/>
    <w:rsid w:val="00EF322D"/>
    <w:rsid w:val="00EF3B86"/>
    <w:rsid w:val="00EF4057"/>
    <w:rsid w:val="00EF416F"/>
    <w:rsid w:val="00EF4D70"/>
    <w:rsid w:val="00EF539A"/>
    <w:rsid w:val="00EF5697"/>
    <w:rsid w:val="00EF57F3"/>
    <w:rsid w:val="00EF58AA"/>
    <w:rsid w:val="00EF5FE2"/>
    <w:rsid w:val="00EF69B5"/>
    <w:rsid w:val="00EF735C"/>
    <w:rsid w:val="00EF7504"/>
    <w:rsid w:val="00EF7967"/>
    <w:rsid w:val="00EF7C32"/>
    <w:rsid w:val="00EF7DED"/>
    <w:rsid w:val="00EF7E34"/>
    <w:rsid w:val="00F0073C"/>
    <w:rsid w:val="00F008CC"/>
    <w:rsid w:val="00F009A2"/>
    <w:rsid w:val="00F00BBF"/>
    <w:rsid w:val="00F00BC0"/>
    <w:rsid w:val="00F010FB"/>
    <w:rsid w:val="00F01555"/>
    <w:rsid w:val="00F016AC"/>
    <w:rsid w:val="00F01742"/>
    <w:rsid w:val="00F018B9"/>
    <w:rsid w:val="00F01E95"/>
    <w:rsid w:val="00F0233B"/>
    <w:rsid w:val="00F0245D"/>
    <w:rsid w:val="00F025B3"/>
    <w:rsid w:val="00F02A8C"/>
    <w:rsid w:val="00F03162"/>
    <w:rsid w:val="00F03260"/>
    <w:rsid w:val="00F0328E"/>
    <w:rsid w:val="00F0344B"/>
    <w:rsid w:val="00F03885"/>
    <w:rsid w:val="00F03AE7"/>
    <w:rsid w:val="00F0422E"/>
    <w:rsid w:val="00F04DE7"/>
    <w:rsid w:val="00F0545E"/>
    <w:rsid w:val="00F05A7E"/>
    <w:rsid w:val="00F06316"/>
    <w:rsid w:val="00F067C7"/>
    <w:rsid w:val="00F06A4B"/>
    <w:rsid w:val="00F06CCB"/>
    <w:rsid w:val="00F0708A"/>
    <w:rsid w:val="00F072A4"/>
    <w:rsid w:val="00F0772D"/>
    <w:rsid w:val="00F07B77"/>
    <w:rsid w:val="00F07C4B"/>
    <w:rsid w:val="00F10335"/>
    <w:rsid w:val="00F10550"/>
    <w:rsid w:val="00F1060F"/>
    <w:rsid w:val="00F10716"/>
    <w:rsid w:val="00F108FD"/>
    <w:rsid w:val="00F10D5A"/>
    <w:rsid w:val="00F10E89"/>
    <w:rsid w:val="00F114B1"/>
    <w:rsid w:val="00F11543"/>
    <w:rsid w:val="00F1175A"/>
    <w:rsid w:val="00F11CBF"/>
    <w:rsid w:val="00F11F3B"/>
    <w:rsid w:val="00F1201E"/>
    <w:rsid w:val="00F126EB"/>
    <w:rsid w:val="00F12739"/>
    <w:rsid w:val="00F129D6"/>
    <w:rsid w:val="00F12D2F"/>
    <w:rsid w:val="00F12E94"/>
    <w:rsid w:val="00F13276"/>
    <w:rsid w:val="00F1330D"/>
    <w:rsid w:val="00F13602"/>
    <w:rsid w:val="00F13E03"/>
    <w:rsid w:val="00F13E85"/>
    <w:rsid w:val="00F14193"/>
    <w:rsid w:val="00F14EFB"/>
    <w:rsid w:val="00F15451"/>
    <w:rsid w:val="00F1547B"/>
    <w:rsid w:val="00F155CE"/>
    <w:rsid w:val="00F1691B"/>
    <w:rsid w:val="00F16969"/>
    <w:rsid w:val="00F16A09"/>
    <w:rsid w:val="00F17233"/>
    <w:rsid w:val="00F17399"/>
    <w:rsid w:val="00F17873"/>
    <w:rsid w:val="00F17B68"/>
    <w:rsid w:val="00F2000C"/>
    <w:rsid w:val="00F2041D"/>
    <w:rsid w:val="00F207AA"/>
    <w:rsid w:val="00F20A3C"/>
    <w:rsid w:val="00F20B0B"/>
    <w:rsid w:val="00F2138D"/>
    <w:rsid w:val="00F2183F"/>
    <w:rsid w:val="00F21AD5"/>
    <w:rsid w:val="00F21E89"/>
    <w:rsid w:val="00F22428"/>
    <w:rsid w:val="00F22594"/>
    <w:rsid w:val="00F225B9"/>
    <w:rsid w:val="00F2292D"/>
    <w:rsid w:val="00F2311B"/>
    <w:rsid w:val="00F2327A"/>
    <w:rsid w:val="00F23330"/>
    <w:rsid w:val="00F23620"/>
    <w:rsid w:val="00F2362A"/>
    <w:rsid w:val="00F23890"/>
    <w:rsid w:val="00F2389A"/>
    <w:rsid w:val="00F239CD"/>
    <w:rsid w:val="00F23ABE"/>
    <w:rsid w:val="00F23E9E"/>
    <w:rsid w:val="00F24239"/>
    <w:rsid w:val="00F249DB"/>
    <w:rsid w:val="00F24EAF"/>
    <w:rsid w:val="00F2526C"/>
    <w:rsid w:val="00F252CA"/>
    <w:rsid w:val="00F252D8"/>
    <w:rsid w:val="00F2566E"/>
    <w:rsid w:val="00F2657D"/>
    <w:rsid w:val="00F2662B"/>
    <w:rsid w:val="00F26816"/>
    <w:rsid w:val="00F26836"/>
    <w:rsid w:val="00F2717A"/>
    <w:rsid w:val="00F2751B"/>
    <w:rsid w:val="00F276EB"/>
    <w:rsid w:val="00F30156"/>
    <w:rsid w:val="00F3084A"/>
    <w:rsid w:val="00F30BF6"/>
    <w:rsid w:val="00F30EB3"/>
    <w:rsid w:val="00F30FB6"/>
    <w:rsid w:val="00F31718"/>
    <w:rsid w:val="00F31B81"/>
    <w:rsid w:val="00F32038"/>
    <w:rsid w:val="00F32632"/>
    <w:rsid w:val="00F32BB3"/>
    <w:rsid w:val="00F32D4E"/>
    <w:rsid w:val="00F32E84"/>
    <w:rsid w:val="00F33203"/>
    <w:rsid w:val="00F33E4C"/>
    <w:rsid w:val="00F345EC"/>
    <w:rsid w:val="00F34B96"/>
    <w:rsid w:val="00F34D9B"/>
    <w:rsid w:val="00F3524F"/>
    <w:rsid w:val="00F35A46"/>
    <w:rsid w:val="00F35B6C"/>
    <w:rsid w:val="00F3666B"/>
    <w:rsid w:val="00F36838"/>
    <w:rsid w:val="00F368B1"/>
    <w:rsid w:val="00F3691A"/>
    <w:rsid w:val="00F36926"/>
    <w:rsid w:val="00F370DE"/>
    <w:rsid w:val="00F37D61"/>
    <w:rsid w:val="00F37E57"/>
    <w:rsid w:val="00F40296"/>
    <w:rsid w:val="00F4048B"/>
    <w:rsid w:val="00F404A1"/>
    <w:rsid w:val="00F4062B"/>
    <w:rsid w:val="00F40C0D"/>
    <w:rsid w:val="00F40EB5"/>
    <w:rsid w:val="00F4264B"/>
    <w:rsid w:val="00F42BF8"/>
    <w:rsid w:val="00F43066"/>
    <w:rsid w:val="00F43098"/>
    <w:rsid w:val="00F430EB"/>
    <w:rsid w:val="00F4323B"/>
    <w:rsid w:val="00F4336B"/>
    <w:rsid w:val="00F43669"/>
    <w:rsid w:val="00F4395C"/>
    <w:rsid w:val="00F43D18"/>
    <w:rsid w:val="00F43E49"/>
    <w:rsid w:val="00F43EB3"/>
    <w:rsid w:val="00F43F2D"/>
    <w:rsid w:val="00F44627"/>
    <w:rsid w:val="00F4486A"/>
    <w:rsid w:val="00F44911"/>
    <w:rsid w:val="00F44A30"/>
    <w:rsid w:val="00F44E4A"/>
    <w:rsid w:val="00F453E7"/>
    <w:rsid w:val="00F45560"/>
    <w:rsid w:val="00F4559B"/>
    <w:rsid w:val="00F45E3D"/>
    <w:rsid w:val="00F45EEA"/>
    <w:rsid w:val="00F462A3"/>
    <w:rsid w:val="00F46325"/>
    <w:rsid w:val="00F46896"/>
    <w:rsid w:val="00F474BA"/>
    <w:rsid w:val="00F47845"/>
    <w:rsid w:val="00F47B08"/>
    <w:rsid w:val="00F50061"/>
    <w:rsid w:val="00F502E7"/>
    <w:rsid w:val="00F50D47"/>
    <w:rsid w:val="00F512FD"/>
    <w:rsid w:val="00F51500"/>
    <w:rsid w:val="00F5178C"/>
    <w:rsid w:val="00F51AD7"/>
    <w:rsid w:val="00F51E71"/>
    <w:rsid w:val="00F51EB0"/>
    <w:rsid w:val="00F520D8"/>
    <w:rsid w:val="00F52A75"/>
    <w:rsid w:val="00F52F84"/>
    <w:rsid w:val="00F5349F"/>
    <w:rsid w:val="00F5484A"/>
    <w:rsid w:val="00F5619C"/>
    <w:rsid w:val="00F567C3"/>
    <w:rsid w:val="00F56F3F"/>
    <w:rsid w:val="00F57139"/>
    <w:rsid w:val="00F57468"/>
    <w:rsid w:val="00F6034C"/>
    <w:rsid w:val="00F603AE"/>
    <w:rsid w:val="00F603B2"/>
    <w:rsid w:val="00F60634"/>
    <w:rsid w:val="00F6099A"/>
    <w:rsid w:val="00F609DA"/>
    <w:rsid w:val="00F609FC"/>
    <w:rsid w:val="00F60AC2"/>
    <w:rsid w:val="00F60B0E"/>
    <w:rsid w:val="00F60DDE"/>
    <w:rsid w:val="00F611DC"/>
    <w:rsid w:val="00F6161E"/>
    <w:rsid w:val="00F62201"/>
    <w:rsid w:val="00F6222A"/>
    <w:rsid w:val="00F625FD"/>
    <w:rsid w:val="00F628DD"/>
    <w:rsid w:val="00F62A31"/>
    <w:rsid w:val="00F62E4E"/>
    <w:rsid w:val="00F63057"/>
    <w:rsid w:val="00F63A33"/>
    <w:rsid w:val="00F63C6E"/>
    <w:rsid w:val="00F63E2A"/>
    <w:rsid w:val="00F6408A"/>
    <w:rsid w:val="00F6475A"/>
    <w:rsid w:val="00F647A9"/>
    <w:rsid w:val="00F64D45"/>
    <w:rsid w:val="00F64F1F"/>
    <w:rsid w:val="00F6515A"/>
    <w:rsid w:val="00F65F91"/>
    <w:rsid w:val="00F6606A"/>
    <w:rsid w:val="00F667F0"/>
    <w:rsid w:val="00F67048"/>
    <w:rsid w:val="00F67133"/>
    <w:rsid w:val="00F677AA"/>
    <w:rsid w:val="00F67A9D"/>
    <w:rsid w:val="00F67D26"/>
    <w:rsid w:val="00F701E1"/>
    <w:rsid w:val="00F702DB"/>
    <w:rsid w:val="00F70B19"/>
    <w:rsid w:val="00F70FD9"/>
    <w:rsid w:val="00F711E7"/>
    <w:rsid w:val="00F713A1"/>
    <w:rsid w:val="00F7142C"/>
    <w:rsid w:val="00F71683"/>
    <w:rsid w:val="00F71BA2"/>
    <w:rsid w:val="00F71F17"/>
    <w:rsid w:val="00F72363"/>
    <w:rsid w:val="00F723EC"/>
    <w:rsid w:val="00F72C96"/>
    <w:rsid w:val="00F73509"/>
    <w:rsid w:val="00F737A1"/>
    <w:rsid w:val="00F739AC"/>
    <w:rsid w:val="00F739C9"/>
    <w:rsid w:val="00F73B99"/>
    <w:rsid w:val="00F73EC6"/>
    <w:rsid w:val="00F74107"/>
    <w:rsid w:val="00F742EF"/>
    <w:rsid w:val="00F7431E"/>
    <w:rsid w:val="00F746A0"/>
    <w:rsid w:val="00F747BB"/>
    <w:rsid w:val="00F74FB8"/>
    <w:rsid w:val="00F753DC"/>
    <w:rsid w:val="00F755BC"/>
    <w:rsid w:val="00F75762"/>
    <w:rsid w:val="00F75CD1"/>
    <w:rsid w:val="00F765BF"/>
    <w:rsid w:val="00F76726"/>
    <w:rsid w:val="00F76B88"/>
    <w:rsid w:val="00F773DF"/>
    <w:rsid w:val="00F7789B"/>
    <w:rsid w:val="00F80D21"/>
    <w:rsid w:val="00F81225"/>
    <w:rsid w:val="00F812BA"/>
    <w:rsid w:val="00F816B0"/>
    <w:rsid w:val="00F81B71"/>
    <w:rsid w:val="00F81E15"/>
    <w:rsid w:val="00F824A7"/>
    <w:rsid w:val="00F825F5"/>
    <w:rsid w:val="00F826C4"/>
    <w:rsid w:val="00F8282A"/>
    <w:rsid w:val="00F82F26"/>
    <w:rsid w:val="00F830F7"/>
    <w:rsid w:val="00F83747"/>
    <w:rsid w:val="00F83A76"/>
    <w:rsid w:val="00F83B73"/>
    <w:rsid w:val="00F843EF"/>
    <w:rsid w:val="00F844C9"/>
    <w:rsid w:val="00F84A36"/>
    <w:rsid w:val="00F85AA2"/>
    <w:rsid w:val="00F85E16"/>
    <w:rsid w:val="00F85F20"/>
    <w:rsid w:val="00F8642F"/>
    <w:rsid w:val="00F8686A"/>
    <w:rsid w:val="00F86A81"/>
    <w:rsid w:val="00F87181"/>
    <w:rsid w:val="00F872C2"/>
    <w:rsid w:val="00F87391"/>
    <w:rsid w:val="00F874A8"/>
    <w:rsid w:val="00F876C2"/>
    <w:rsid w:val="00F90032"/>
    <w:rsid w:val="00F90091"/>
    <w:rsid w:val="00F90520"/>
    <w:rsid w:val="00F90A21"/>
    <w:rsid w:val="00F90C4E"/>
    <w:rsid w:val="00F90D8C"/>
    <w:rsid w:val="00F910BF"/>
    <w:rsid w:val="00F91246"/>
    <w:rsid w:val="00F913CA"/>
    <w:rsid w:val="00F91527"/>
    <w:rsid w:val="00F9186B"/>
    <w:rsid w:val="00F9190F"/>
    <w:rsid w:val="00F92092"/>
    <w:rsid w:val="00F92148"/>
    <w:rsid w:val="00F9254D"/>
    <w:rsid w:val="00F9255C"/>
    <w:rsid w:val="00F9267D"/>
    <w:rsid w:val="00F9272A"/>
    <w:rsid w:val="00F92A72"/>
    <w:rsid w:val="00F92B21"/>
    <w:rsid w:val="00F9391D"/>
    <w:rsid w:val="00F93A27"/>
    <w:rsid w:val="00F93BB4"/>
    <w:rsid w:val="00F93E89"/>
    <w:rsid w:val="00F93EA0"/>
    <w:rsid w:val="00F94312"/>
    <w:rsid w:val="00F9450D"/>
    <w:rsid w:val="00F947CC"/>
    <w:rsid w:val="00F94972"/>
    <w:rsid w:val="00F94B39"/>
    <w:rsid w:val="00F94B4F"/>
    <w:rsid w:val="00F94CB4"/>
    <w:rsid w:val="00F94D66"/>
    <w:rsid w:val="00F95249"/>
    <w:rsid w:val="00F95768"/>
    <w:rsid w:val="00F95F8B"/>
    <w:rsid w:val="00F9634D"/>
    <w:rsid w:val="00F965BF"/>
    <w:rsid w:val="00F96BC0"/>
    <w:rsid w:val="00F96E32"/>
    <w:rsid w:val="00F97DD8"/>
    <w:rsid w:val="00F97E6C"/>
    <w:rsid w:val="00FA0C0E"/>
    <w:rsid w:val="00FA14F2"/>
    <w:rsid w:val="00FA150A"/>
    <w:rsid w:val="00FA15F2"/>
    <w:rsid w:val="00FA1BC9"/>
    <w:rsid w:val="00FA1BD3"/>
    <w:rsid w:val="00FA2C5E"/>
    <w:rsid w:val="00FA2E1B"/>
    <w:rsid w:val="00FA32EE"/>
    <w:rsid w:val="00FA337F"/>
    <w:rsid w:val="00FA35C3"/>
    <w:rsid w:val="00FA3A7D"/>
    <w:rsid w:val="00FA3AC3"/>
    <w:rsid w:val="00FA3DC0"/>
    <w:rsid w:val="00FA416A"/>
    <w:rsid w:val="00FA4439"/>
    <w:rsid w:val="00FA44D6"/>
    <w:rsid w:val="00FA46ED"/>
    <w:rsid w:val="00FA47D8"/>
    <w:rsid w:val="00FA4A40"/>
    <w:rsid w:val="00FA52DB"/>
    <w:rsid w:val="00FA54F3"/>
    <w:rsid w:val="00FA5B14"/>
    <w:rsid w:val="00FA5D75"/>
    <w:rsid w:val="00FA65DC"/>
    <w:rsid w:val="00FA7454"/>
    <w:rsid w:val="00FA7747"/>
    <w:rsid w:val="00FA7C0C"/>
    <w:rsid w:val="00FB0C25"/>
    <w:rsid w:val="00FB0D13"/>
    <w:rsid w:val="00FB1147"/>
    <w:rsid w:val="00FB14FB"/>
    <w:rsid w:val="00FB1892"/>
    <w:rsid w:val="00FB1B85"/>
    <w:rsid w:val="00FB20A9"/>
    <w:rsid w:val="00FB26DC"/>
    <w:rsid w:val="00FB28A9"/>
    <w:rsid w:val="00FB2E9D"/>
    <w:rsid w:val="00FB336A"/>
    <w:rsid w:val="00FB345B"/>
    <w:rsid w:val="00FB35E1"/>
    <w:rsid w:val="00FB3B98"/>
    <w:rsid w:val="00FB3CB6"/>
    <w:rsid w:val="00FB3D86"/>
    <w:rsid w:val="00FB3FDA"/>
    <w:rsid w:val="00FB416A"/>
    <w:rsid w:val="00FB474A"/>
    <w:rsid w:val="00FB4C4B"/>
    <w:rsid w:val="00FB50F7"/>
    <w:rsid w:val="00FB5326"/>
    <w:rsid w:val="00FB564B"/>
    <w:rsid w:val="00FB59A8"/>
    <w:rsid w:val="00FB5A28"/>
    <w:rsid w:val="00FB5A99"/>
    <w:rsid w:val="00FB5C1E"/>
    <w:rsid w:val="00FB5D00"/>
    <w:rsid w:val="00FB5D89"/>
    <w:rsid w:val="00FB5F83"/>
    <w:rsid w:val="00FB6473"/>
    <w:rsid w:val="00FB678A"/>
    <w:rsid w:val="00FB6F33"/>
    <w:rsid w:val="00FB73D5"/>
    <w:rsid w:val="00FB7BBF"/>
    <w:rsid w:val="00FB7E06"/>
    <w:rsid w:val="00FC002B"/>
    <w:rsid w:val="00FC0078"/>
    <w:rsid w:val="00FC0787"/>
    <w:rsid w:val="00FC0D23"/>
    <w:rsid w:val="00FC123F"/>
    <w:rsid w:val="00FC1315"/>
    <w:rsid w:val="00FC1A0E"/>
    <w:rsid w:val="00FC1C44"/>
    <w:rsid w:val="00FC30F0"/>
    <w:rsid w:val="00FC34BD"/>
    <w:rsid w:val="00FC3C87"/>
    <w:rsid w:val="00FC3CA0"/>
    <w:rsid w:val="00FC3DD0"/>
    <w:rsid w:val="00FC4DFB"/>
    <w:rsid w:val="00FC598E"/>
    <w:rsid w:val="00FC5B3C"/>
    <w:rsid w:val="00FC60C7"/>
    <w:rsid w:val="00FC626E"/>
    <w:rsid w:val="00FC6567"/>
    <w:rsid w:val="00FC68A6"/>
    <w:rsid w:val="00FC6943"/>
    <w:rsid w:val="00FC74E0"/>
    <w:rsid w:val="00FC75C5"/>
    <w:rsid w:val="00FC771A"/>
    <w:rsid w:val="00FC79C1"/>
    <w:rsid w:val="00FC7A9E"/>
    <w:rsid w:val="00FC7BD2"/>
    <w:rsid w:val="00FC7BEC"/>
    <w:rsid w:val="00FC7CE8"/>
    <w:rsid w:val="00FD0300"/>
    <w:rsid w:val="00FD0E89"/>
    <w:rsid w:val="00FD1201"/>
    <w:rsid w:val="00FD149F"/>
    <w:rsid w:val="00FD1889"/>
    <w:rsid w:val="00FD1C0A"/>
    <w:rsid w:val="00FD2344"/>
    <w:rsid w:val="00FD2450"/>
    <w:rsid w:val="00FD2713"/>
    <w:rsid w:val="00FD3300"/>
    <w:rsid w:val="00FD35AE"/>
    <w:rsid w:val="00FD375A"/>
    <w:rsid w:val="00FD389D"/>
    <w:rsid w:val="00FD41D0"/>
    <w:rsid w:val="00FD50BA"/>
    <w:rsid w:val="00FD5293"/>
    <w:rsid w:val="00FD5BC1"/>
    <w:rsid w:val="00FD5FB6"/>
    <w:rsid w:val="00FD6102"/>
    <w:rsid w:val="00FD62F3"/>
    <w:rsid w:val="00FD6366"/>
    <w:rsid w:val="00FD7248"/>
    <w:rsid w:val="00FD72FA"/>
    <w:rsid w:val="00FD7504"/>
    <w:rsid w:val="00FD75B3"/>
    <w:rsid w:val="00FD7C61"/>
    <w:rsid w:val="00FD7CE8"/>
    <w:rsid w:val="00FD7EE3"/>
    <w:rsid w:val="00FE07EC"/>
    <w:rsid w:val="00FE08ED"/>
    <w:rsid w:val="00FE0917"/>
    <w:rsid w:val="00FE10DB"/>
    <w:rsid w:val="00FE1102"/>
    <w:rsid w:val="00FE19A3"/>
    <w:rsid w:val="00FE19FF"/>
    <w:rsid w:val="00FE1E8C"/>
    <w:rsid w:val="00FE25D6"/>
    <w:rsid w:val="00FE262B"/>
    <w:rsid w:val="00FE2649"/>
    <w:rsid w:val="00FE2779"/>
    <w:rsid w:val="00FE29D9"/>
    <w:rsid w:val="00FE33C4"/>
    <w:rsid w:val="00FE35F2"/>
    <w:rsid w:val="00FE3958"/>
    <w:rsid w:val="00FE3AA3"/>
    <w:rsid w:val="00FE413B"/>
    <w:rsid w:val="00FE42B4"/>
    <w:rsid w:val="00FE4F74"/>
    <w:rsid w:val="00FE5552"/>
    <w:rsid w:val="00FE5E93"/>
    <w:rsid w:val="00FE618E"/>
    <w:rsid w:val="00FE62E7"/>
    <w:rsid w:val="00FE65B8"/>
    <w:rsid w:val="00FE6874"/>
    <w:rsid w:val="00FE6A65"/>
    <w:rsid w:val="00FE6A6C"/>
    <w:rsid w:val="00FE739E"/>
    <w:rsid w:val="00FE7AF7"/>
    <w:rsid w:val="00FE7C7A"/>
    <w:rsid w:val="00FF027C"/>
    <w:rsid w:val="00FF065A"/>
    <w:rsid w:val="00FF0A31"/>
    <w:rsid w:val="00FF0EE8"/>
    <w:rsid w:val="00FF143B"/>
    <w:rsid w:val="00FF17B2"/>
    <w:rsid w:val="00FF1CBF"/>
    <w:rsid w:val="00FF21CB"/>
    <w:rsid w:val="00FF2B34"/>
    <w:rsid w:val="00FF2F34"/>
    <w:rsid w:val="00FF3990"/>
    <w:rsid w:val="00FF3A69"/>
    <w:rsid w:val="00FF3AE1"/>
    <w:rsid w:val="00FF401E"/>
    <w:rsid w:val="00FF503B"/>
    <w:rsid w:val="00FF510C"/>
    <w:rsid w:val="00FF5156"/>
    <w:rsid w:val="00FF5B1D"/>
    <w:rsid w:val="00FF6411"/>
    <w:rsid w:val="00FF6560"/>
    <w:rsid w:val="00FF6730"/>
    <w:rsid w:val="00FF6BD9"/>
    <w:rsid w:val="00FF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7BED6F"/>
  <w15:chartTrackingRefBased/>
  <w15:docId w15:val="{5490586E-D605-4B02-87ED-8DB76F700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 w:qFormat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26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,Body อักขระ อักขระ Char,Body อักขระ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ody อักขระ อักขระ,Body อักขระ,Body Char Char Char"/>
    <w:basedOn w:val="Normal"/>
    <w:link w:val="BodyTextChar1"/>
    <w:uiPriority w:val="99"/>
    <w:qFormat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,Body อักขระ อักขระ Char1,Body อักขระ Char1,Body Char Char Char Char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numPr>
        <w:numId w:val="15"/>
      </w:numPr>
      <w:tabs>
        <w:tab w:val="left" w:pos="284"/>
      </w:tabs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31">
    <w:name w:val="ตาราง3ช่อง"/>
    <w:basedOn w:val="Normal"/>
    <w:rsid w:val="00E24D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customStyle="1" w:styleId="TableGridLight1">
    <w:name w:val="Table Grid Light1"/>
    <w:basedOn w:val="TableNormal"/>
    <w:uiPriority w:val="40"/>
    <w:rsid w:val="009B7B3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724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B54A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54A2C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37798E"/>
    <w:rPr>
      <w:rFonts w:ascii="Times New Roman" w:hAnsi="Times New Roman"/>
      <w:sz w:val="22"/>
      <w:lang w:eastAsia="en-US" w:bidi="ar-SA"/>
    </w:rPr>
  </w:style>
  <w:style w:type="paragraph" w:customStyle="1" w:styleId="paragraph">
    <w:name w:val="paragraph"/>
    <w:basedOn w:val="Normal"/>
    <w:rsid w:val="00A844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A8447E"/>
  </w:style>
  <w:style w:type="character" w:customStyle="1" w:styleId="eop">
    <w:name w:val="eop"/>
    <w:basedOn w:val="DefaultParagraphFont"/>
    <w:rsid w:val="00A844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5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26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1C6FD54C419343B2645CE67ABF9B0C" ma:contentTypeVersion="16" ma:contentTypeDescription="Create a new document." ma:contentTypeScope="" ma:versionID="c8088c1831574804c4e3ea186cc6f864">
  <xsd:schema xmlns:xsd="http://www.w3.org/2001/XMLSchema" xmlns:xs="http://www.w3.org/2001/XMLSchema" xmlns:p="http://schemas.microsoft.com/office/2006/metadata/properties" xmlns:ns2="c0b6d34f-396e-4806-b464-132dd3325599" xmlns:ns3="30cf75f5-630e-4228-9f43-993a8f033fd1" targetNamespace="http://schemas.microsoft.com/office/2006/metadata/properties" ma:root="true" ma:fieldsID="aa0d85e737a1bd53c21535a61d3ebe73" ns2:_="" ns3:_="">
    <xsd:import namespace="c0b6d34f-396e-4806-b464-132dd3325599"/>
    <xsd:import namespace="30cf75f5-630e-4228-9f43-993a8f033fd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b6d34f-396e-4806-b464-132dd33255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66134f-4a50-4312-80de-6ff209c15c80}" ma:internalName="TaxCatchAll" ma:showField="CatchAllData" ma:web="c0b6d34f-396e-4806-b464-132dd33255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cf75f5-630e-4228-9f43-993a8f033f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ff73b4c-4578-4ffd-afbb-301463d471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cf75f5-630e-4228-9f43-993a8f033fd1">
      <Terms xmlns="http://schemas.microsoft.com/office/infopath/2007/PartnerControls"/>
    </lcf76f155ced4ddcb4097134ff3c332f>
    <TaxCatchAll xmlns="c0b6d34f-396e-4806-b464-132dd3325599" xsi:nil="true"/>
  </documentManagement>
</p:properties>
</file>

<file path=customXml/itemProps1.xml><?xml version="1.0" encoding="utf-8"?>
<ds:datastoreItem xmlns:ds="http://schemas.openxmlformats.org/officeDocument/2006/customXml" ds:itemID="{485CC441-3F55-4844-9BC9-2A563993CD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54BC95-AE46-4992-B2DA-9C6701A2E6CD}"/>
</file>

<file path=customXml/itemProps3.xml><?xml version="1.0" encoding="utf-8"?>
<ds:datastoreItem xmlns:ds="http://schemas.openxmlformats.org/officeDocument/2006/customXml" ds:itemID="{60E99F02-A51A-4A4C-A269-91B29AB9E51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2963C3-FE98-4289-8B4D-93DBEF5EFDC3}"/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849</TotalTime>
  <Pages>48</Pages>
  <Words>9851</Words>
  <Characters>56151</Characters>
  <Application>Microsoft Office Word</Application>
  <DocSecurity>0</DocSecurity>
  <Lines>467</Lines>
  <Paragraphs>131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65871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Rinrada, Saelee</cp:lastModifiedBy>
  <cp:revision>115</cp:revision>
  <cp:lastPrinted>2025-05-26T10:07:00Z</cp:lastPrinted>
  <dcterms:created xsi:type="dcterms:W3CDTF">2024-05-29T13:47:00Z</dcterms:created>
  <dcterms:modified xsi:type="dcterms:W3CDTF">2025-05-27T07:26:00Z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0x010100D71C6FD54C419343B2645CE67ABF9B0C</vt:lpwstr>
  </property>
</Properties>
</file>