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3A0AFFB" w14:textId="29F5612E" w:rsidR="005E6B08" w:rsidRPr="005E6B08" w:rsidRDefault="005E6B08" w:rsidP="005E6B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011B26B7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F42A46">
        <w:rPr>
          <w:rFonts w:asciiTheme="majorBidi" w:hAnsiTheme="majorBidi" w:cstheme="majorBidi"/>
          <w:lang w:val="en-US"/>
        </w:rPr>
        <w:t>13</w:t>
      </w:r>
      <w:r w:rsidR="00356F65">
        <w:rPr>
          <w:rFonts w:asciiTheme="majorBidi" w:hAnsiTheme="majorBidi" w:cstheme="majorBidi" w:hint="cs"/>
          <w:cs/>
          <w:lang w:val="en-US"/>
        </w:rPr>
        <w:t xml:space="preserve"> </w:t>
      </w:r>
      <w:r w:rsidR="00FA644B">
        <w:rPr>
          <w:rFonts w:asciiTheme="majorBidi" w:hAnsiTheme="majorBidi" w:cstheme="majorBidi" w:hint="cs"/>
          <w:cs/>
          <w:lang w:val="en-US"/>
        </w:rPr>
        <w:t>พฤษภาคม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FA644B">
        <w:rPr>
          <w:rFonts w:asciiTheme="majorBidi" w:hAnsiTheme="majorBidi" w:cstheme="majorBidi"/>
          <w:lang w:val="en-US"/>
        </w:rPr>
        <w:t>8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0FD91522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FA644B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76C60687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FA644B">
        <w:rPr>
          <w:rFonts w:asciiTheme="majorBidi" w:hAnsiTheme="majorBidi" w:cstheme="majorBidi"/>
          <w:lang w:val="en-US"/>
        </w:rPr>
        <w:t>7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36375BB8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103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632D0F">
        <w:rPr>
          <w:rFonts w:asciiTheme="majorBidi" w:hAnsiTheme="majorBidi"/>
          <w:b/>
          <w:sz w:val="30"/>
          <w:szCs w:val="30"/>
        </w:rPr>
        <w:t xml:space="preserve">    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B21B82" w:rsidRPr="007A168E" w14:paraId="581F514B" w14:textId="77777777" w:rsidTr="002321E2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FE" w:rsidRPr="007A168E" w14:paraId="345C7EFF" w14:textId="77777777" w:rsidTr="002321E2">
        <w:trPr>
          <w:tblHeader/>
        </w:trPr>
        <w:tc>
          <w:tcPr>
            <w:tcW w:w="4137" w:type="dxa"/>
          </w:tcPr>
          <w:p w14:paraId="447E941F" w14:textId="266A70BE" w:rsidR="007A03FE" w:rsidRPr="00FA644B" w:rsidRDefault="007A03FE" w:rsidP="007A03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64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FA64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470535FD" w14:textId="651DFDD1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2DF504C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C40B6C" w14:textId="544B509B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9" w:type="dxa"/>
          </w:tcPr>
          <w:p w14:paraId="1AF707A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EC535A" w14:textId="4DE41A1E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9" w:type="dxa"/>
          </w:tcPr>
          <w:p w14:paraId="32466F73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2E5AC1" w14:textId="7C48BE5E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B21B82" w:rsidRPr="007A168E" w14:paraId="1DD3A66E" w14:textId="77777777" w:rsidTr="002321E2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1B82" w:rsidRPr="007A168E" w14:paraId="67B7BF0D" w14:textId="77777777" w:rsidTr="002321E2">
        <w:tc>
          <w:tcPr>
            <w:tcW w:w="4137" w:type="dxa"/>
          </w:tcPr>
          <w:p w14:paraId="5BA47DBC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07882D7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40616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E46F99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9A249D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7B6151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C5148CE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2BB48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B0" w:rsidRPr="007A168E" w14:paraId="1E742788" w14:textId="77777777" w:rsidTr="00FB33B0">
        <w:tc>
          <w:tcPr>
            <w:tcW w:w="4137" w:type="dxa"/>
          </w:tcPr>
          <w:p w14:paraId="0F294658" w14:textId="77777777" w:rsidR="00FB33B0" w:rsidRPr="007A168E" w:rsidRDefault="00FB33B0" w:rsidP="00FB33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C51AB" w14:textId="2E9135EE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5F3B2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72E70E" w14:textId="0A984D08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16D370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BA30E1" w14:textId="5F4F6EDF" w:rsidR="00FB33B0" w:rsidRPr="00A117EA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2,770,391</w:t>
            </w:r>
          </w:p>
        </w:tc>
        <w:tc>
          <w:tcPr>
            <w:tcW w:w="239" w:type="dxa"/>
            <w:shd w:val="clear" w:color="auto" w:fill="auto"/>
          </w:tcPr>
          <w:p w14:paraId="3BF1DC43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89BDCD8" w14:textId="36041567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FB33B0" w:rsidRPr="007A168E" w14:paraId="6D3FAE47" w14:textId="77777777" w:rsidTr="00FB33B0">
        <w:tc>
          <w:tcPr>
            <w:tcW w:w="4137" w:type="dxa"/>
          </w:tcPr>
          <w:p w14:paraId="691D56CF" w14:textId="77777777" w:rsidR="00FB33B0" w:rsidRPr="007A168E" w:rsidRDefault="00FB33B0" w:rsidP="00FB33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5982B34" w14:textId="13CEC8F9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E21DC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5E90F" w14:textId="55B5DC3F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F6AD31E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320AAE" w14:textId="44AAF06C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47,570</w:t>
            </w:r>
          </w:p>
        </w:tc>
        <w:tc>
          <w:tcPr>
            <w:tcW w:w="239" w:type="dxa"/>
            <w:shd w:val="clear" w:color="auto" w:fill="auto"/>
          </w:tcPr>
          <w:p w14:paraId="1AD07474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A10454E" w14:textId="736ADB23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</w:tr>
      <w:tr w:rsidR="00FB33B0" w:rsidRPr="007A168E" w14:paraId="65A0032B" w14:textId="77777777" w:rsidTr="00FB33B0">
        <w:tc>
          <w:tcPr>
            <w:tcW w:w="4137" w:type="dxa"/>
          </w:tcPr>
          <w:p w14:paraId="3F0DDE0B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120C1667" w14:textId="7F00C64E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42F0D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4E0A6C" w14:textId="6565C8F8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F29F16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CDDE45" w14:textId="309BB627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37FE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5E7389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39" w:type="dxa"/>
            <w:shd w:val="clear" w:color="auto" w:fill="auto"/>
          </w:tcPr>
          <w:p w14:paraId="37D4B749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6884A87" w14:textId="66FA4C78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</w:tr>
      <w:tr w:rsidR="00FB33B0" w:rsidRPr="007A168E" w14:paraId="389DF771" w14:textId="77777777" w:rsidTr="00FB33B0">
        <w:tc>
          <w:tcPr>
            <w:tcW w:w="4137" w:type="dxa"/>
          </w:tcPr>
          <w:p w14:paraId="46A678A4" w14:textId="77777777" w:rsidR="00FB33B0" w:rsidRPr="007A168E" w:rsidRDefault="00FB33B0" w:rsidP="00FB33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B6EF441" w14:textId="5BC493F9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D6928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D81400" w14:textId="2B5495B3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41022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8A71" w14:textId="23490A58" w:rsidR="00FB33B0" w:rsidRPr="002748AF" w:rsidRDefault="005E7389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679,712</w:t>
            </w:r>
          </w:p>
        </w:tc>
        <w:tc>
          <w:tcPr>
            <w:tcW w:w="239" w:type="dxa"/>
            <w:shd w:val="clear" w:color="auto" w:fill="auto"/>
          </w:tcPr>
          <w:p w14:paraId="44AB03B1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FB973D7" w14:textId="7CD1C31B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</w:tr>
      <w:tr w:rsidR="00FB33B0" w:rsidRPr="007A168E" w14:paraId="2912D3EE" w14:textId="77777777" w:rsidTr="00FB33B0">
        <w:tc>
          <w:tcPr>
            <w:tcW w:w="4137" w:type="dxa"/>
          </w:tcPr>
          <w:p w14:paraId="1F2A791A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3B74A620" w14:textId="1F6D9831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5DEA3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0AD1DB" w14:textId="1636CCE9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2192B4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05DC8E" w14:textId="40029ABA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10,357</w:t>
            </w:r>
          </w:p>
        </w:tc>
        <w:tc>
          <w:tcPr>
            <w:tcW w:w="239" w:type="dxa"/>
            <w:shd w:val="clear" w:color="auto" w:fill="auto"/>
          </w:tcPr>
          <w:p w14:paraId="3BEB1345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44F162F" w14:textId="279EFB7C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</w:tr>
      <w:tr w:rsidR="00FB33B0" w:rsidRPr="007A168E" w14:paraId="78E851D9" w14:textId="77777777" w:rsidTr="00FB33B0">
        <w:tc>
          <w:tcPr>
            <w:tcW w:w="4137" w:type="dxa"/>
          </w:tcPr>
          <w:p w14:paraId="5259168B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EC2BE78" w14:textId="4A745662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D19E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6A373F0" w14:textId="192296D8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A39A59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653235" w14:textId="583ADE3E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39" w:type="dxa"/>
            <w:shd w:val="clear" w:color="auto" w:fill="auto"/>
          </w:tcPr>
          <w:p w14:paraId="5743E7FB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3276205" w14:textId="5E153961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</w:tr>
      <w:tr w:rsidR="00FB33B0" w:rsidRPr="007A168E" w14:paraId="3275DE39" w14:textId="77777777" w:rsidTr="00FB33B0">
        <w:tc>
          <w:tcPr>
            <w:tcW w:w="4137" w:type="dxa"/>
          </w:tcPr>
          <w:p w14:paraId="0398F197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D78D5CB" w14:textId="6C22CB7C" w:rsidR="00FB33B0" w:rsidRPr="002F0051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E9F78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288674" w14:textId="6F4735F9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BACB0A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BE945" w14:textId="656CE124" w:rsidR="00FB33B0" w:rsidRPr="002748AF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00BD1B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66381C4" w14:textId="6C184306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B33B0" w:rsidRPr="007A168E" w14:paraId="01F091DF" w14:textId="77777777" w:rsidTr="00FB33B0">
        <w:tc>
          <w:tcPr>
            <w:tcW w:w="4137" w:type="dxa"/>
          </w:tcPr>
          <w:p w14:paraId="6EDAF603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11CD1F7" w14:textId="0DE544BE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FDAC1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A67F8C6" w14:textId="79D034C3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BFBBE3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97EC41" w14:textId="0FCEBC3C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12,245</w:t>
            </w:r>
          </w:p>
        </w:tc>
        <w:tc>
          <w:tcPr>
            <w:tcW w:w="239" w:type="dxa"/>
            <w:shd w:val="clear" w:color="auto" w:fill="auto"/>
          </w:tcPr>
          <w:p w14:paraId="464F2599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6229F5" w14:textId="64228777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</w:tr>
      <w:tr w:rsidR="00FB33B0" w:rsidRPr="007A168E" w14:paraId="4AC1E478" w14:textId="77777777" w:rsidTr="00FB33B0">
        <w:tc>
          <w:tcPr>
            <w:tcW w:w="4137" w:type="dxa"/>
          </w:tcPr>
          <w:p w14:paraId="0518C0C7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1A83E95" w14:textId="2F8AE7B2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8BA6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7B2C5F" w14:textId="1BB3D712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1F834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BA581" w14:textId="3E9CB39D" w:rsidR="00FB33B0" w:rsidRPr="00283E5F" w:rsidRDefault="00283E5F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12,461</w:t>
            </w:r>
          </w:p>
        </w:tc>
        <w:tc>
          <w:tcPr>
            <w:tcW w:w="239" w:type="dxa"/>
            <w:shd w:val="clear" w:color="auto" w:fill="auto"/>
          </w:tcPr>
          <w:p w14:paraId="7D890BB1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929099" w14:textId="2F46AF5D" w:rsidR="00FB33B0" w:rsidRPr="002748AF" w:rsidRDefault="00283E5F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12,963</w:t>
            </w:r>
          </w:p>
        </w:tc>
      </w:tr>
      <w:tr w:rsidR="00FB33B0" w:rsidRPr="007A168E" w14:paraId="4B98C122" w14:textId="77777777" w:rsidTr="00FB33B0">
        <w:tc>
          <w:tcPr>
            <w:tcW w:w="4137" w:type="dxa"/>
          </w:tcPr>
          <w:p w14:paraId="0B66B3DA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0E6704" w14:textId="7EE753C1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306D5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79CEF3" w14:textId="7B412C6B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053B9D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CCA8C2" w14:textId="2D214E3D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56,479</w:t>
            </w:r>
          </w:p>
        </w:tc>
        <w:tc>
          <w:tcPr>
            <w:tcW w:w="239" w:type="dxa"/>
            <w:shd w:val="clear" w:color="auto" w:fill="auto"/>
          </w:tcPr>
          <w:p w14:paraId="0173198F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7A838D3" w14:textId="7C37949C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</w:tr>
      <w:tr w:rsidR="00FB33B0" w:rsidRPr="007A168E" w14:paraId="0DF38BD0" w14:textId="77777777" w:rsidTr="00FB33B0">
        <w:tc>
          <w:tcPr>
            <w:tcW w:w="4137" w:type="dxa"/>
          </w:tcPr>
          <w:p w14:paraId="3E36096C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A14466E" w14:textId="0B8506E2" w:rsidR="00FB33B0" w:rsidRPr="007A168E" w:rsidRDefault="00FB33B0" w:rsidP="00FB33B0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DC4" w14:textId="77777777" w:rsidR="00FB33B0" w:rsidRPr="007A168E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88AFF2" w14:textId="7B4D0F84" w:rsidR="00FB33B0" w:rsidRPr="002748AF" w:rsidRDefault="00FB33B0" w:rsidP="00FB33B0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A54A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BE193" w14:textId="7198DE48" w:rsidR="00FB33B0" w:rsidRPr="002748AF" w:rsidRDefault="00FB33B0" w:rsidP="00FB33B0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12,931</w:t>
            </w:r>
          </w:p>
        </w:tc>
        <w:tc>
          <w:tcPr>
            <w:tcW w:w="239" w:type="dxa"/>
            <w:shd w:val="clear" w:color="auto" w:fill="auto"/>
          </w:tcPr>
          <w:p w14:paraId="16A98824" w14:textId="77777777" w:rsidR="00FB33B0" w:rsidRPr="002748AF" w:rsidRDefault="00FB33B0" w:rsidP="00FB33B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0D8885A" w14:textId="3861BDBA" w:rsidR="00FB33B0" w:rsidRPr="002748AF" w:rsidRDefault="00FB33B0" w:rsidP="00FB33B0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724EC1" w:rsidRPr="007A168E" w14:paraId="0FCB4D27" w14:textId="77777777" w:rsidTr="009E34C8">
        <w:tc>
          <w:tcPr>
            <w:tcW w:w="4137" w:type="dxa"/>
          </w:tcPr>
          <w:p w14:paraId="534756FF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E14EF6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1F1D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B797D2B" w14:textId="77777777" w:rsidR="00724EC1" w:rsidRPr="002748AF" w:rsidRDefault="00724EC1" w:rsidP="00724EC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C3A819" w14:textId="77777777" w:rsidR="00724EC1" w:rsidRPr="002748AF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1499E1" w14:textId="77777777" w:rsidR="00724EC1" w:rsidRPr="002748AF" w:rsidRDefault="00724EC1" w:rsidP="00724EC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01B90" w14:textId="77777777" w:rsidR="00724EC1" w:rsidRPr="002748AF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A0E4072" w14:textId="77777777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E3B7CB4" w14:textId="77777777" w:rsidTr="00FB33B0">
        <w:tc>
          <w:tcPr>
            <w:tcW w:w="4137" w:type="dxa"/>
          </w:tcPr>
          <w:p w14:paraId="055B8ED6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4836E07" w14:textId="252FF24E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8,273</w:t>
            </w:r>
          </w:p>
        </w:tc>
        <w:tc>
          <w:tcPr>
            <w:tcW w:w="236" w:type="dxa"/>
            <w:shd w:val="clear" w:color="auto" w:fill="auto"/>
          </w:tcPr>
          <w:p w14:paraId="6120C48E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15666" w14:textId="18B85DD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9" w:type="dxa"/>
            <w:shd w:val="clear" w:color="auto" w:fill="auto"/>
          </w:tcPr>
          <w:p w14:paraId="36FC6697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F8790A" w14:textId="2DB2DBE5" w:rsidR="00724EC1" w:rsidRPr="002748AF" w:rsidRDefault="00901573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8,252</w:t>
            </w:r>
          </w:p>
        </w:tc>
        <w:tc>
          <w:tcPr>
            <w:tcW w:w="239" w:type="dxa"/>
            <w:shd w:val="clear" w:color="auto" w:fill="auto"/>
          </w:tcPr>
          <w:p w14:paraId="5648215D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34D77C" w14:textId="11D11AFD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724EC1" w:rsidRPr="007A168E" w14:paraId="35F3DCD8" w14:textId="77777777" w:rsidTr="00FB33B0">
        <w:tc>
          <w:tcPr>
            <w:tcW w:w="4137" w:type="dxa"/>
          </w:tcPr>
          <w:p w14:paraId="1B2BB1E7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6549A58" w14:textId="216DDD7D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110,194</w:t>
            </w:r>
          </w:p>
        </w:tc>
        <w:tc>
          <w:tcPr>
            <w:tcW w:w="236" w:type="dxa"/>
            <w:shd w:val="clear" w:color="auto" w:fill="auto"/>
          </w:tcPr>
          <w:p w14:paraId="26B22159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62515" w14:textId="1E051349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9" w:type="dxa"/>
            <w:shd w:val="clear" w:color="auto" w:fill="auto"/>
          </w:tcPr>
          <w:p w14:paraId="58B9509F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6D43A" w14:textId="462C68BD" w:rsidR="00724EC1" w:rsidRPr="002748AF" w:rsidRDefault="003327E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103,357</w:t>
            </w:r>
          </w:p>
        </w:tc>
        <w:tc>
          <w:tcPr>
            <w:tcW w:w="239" w:type="dxa"/>
            <w:shd w:val="clear" w:color="auto" w:fill="auto"/>
          </w:tcPr>
          <w:p w14:paraId="1618A790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AE107C5" w14:textId="74543AEA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</w:tr>
      <w:tr w:rsidR="00724EC1" w:rsidRPr="007A168E" w14:paraId="0775F769" w14:textId="77777777" w:rsidTr="00FB33B0">
        <w:tc>
          <w:tcPr>
            <w:tcW w:w="4137" w:type="dxa"/>
          </w:tcPr>
          <w:p w14:paraId="676C20DC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A358252" w14:textId="5DA7F408" w:rsidR="00724EC1" w:rsidRPr="007A168E" w:rsidRDefault="00781E8D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13,506</w:t>
            </w:r>
          </w:p>
        </w:tc>
        <w:tc>
          <w:tcPr>
            <w:tcW w:w="236" w:type="dxa"/>
            <w:shd w:val="clear" w:color="auto" w:fill="auto"/>
          </w:tcPr>
          <w:p w14:paraId="31D55AEF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0E3FD0" w14:textId="674996D1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81E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4,765</w:t>
            </w:r>
          </w:p>
        </w:tc>
        <w:tc>
          <w:tcPr>
            <w:tcW w:w="239" w:type="dxa"/>
            <w:shd w:val="clear" w:color="auto" w:fill="auto"/>
          </w:tcPr>
          <w:p w14:paraId="7AB30938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759072" w14:textId="0A72980B" w:rsidR="00724EC1" w:rsidRPr="002748AF" w:rsidRDefault="00781E8D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39" w:type="dxa"/>
            <w:shd w:val="clear" w:color="auto" w:fill="auto"/>
          </w:tcPr>
          <w:p w14:paraId="56333CDB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6B2766D" w14:textId="3BBD5403" w:rsidR="00724EC1" w:rsidRPr="002748AF" w:rsidRDefault="00781E8D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5,904</w:t>
            </w:r>
          </w:p>
        </w:tc>
      </w:tr>
      <w:tr w:rsidR="00724EC1" w:rsidRPr="007A168E" w14:paraId="59D2E226" w14:textId="77777777" w:rsidTr="00FB33B0">
        <w:tc>
          <w:tcPr>
            <w:tcW w:w="4137" w:type="dxa"/>
          </w:tcPr>
          <w:p w14:paraId="6FBD8D35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5DF11F4" w14:textId="35C141D1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5,618</w:t>
            </w:r>
          </w:p>
        </w:tc>
        <w:tc>
          <w:tcPr>
            <w:tcW w:w="236" w:type="dxa"/>
            <w:shd w:val="clear" w:color="auto" w:fill="auto"/>
          </w:tcPr>
          <w:p w14:paraId="69C0A677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BF017E" w14:textId="5EE028BC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9" w:type="dxa"/>
            <w:shd w:val="clear" w:color="auto" w:fill="auto"/>
          </w:tcPr>
          <w:p w14:paraId="20A90595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47F18F" w14:textId="7ECF9806" w:rsidR="00724EC1" w:rsidRPr="002748AF" w:rsidRDefault="003327E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39" w:type="dxa"/>
            <w:shd w:val="clear" w:color="auto" w:fill="auto"/>
          </w:tcPr>
          <w:p w14:paraId="560AB8EA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464CB29" w14:textId="673BBA28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</w:tr>
      <w:tr w:rsidR="00724EC1" w:rsidRPr="007A168E" w14:paraId="363BED24" w14:textId="77777777" w:rsidTr="009E34C8">
        <w:tc>
          <w:tcPr>
            <w:tcW w:w="4137" w:type="dxa"/>
          </w:tcPr>
          <w:p w14:paraId="69EC61CE" w14:textId="657DED09" w:rsidR="00724EC1" w:rsidRPr="00CE0F9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C7102CA" w14:textId="35452937" w:rsidR="00724EC1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4C8E4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1B8D93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F130376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78B583" w14:textId="77777777" w:rsidR="00724EC1" w:rsidRPr="002748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CD82ECA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C87F12B" w14:textId="77777777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34B3EE46" w14:textId="77777777" w:rsidTr="00FB33B0">
        <w:tc>
          <w:tcPr>
            <w:tcW w:w="4137" w:type="dxa"/>
          </w:tcPr>
          <w:p w14:paraId="7BCF084F" w14:textId="23210413" w:rsidR="00724EC1" w:rsidRPr="00CE0F9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07EA8B9" w14:textId="660F3E61" w:rsidR="00724EC1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261B9BF2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3A6B7C" w14:textId="796173F5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383A1BFC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506545" w14:textId="3C291FD9" w:rsidR="00724EC1" w:rsidRPr="002748AF" w:rsidRDefault="003327E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2F49CFED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DBA71FE" w14:textId="69EF269E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724EC1" w:rsidRPr="007A168E" w14:paraId="2663BBF5" w14:textId="77777777" w:rsidTr="009E34C8">
        <w:tc>
          <w:tcPr>
            <w:tcW w:w="4137" w:type="dxa"/>
          </w:tcPr>
          <w:p w14:paraId="0A3AA832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7533838" w14:textId="44B0969D" w:rsidR="00724EC1" w:rsidRPr="007A168E" w:rsidRDefault="00724EC1" w:rsidP="00724EC1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A07CB6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DD06B8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35787F3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075D95" w14:textId="5E96DF81" w:rsidR="00724EC1" w:rsidRPr="002748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59DCA9D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172A655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EF84FAB" w14:textId="77777777" w:rsidTr="00FB33B0">
        <w:tc>
          <w:tcPr>
            <w:tcW w:w="4137" w:type="dxa"/>
          </w:tcPr>
          <w:p w14:paraId="5B2E7EDE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1C60053" w14:textId="4428BE6D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781E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4074113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585655" w14:textId="16A9612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9" w:type="dxa"/>
            <w:shd w:val="clear" w:color="auto" w:fill="auto"/>
          </w:tcPr>
          <w:p w14:paraId="08F4F251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0D56F" w14:textId="424C51C3" w:rsidR="00724EC1" w:rsidRPr="002748AF" w:rsidRDefault="000B0CE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9" w:type="dxa"/>
            <w:shd w:val="clear" w:color="auto" w:fill="auto"/>
          </w:tcPr>
          <w:p w14:paraId="1308CC28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38CE349" w14:textId="6BF54762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</w:tr>
      <w:tr w:rsidR="00724EC1" w:rsidRPr="007A168E" w14:paraId="0862BD9C" w14:textId="77777777" w:rsidTr="00FB33B0">
        <w:tc>
          <w:tcPr>
            <w:tcW w:w="4137" w:type="dxa"/>
          </w:tcPr>
          <w:p w14:paraId="77153F64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052DCB3B" w14:textId="7E79B754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DA3920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CE5E48" w14:textId="3BC05E08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39" w:type="dxa"/>
            <w:shd w:val="clear" w:color="auto" w:fill="auto"/>
          </w:tcPr>
          <w:p w14:paraId="6603F24E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7387CE" w14:textId="04E96EC0" w:rsidR="00724EC1" w:rsidRPr="002748AF" w:rsidRDefault="000B0CE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2B2DD223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7E35C90" w14:textId="16B5187A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724EC1" w:rsidRPr="007A168E" w14:paraId="52F95F53" w14:textId="77777777" w:rsidTr="00FB33B0">
        <w:tc>
          <w:tcPr>
            <w:tcW w:w="4137" w:type="dxa"/>
          </w:tcPr>
          <w:p w14:paraId="4F10AD1D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DCE0827" w14:textId="7BFE419F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53E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8,512</w:t>
            </w:r>
          </w:p>
        </w:tc>
        <w:tc>
          <w:tcPr>
            <w:tcW w:w="236" w:type="dxa"/>
            <w:shd w:val="clear" w:color="auto" w:fill="auto"/>
          </w:tcPr>
          <w:p w14:paraId="741B991B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CD91F3" w14:textId="2B6C4B51" w:rsidR="00724EC1" w:rsidRPr="002748AF" w:rsidRDefault="00FC02E9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19,075</w:t>
            </w:r>
          </w:p>
        </w:tc>
        <w:tc>
          <w:tcPr>
            <w:tcW w:w="239" w:type="dxa"/>
            <w:shd w:val="clear" w:color="auto" w:fill="auto"/>
          </w:tcPr>
          <w:p w14:paraId="2664FBE8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20CAF3" w14:textId="6331E867" w:rsidR="00724EC1" w:rsidRPr="002748AF" w:rsidRDefault="002803AF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13,160</w:t>
            </w:r>
          </w:p>
        </w:tc>
        <w:tc>
          <w:tcPr>
            <w:tcW w:w="239" w:type="dxa"/>
            <w:shd w:val="clear" w:color="auto" w:fill="auto"/>
          </w:tcPr>
          <w:p w14:paraId="041693B0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12C7E62" w14:textId="07ED2921" w:rsidR="00724EC1" w:rsidRPr="002748AF" w:rsidRDefault="002803AF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13,963</w:t>
            </w:r>
          </w:p>
        </w:tc>
      </w:tr>
      <w:tr w:rsidR="00724EC1" w:rsidRPr="007A168E" w14:paraId="3F6401D0" w14:textId="77777777" w:rsidTr="00FB33B0">
        <w:tc>
          <w:tcPr>
            <w:tcW w:w="4137" w:type="dxa"/>
          </w:tcPr>
          <w:p w14:paraId="7B4E3CA6" w14:textId="34F7A837" w:rsidR="00724EC1" w:rsidRPr="000F7EF6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0379B281" w14:textId="7D5A72B8" w:rsidR="00724EC1" w:rsidRDefault="00753E65" w:rsidP="00753E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EC1BEA0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BAF012" w14:textId="03B26E09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9" w:type="dxa"/>
            <w:shd w:val="clear" w:color="auto" w:fill="auto"/>
          </w:tcPr>
          <w:p w14:paraId="3398A467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7D04C" w14:textId="62ED3FF7" w:rsidR="00724EC1" w:rsidRPr="002748AF" w:rsidRDefault="00F00D5A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352EB506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BE3709C" w14:textId="3B51346D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724EC1" w:rsidRPr="007A168E" w14:paraId="1C952B88" w14:textId="77777777" w:rsidTr="00FB33B0">
        <w:tc>
          <w:tcPr>
            <w:tcW w:w="4137" w:type="dxa"/>
          </w:tcPr>
          <w:p w14:paraId="43CAD861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7DBEA49" w14:textId="6AF01AD1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67,505</w:t>
            </w:r>
          </w:p>
        </w:tc>
        <w:tc>
          <w:tcPr>
            <w:tcW w:w="236" w:type="dxa"/>
            <w:shd w:val="clear" w:color="auto" w:fill="auto"/>
          </w:tcPr>
          <w:p w14:paraId="2AB7E5B0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34B61" w14:textId="35551AC8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9" w:type="dxa"/>
            <w:shd w:val="clear" w:color="auto" w:fill="auto"/>
          </w:tcPr>
          <w:p w14:paraId="6F9FBC26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01FE01" w14:textId="7A30510E" w:rsidR="00724EC1" w:rsidRPr="002748AF" w:rsidRDefault="00F00D5A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31,036</w:t>
            </w:r>
          </w:p>
        </w:tc>
        <w:tc>
          <w:tcPr>
            <w:tcW w:w="239" w:type="dxa"/>
            <w:shd w:val="clear" w:color="auto" w:fill="auto"/>
          </w:tcPr>
          <w:p w14:paraId="0D7A647A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B6D5651" w14:textId="6C7F0918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724EC1" w:rsidRPr="007A168E" w14:paraId="76CAE90A" w14:textId="77777777" w:rsidTr="00FB33B0">
        <w:tc>
          <w:tcPr>
            <w:tcW w:w="4137" w:type="dxa"/>
          </w:tcPr>
          <w:p w14:paraId="21B3CC89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09BA6C3B" w14:textId="1E4FB605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21,158</w:t>
            </w:r>
          </w:p>
        </w:tc>
        <w:tc>
          <w:tcPr>
            <w:tcW w:w="236" w:type="dxa"/>
            <w:shd w:val="clear" w:color="auto" w:fill="auto"/>
          </w:tcPr>
          <w:p w14:paraId="4FD6B959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9161B9" w14:textId="608CD0A8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39" w:type="dxa"/>
            <w:shd w:val="clear" w:color="auto" w:fill="auto"/>
          </w:tcPr>
          <w:p w14:paraId="135EE09C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DB7173" w14:textId="257C4DCA" w:rsidR="00724EC1" w:rsidRPr="001B2865" w:rsidRDefault="00F00D5A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19,794</w:t>
            </w:r>
          </w:p>
        </w:tc>
        <w:tc>
          <w:tcPr>
            <w:tcW w:w="239" w:type="dxa"/>
            <w:shd w:val="clear" w:color="auto" w:fill="auto"/>
          </w:tcPr>
          <w:p w14:paraId="329C2C22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C55E8A6" w14:textId="14B09045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724EC1" w:rsidRPr="007A168E" w14:paraId="62AAEE71" w14:textId="77777777" w:rsidTr="002321E2">
        <w:tc>
          <w:tcPr>
            <w:tcW w:w="4137" w:type="dxa"/>
          </w:tcPr>
          <w:p w14:paraId="7AD695D3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EBD29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B8AF7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3EDAA1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3563578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4E1469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771D57C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17F1FA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5A83851F" w14:textId="77777777" w:rsidTr="002321E2">
        <w:tc>
          <w:tcPr>
            <w:tcW w:w="4137" w:type="dxa"/>
          </w:tcPr>
          <w:p w14:paraId="0F90F60D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3BFDE8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7510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FFC11B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629FD790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D9657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F1D5813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C8D440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56E2AA85" w14:textId="77777777" w:rsidTr="002321E2">
        <w:tc>
          <w:tcPr>
            <w:tcW w:w="4137" w:type="dxa"/>
          </w:tcPr>
          <w:p w14:paraId="2A8CCE6F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D842CD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87A171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494657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51C4CBA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B83C3C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EB9A45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8A260E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4CBA7507" w14:textId="77777777" w:rsidTr="002321E2">
        <w:tc>
          <w:tcPr>
            <w:tcW w:w="4137" w:type="dxa"/>
          </w:tcPr>
          <w:p w14:paraId="0D894AD8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8F61E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D6B8D5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7DBEB7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0A2536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23AF8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7DD1855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FB3F5D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58C445A8" w14:textId="77777777" w:rsidTr="002321E2">
        <w:tc>
          <w:tcPr>
            <w:tcW w:w="4137" w:type="dxa"/>
          </w:tcPr>
          <w:p w14:paraId="63B93AA4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0B96B8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A1F552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4D3AE1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0D8BFC1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105E4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78BA6D6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C4F20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01B09B54" w14:textId="77777777" w:rsidTr="002321E2">
        <w:tc>
          <w:tcPr>
            <w:tcW w:w="4137" w:type="dxa"/>
          </w:tcPr>
          <w:p w14:paraId="0983E31A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BFFAA" w14:textId="77777777" w:rsidR="00724EC1" w:rsidRPr="000654AF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7BDE79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1286E5" w14:textId="77777777" w:rsidR="00724EC1" w:rsidRPr="000654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8CDEF35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5EB34C" w14:textId="77777777" w:rsidR="00724EC1" w:rsidRPr="000654AF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F114BCB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9574D9" w14:textId="77777777" w:rsidR="00724EC1" w:rsidRPr="000654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EC1" w:rsidRPr="007A168E" w14:paraId="6BDA99B4" w14:textId="77777777" w:rsidTr="002321E2">
        <w:tc>
          <w:tcPr>
            <w:tcW w:w="4137" w:type="dxa"/>
          </w:tcPr>
          <w:p w14:paraId="6331E86F" w14:textId="77777777" w:rsidR="00724EC1" w:rsidRPr="007A168E" w:rsidRDefault="00724EC1" w:rsidP="00724EC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AEE67C" w14:textId="77777777" w:rsidR="00724EC1" w:rsidRPr="007A168E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CCD5B3" w14:textId="77777777" w:rsidR="00724EC1" w:rsidRPr="007A168E" w:rsidRDefault="00724EC1" w:rsidP="00724EC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2F05C6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FD5D4A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F0A9FD" w14:textId="77777777" w:rsidR="00724EC1" w:rsidRPr="007A168E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61B09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81716" w14:textId="77777777" w:rsidR="00724EC1" w:rsidRPr="007A168E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EAE753E" w14:textId="77777777" w:rsidTr="002321E2">
        <w:tc>
          <w:tcPr>
            <w:tcW w:w="4137" w:type="dxa"/>
          </w:tcPr>
          <w:p w14:paraId="3C479231" w14:textId="77777777" w:rsidR="00724EC1" w:rsidRPr="007A168E" w:rsidRDefault="00724EC1" w:rsidP="00724EC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0C028C3" w14:textId="77777777" w:rsidR="00724EC1" w:rsidRPr="007A168E" w:rsidRDefault="00724EC1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E874D8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73832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392B5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6FFA9A" w14:textId="77777777" w:rsidR="00724EC1" w:rsidRPr="007A168E" w:rsidRDefault="00724EC1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DBF69" w14:textId="77777777" w:rsidR="00724EC1" w:rsidRPr="007A168E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D4F457" w14:textId="77777777" w:rsidR="00724EC1" w:rsidRPr="007A168E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39850FD1" w14:textId="77777777" w:rsidTr="00FB33B0">
        <w:tc>
          <w:tcPr>
            <w:tcW w:w="4137" w:type="dxa"/>
          </w:tcPr>
          <w:p w14:paraId="55D47183" w14:textId="77777777" w:rsidR="00724EC1" w:rsidRPr="007A168E" w:rsidRDefault="00724EC1" w:rsidP="00724EC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2138BF3" w14:textId="42FDBE81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110,455</w:t>
            </w:r>
          </w:p>
        </w:tc>
        <w:tc>
          <w:tcPr>
            <w:tcW w:w="236" w:type="dxa"/>
          </w:tcPr>
          <w:p w14:paraId="52ECCF8E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E3521A" w14:textId="6E342F78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39" w:type="dxa"/>
          </w:tcPr>
          <w:p w14:paraId="68D18F47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727CD8" w14:textId="4A1D6A5B" w:rsidR="00724EC1" w:rsidRPr="002748AF" w:rsidRDefault="00691C6C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21370D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39" w:type="dxa"/>
          </w:tcPr>
          <w:p w14:paraId="252C5372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A0240" w14:textId="2AED95CB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724EC1" w:rsidRPr="007A168E" w14:paraId="237049DC" w14:textId="77777777" w:rsidTr="00FB33B0">
        <w:tc>
          <w:tcPr>
            <w:tcW w:w="4137" w:type="dxa"/>
          </w:tcPr>
          <w:p w14:paraId="40BC921A" w14:textId="77777777" w:rsidR="00724EC1" w:rsidRPr="007A168E" w:rsidRDefault="00724EC1" w:rsidP="00724EC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DCCBC" w14:textId="1E2E4F3F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1,502</w:t>
            </w:r>
          </w:p>
        </w:tc>
        <w:tc>
          <w:tcPr>
            <w:tcW w:w="236" w:type="dxa"/>
          </w:tcPr>
          <w:p w14:paraId="66E4013E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108329" w14:textId="77984E88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39" w:type="dxa"/>
          </w:tcPr>
          <w:p w14:paraId="18849B5B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48B545" w14:textId="658600FE" w:rsidR="00724EC1" w:rsidRPr="002748AF" w:rsidRDefault="0021370D" w:rsidP="00724EC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5EEF49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E877B" w14:textId="71D90FD1" w:rsidR="00724EC1" w:rsidRPr="002748AF" w:rsidRDefault="00724EC1" w:rsidP="00724EC1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63BE3072" w14:textId="77777777" w:rsidTr="00FB33B0">
        <w:tc>
          <w:tcPr>
            <w:tcW w:w="4137" w:type="dxa"/>
          </w:tcPr>
          <w:p w14:paraId="25CE3E09" w14:textId="77777777" w:rsidR="00724EC1" w:rsidRPr="007A168E" w:rsidRDefault="00724EC1" w:rsidP="00724EC1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2EB330" w14:textId="75BA2948" w:rsidR="00724EC1" w:rsidRPr="007A168E" w:rsidRDefault="00FB33B0" w:rsidP="00724EC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111,957</w:t>
            </w:r>
          </w:p>
        </w:tc>
        <w:tc>
          <w:tcPr>
            <w:tcW w:w="236" w:type="dxa"/>
          </w:tcPr>
          <w:p w14:paraId="3E9D2310" w14:textId="77777777" w:rsidR="00724EC1" w:rsidRPr="007A168E" w:rsidRDefault="00724EC1" w:rsidP="00724EC1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2F40BB50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39" w:type="dxa"/>
          </w:tcPr>
          <w:p w14:paraId="793ED8FF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7A64B" w14:textId="20C6D109" w:rsidR="00724EC1" w:rsidRPr="002748AF" w:rsidRDefault="0021370D" w:rsidP="00724EC1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80,243</w:t>
            </w:r>
          </w:p>
        </w:tc>
        <w:tc>
          <w:tcPr>
            <w:tcW w:w="239" w:type="dxa"/>
          </w:tcPr>
          <w:p w14:paraId="55538E98" w14:textId="77777777" w:rsidR="00724EC1" w:rsidRPr="002748AF" w:rsidRDefault="00724EC1" w:rsidP="00724EC1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0BCF811C" w:rsidR="00724EC1" w:rsidRPr="002748AF" w:rsidRDefault="00724EC1" w:rsidP="00724EC1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3"/>
        <w:gridCol w:w="241"/>
        <w:gridCol w:w="1071"/>
        <w:gridCol w:w="236"/>
        <w:gridCol w:w="1117"/>
      </w:tblGrid>
      <w:tr w:rsidR="0094537C" w:rsidRPr="007A168E" w14:paraId="7DAB02E6" w14:textId="77777777" w:rsidTr="00475B8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79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EC1" w:rsidRPr="007A168E" w14:paraId="58755E2D" w14:textId="77777777" w:rsidTr="00475B81">
        <w:trPr>
          <w:tblHeader/>
        </w:trPr>
        <w:tc>
          <w:tcPr>
            <w:tcW w:w="4140" w:type="dxa"/>
          </w:tcPr>
          <w:p w14:paraId="249B3B93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2992C1F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F36C79C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94A2E1" w14:textId="0611AA3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83991A5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3951CD1" w14:textId="265F54A7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A7F4867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098664" w14:textId="44D1A2F8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24EC1" w:rsidRPr="007A168E" w14:paraId="5F54244A" w14:textId="77777777" w:rsidTr="00475B81">
        <w:trPr>
          <w:tblHeader/>
        </w:trPr>
        <w:tc>
          <w:tcPr>
            <w:tcW w:w="4140" w:type="dxa"/>
          </w:tcPr>
          <w:p w14:paraId="29AAD8DD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66478E31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4B0891A3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C7FAB9" w14:textId="057DA7FA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41" w:type="dxa"/>
          </w:tcPr>
          <w:p w14:paraId="6CEA633F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EE5222" w14:textId="1250BEE6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2FD1D212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74CFC9" w14:textId="3BD34ADB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724EC1" w:rsidRPr="007A168E" w14:paraId="1E4E526C" w14:textId="77777777" w:rsidTr="00475B81">
        <w:trPr>
          <w:tblHeader/>
        </w:trPr>
        <w:tc>
          <w:tcPr>
            <w:tcW w:w="4140" w:type="dxa"/>
          </w:tcPr>
          <w:p w14:paraId="3A0115A8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4" w:type="dxa"/>
            <w:gridSpan w:val="7"/>
          </w:tcPr>
          <w:p w14:paraId="56A8A1A6" w14:textId="77777777" w:rsidR="00724EC1" w:rsidRPr="007A168E" w:rsidRDefault="00724EC1" w:rsidP="00724EC1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4EC1" w:rsidRPr="007A168E" w14:paraId="5EEAF6CA" w14:textId="77777777" w:rsidTr="00295FBB">
        <w:tc>
          <w:tcPr>
            <w:tcW w:w="4140" w:type="dxa"/>
          </w:tcPr>
          <w:p w14:paraId="3DBCA90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2317138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1503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EB315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6B6691A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D578806" w14:textId="77777777" w:rsidTr="00295FBB">
        <w:tc>
          <w:tcPr>
            <w:tcW w:w="4140" w:type="dxa"/>
          </w:tcPr>
          <w:p w14:paraId="770A963F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1D984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2566C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A5349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51CDF9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B0" w:rsidRPr="007A168E" w14:paraId="479B73BC" w14:textId="77777777" w:rsidTr="00FB33B0">
        <w:tc>
          <w:tcPr>
            <w:tcW w:w="4140" w:type="dxa"/>
          </w:tcPr>
          <w:p w14:paraId="120A1B5C" w14:textId="56C941B5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8C84F59" w14:textId="0B6E22AF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61F96F" w14:textId="36E85078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BAAD06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30A8272" w14:textId="0696FD14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433,455</w:t>
            </w:r>
          </w:p>
        </w:tc>
        <w:tc>
          <w:tcPr>
            <w:tcW w:w="236" w:type="dxa"/>
          </w:tcPr>
          <w:p w14:paraId="353B26A2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45D8D0" w14:textId="5654BCCA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427,707</w:t>
            </w:r>
          </w:p>
        </w:tc>
      </w:tr>
      <w:tr w:rsidR="00FB33B0" w:rsidRPr="007A168E" w14:paraId="456AAEA4" w14:textId="77777777" w:rsidTr="00FB33B0">
        <w:tc>
          <w:tcPr>
            <w:tcW w:w="4140" w:type="dxa"/>
            <w:vAlign w:val="bottom"/>
          </w:tcPr>
          <w:p w14:paraId="31B3DAC6" w14:textId="1EE53F4D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DCB1D9" w14:textId="1B354E2C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0D9A30" w14:textId="0BDB8826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FE0FA6E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F42361" w14:textId="1488CB24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4,759</w:t>
            </w:r>
          </w:p>
        </w:tc>
        <w:tc>
          <w:tcPr>
            <w:tcW w:w="236" w:type="dxa"/>
          </w:tcPr>
          <w:p w14:paraId="14FE1CC7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A2BE47" w14:textId="05F77B6D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</w:tr>
      <w:tr w:rsidR="00FB33B0" w:rsidRPr="007A168E" w14:paraId="473C79BD" w14:textId="77777777" w:rsidTr="00FB33B0">
        <w:tc>
          <w:tcPr>
            <w:tcW w:w="4140" w:type="dxa"/>
            <w:vAlign w:val="bottom"/>
          </w:tcPr>
          <w:p w14:paraId="28BAA55E" w14:textId="0E50A665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B66CE2F" w14:textId="6704A31B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C6F29F5" w14:textId="0246C9FD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FA9A5A6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A449EB5" w14:textId="51FA793A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687,655</w:t>
            </w:r>
          </w:p>
        </w:tc>
        <w:tc>
          <w:tcPr>
            <w:tcW w:w="236" w:type="dxa"/>
          </w:tcPr>
          <w:p w14:paraId="75895194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00B9413" w14:textId="003DAACA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457,988</w:t>
            </w:r>
          </w:p>
        </w:tc>
      </w:tr>
      <w:tr w:rsidR="00FB33B0" w:rsidRPr="007A168E" w14:paraId="31A2159A" w14:textId="77777777" w:rsidTr="00FB33B0">
        <w:tc>
          <w:tcPr>
            <w:tcW w:w="4140" w:type="dxa"/>
            <w:vAlign w:val="bottom"/>
          </w:tcPr>
          <w:p w14:paraId="76172385" w14:textId="39EAFF3D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70BA99AD" w14:textId="37F23AB2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5C3886" w14:textId="58CDC19A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F128EB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BC113" w14:textId="18108410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436,204</w:t>
            </w:r>
          </w:p>
        </w:tc>
        <w:tc>
          <w:tcPr>
            <w:tcW w:w="236" w:type="dxa"/>
          </w:tcPr>
          <w:p w14:paraId="6BEAB97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DAC41B" w14:textId="6D35F827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462,397</w:t>
            </w:r>
          </w:p>
        </w:tc>
      </w:tr>
      <w:tr w:rsidR="00FB33B0" w:rsidRPr="007A168E" w14:paraId="18F1236A" w14:textId="77777777" w:rsidTr="00FB33B0">
        <w:tc>
          <w:tcPr>
            <w:tcW w:w="4140" w:type="dxa"/>
            <w:vAlign w:val="bottom"/>
          </w:tcPr>
          <w:p w14:paraId="06EE08C8" w14:textId="074EA14D" w:rsidR="00FB33B0" w:rsidRPr="0035030C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4D3982D" w14:textId="62C28A1D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1E709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6894BAA" w14:textId="4A7DDB51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C289B4A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CDA3A40" w14:textId="2C42EF72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6AF99751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2EF81D" w14:textId="73C8EEED" w:rsidR="00FB33B0" w:rsidRPr="002748AF" w:rsidRDefault="00FB33B0" w:rsidP="00FB33B0">
            <w:pPr>
              <w:tabs>
                <w:tab w:val="decimal" w:pos="90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FB33B0" w:rsidRPr="007A168E" w14:paraId="6B1FB325" w14:textId="77777777" w:rsidTr="00FB33B0">
        <w:tc>
          <w:tcPr>
            <w:tcW w:w="4140" w:type="dxa"/>
            <w:vAlign w:val="bottom"/>
          </w:tcPr>
          <w:p w14:paraId="36339B97" w14:textId="77879D6F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74E4D335" w14:textId="5C39775D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1BDBD2" w14:textId="7E82F042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4CCE5B4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94D8C6" w14:textId="06AE5453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3,118</w:t>
            </w:r>
          </w:p>
        </w:tc>
        <w:tc>
          <w:tcPr>
            <w:tcW w:w="236" w:type="dxa"/>
          </w:tcPr>
          <w:p w14:paraId="504CE81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71859D" w14:textId="12EF38EC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4,470</w:t>
            </w:r>
          </w:p>
        </w:tc>
      </w:tr>
      <w:tr w:rsidR="00FB33B0" w:rsidRPr="007A168E" w14:paraId="26874393" w14:textId="77777777" w:rsidTr="00FB33B0">
        <w:tc>
          <w:tcPr>
            <w:tcW w:w="4140" w:type="dxa"/>
            <w:vAlign w:val="bottom"/>
          </w:tcPr>
          <w:p w14:paraId="6DDD28EA" w14:textId="28AFA17D" w:rsidR="00FB33B0" w:rsidRPr="0035030C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587790BE" w14:textId="23A51C27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F8AD0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813B85E" w14:textId="401695B2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794D6A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3FC6D3B" w14:textId="40EC49E0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36" w:type="dxa"/>
          </w:tcPr>
          <w:p w14:paraId="65F76E16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473348" w14:textId="266F3437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FB33B0" w:rsidRPr="007A168E" w14:paraId="67832FDF" w14:textId="77777777" w:rsidTr="00FB33B0">
        <w:tc>
          <w:tcPr>
            <w:tcW w:w="4140" w:type="dxa"/>
          </w:tcPr>
          <w:p w14:paraId="3A288DD9" w14:textId="5D455764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40D69DF7" w14:textId="1035D731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76E84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0BA5DBC" w14:textId="6EF6FA59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8AAE2F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D3011D" w14:textId="437CC248" w:rsidR="00FB33B0" w:rsidRPr="002748AF" w:rsidRDefault="00FB33B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6" w:type="dxa"/>
          </w:tcPr>
          <w:p w14:paraId="7FDEA360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EA52B" w14:textId="4E4DA59D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724EC1" w:rsidRPr="007A168E" w14:paraId="41B5A875" w14:textId="77777777" w:rsidTr="00295FBB">
        <w:tc>
          <w:tcPr>
            <w:tcW w:w="4140" w:type="dxa"/>
          </w:tcPr>
          <w:p w14:paraId="777A5EF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4D8DBE" w14:textId="77777777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D436B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856692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BBE7B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1A1472A8" w14:textId="77777777" w:rsidTr="00FB33B0">
        <w:tc>
          <w:tcPr>
            <w:tcW w:w="4140" w:type="dxa"/>
            <w:vAlign w:val="bottom"/>
          </w:tcPr>
          <w:p w14:paraId="339CEC00" w14:textId="79CF8603" w:rsidR="00724EC1" w:rsidRPr="00853DF2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6168428" w14:textId="7C8D302A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8D8C94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AF4F7C" w14:textId="45F8E47F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438930F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1279925" w14:textId="24361D79" w:rsidR="00724EC1" w:rsidRPr="002748AF" w:rsidRDefault="003823A5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E32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5835CA" w14:textId="7CF4D49C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43C7D611" w14:textId="77777777" w:rsidTr="00FB33B0">
        <w:tc>
          <w:tcPr>
            <w:tcW w:w="4140" w:type="dxa"/>
          </w:tcPr>
          <w:p w14:paraId="4B14F44E" w14:textId="3F1C6C5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DED37C3" w14:textId="75D30026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1081357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ECF95C" w14:textId="578D6D91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41" w:type="dxa"/>
          </w:tcPr>
          <w:p w14:paraId="6927242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DA39F74" w14:textId="0F6298C3" w:rsidR="00724EC1" w:rsidRPr="002748AF" w:rsidRDefault="00542118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928D51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83DD27" w14:textId="125CFBF1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24EC1" w:rsidRPr="007A168E" w14:paraId="0A008ED8" w14:textId="77777777" w:rsidTr="00FB33B0">
        <w:tc>
          <w:tcPr>
            <w:tcW w:w="4140" w:type="dxa"/>
          </w:tcPr>
          <w:p w14:paraId="5AFC9321" w14:textId="516A9143" w:rsidR="00724EC1" w:rsidRPr="00704F9B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26A53E85" w14:textId="2CC5E726" w:rsidR="00724EC1" w:rsidRPr="006661C0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18,249</w:t>
            </w:r>
          </w:p>
        </w:tc>
        <w:tc>
          <w:tcPr>
            <w:tcW w:w="236" w:type="dxa"/>
          </w:tcPr>
          <w:p w14:paraId="2C5C2C8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7248045" w14:textId="1439F564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10,818</w:t>
            </w:r>
          </w:p>
        </w:tc>
        <w:tc>
          <w:tcPr>
            <w:tcW w:w="241" w:type="dxa"/>
          </w:tcPr>
          <w:p w14:paraId="7E59B95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3295757" w14:textId="26BA63AC" w:rsidR="00724EC1" w:rsidRPr="002748AF" w:rsidRDefault="00542118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18,249</w:t>
            </w:r>
          </w:p>
        </w:tc>
        <w:tc>
          <w:tcPr>
            <w:tcW w:w="236" w:type="dxa"/>
          </w:tcPr>
          <w:p w14:paraId="740878B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0D36EB" w14:textId="068E00E6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10,818</w:t>
            </w:r>
          </w:p>
        </w:tc>
      </w:tr>
      <w:tr w:rsidR="00724EC1" w:rsidRPr="007A168E" w14:paraId="5CF9EC12" w14:textId="77777777" w:rsidTr="00FB33B0">
        <w:tc>
          <w:tcPr>
            <w:tcW w:w="4140" w:type="dxa"/>
          </w:tcPr>
          <w:p w14:paraId="1D4AAA30" w14:textId="0053A7E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46FC4BC" w14:textId="1668C9C0" w:rsidR="00724EC1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36" w:type="dxa"/>
          </w:tcPr>
          <w:p w14:paraId="5EDB3D3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C7FD16" w14:textId="10C536F2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3,550</w:t>
            </w:r>
          </w:p>
        </w:tc>
        <w:tc>
          <w:tcPr>
            <w:tcW w:w="241" w:type="dxa"/>
          </w:tcPr>
          <w:p w14:paraId="6244FED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28E9A" w14:textId="61411DE1" w:rsidR="00724EC1" w:rsidRPr="002748AF" w:rsidRDefault="00542118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36" w:type="dxa"/>
          </w:tcPr>
          <w:p w14:paraId="7355586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C2D3293" w14:textId="521C02C5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</w:tr>
      <w:tr w:rsidR="00FB33B0" w:rsidRPr="007A168E" w14:paraId="285B9E63" w14:textId="77777777" w:rsidTr="00FB33B0">
        <w:tc>
          <w:tcPr>
            <w:tcW w:w="4140" w:type="dxa"/>
          </w:tcPr>
          <w:p w14:paraId="28C5A7DB" w14:textId="77777777" w:rsidR="00FB33B0" w:rsidRPr="0090741F" w:rsidRDefault="00FB33B0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C54730" w14:textId="77777777" w:rsidR="00FB33B0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D2FB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D2B928" w14:textId="77777777" w:rsidR="00FB33B0" w:rsidRDefault="00FB33B0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B16026F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681A12" w14:textId="77777777" w:rsidR="00FB33B0" w:rsidRDefault="00FB33B0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CCB6D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D4F8D9" w14:textId="77777777" w:rsidR="00FB33B0" w:rsidRDefault="00FB33B0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D270055" w14:textId="77777777" w:rsidTr="00295FBB">
        <w:tc>
          <w:tcPr>
            <w:tcW w:w="4140" w:type="dxa"/>
          </w:tcPr>
          <w:p w14:paraId="78F51C54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CCBB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2FCF1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27CA2B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D83AB4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F4EFD4B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7DDB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E0B907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748F3A9" w14:textId="77777777" w:rsidTr="00295FBB">
        <w:tc>
          <w:tcPr>
            <w:tcW w:w="4140" w:type="dxa"/>
          </w:tcPr>
          <w:p w14:paraId="5A3B8BE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308D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2602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64D34D9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AF11E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229102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1DB1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DDA67D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446B370A" w14:textId="77777777" w:rsidTr="00295FBB">
        <w:tc>
          <w:tcPr>
            <w:tcW w:w="4140" w:type="dxa"/>
          </w:tcPr>
          <w:p w14:paraId="34B8639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D1D02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2C484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9DCD3C2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7B493C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959B53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47FD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B584566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A5D6C96" w14:textId="77777777" w:rsidTr="00295FBB">
        <w:tc>
          <w:tcPr>
            <w:tcW w:w="4140" w:type="dxa"/>
          </w:tcPr>
          <w:p w14:paraId="602B646E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B8BC1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144F9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3E254E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29E5E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46563BF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083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A851F8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32F32A5" w14:textId="77777777" w:rsidTr="00295FBB">
        <w:tc>
          <w:tcPr>
            <w:tcW w:w="4140" w:type="dxa"/>
          </w:tcPr>
          <w:p w14:paraId="2039BE4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44521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0D7EE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AB2F3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D3FC2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271110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7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79DD65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3A6C8905" w14:textId="77777777" w:rsidTr="00295FBB">
        <w:tc>
          <w:tcPr>
            <w:tcW w:w="4140" w:type="dxa"/>
          </w:tcPr>
          <w:p w14:paraId="74B6E4AA" w14:textId="03282A9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F505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6AA3F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217D65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1D461E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BBDEA49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1D1E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F6E6D86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14B3249" w14:textId="77777777" w:rsidTr="00295FBB">
        <w:tc>
          <w:tcPr>
            <w:tcW w:w="4140" w:type="dxa"/>
          </w:tcPr>
          <w:p w14:paraId="70D14866" w14:textId="09D70FEF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36B1D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C10D5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D292888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F04BB2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8CA787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3B02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896DEF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605853AB" w14:textId="77777777" w:rsidTr="00295FBB">
        <w:tc>
          <w:tcPr>
            <w:tcW w:w="4140" w:type="dxa"/>
          </w:tcPr>
          <w:p w14:paraId="6C30F267" w14:textId="3BC28D5A" w:rsidR="00724EC1" w:rsidRPr="007B0B46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D037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EC357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CC8F71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CA7C12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AA92273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9B5B3D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407F540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21A4E46" w14:textId="77777777" w:rsidTr="00295FBB">
        <w:tc>
          <w:tcPr>
            <w:tcW w:w="4140" w:type="dxa"/>
          </w:tcPr>
          <w:p w14:paraId="646C2D2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0D2F59" w14:textId="0BAD8B2B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17486B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A41F4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F601F4B" w14:textId="189537BB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64C65A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7FB9967" w14:textId="77777777" w:rsidTr="00FB33B0">
        <w:trPr>
          <w:trHeight w:val="353"/>
        </w:trPr>
        <w:tc>
          <w:tcPr>
            <w:tcW w:w="4140" w:type="dxa"/>
          </w:tcPr>
          <w:p w14:paraId="7639BCA0" w14:textId="5021DB3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006473B" w14:textId="405FCFD8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2BE754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A99F62" w14:textId="5197B84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1" w:type="dxa"/>
          </w:tcPr>
          <w:p w14:paraId="5A54679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315EDE7" w14:textId="5F76AF0B" w:rsidR="00724EC1" w:rsidRPr="002748AF" w:rsidRDefault="007E75F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4BB0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976B48" w14:textId="6B94D909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35B50EF" w14:textId="77777777" w:rsidTr="00FB33B0">
        <w:tc>
          <w:tcPr>
            <w:tcW w:w="4140" w:type="dxa"/>
          </w:tcPr>
          <w:p w14:paraId="5A38BBCA" w14:textId="71BD3D15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4D891723" w14:textId="678996E3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1F4982F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33059D" w14:textId="48572003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1" w:type="dxa"/>
          </w:tcPr>
          <w:p w14:paraId="5A6B52D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255F724" w14:textId="3B2BE7B9" w:rsidR="00724EC1" w:rsidRPr="002748AF" w:rsidRDefault="007E75F1" w:rsidP="00CC4FE7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16F715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60E32" w14:textId="65CE49B8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F0F48C7" w14:textId="77777777" w:rsidTr="00FB33B0">
        <w:tc>
          <w:tcPr>
            <w:tcW w:w="4140" w:type="dxa"/>
          </w:tcPr>
          <w:p w14:paraId="013CA038" w14:textId="5ACA42D9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0DDB2B16" w14:textId="3DE573D0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2C109AF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1524D9" w14:textId="35EF089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1" w:type="dxa"/>
          </w:tcPr>
          <w:p w14:paraId="0A335C6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6BD8A1" w14:textId="1E658817" w:rsidR="00724EC1" w:rsidRPr="002748AF" w:rsidRDefault="007E75F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28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59A4AD" w14:textId="239A14D2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5D236FE" w14:textId="77777777" w:rsidTr="00FB33B0">
        <w:tc>
          <w:tcPr>
            <w:tcW w:w="4140" w:type="dxa"/>
          </w:tcPr>
          <w:p w14:paraId="4867E285" w14:textId="1220190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5469D531" w14:textId="6D0BA06C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7B24A09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311732" w14:textId="691D8A10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1" w:type="dxa"/>
          </w:tcPr>
          <w:p w14:paraId="4153B34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3127E85" w14:textId="382292B4" w:rsidR="00724EC1" w:rsidRPr="002748AF" w:rsidRDefault="007E75F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ACC36F" w14:textId="1C88DF78" w:rsidR="00724EC1" w:rsidRPr="002748AF" w:rsidRDefault="00D05FAD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815D113" w14:textId="77777777" w:rsidTr="00FB33B0">
        <w:tc>
          <w:tcPr>
            <w:tcW w:w="4140" w:type="dxa"/>
          </w:tcPr>
          <w:p w14:paraId="515F6C8D" w14:textId="1E30AB5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D43B55" w14:textId="5C99315E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14:paraId="6CF50B1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B82C35" w14:textId="2444DFAA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</w:tcPr>
          <w:p w14:paraId="2784AA9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926689" w14:textId="66780D01" w:rsidR="00724EC1" w:rsidRPr="002748AF" w:rsidRDefault="007E75F1" w:rsidP="00CC4FE7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14:paraId="3674684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D0D205" w14:textId="59BC5869" w:rsidR="00724EC1" w:rsidRPr="002748AF" w:rsidRDefault="00724EC1" w:rsidP="00724EC1">
            <w:pPr>
              <w:tabs>
                <w:tab w:val="decimal" w:pos="90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724EC1" w:rsidRPr="007A168E" w14:paraId="6B7151C3" w14:textId="77777777" w:rsidTr="00FB33B0">
        <w:tc>
          <w:tcPr>
            <w:tcW w:w="4140" w:type="dxa"/>
          </w:tcPr>
          <w:p w14:paraId="4E99FB24" w14:textId="6561127F" w:rsidR="00724EC1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04447E68" w14:textId="7C07C946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2B2059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28D5956" w14:textId="2998A2F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2E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3A8E5C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184ADBC" w14:textId="133EAC1E" w:rsidR="00724EC1" w:rsidRPr="00D20BF2" w:rsidRDefault="007E75F1" w:rsidP="007E75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09CAF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BCD62D" w14:textId="192EB156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1265E93" w14:textId="77777777" w:rsidTr="00FB33B0">
        <w:tc>
          <w:tcPr>
            <w:tcW w:w="4140" w:type="dxa"/>
          </w:tcPr>
          <w:p w14:paraId="408FA733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0E1C41" w14:textId="441FD506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22,837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187D0AD1" w14:textId="2F55E392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41" w:type="dxa"/>
            <w:shd w:val="clear" w:color="auto" w:fill="auto"/>
          </w:tcPr>
          <w:p w14:paraId="1014A6F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55ACDF" w14:textId="3409E958" w:rsidR="00724EC1" w:rsidRPr="002748AF" w:rsidRDefault="00052A94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1,591,226</w:t>
            </w:r>
          </w:p>
        </w:tc>
        <w:tc>
          <w:tcPr>
            <w:tcW w:w="236" w:type="dxa"/>
          </w:tcPr>
          <w:p w14:paraId="08D58C6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3781766" w14:textId="0B1E5C91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724EC1" w:rsidRPr="007A168E" w14:paraId="53FDBE24" w14:textId="77777777" w:rsidTr="00FB33B0">
        <w:tc>
          <w:tcPr>
            <w:tcW w:w="4140" w:type="dxa"/>
            <w:vAlign w:val="bottom"/>
          </w:tcPr>
          <w:p w14:paraId="280701EC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19061" w14:textId="143C0E71" w:rsidR="00724EC1" w:rsidRPr="002748AF" w:rsidRDefault="00FB33B0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E8916B" w14:textId="2A3AC21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21F6F3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F982EB" w14:textId="7B499ED8" w:rsidR="00724EC1" w:rsidRPr="002748AF" w:rsidRDefault="00052A94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CB34228" w14:textId="2A1BC7D6" w:rsidR="00724EC1" w:rsidRPr="002748AF" w:rsidRDefault="00724EC1" w:rsidP="00724EC1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0C79CCB5" w14:textId="77777777" w:rsidTr="00FB33B0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68080B4C" w:rsidR="00724EC1" w:rsidRPr="002748AF" w:rsidRDefault="00FB33B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22,837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06CE256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41" w:type="dxa"/>
            <w:shd w:val="clear" w:color="auto" w:fill="auto"/>
          </w:tcPr>
          <w:p w14:paraId="458CEA3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65F2E576" w:rsidR="00724EC1" w:rsidRPr="002748AF" w:rsidRDefault="00052A94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1,591,226</w:t>
            </w:r>
          </w:p>
        </w:tc>
        <w:tc>
          <w:tcPr>
            <w:tcW w:w="236" w:type="dxa"/>
          </w:tcPr>
          <w:p w14:paraId="4DA55E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6937AFE6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</w:tbl>
    <w:p w14:paraId="608A34CD" w14:textId="3F1F7BB6" w:rsidR="000A5749" w:rsidRDefault="000A5749"/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95"/>
        <w:gridCol w:w="735"/>
        <w:gridCol w:w="900"/>
        <w:gridCol w:w="270"/>
        <w:gridCol w:w="900"/>
        <w:gridCol w:w="241"/>
        <w:gridCol w:w="929"/>
        <w:gridCol w:w="270"/>
        <w:gridCol w:w="994"/>
      </w:tblGrid>
      <w:tr w:rsidR="00515EF1" w:rsidRPr="007A168E" w14:paraId="6523B578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7A168E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480439A1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5EF1" w:rsidRPr="007A168E" w14:paraId="15C4C452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199C4224" w14:textId="54EA72CF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724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2AF0CD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64B69F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6FBEDCE8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62A79B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515EF1" w:rsidRPr="007A168E" w14:paraId="074C10BD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303E4556" w14:textId="7027BFFB" w:rsidR="00515EF1" w:rsidRPr="007F491A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4DD69673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E5D9D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4A3138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3F4EFB60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52DC0D9" w14:textId="6D4D35B6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24EC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724EC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515EF1" w:rsidRPr="007A168E" w14:paraId="5B148891" w14:textId="77777777" w:rsidTr="00C43854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</w:tcBorders>
          </w:tcPr>
          <w:p w14:paraId="64F1EF3E" w14:textId="0CBF51DC" w:rsidR="00515EF1" w:rsidRPr="009E3EDD" w:rsidRDefault="00FA644B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240AB24A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2A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26B4C" w:rsidRPr="00052A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62A50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4221E5" w14:textId="77777777" w:rsidR="00515EF1" w:rsidRPr="007A168E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091B1813" w14:textId="77777777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515EF1" w:rsidRPr="007A168E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16C871" w14:textId="4D43448A" w:rsidR="00515EF1" w:rsidRPr="007A168E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724E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515EF1" w:rsidRPr="007A168E" w14:paraId="527A0D71" w14:textId="77777777" w:rsidTr="00C43854">
        <w:trPr>
          <w:trHeight w:val="240"/>
          <w:tblHeader/>
        </w:trPr>
        <w:tc>
          <w:tcPr>
            <w:tcW w:w="3150" w:type="dxa"/>
          </w:tcPr>
          <w:p w14:paraId="3DC803A2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3D403957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63E49020" w14:textId="77777777" w:rsidR="00515EF1" w:rsidRPr="007A168E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515EF1" w:rsidRPr="007A168E" w14:paraId="6315CBED" w14:textId="77777777" w:rsidTr="00C43854">
        <w:trPr>
          <w:trHeight w:val="240"/>
          <w:tblHeader/>
        </w:trPr>
        <w:tc>
          <w:tcPr>
            <w:tcW w:w="3150" w:type="dxa"/>
          </w:tcPr>
          <w:p w14:paraId="2F627E85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  <w:gridSpan w:val="2"/>
          </w:tcPr>
          <w:p w14:paraId="709C7F51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4" w:type="dxa"/>
            <w:gridSpan w:val="7"/>
            <w:tcBorders>
              <w:top w:val="nil"/>
              <w:bottom w:val="nil"/>
            </w:tcBorders>
          </w:tcPr>
          <w:p w14:paraId="3ECD3FCF" w14:textId="77777777" w:rsidR="00515EF1" w:rsidRPr="007A168E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515EF1" w:rsidRPr="007A168E" w14:paraId="5C18EAAD" w14:textId="77777777" w:rsidTr="00C43854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5" w:type="dxa"/>
            <w:tcBorders>
              <w:top w:val="nil"/>
            </w:tcBorders>
          </w:tcPr>
          <w:p w14:paraId="05EFE24C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5" w:type="dxa"/>
            <w:tcBorders>
              <w:top w:val="nil"/>
            </w:tcBorders>
          </w:tcPr>
          <w:p w14:paraId="5EC9308F" w14:textId="77777777" w:rsidR="00515EF1" w:rsidRPr="007A168E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515EF1" w:rsidRPr="007A168E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7A168E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802F9C" w14:textId="77777777" w:rsidR="00515EF1" w:rsidRPr="007A168E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4AF5814" w14:textId="77777777" w:rsidR="00515EF1" w:rsidRPr="007A168E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55D2BA07" w14:textId="77777777" w:rsidR="00515EF1" w:rsidRPr="007A168E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7A168E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3A2943C0" w14:textId="77777777" w:rsidR="00515EF1" w:rsidRPr="007A168E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61117" w:rsidRPr="007A168E" w14:paraId="0A2F6390" w14:textId="77777777" w:rsidTr="00C43854">
        <w:tc>
          <w:tcPr>
            <w:tcW w:w="3150" w:type="dxa"/>
          </w:tcPr>
          <w:p w14:paraId="42EFC517" w14:textId="0F1858FC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695F344F" w14:textId="548EED34" w:rsidR="00C61117" w:rsidRPr="0077426D" w:rsidRDefault="00C61117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62C183D2" w:rsidR="00C61117" w:rsidRPr="007A168E" w:rsidRDefault="00C61117" w:rsidP="00C61117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4,796,625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12D746E" w14:textId="69DCCB2D" w:rsidR="00C61117" w:rsidRPr="007A168E" w:rsidRDefault="00316A96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7,848,495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4B9F475A" w14:textId="51FBD228" w:rsidR="00C61117" w:rsidRPr="00575005" w:rsidRDefault="005824EC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901DC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2,274,</w:t>
            </w:r>
            <w:r w:rsidR="00396EA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55F674F4" w:rsidR="00C61117" w:rsidRPr="007A168E" w:rsidRDefault="00135878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370,232</w:t>
            </w:r>
          </w:p>
        </w:tc>
      </w:tr>
      <w:tr w:rsidR="00C61117" w:rsidRPr="007A168E" w14:paraId="41BA191A" w14:textId="77777777" w:rsidTr="00C43854">
        <w:tc>
          <w:tcPr>
            <w:tcW w:w="3150" w:type="dxa"/>
          </w:tcPr>
          <w:p w14:paraId="41BF332B" w14:textId="5458E39B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</w:tcPr>
          <w:p w14:paraId="23CC41BF" w14:textId="6AF344CB" w:rsidR="00C61117" w:rsidRPr="007A168E" w:rsidRDefault="00EC1D8B" w:rsidP="00C61117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  <w:r w:rsidR="00842C3A">
              <w:rPr>
                <w:rFonts w:asciiTheme="majorBidi" w:hAnsiTheme="majorBidi" w:cstheme="majorBidi"/>
                <w:sz w:val="26"/>
                <w:szCs w:val="26"/>
              </w:rPr>
              <w:t xml:space="preserve"> - 4.</w:t>
            </w:r>
            <w:r w:rsidR="00901DCE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5067CFFF" w:rsidR="00C61117" w:rsidRPr="00147FFD" w:rsidRDefault="00EC1D8B" w:rsidP="004765DE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7F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B06A7" w:rsidRPr="00147F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54,671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439F88ED" w:rsidR="00C61117" w:rsidRPr="007A168E" w:rsidRDefault="00C25999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304,501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42E12722" w:rsidR="00C61117" w:rsidRPr="00575005" w:rsidRDefault="005824EC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(110,054)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598B8A76" w:rsidR="00C61117" w:rsidRPr="007A168E" w:rsidRDefault="00135878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649,118</w:t>
            </w:r>
          </w:p>
        </w:tc>
      </w:tr>
      <w:tr w:rsidR="00C61117" w:rsidRPr="007A168E" w14:paraId="755E0877" w14:textId="77777777" w:rsidTr="00C43854">
        <w:tc>
          <w:tcPr>
            <w:tcW w:w="3150" w:type="dxa"/>
          </w:tcPr>
          <w:p w14:paraId="2DF3C21D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7B6A967E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431C564F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54659FC3" w:rsidR="00C61117" w:rsidRPr="007A168E" w:rsidRDefault="00C61117" w:rsidP="00C61117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5,251,296</w:t>
            </w:r>
          </w:p>
        </w:tc>
        <w:tc>
          <w:tcPr>
            <w:tcW w:w="270" w:type="dxa"/>
          </w:tcPr>
          <w:p w14:paraId="6607DE02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72B8DA86" w:rsidR="00C61117" w:rsidRPr="00A0305A" w:rsidRDefault="0084042A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8,152,996</w:t>
            </w:r>
          </w:p>
        </w:tc>
        <w:tc>
          <w:tcPr>
            <w:tcW w:w="241" w:type="dxa"/>
            <w:shd w:val="clear" w:color="auto" w:fill="auto"/>
          </w:tcPr>
          <w:p w14:paraId="70E8599A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5C03C504" w:rsidR="00C61117" w:rsidRPr="00B40390" w:rsidRDefault="00872E5F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</w:t>
            </w:r>
            <w:r w:rsidR="00396E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2,384,942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29CEE3B6" w:rsidR="00C61117" w:rsidRPr="00FA58D1" w:rsidRDefault="00DF5E4D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1,019,350</w:t>
            </w:r>
          </w:p>
        </w:tc>
      </w:tr>
      <w:tr w:rsidR="00C61117" w:rsidRPr="007A168E" w14:paraId="25704DDA" w14:textId="77777777" w:rsidTr="00C43854">
        <w:trPr>
          <w:trHeight w:val="80"/>
        </w:trPr>
        <w:tc>
          <w:tcPr>
            <w:tcW w:w="3150" w:type="dxa"/>
          </w:tcPr>
          <w:p w14:paraId="3377B438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95" w:type="dxa"/>
          </w:tcPr>
          <w:p w14:paraId="12498CE8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dxa"/>
          </w:tcPr>
          <w:p w14:paraId="2AAF5B7A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59AEE0FE" w:rsidR="00C61117" w:rsidRPr="007A168E" w:rsidRDefault="00C61117" w:rsidP="00C611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119,511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2EAB7A71" w:rsidR="00C61117" w:rsidRPr="007A168E" w:rsidRDefault="0084042A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12,246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821652A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67138501" w:rsidR="00C61117" w:rsidRPr="00575005" w:rsidRDefault="00872E5F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(88,472)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339CF340" w:rsidR="00C61117" w:rsidRPr="007A168E" w:rsidRDefault="00DF5E4D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969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3,285</w:t>
            </w:r>
          </w:p>
        </w:tc>
      </w:tr>
      <w:tr w:rsidR="00C61117" w:rsidRPr="007A168E" w14:paraId="5418A19C" w14:textId="77777777" w:rsidTr="00C43854">
        <w:tc>
          <w:tcPr>
            <w:tcW w:w="3150" w:type="dxa"/>
          </w:tcPr>
          <w:p w14:paraId="60675C2A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5" w:type="dxa"/>
          </w:tcPr>
          <w:p w14:paraId="7847AB65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</w:tcPr>
          <w:p w14:paraId="7087305C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24FA525B" w:rsidR="00C61117" w:rsidRPr="007A168E" w:rsidRDefault="00C61117" w:rsidP="00C611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4444C9BC" w:rsidR="00C61117" w:rsidRPr="0077426D" w:rsidRDefault="00842C3A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8,165,242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505F9CAE" w:rsidR="00C61117" w:rsidRPr="007A168E" w:rsidRDefault="00872E5F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</w:t>
            </w:r>
            <w:r w:rsidR="00396E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2,473,414</w:t>
            </w:r>
            <w:r w:rsidR="001358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6AA0EF82" w:rsidR="00C61117" w:rsidRPr="007A168E" w:rsidRDefault="00DF5E4D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="000969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062,635</w:t>
            </w:r>
          </w:p>
        </w:tc>
      </w:tr>
      <w:tr w:rsidR="00C61117" w:rsidRPr="007A168E" w14:paraId="177563D8" w14:textId="77777777" w:rsidTr="00C43854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C61117" w:rsidRPr="007A168E" w:rsidRDefault="00C61117" w:rsidP="00C61117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69FCECDC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27179448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32363DFB" w:rsidR="00C61117" w:rsidRPr="007A168E" w:rsidRDefault="00C61117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C61117" w:rsidRPr="007A168E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C61117" w:rsidRPr="007A168E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C61117" w:rsidRPr="007A168E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C61117" w:rsidRPr="007A168E" w:rsidRDefault="00C61117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68BBA4E2" w:rsidR="00C61117" w:rsidRPr="007A168E" w:rsidRDefault="00DF5E4D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61117" w:rsidRPr="007A168E" w14:paraId="26DDB11A" w14:textId="77777777" w:rsidTr="00C43854">
        <w:tc>
          <w:tcPr>
            <w:tcW w:w="3150" w:type="dxa"/>
            <w:tcBorders>
              <w:bottom w:val="nil"/>
            </w:tcBorders>
          </w:tcPr>
          <w:p w14:paraId="0D84153C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5" w:type="dxa"/>
            <w:tcBorders>
              <w:bottom w:val="nil"/>
            </w:tcBorders>
          </w:tcPr>
          <w:p w14:paraId="1F2F6861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tcBorders>
              <w:bottom w:val="nil"/>
            </w:tcBorders>
          </w:tcPr>
          <w:p w14:paraId="78C412F2" w14:textId="77777777" w:rsidR="00C61117" w:rsidRPr="007A168E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65F4A69D" w:rsidR="00C61117" w:rsidRPr="007A168E" w:rsidRDefault="00C61117" w:rsidP="00C611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C61117" w:rsidRPr="007A168E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C61117" w:rsidRPr="007A168E" w:rsidRDefault="00C61117" w:rsidP="00C61117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C61117" w:rsidRPr="007A168E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C61117" w:rsidRPr="007A168E" w:rsidRDefault="00C61117" w:rsidP="00C6111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C61117" w:rsidRPr="007A168E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015D9E6F" w:rsidR="00C61117" w:rsidRPr="007A168E" w:rsidRDefault="00DF5E4D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="00A034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062,635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54F7564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BD6CCE6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06E822C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5877AACF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34377E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212A32D5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6D899DE1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621625C1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276833BF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26190BC0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1D2F50B4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21DBE9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67D639F8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8FA4AC9" w14:textId="77777777" w:rsidTr="00AF56B5">
        <w:tc>
          <w:tcPr>
            <w:tcW w:w="4050" w:type="dxa"/>
          </w:tcPr>
          <w:p w14:paraId="3B13E81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6534D59" w14:textId="77777777" w:rsidTr="00AF56B5">
        <w:tc>
          <w:tcPr>
            <w:tcW w:w="4050" w:type="dxa"/>
          </w:tcPr>
          <w:p w14:paraId="0513C67B" w14:textId="77777777" w:rsidR="00C61117" w:rsidRPr="0035030C" w:rsidRDefault="00C61117" w:rsidP="00C61117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B0" w:rsidRPr="0035030C" w14:paraId="0DBFA3C6" w14:textId="77777777" w:rsidTr="00FB33B0">
        <w:tc>
          <w:tcPr>
            <w:tcW w:w="4050" w:type="dxa"/>
          </w:tcPr>
          <w:p w14:paraId="28AF5525" w14:textId="4B32019D" w:rsidR="00FB33B0" w:rsidRPr="0035030C" w:rsidRDefault="00FB33B0" w:rsidP="00FB33B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141F846A" w:rsidR="00FB33B0" w:rsidRPr="00254424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EAC403" w14:textId="50B76905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50CAF" w14:textId="465BD507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1,712</w:t>
            </w:r>
          </w:p>
        </w:tc>
        <w:tc>
          <w:tcPr>
            <w:tcW w:w="270" w:type="dxa"/>
          </w:tcPr>
          <w:p w14:paraId="37248BB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11964C" w14:textId="16AE7E0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1,535</w:t>
            </w:r>
          </w:p>
        </w:tc>
      </w:tr>
      <w:tr w:rsidR="00FB33B0" w:rsidRPr="0035030C" w14:paraId="37E9BD99" w14:textId="77777777" w:rsidTr="00FB33B0">
        <w:tc>
          <w:tcPr>
            <w:tcW w:w="4050" w:type="dxa"/>
            <w:vAlign w:val="bottom"/>
          </w:tcPr>
          <w:p w14:paraId="0BFAA552" w14:textId="5874CB96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18279D65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9DC3FB" w14:textId="3F25F41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B95AA" w14:textId="0A02F1CE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133,62</w:t>
            </w:r>
            <w:r w:rsidR="00430C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2A9972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1807A2" w14:textId="7F05192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177,301</w:t>
            </w:r>
          </w:p>
        </w:tc>
      </w:tr>
      <w:tr w:rsidR="00FB33B0" w:rsidRPr="0035030C" w14:paraId="41B727BA" w14:textId="77777777" w:rsidTr="00FB33B0">
        <w:tc>
          <w:tcPr>
            <w:tcW w:w="4050" w:type="dxa"/>
            <w:vAlign w:val="bottom"/>
          </w:tcPr>
          <w:p w14:paraId="1D1B7811" w14:textId="13B31462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42CDD8B9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6C264" w14:textId="01A3FB91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90173" w14:textId="669118AF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0" w:type="dxa"/>
          </w:tcPr>
          <w:p w14:paraId="5139528C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0A06D" w14:textId="30BB8111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10,923</w:t>
            </w:r>
          </w:p>
        </w:tc>
      </w:tr>
      <w:tr w:rsidR="00FB33B0" w:rsidRPr="0035030C" w14:paraId="63F2709D" w14:textId="77777777" w:rsidTr="00FB33B0">
        <w:tc>
          <w:tcPr>
            <w:tcW w:w="4050" w:type="dxa"/>
            <w:vAlign w:val="bottom"/>
          </w:tcPr>
          <w:p w14:paraId="2A7BD1E7" w14:textId="5821B3BD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6E00116A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F457B7" w14:textId="2453470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BCC41" w14:textId="553FE21C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7A7A080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C4FB89" w14:textId="7361402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FB33B0" w:rsidRPr="0035030C" w14:paraId="198181DA" w14:textId="77777777" w:rsidTr="00FB33B0">
        <w:tc>
          <w:tcPr>
            <w:tcW w:w="4050" w:type="dxa"/>
            <w:vAlign w:val="bottom"/>
          </w:tcPr>
          <w:p w14:paraId="66D71990" w14:textId="1FF94615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13A8F20B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C3E77F" w14:textId="74E76D8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716587" w14:textId="4BB7BCF4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25,708</w:t>
            </w:r>
          </w:p>
        </w:tc>
        <w:tc>
          <w:tcPr>
            <w:tcW w:w="270" w:type="dxa"/>
          </w:tcPr>
          <w:p w14:paraId="7E50C00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40ADC" w14:textId="55C05B36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27,580</w:t>
            </w:r>
          </w:p>
        </w:tc>
      </w:tr>
      <w:tr w:rsidR="00FB33B0" w:rsidRPr="0035030C" w14:paraId="000485DA" w14:textId="77777777" w:rsidTr="00FB33B0">
        <w:tc>
          <w:tcPr>
            <w:tcW w:w="4050" w:type="dxa"/>
            <w:vAlign w:val="bottom"/>
          </w:tcPr>
          <w:p w14:paraId="185F3947" w14:textId="3902671A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535A3E13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E1BF79" w14:textId="4F7810CA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8263D" w14:textId="0F333890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</w:tcPr>
          <w:p w14:paraId="1B5F974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A48B8" w14:textId="5BA475E6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FB33B0" w:rsidRPr="0035030C" w14:paraId="68CCEF95" w14:textId="77777777" w:rsidTr="00FB33B0">
        <w:tc>
          <w:tcPr>
            <w:tcW w:w="4050" w:type="dxa"/>
            <w:vAlign w:val="bottom"/>
          </w:tcPr>
          <w:p w14:paraId="09C25D67" w14:textId="2C3A1143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085FF87" w14:textId="480C53F1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0E3407" w14:textId="4F4BF21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8AE85" w14:textId="12EBEEC0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651BEBA6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C2D25" w14:textId="3B6546ED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FB33B0" w:rsidRPr="0035030C" w14:paraId="3E386911" w14:textId="77777777" w:rsidTr="00FB33B0">
        <w:tc>
          <w:tcPr>
            <w:tcW w:w="4050" w:type="dxa"/>
          </w:tcPr>
          <w:p w14:paraId="750B0362" w14:textId="4AB4EF63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28DAC0E" w14:textId="1BFD13C1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1CF64" w14:textId="375EC558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CC88D" w14:textId="7B776D92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1D46AAD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56109" w14:textId="3BAE75EF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FB33B0" w:rsidRPr="0035030C" w14:paraId="70C8ED58" w14:textId="77777777" w:rsidTr="00FB33B0">
        <w:tc>
          <w:tcPr>
            <w:tcW w:w="4050" w:type="dxa"/>
          </w:tcPr>
          <w:p w14:paraId="052B832D" w14:textId="1CF3734E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248E80EB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390D2" w14:textId="7E55E51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FF6B2" w14:textId="4A98B9BA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37,880</w:t>
            </w:r>
          </w:p>
        </w:tc>
        <w:tc>
          <w:tcPr>
            <w:tcW w:w="270" w:type="dxa"/>
          </w:tcPr>
          <w:p w14:paraId="5AD7E30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C7D20" w14:textId="533C8827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18,186</w:t>
            </w:r>
          </w:p>
        </w:tc>
      </w:tr>
      <w:tr w:rsidR="00FB33B0" w:rsidRPr="0035030C" w14:paraId="393BC4D6" w14:textId="77777777" w:rsidTr="00FB33B0">
        <w:tc>
          <w:tcPr>
            <w:tcW w:w="4050" w:type="dxa"/>
          </w:tcPr>
          <w:p w14:paraId="0B94EFA3" w14:textId="429B360D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09F476C4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03899" w14:textId="54401F0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9AF00C" w14:textId="27F684F6" w:rsidR="00FB33B0" w:rsidRPr="00EA2A05" w:rsidRDefault="00FB33B0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5,266</w:t>
            </w:r>
          </w:p>
        </w:tc>
        <w:tc>
          <w:tcPr>
            <w:tcW w:w="270" w:type="dxa"/>
          </w:tcPr>
          <w:p w14:paraId="63F7D2D3" w14:textId="77777777" w:rsidR="00FB33B0" w:rsidRPr="00EA2A05" w:rsidRDefault="00FB33B0" w:rsidP="00FB33B0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5FDA05" w14:textId="1D48291F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</w:tr>
      <w:tr w:rsidR="00FB33B0" w:rsidRPr="0035030C" w14:paraId="2FBCF8D6" w14:textId="77777777" w:rsidTr="00FB33B0">
        <w:tc>
          <w:tcPr>
            <w:tcW w:w="4050" w:type="dxa"/>
          </w:tcPr>
          <w:p w14:paraId="375AF690" w14:textId="57756BD6" w:rsidR="00FB33B0" w:rsidRPr="0035030C" w:rsidRDefault="00FB33B0" w:rsidP="00FB33B0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027CE3F2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6D7C14" w14:textId="745E4B39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072F3" w14:textId="29D8E5C6" w:rsidR="00FB33B0" w:rsidRPr="0035030C" w:rsidRDefault="006667F9" w:rsidP="006667F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70" w:type="dxa"/>
          </w:tcPr>
          <w:p w14:paraId="6F26B8E7" w14:textId="77777777" w:rsidR="00FB33B0" w:rsidRPr="0035030C" w:rsidRDefault="00FB33B0" w:rsidP="00FB33B0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9073F3" w14:textId="11ED03B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1,776</w:t>
            </w:r>
          </w:p>
        </w:tc>
      </w:tr>
      <w:tr w:rsidR="00FB33B0" w:rsidRPr="0035030C" w14:paraId="64F34268" w14:textId="77777777" w:rsidTr="00FB33B0">
        <w:tc>
          <w:tcPr>
            <w:tcW w:w="4050" w:type="dxa"/>
          </w:tcPr>
          <w:p w14:paraId="4EB6C5C9" w14:textId="77777777" w:rsidR="00FB33B0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54CE9014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C801C" w14:textId="57161ECE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90E07" w14:textId="4CB53C88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6CA8B1" w14:textId="4322520A" w:rsidR="00FB33B0" w:rsidRPr="00EA2A05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905F25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F0E46" w14:textId="2FE7948B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6C0E67D6" w14:textId="77777777" w:rsidTr="00FB33B0">
        <w:tc>
          <w:tcPr>
            <w:tcW w:w="4050" w:type="dxa"/>
          </w:tcPr>
          <w:p w14:paraId="63478BB6" w14:textId="67514485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7AF97" w14:textId="06A8B42F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60FF6" w14:textId="623A6A3E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DC6BCA" w14:textId="16B21BFB" w:rsidR="00FB33B0" w:rsidRPr="00EA2A05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D143F" w14:textId="12972435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41CF68B9" w14:textId="77777777" w:rsidTr="00FB33B0">
        <w:tc>
          <w:tcPr>
            <w:tcW w:w="4050" w:type="dxa"/>
          </w:tcPr>
          <w:p w14:paraId="3B293CFE" w14:textId="303D3EB8" w:rsidR="00FB33B0" w:rsidRPr="0035030C" w:rsidRDefault="00FB33B0" w:rsidP="00FB33B0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59CCA" w14:textId="11151F68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F239A" w14:textId="4B54D175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174CA7" w14:textId="49E83790" w:rsidR="00FB33B0" w:rsidRPr="00EA2A05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94BAD0" w14:textId="2905269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407043F2" w14:textId="77777777" w:rsidTr="00FB33B0">
        <w:tc>
          <w:tcPr>
            <w:tcW w:w="4050" w:type="dxa"/>
          </w:tcPr>
          <w:p w14:paraId="73C3B91A" w14:textId="4ED4569D" w:rsidR="00FB33B0" w:rsidRPr="008C6EFE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1170" w:type="dxa"/>
            <w:shd w:val="clear" w:color="auto" w:fill="auto"/>
          </w:tcPr>
          <w:p w14:paraId="36A11AB9" w14:textId="72629253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1F711A" w14:textId="45A7522A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4B197" w14:textId="6CA85ECF" w:rsidR="00FB33B0" w:rsidRPr="00EA2A05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8429D" w14:textId="30608D41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32ABDF84" w14:textId="77777777" w:rsidTr="00FB33B0">
        <w:tc>
          <w:tcPr>
            <w:tcW w:w="4050" w:type="dxa"/>
          </w:tcPr>
          <w:p w14:paraId="45BDA158" w14:textId="430B937C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16E38637" w14:textId="4A94672C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A09CE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6192" w14:textId="0317B57B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9C107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01A11" w14:textId="124A20B1" w:rsidR="00FB33B0" w:rsidRPr="00D671D3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1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64D59F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63E744" w14:textId="0FF3F352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1E8950A3" w14:textId="77777777" w:rsidTr="00FB33B0">
        <w:tc>
          <w:tcPr>
            <w:tcW w:w="4050" w:type="dxa"/>
          </w:tcPr>
          <w:p w14:paraId="3938CD7C" w14:textId="2E25DCB5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  <w:shd w:val="clear" w:color="auto" w:fill="auto"/>
          </w:tcPr>
          <w:p w14:paraId="532FCEEF" w14:textId="3A46E7EA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228C3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97784" w14:textId="1CCA3BE0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1AC78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4CE25" w14:textId="40D4D295" w:rsidR="00FB33B0" w:rsidRPr="00D671D3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1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454E50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A29FA" w14:textId="48F80683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2A2506BA" w14:textId="77777777" w:rsidTr="00FB33B0">
        <w:tc>
          <w:tcPr>
            <w:tcW w:w="4050" w:type="dxa"/>
          </w:tcPr>
          <w:p w14:paraId="1CEF8711" w14:textId="7D90CB5D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2C1D54C5" w14:textId="4D3BC92F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49C8E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C4C3C" w14:textId="6E1E9A37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F5743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904DA" w14:textId="3F9F8561" w:rsidR="00FB33B0" w:rsidRPr="00D671D3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1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BBFDFC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0B5769" w14:textId="0C39D284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710A4912" w14:textId="77777777" w:rsidTr="00FB33B0">
        <w:tc>
          <w:tcPr>
            <w:tcW w:w="4050" w:type="dxa"/>
          </w:tcPr>
          <w:p w14:paraId="146BCFBF" w14:textId="663D437C" w:rsidR="00FB33B0" w:rsidRPr="0035030C" w:rsidRDefault="00FB33B0" w:rsidP="00FB33B0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  <w:shd w:val="clear" w:color="auto" w:fill="auto"/>
          </w:tcPr>
          <w:p w14:paraId="070D826B" w14:textId="09A1ED5D" w:rsidR="00FB33B0" w:rsidRPr="0035030C" w:rsidRDefault="00FB33B0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2C96C" w14:textId="214DC17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3D027" w14:textId="65CCBF9D" w:rsidR="00FB33B0" w:rsidRPr="00464DF2" w:rsidRDefault="00FB33B0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528E7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FF23B9" w14:textId="0524DA0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C61117" w:rsidRPr="0035030C" w14:paraId="01D83D34" w14:textId="77777777" w:rsidTr="00AF56B5">
        <w:tc>
          <w:tcPr>
            <w:tcW w:w="4050" w:type="dxa"/>
          </w:tcPr>
          <w:p w14:paraId="29A010A1" w14:textId="1023C4DE" w:rsidR="00C61117" w:rsidRPr="00E7450F" w:rsidRDefault="00C61117" w:rsidP="00C61117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CAABBB7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985A286" w:rsidR="00C61117" w:rsidRPr="000C3C41" w:rsidRDefault="00C61117" w:rsidP="00C61117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DA636" w14:textId="470E454E" w:rsidR="00C61117" w:rsidRPr="0035030C" w:rsidRDefault="00C61117" w:rsidP="00C61117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E4E37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4EA2651F" w:rsidR="00C61117" w:rsidRPr="002810CA" w:rsidRDefault="00C61117" w:rsidP="00C61117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534623CB" w14:textId="77777777" w:rsidTr="00FB33B0">
        <w:tc>
          <w:tcPr>
            <w:tcW w:w="4050" w:type="dxa"/>
            <w:vAlign w:val="bottom"/>
          </w:tcPr>
          <w:p w14:paraId="32A221B7" w14:textId="77777777" w:rsidR="00C61117" w:rsidRPr="0035030C" w:rsidRDefault="00C61117" w:rsidP="00C61117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31BCFD71" w:rsidR="00C61117" w:rsidRPr="0035030C" w:rsidRDefault="00FB33B0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2371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2871150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6,433</w:t>
            </w:r>
          </w:p>
        </w:tc>
        <w:tc>
          <w:tcPr>
            <w:tcW w:w="270" w:type="dxa"/>
          </w:tcPr>
          <w:p w14:paraId="48863C8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59E63378" w:rsidR="00C61117" w:rsidRPr="00EA2A05" w:rsidRDefault="00D671D3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230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3AAE8B95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0BE989E8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5,496</w:t>
            </w:r>
          </w:p>
        </w:tc>
      </w:tr>
      <w:tr w:rsidR="00C61117" w:rsidRPr="0035030C" w14:paraId="6F14768E" w14:textId="77777777" w:rsidTr="00FB33B0">
        <w:tc>
          <w:tcPr>
            <w:tcW w:w="4050" w:type="dxa"/>
            <w:vAlign w:val="bottom"/>
          </w:tcPr>
          <w:p w14:paraId="44D7FBC3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15950766" w:rsidR="00C61117" w:rsidRPr="0035030C" w:rsidRDefault="00FB33B0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195C4F1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60209E2C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1EC9E635" w:rsidR="00C61117" w:rsidRPr="00EA2A05" w:rsidRDefault="00E2308D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003CD269" w:rsidR="00C61117" w:rsidRPr="00091575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B33B0" w:rsidRPr="0035030C" w14:paraId="66FFFC2A" w14:textId="77777777" w:rsidTr="00FB33B0">
        <w:tc>
          <w:tcPr>
            <w:tcW w:w="4050" w:type="dxa"/>
            <w:vAlign w:val="bottom"/>
          </w:tcPr>
          <w:p w14:paraId="02D43D73" w14:textId="77777777" w:rsidR="00FB33B0" w:rsidRPr="0035030C" w:rsidRDefault="00FB33B0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461436" w14:textId="77777777" w:rsidR="00FB33B0" w:rsidRDefault="00FB33B0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820E45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55D0" w14:textId="77777777" w:rsidR="00FB33B0" w:rsidRDefault="00FB33B0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0A38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3D146" w14:textId="77777777" w:rsidR="00FB33B0" w:rsidRDefault="00FB33B0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0367C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6F488" w14:textId="77777777" w:rsidR="00FB33B0" w:rsidRDefault="00FB33B0" w:rsidP="00C61117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76E6C1B4" w14:textId="77777777" w:rsidTr="00AF56B5">
        <w:tc>
          <w:tcPr>
            <w:tcW w:w="4050" w:type="dxa"/>
            <w:vAlign w:val="bottom"/>
          </w:tcPr>
          <w:p w14:paraId="3C6B5033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F09482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E333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FA5B7" w14:textId="77777777" w:rsidR="00C61117" w:rsidRPr="0035030C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5240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4557B4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2386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BBBF8" w14:textId="77777777" w:rsidR="00C61117" w:rsidRPr="00091575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7FAF09EA" w14:textId="77777777" w:rsidTr="000C4104">
        <w:tc>
          <w:tcPr>
            <w:tcW w:w="4050" w:type="dxa"/>
          </w:tcPr>
          <w:p w14:paraId="7F150AF6" w14:textId="7CAC0F4D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732F2B74" w14:textId="77777777" w:rsidTr="000C4104">
        <w:tc>
          <w:tcPr>
            <w:tcW w:w="4050" w:type="dxa"/>
          </w:tcPr>
          <w:p w14:paraId="05B95042" w14:textId="1522BB9A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489D30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C3108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716EDA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5F95450" w14:textId="77777777" w:rsidTr="00AF56B5">
        <w:tc>
          <w:tcPr>
            <w:tcW w:w="4050" w:type="dxa"/>
            <w:vAlign w:val="bottom"/>
          </w:tcPr>
          <w:p w14:paraId="342C79BA" w14:textId="54ACFE18" w:rsidR="00C61117" w:rsidRPr="0066692A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4695D6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EEEE3D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C10064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A48114F" w14:textId="77777777" w:rsidTr="00FB33B0">
        <w:tc>
          <w:tcPr>
            <w:tcW w:w="4050" w:type="dxa"/>
            <w:vAlign w:val="bottom"/>
          </w:tcPr>
          <w:p w14:paraId="791C58D4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2DBBE202" w:rsidR="00C61117" w:rsidRDefault="00FB33B0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5C567" w14:textId="07AE1E04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5C2E6F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491AB" w14:textId="60DE8500" w:rsidR="00C61117" w:rsidRPr="00EA2A05" w:rsidRDefault="00EC544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2515C" w14:textId="60F465E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61117" w:rsidRPr="0035030C" w14:paraId="3A89993B" w14:textId="77777777" w:rsidTr="00200983">
        <w:tc>
          <w:tcPr>
            <w:tcW w:w="4050" w:type="dxa"/>
          </w:tcPr>
          <w:p w14:paraId="69CCEA33" w14:textId="77777777" w:rsidR="00C61117" w:rsidRPr="0035030C" w:rsidRDefault="00C61117" w:rsidP="00C6111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051B7" w14:textId="77777777" w:rsidR="00C61117" w:rsidRPr="0035030C" w:rsidRDefault="00C61117" w:rsidP="00C6111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2B9F8A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4449B" w14:textId="77777777" w:rsidR="00C61117" w:rsidRPr="00E7450F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0316AC" w14:textId="36813106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725C89E5" w14:textId="77777777" w:rsidTr="00FB33B0">
        <w:tc>
          <w:tcPr>
            <w:tcW w:w="4050" w:type="dxa"/>
            <w:vAlign w:val="bottom"/>
          </w:tcPr>
          <w:p w14:paraId="4BC8309E" w14:textId="2A3BE364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11738578" w:rsidR="00C61117" w:rsidRPr="0035030C" w:rsidRDefault="00B040CA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</w:t>
            </w:r>
            <w:r w:rsidR="009335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8C05E" w14:textId="1AF73E85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97,568</w:t>
            </w:r>
          </w:p>
        </w:tc>
        <w:tc>
          <w:tcPr>
            <w:tcW w:w="270" w:type="dxa"/>
            <w:shd w:val="clear" w:color="auto" w:fill="auto"/>
          </w:tcPr>
          <w:p w14:paraId="1348B636" w14:textId="77777777" w:rsidR="00C61117" w:rsidRPr="00091575" w:rsidRDefault="00C61117" w:rsidP="00C61117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82EF4F" w14:textId="504ADF9D" w:rsidR="00C61117" w:rsidRPr="00AB2BB8" w:rsidRDefault="00EC544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27,296</w:t>
            </w:r>
          </w:p>
        </w:tc>
        <w:tc>
          <w:tcPr>
            <w:tcW w:w="270" w:type="dxa"/>
          </w:tcPr>
          <w:p w14:paraId="2523A4A9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709DA4" w14:textId="458F1FE2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37,139</w:t>
            </w:r>
          </w:p>
        </w:tc>
      </w:tr>
      <w:tr w:rsidR="00B040CA" w:rsidRPr="0035030C" w14:paraId="56AC7670" w14:textId="77777777" w:rsidTr="00FB33B0">
        <w:tc>
          <w:tcPr>
            <w:tcW w:w="4050" w:type="dxa"/>
            <w:vAlign w:val="bottom"/>
          </w:tcPr>
          <w:p w14:paraId="6FF36549" w14:textId="568F4A9E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7818F70" w14:textId="0068FDC7" w:rsidR="00B040CA" w:rsidRPr="0035030C" w:rsidRDefault="00B040CA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8A782" w14:textId="68A6877F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F0EAC" w14:textId="1EC6F70C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312E4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6DF8FB7" w14:textId="63715F9A" w:rsidR="00B040CA" w:rsidRPr="00EC544E" w:rsidRDefault="00B040CA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994F2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D4AD3" w14:textId="6FD4FEC8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040CA" w:rsidRPr="0035030C" w14:paraId="19F203D4" w14:textId="77777777" w:rsidTr="00FB33B0">
        <w:tc>
          <w:tcPr>
            <w:tcW w:w="4050" w:type="dxa"/>
            <w:vAlign w:val="bottom"/>
          </w:tcPr>
          <w:p w14:paraId="2952E61A" w14:textId="522E80B0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C522BA4" w14:textId="56DC5E6F" w:rsidR="00B040CA" w:rsidRPr="0035030C" w:rsidRDefault="00B040CA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11543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79675B" w14:textId="593F1FC3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67EFADB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06A7382" w14:textId="0F6D816C" w:rsidR="00B040CA" w:rsidRPr="00EC544E" w:rsidRDefault="00B040CA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DE14CD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D0B665" w14:textId="07E3AAFD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6C7B460" w14:textId="77777777" w:rsidTr="00FB33B0">
        <w:tc>
          <w:tcPr>
            <w:tcW w:w="4050" w:type="dxa"/>
            <w:vAlign w:val="bottom"/>
          </w:tcPr>
          <w:p w14:paraId="632316EB" w14:textId="2991AE8C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5F1FA96E" w:rsidR="00B040CA" w:rsidRPr="0035030C" w:rsidRDefault="00B040CA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3D98C6" w14:textId="442351C0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A1ABE24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EFD5F97" w14:textId="770AC3FA" w:rsidR="00B040CA" w:rsidRPr="00EC544E" w:rsidRDefault="00B040CA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90F0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D16976" w14:textId="26D44081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3304C450" w14:textId="77777777" w:rsidTr="00FB33B0">
        <w:tc>
          <w:tcPr>
            <w:tcW w:w="4050" w:type="dxa"/>
            <w:vAlign w:val="bottom"/>
          </w:tcPr>
          <w:p w14:paraId="565F9EEA" w14:textId="7D5716FE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5CB3D8C5" w:rsidR="00B040CA" w:rsidRPr="0035030C" w:rsidRDefault="00B040CA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7D24E" w14:textId="37BB6BA2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95BF43F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B5DCBD" w14:textId="730D536A" w:rsidR="00B040CA" w:rsidRPr="00EC544E" w:rsidRDefault="00B040CA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E24649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AF094F" w14:textId="6BBE66AF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3B361FE" w14:textId="77777777" w:rsidTr="00FB33B0">
        <w:tc>
          <w:tcPr>
            <w:tcW w:w="4050" w:type="dxa"/>
            <w:vAlign w:val="bottom"/>
          </w:tcPr>
          <w:p w14:paraId="7FE4B84A" w14:textId="2CECCFA0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7A8FE869" w:rsidR="00B040CA" w:rsidRPr="00AB2BB8" w:rsidRDefault="00B040CA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DB47C" w14:textId="02762CCE" w:rsidR="00B040CA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7F1D6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3C9996A" w14:textId="6146049D" w:rsidR="00B040CA" w:rsidRPr="00AB2BB8" w:rsidRDefault="00B040CA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46BC52" w14:textId="7527CA5A" w:rsidR="00B040CA" w:rsidRPr="00AB2BB8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C61117" w:rsidRPr="0035030C" w14:paraId="3E935935" w14:textId="77777777" w:rsidTr="00200983">
        <w:tc>
          <w:tcPr>
            <w:tcW w:w="4050" w:type="dxa"/>
            <w:vAlign w:val="bottom"/>
          </w:tcPr>
          <w:p w14:paraId="73CA1EC2" w14:textId="77777777" w:rsidR="00C61117" w:rsidRPr="0035030C" w:rsidRDefault="00C61117" w:rsidP="00C6111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282F3F89" w:rsidR="00C61117" w:rsidRPr="00DE40EB" w:rsidRDefault="00B040CA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</w:t>
            </w:r>
            <w:r w:rsidR="002E2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128AD261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0EF1D489" w:rsidR="00C61117" w:rsidRPr="00AB2BB8" w:rsidRDefault="00297003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244,830</w:t>
            </w:r>
          </w:p>
        </w:tc>
        <w:tc>
          <w:tcPr>
            <w:tcW w:w="270" w:type="dxa"/>
            <w:shd w:val="clear" w:color="auto" w:fill="auto"/>
          </w:tcPr>
          <w:p w14:paraId="6EA1D71C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C646B4" w14:textId="39542846" w:rsidR="00C61117" w:rsidRPr="0035030C" w:rsidRDefault="00C61117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284,400</w:t>
            </w:r>
          </w:p>
        </w:tc>
      </w:tr>
      <w:tr w:rsidR="00C61117" w:rsidRPr="0035030C" w14:paraId="5A48CE9D" w14:textId="77777777" w:rsidTr="00FB33B0">
        <w:tc>
          <w:tcPr>
            <w:tcW w:w="4050" w:type="dxa"/>
            <w:vAlign w:val="bottom"/>
          </w:tcPr>
          <w:p w14:paraId="35D21CB9" w14:textId="77777777" w:rsidR="00C61117" w:rsidRPr="0035030C" w:rsidRDefault="00C61117" w:rsidP="008A0677">
            <w:pPr>
              <w:spacing w:line="240" w:lineRule="auto"/>
              <w:ind w:left="430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2C4448E9" w:rsidR="00C61117" w:rsidRPr="0035030C" w:rsidRDefault="00B040CA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6C99D646" w:rsidR="00C61117" w:rsidRPr="00093EB1" w:rsidRDefault="00C61117" w:rsidP="00C61117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426396D7" w:rsidR="00C61117" w:rsidRPr="00550F3D" w:rsidRDefault="00EC544E" w:rsidP="00EC544E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70F42851" w:rsidR="00C61117" w:rsidRPr="00505248" w:rsidRDefault="00C61117" w:rsidP="00C61117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1117" w:rsidRPr="0035030C" w14:paraId="4E413212" w14:textId="77777777" w:rsidTr="00FB33B0">
        <w:tc>
          <w:tcPr>
            <w:tcW w:w="4050" w:type="dxa"/>
            <w:vAlign w:val="bottom"/>
          </w:tcPr>
          <w:p w14:paraId="362B4F01" w14:textId="77777777" w:rsidR="00C61117" w:rsidRPr="0035030C" w:rsidRDefault="00C61117" w:rsidP="00C61117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38A90CE4" w:rsidR="00C61117" w:rsidRPr="008C6EFE" w:rsidRDefault="00297003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</w:t>
            </w:r>
            <w:r w:rsidR="002E2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61BBA75B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25AD9D3A" w:rsidR="00C61117" w:rsidRPr="00306B3A" w:rsidRDefault="00EC544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2970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4,830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445B5742" w:rsidR="00C61117" w:rsidRPr="00DE40EB" w:rsidRDefault="00C61117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284,400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6980BBDC" w14:textId="77777777" w:rsidTr="0061755C">
        <w:tc>
          <w:tcPr>
            <w:tcW w:w="4050" w:type="dxa"/>
          </w:tcPr>
          <w:p w14:paraId="314A2F20" w14:textId="625643FB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70992738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8" w:type="dxa"/>
          </w:tcPr>
          <w:p w14:paraId="1802FE63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49AA4BC2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01CB2BA4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31F2ACD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CF4526B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1E1F0D9A" w14:textId="77777777" w:rsidTr="0061755C">
        <w:tc>
          <w:tcPr>
            <w:tcW w:w="4050" w:type="dxa"/>
          </w:tcPr>
          <w:p w14:paraId="4F9A8227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31B2C0A4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8" w:type="dxa"/>
          </w:tcPr>
          <w:p w14:paraId="48B02D56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4327519A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7CD2EBFC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702D7C2E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151BA0B0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0DB59E86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4FAB4CAB" w14:textId="77777777" w:rsidTr="00AF56B5">
        <w:tc>
          <w:tcPr>
            <w:tcW w:w="4050" w:type="dxa"/>
          </w:tcPr>
          <w:p w14:paraId="0AB3C67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4D3A7A7F" w14:textId="77777777" w:rsidTr="00AF56B5">
        <w:tc>
          <w:tcPr>
            <w:tcW w:w="4050" w:type="dxa"/>
          </w:tcPr>
          <w:p w14:paraId="79A926D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BD166D8" w14:textId="77777777" w:rsidTr="0061755C">
        <w:tc>
          <w:tcPr>
            <w:tcW w:w="4050" w:type="dxa"/>
          </w:tcPr>
          <w:p w14:paraId="577A36E6" w14:textId="77777777" w:rsidR="00C61117" w:rsidRPr="004B4843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C61117" w:rsidRPr="004B4843" w:rsidRDefault="00C61117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C61117" w:rsidRPr="004B4843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C61117" w:rsidRPr="004B4843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C61117" w:rsidRPr="004B4843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1B129922" w:rsidR="00C61117" w:rsidRPr="004B4843" w:rsidRDefault="00A877B9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88" w:type="dxa"/>
          </w:tcPr>
          <w:p w14:paraId="7BA1B80E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56A3AE0C" w:rsidR="00C61117" w:rsidRPr="004B4843" w:rsidRDefault="00C61117" w:rsidP="00C61117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5A6057FA" w:rsidR="00C61117" w:rsidRPr="004B4843" w:rsidRDefault="00A877B9" w:rsidP="00C6111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43ADAB37" w:rsidR="00C61117" w:rsidRPr="004B4843" w:rsidRDefault="00C61117" w:rsidP="00C61117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0CDBDBC0" w14:textId="77777777" w:rsidTr="00AF56B5">
        <w:tc>
          <w:tcPr>
            <w:tcW w:w="4050" w:type="dxa"/>
          </w:tcPr>
          <w:p w14:paraId="3AF0CD23" w14:textId="1A68596A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67F7C208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194E76D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7EF259" w14:textId="537049A5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924318C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1FA038F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324A34F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462CB680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61117" w:rsidRPr="0035030C" w14:paraId="3B14A706" w14:textId="77777777" w:rsidTr="00AF56B5">
        <w:tc>
          <w:tcPr>
            <w:tcW w:w="4050" w:type="dxa"/>
          </w:tcPr>
          <w:p w14:paraId="698A0A8C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5FE44CE" w14:textId="77777777" w:rsidTr="00AF56B5">
        <w:tc>
          <w:tcPr>
            <w:tcW w:w="4050" w:type="dxa"/>
          </w:tcPr>
          <w:p w14:paraId="22586B05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A34B4A3" w14:textId="77777777" w:rsidTr="00AF56B5">
        <w:tc>
          <w:tcPr>
            <w:tcW w:w="4050" w:type="dxa"/>
          </w:tcPr>
          <w:p w14:paraId="06A23AB4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40F59B7" w14:textId="77777777" w:rsidTr="00AF56B5">
        <w:tc>
          <w:tcPr>
            <w:tcW w:w="4050" w:type="dxa"/>
          </w:tcPr>
          <w:p w14:paraId="73028BBB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C61117" w:rsidRPr="0035030C" w:rsidRDefault="00C61117" w:rsidP="00C61117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C61117" w:rsidRPr="0035030C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03" w:rsidRPr="0035030C" w14:paraId="00E33524" w14:textId="77777777" w:rsidTr="00297003">
        <w:tc>
          <w:tcPr>
            <w:tcW w:w="4050" w:type="dxa"/>
            <w:vAlign w:val="bottom"/>
          </w:tcPr>
          <w:p w14:paraId="3BF1B8EB" w14:textId="77777777" w:rsidR="00297003" w:rsidRPr="0035030C" w:rsidRDefault="00297003" w:rsidP="002970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4809560F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69878B83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16396527" w:rsidR="00297003" w:rsidRPr="0035030C" w:rsidRDefault="00297003" w:rsidP="0029700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BFD4B32" w:rsidR="00297003" w:rsidRPr="0035030C" w:rsidRDefault="00297003" w:rsidP="00297003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297003" w:rsidRPr="0035030C" w14:paraId="45B4D518" w14:textId="77777777" w:rsidTr="00297003">
        <w:tc>
          <w:tcPr>
            <w:tcW w:w="4050" w:type="dxa"/>
            <w:vAlign w:val="bottom"/>
          </w:tcPr>
          <w:p w14:paraId="277A5BA7" w14:textId="77777777" w:rsidR="00297003" w:rsidRPr="0035030C" w:rsidRDefault="00297003" w:rsidP="00297003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EAA4" w14:textId="293768F9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6F3ABDF7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747E663F" w:rsidR="00297003" w:rsidRPr="0035030C" w:rsidRDefault="00297003" w:rsidP="0029700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(654)</w:t>
            </w:r>
          </w:p>
        </w:tc>
        <w:tc>
          <w:tcPr>
            <w:tcW w:w="270" w:type="dxa"/>
          </w:tcPr>
          <w:p w14:paraId="56E219A2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A19D0C1" w:rsidR="00297003" w:rsidRPr="0035030C" w:rsidRDefault="00297003" w:rsidP="002970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</w:tr>
      <w:tr w:rsidR="00297003" w:rsidRPr="0035030C" w14:paraId="5BFAC19E" w14:textId="77777777" w:rsidTr="00297003">
        <w:tc>
          <w:tcPr>
            <w:tcW w:w="4050" w:type="dxa"/>
            <w:vAlign w:val="bottom"/>
          </w:tcPr>
          <w:p w14:paraId="455FCA91" w14:textId="77777777" w:rsidR="00297003" w:rsidRPr="0035030C" w:rsidRDefault="00297003" w:rsidP="0029700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4DC2E509" w:rsidR="00297003" w:rsidRPr="00C31564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6B6A29D1" w:rsidR="00297003" w:rsidRPr="001C5659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20B92178" w:rsidR="00297003" w:rsidRPr="0035030C" w:rsidRDefault="00297003" w:rsidP="0029700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421,330</w:t>
            </w:r>
          </w:p>
        </w:tc>
        <w:tc>
          <w:tcPr>
            <w:tcW w:w="270" w:type="dxa"/>
          </w:tcPr>
          <w:p w14:paraId="79A3CEAC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5AD18BED" w:rsidR="00297003" w:rsidRPr="0035030C" w:rsidRDefault="00297003" w:rsidP="002970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421,457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6F8445E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DB0E35" w:rsidRPr="00DB0E35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DB0E35" w:rsidRPr="00DB0E35">
        <w:rPr>
          <w:rFonts w:asciiTheme="majorBidi" w:hAnsiTheme="majorBidi" w:cstheme="majorBidi"/>
          <w:spacing w:val="2"/>
          <w:lang w:val="en-US"/>
        </w:rPr>
        <w:t>47</w:t>
      </w:r>
      <w:r w:rsidR="00DB0E35" w:rsidRPr="00DB0E35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DB0E35" w:rsidRPr="00DB0E35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DB0E35" w:rsidRPr="00DB0E35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7DC5C66A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DB0E35" w:rsidRPr="00DB0E35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DB0E35" w:rsidRPr="00DB0E35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DB0E35" w:rsidRPr="00DB0E35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5D4DB1C1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FA644B">
        <w:rPr>
          <w:rFonts w:asciiTheme="majorBidi" w:hAnsiTheme="majorBidi" w:cstheme="majorBidi"/>
          <w:lang w:val="en-US"/>
        </w:rPr>
        <w:t xml:space="preserve">31 </w:t>
      </w:r>
      <w:r w:rsidR="00FA644B">
        <w:rPr>
          <w:rFonts w:asciiTheme="majorBidi" w:hAnsiTheme="majorBidi" w:cstheme="majorBidi"/>
          <w:cs/>
          <w:lang w:val="en-US"/>
        </w:rPr>
        <w:t xml:space="preserve">มีนาคม </w:t>
      </w:r>
      <w:r w:rsidR="00FA644B">
        <w:rPr>
          <w:rFonts w:asciiTheme="majorBidi" w:hAnsiTheme="majorBidi" w:cstheme="majorBidi"/>
          <w:lang w:val="en-US"/>
        </w:rPr>
        <w:t>2568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FF1514">
        <w:rPr>
          <w:rFonts w:asciiTheme="majorBidi" w:hAnsiTheme="majorBidi" w:cstheme="majorBidi"/>
          <w:spacing w:val="6"/>
          <w:lang w:val="en-US"/>
        </w:rPr>
        <w:t>42</w:t>
      </w:r>
      <w:r w:rsidR="003D24E4">
        <w:rPr>
          <w:rFonts w:asciiTheme="majorBidi" w:hAnsiTheme="majorBidi" w:cstheme="majorBidi"/>
          <w:spacing w:val="6"/>
          <w:lang w:val="en-US"/>
        </w:rPr>
        <w:t>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421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000E69">
        <w:rPr>
          <w:rFonts w:asciiTheme="majorBidi" w:hAnsiTheme="majorBidi" w:cstheme="majorBidi"/>
          <w:lang w:val="en-US"/>
        </w:rPr>
        <w:t>35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EA1FAF">
        <w:rPr>
          <w:rFonts w:asciiTheme="majorBidi" w:hAnsiTheme="majorBidi" w:cstheme="majorBidi" w:hint="cs"/>
          <w:cs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</w:t>
      </w:r>
      <w:r w:rsidR="00EA1FAF">
        <w:rPr>
          <w:rFonts w:asciiTheme="majorBidi" w:hAnsiTheme="majorBidi" w:cstheme="majorBidi"/>
          <w:i/>
          <w:iCs/>
          <w:spacing w:val="6"/>
          <w:lang w:val="en-US"/>
        </w:rPr>
        <w:t>35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000E69">
        <w:rPr>
          <w:rFonts w:asciiTheme="majorBidi" w:hAnsiTheme="majorBidi" w:cstheme="majorBidi"/>
          <w:lang w:val="en-US"/>
        </w:rPr>
        <w:t>134</w:t>
      </w:r>
      <w:r w:rsidR="00160F81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</w:t>
      </w:r>
      <w:r w:rsidR="00EA1FAF">
        <w:rPr>
          <w:rFonts w:asciiTheme="majorBidi" w:hAnsiTheme="majorBidi" w:cstheme="majorBidi"/>
          <w:i/>
          <w:iCs/>
          <w:spacing w:val="6"/>
          <w:lang w:val="en-US"/>
        </w:rPr>
        <w:t>134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4018ECAF" w:rsidR="001C5604" w:rsidRPr="007A168E" w:rsidRDefault="001C5604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CA70633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0FA68CF2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5CEFAFF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D036821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547EEC50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75BA9D76" w:rsidR="001C5604" w:rsidRPr="007A168E" w:rsidRDefault="001C5604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6C6A2DD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58618188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3DA75A8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4485E673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76AFEF90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2EA3F01F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1C5604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12930650" w14:textId="77777777" w:rsidTr="000B13C3">
        <w:tc>
          <w:tcPr>
            <w:tcW w:w="4050" w:type="dxa"/>
          </w:tcPr>
          <w:p w14:paraId="60A4FD0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1C5604" w:rsidRPr="007A168E" w:rsidRDefault="001C5604" w:rsidP="001C56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1C5604" w:rsidRPr="007A168E" w:rsidRDefault="001C5604" w:rsidP="001C560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1FAF" w:rsidRPr="007A168E" w14:paraId="4F008509" w14:textId="77777777" w:rsidTr="00EA1FAF">
        <w:tc>
          <w:tcPr>
            <w:tcW w:w="4050" w:type="dxa"/>
            <w:vAlign w:val="bottom"/>
          </w:tcPr>
          <w:p w14:paraId="1DFA11C4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6C0A4FAE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510C2905" w:rsidR="00EA1FAF" w:rsidRPr="001C5604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4726B40A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55,988</w:t>
            </w:r>
          </w:p>
        </w:tc>
        <w:tc>
          <w:tcPr>
            <w:tcW w:w="236" w:type="dxa"/>
          </w:tcPr>
          <w:p w14:paraId="349A47D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27250A23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94,146</w:t>
            </w:r>
          </w:p>
        </w:tc>
      </w:tr>
      <w:tr w:rsidR="00EA1FAF" w:rsidRPr="007A168E" w14:paraId="75BB4272" w14:textId="77777777" w:rsidTr="00EA1FAF">
        <w:tc>
          <w:tcPr>
            <w:tcW w:w="4050" w:type="dxa"/>
            <w:vAlign w:val="bottom"/>
          </w:tcPr>
          <w:p w14:paraId="61FC9AF6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629FC450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5302A75F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6C3EA46E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21,243</w:t>
            </w:r>
          </w:p>
        </w:tc>
        <w:tc>
          <w:tcPr>
            <w:tcW w:w="236" w:type="dxa"/>
          </w:tcPr>
          <w:p w14:paraId="7F179E1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363BF85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25,579</w:t>
            </w:r>
          </w:p>
        </w:tc>
      </w:tr>
      <w:tr w:rsidR="00EA1FAF" w:rsidRPr="007A168E" w14:paraId="71625387" w14:textId="77777777" w:rsidTr="00EA1FAF">
        <w:tc>
          <w:tcPr>
            <w:tcW w:w="4050" w:type="dxa"/>
            <w:vAlign w:val="bottom"/>
          </w:tcPr>
          <w:p w14:paraId="3DFB0CA5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263B25E1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35B39C77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1B702468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6A4B16D5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DB7DB3B" w14:textId="2C240A6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</w:tr>
      <w:tr w:rsidR="00EA1FAF" w:rsidRPr="007A168E" w14:paraId="4A47BFD9" w14:textId="77777777" w:rsidTr="00EA1FAF">
        <w:tc>
          <w:tcPr>
            <w:tcW w:w="4050" w:type="dxa"/>
          </w:tcPr>
          <w:p w14:paraId="642B4DDD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4628E308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DB07891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72AD8AA9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5,773</w:t>
            </w:r>
          </w:p>
        </w:tc>
        <w:tc>
          <w:tcPr>
            <w:tcW w:w="236" w:type="dxa"/>
          </w:tcPr>
          <w:p w14:paraId="7B9089B2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FF6161" w14:textId="20A21B7D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5,992</w:t>
            </w:r>
          </w:p>
        </w:tc>
      </w:tr>
      <w:tr w:rsidR="00EA1FAF" w:rsidRPr="007A168E" w14:paraId="4390F29D" w14:textId="77777777" w:rsidTr="00EA1FAF">
        <w:tc>
          <w:tcPr>
            <w:tcW w:w="4050" w:type="dxa"/>
          </w:tcPr>
          <w:p w14:paraId="3D97BA2E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299A8FE3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06054263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0580E570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36" w:type="dxa"/>
          </w:tcPr>
          <w:p w14:paraId="2F95C892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03C4788" w14:textId="62808C8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</w:t>
            </w:r>
          </w:p>
        </w:tc>
      </w:tr>
      <w:tr w:rsidR="00EA1FAF" w:rsidRPr="007A168E" w14:paraId="1EC406B6" w14:textId="77777777" w:rsidTr="00EA1FAF">
        <w:tc>
          <w:tcPr>
            <w:tcW w:w="4050" w:type="dxa"/>
          </w:tcPr>
          <w:p w14:paraId="32D10381" w14:textId="3F7DC516" w:rsidR="00EA1FAF" w:rsidRPr="00FE7186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298EB31C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789C9532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3CEEAD50" w:rsidR="00EA1FAF" w:rsidRPr="007A168E" w:rsidRDefault="00EA1FAF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CB07599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9C49B1" w14:textId="74EAA29E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1FAF" w:rsidRPr="007A168E" w14:paraId="19863696" w14:textId="77777777" w:rsidTr="00EA1FAF">
        <w:tc>
          <w:tcPr>
            <w:tcW w:w="4050" w:type="dxa"/>
          </w:tcPr>
          <w:p w14:paraId="6BB9DBB8" w14:textId="77651EBA" w:rsidR="00EA1FAF" w:rsidRPr="004836AA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2F06EC" w14:textId="627A0320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2966EC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5E47BE" w14:textId="686D6C8D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F3465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CDDB332" w14:textId="2B7BB5AC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0306539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BA8104E" w14:textId="5D912400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1C5604" w:rsidRPr="007A168E" w14:paraId="20720AB2" w14:textId="77777777" w:rsidTr="000B13C3">
        <w:tc>
          <w:tcPr>
            <w:tcW w:w="4050" w:type="dxa"/>
          </w:tcPr>
          <w:p w14:paraId="2AB85272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49A59C1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630924ED" w14:textId="77777777" w:rsidTr="00EA1FAF">
        <w:tc>
          <w:tcPr>
            <w:tcW w:w="4050" w:type="dxa"/>
          </w:tcPr>
          <w:p w14:paraId="5211106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56F6C482" w:rsidR="001C5604" w:rsidRPr="007A168E" w:rsidRDefault="00EA1FAF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2,047</w:t>
            </w:r>
          </w:p>
        </w:tc>
        <w:tc>
          <w:tcPr>
            <w:tcW w:w="236" w:type="dxa"/>
          </w:tcPr>
          <w:p w14:paraId="78E2665D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20FDA80C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236" w:type="dxa"/>
          </w:tcPr>
          <w:p w14:paraId="19F6422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01D3F3A5" w:rsidR="001C5604" w:rsidRPr="007A168E" w:rsidRDefault="007A5643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A8DF551" w14:textId="6C7ADF0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6683C158" w14:textId="77777777" w:rsidTr="00EA1FAF">
        <w:tc>
          <w:tcPr>
            <w:tcW w:w="4050" w:type="dxa"/>
          </w:tcPr>
          <w:p w14:paraId="70DA85A4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1A5DD84A" w:rsidR="001C5604" w:rsidRPr="007A168E" w:rsidRDefault="00EA1FAF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124,841</w:t>
            </w:r>
          </w:p>
        </w:tc>
        <w:tc>
          <w:tcPr>
            <w:tcW w:w="236" w:type="dxa"/>
          </w:tcPr>
          <w:p w14:paraId="33DCFBA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38952305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122,615</w:t>
            </w:r>
          </w:p>
        </w:tc>
        <w:tc>
          <w:tcPr>
            <w:tcW w:w="236" w:type="dxa"/>
          </w:tcPr>
          <w:p w14:paraId="1A068F9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5ED9637C" w:rsidR="001C5604" w:rsidRPr="007A168E" w:rsidRDefault="007A5643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124,722</w:t>
            </w:r>
          </w:p>
        </w:tc>
        <w:tc>
          <w:tcPr>
            <w:tcW w:w="236" w:type="dxa"/>
          </w:tcPr>
          <w:p w14:paraId="185D68AD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857FC6" w14:textId="44C2E24B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122,568</w:t>
            </w:r>
          </w:p>
        </w:tc>
      </w:tr>
      <w:tr w:rsidR="001C5604" w:rsidRPr="007A168E" w14:paraId="4B4D902A" w14:textId="77777777" w:rsidTr="00EA1FAF">
        <w:tc>
          <w:tcPr>
            <w:tcW w:w="4050" w:type="dxa"/>
          </w:tcPr>
          <w:p w14:paraId="31B6288C" w14:textId="529DFCF4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43E5BA7" w14:textId="3BBE0718" w:rsidR="001C5604" w:rsidRPr="007A168E" w:rsidRDefault="00EA1FAF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222,567</w:t>
            </w:r>
          </w:p>
        </w:tc>
        <w:tc>
          <w:tcPr>
            <w:tcW w:w="236" w:type="dxa"/>
          </w:tcPr>
          <w:p w14:paraId="574ED28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EEB1F4" w14:textId="037020D4" w:rsidR="001C5604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244,450</w:t>
            </w:r>
          </w:p>
        </w:tc>
        <w:tc>
          <w:tcPr>
            <w:tcW w:w="236" w:type="dxa"/>
          </w:tcPr>
          <w:p w14:paraId="312D804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99E3AAB" w14:textId="02FBA516" w:rsidR="001C5604" w:rsidRPr="002810CA" w:rsidRDefault="007A5643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217,839</w:t>
            </w:r>
          </w:p>
        </w:tc>
        <w:tc>
          <w:tcPr>
            <w:tcW w:w="236" w:type="dxa"/>
          </w:tcPr>
          <w:p w14:paraId="063D9208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03180391" w14:textId="70E292DF" w:rsidR="001C5604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240,558</w:t>
            </w:r>
          </w:p>
        </w:tc>
      </w:tr>
      <w:tr w:rsidR="001C5604" w:rsidRPr="007A168E" w14:paraId="1AEE9904" w14:textId="77777777" w:rsidTr="000B13C3">
        <w:tc>
          <w:tcPr>
            <w:tcW w:w="4050" w:type="dxa"/>
          </w:tcPr>
          <w:p w14:paraId="4FB150F8" w14:textId="11FDF9DB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7C1CB3" w14:textId="77777777" w:rsidR="001C5604" w:rsidRPr="007A168E" w:rsidRDefault="001C5604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65DA5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770BBC" w14:textId="77777777" w:rsidR="001C5604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09FEF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882BFE" w14:textId="77777777" w:rsidR="001C5604" w:rsidRPr="002810CA" w:rsidRDefault="001C5604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0C8152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7C9FCA7" w14:textId="77777777" w:rsidR="001C5604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79B81AB0" w14:textId="77777777" w:rsidTr="00EA1FAF">
        <w:tc>
          <w:tcPr>
            <w:tcW w:w="4050" w:type="dxa"/>
          </w:tcPr>
          <w:p w14:paraId="679D34D1" w14:textId="24597F88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0422E62F" w:rsidR="001C5604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BF31F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3215ACAA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731B98B1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0AF8E42F" w:rsidR="001C5604" w:rsidRPr="007A168E" w:rsidRDefault="007A5643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675F6A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BC46DE1" w14:textId="5B8C4080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11C90401" w14:textId="77777777" w:rsidTr="00EA1FAF">
        <w:tc>
          <w:tcPr>
            <w:tcW w:w="4050" w:type="dxa"/>
            <w:vAlign w:val="bottom"/>
          </w:tcPr>
          <w:p w14:paraId="26E4DCDB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1EB9C505" w:rsidR="001C5604" w:rsidRPr="007A168E" w:rsidRDefault="00EA1FAF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349,455</w:t>
            </w:r>
          </w:p>
        </w:tc>
        <w:tc>
          <w:tcPr>
            <w:tcW w:w="236" w:type="dxa"/>
          </w:tcPr>
          <w:p w14:paraId="64D9053E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2E934C29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369,182</w:t>
            </w:r>
          </w:p>
        </w:tc>
        <w:tc>
          <w:tcPr>
            <w:tcW w:w="236" w:type="dxa"/>
          </w:tcPr>
          <w:p w14:paraId="62A1484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6A8525CD" w:rsidR="001C5604" w:rsidRPr="007A168E" w:rsidRDefault="007A5643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426,179</w:t>
            </w:r>
          </w:p>
        </w:tc>
        <w:tc>
          <w:tcPr>
            <w:tcW w:w="236" w:type="dxa"/>
          </w:tcPr>
          <w:p w14:paraId="1100A9AA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47D0AC9B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491,637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2B65BC4E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5B09B8D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3355A582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71A6B0A1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04858A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15F7CAD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6ABA886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4EBF0B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2662B0DC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B5B64C2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0E84169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53E4F2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01309693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C5604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7BA9A49B" w14:textId="77777777" w:rsidTr="000B13C3">
        <w:tc>
          <w:tcPr>
            <w:tcW w:w="4050" w:type="dxa"/>
          </w:tcPr>
          <w:p w14:paraId="12230D9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00B19E05" w14:textId="77777777" w:rsidTr="000B13C3">
        <w:tc>
          <w:tcPr>
            <w:tcW w:w="4050" w:type="dxa"/>
          </w:tcPr>
          <w:p w14:paraId="361CC957" w14:textId="77777777" w:rsidR="001C5604" w:rsidRPr="007A168E" w:rsidRDefault="001C5604" w:rsidP="001C5604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4DD43471" w14:textId="77777777" w:rsidTr="000B13C3">
        <w:tc>
          <w:tcPr>
            <w:tcW w:w="4050" w:type="dxa"/>
          </w:tcPr>
          <w:p w14:paraId="3907D1F3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FAF" w:rsidRPr="007A168E" w14:paraId="0AB3E23F" w14:textId="77777777" w:rsidTr="00EA1FAF">
        <w:tc>
          <w:tcPr>
            <w:tcW w:w="4050" w:type="dxa"/>
          </w:tcPr>
          <w:p w14:paraId="60ECB7AE" w14:textId="77777777" w:rsidR="00EA1FAF" w:rsidRPr="007A168E" w:rsidRDefault="00EA1FAF" w:rsidP="00EA1FA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2C070DBB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67C1A4C6" w:rsidR="00EA1FAF" w:rsidRPr="000A7697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ACF5D0A" w14:textId="2E06A9E8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1,735</w:t>
            </w:r>
          </w:p>
        </w:tc>
        <w:tc>
          <w:tcPr>
            <w:tcW w:w="236" w:type="dxa"/>
          </w:tcPr>
          <w:p w14:paraId="00313CC7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164F8003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</w:tr>
      <w:tr w:rsidR="00EA1FAF" w:rsidRPr="007A168E" w14:paraId="2FFE6344" w14:textId="77777777" w:rsidTr="00EA1FAF">
        <w:tc>
          <w:tcPr>
            <w:tcW w:w="4050" w:type="dxa"/>
            <w:vAlign w:val="bottom"/>
          </w:tcPr>
          <w:p w14:paraId="31FB494E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25A695C7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02EEB029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492571" w14:textId="19BA36FC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808,495</w:t>
            </w:r>
          </w:p>
        </w:tc>
        <w:tc>
          <w:tcPr>
            <w:tcW w:w="236" w:type="dxa"/>
          </w:tcPr>
          <w:p w14:paraId="642E45E0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129253BB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1,320,787</w:t>
            </w:r>
          </w:p>
        </w:tc>
      </w:tr>
      <w:tr w:rsidR="00EA1FAF" w:rsidRPr="007A168E" w14:paraId="52595946" w14:textId="77777777" w:rsidTr="00EA1FAF">
        <w:tc>
          <w:tcPr>
            <w:tcW w:w="4050" w:type="dxa"/>
            <w:vAlign w:val="bottom"/>
          </w:tcPr>
          <w:p w14:paraId="4D330763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02CCBAC7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12A2F564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158D977" w14:textId="134BDDD3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3,232</w:t>
            </w:r>
          </w:p>
        </w:tc>
        <w:tc>
          <w:tcPr>
            <w:tcW w:w="236" w:type="dxa"/>
          </w:tcPr>
          <w:p w14:paraId="389B8ABD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4FBF15B3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3,268</w:t>
            </w:r>
          </w:p>
        </w:tc>
      </w:tr>
      <w:tr w:rsidR="00EA1FAF" w:rsidRPr="007A168E" w14:paraId="0CAA3DDD" w14:textId="77777777" w:rsidTr="00EA1FAF">
        <w:tc>
          <w:tcPr>
            <w:tcW w:w="4050" w:type="dxa"/>
            <w:vAlign w:val="bottom"/>
          </w:tcPr>
          <w:p w14:paraId="2C3DAFB4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032622B6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70B05E6C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4A107BB" w14:textId="0272ABB4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8,420</w:t>
            </w:r>
          </w:p>
        </w:tc>
        <w:tc>
          <w:tcPr>
            <w:tcW w:w="236" w:type="dxa"/>
          </w:tcPr>
          <w:p w14:paraId="30B23F3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1B2A0018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8,833</w:t>
            </w:r>
          </w:p>
        </w:tc>
      </w:tr>
      <w:tr w:rsidR="00EA1FAF" w:rsidRPr="007A168E" w14:paraId="39F3F12C" w14:textId="77777777" w:rsidTr="00EA1FAF">
        <w:tc>
          <w:tcPr>
            <w:tcW w:w="4050" w:type="dxa"/>
            <w:vAlign w:val="bottom"/>
          </w:tcPr>
          <w:p w14:paraId="7A13FBA8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676D2295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522619BE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36882B" w14:textId="0F44DC26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4,520</w:t>
            </w:r>
          </w:p>
        </w:tc>
        <w:tc>
          <w:tcPr>
            <w:tcW w:w="236" w:type="dxa"/>
          </w:tcPr>
          <w:p w14:paraId="5612C24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63B28FD5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5,058</w:t>
            </w:r>
          </w:p>
        </w:tc>
      </w:tr>
      <w:tr w:rsidR="00EA1FAF" w:rsidRPr="007A168E" w14:paraId="4A47471C" w14:textId="77777777" w:rsidTr="00EA1FAF">
        <w:tc>
          <w:tcPr>
            <w:tcW w:w="4050" w:type="dxa"/>
            <w:vAlign w:val="bottom"/>
          </w:tcPr>
          <w:p w14:paraId="5E77F17C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60D4A257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5444D4FD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0E54CFF" w14:textId="6719FF5A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</w:tcPr>
          <w:p w14:paraId="57C7BF5B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2F315EDC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1,031</w:t>
            </w:r>
          </w:p>
        </w:tc>
      </w:tr>
      <w:tr w:rsidR="00EA1FAF" w:rsidRPr="007A168E" w14:paraId="794B3AEF" w14:textId="77777777" w:rsidTr="00EA1FAF">
        <w:tc>
          <w:tcPr>
            <w:tcW w:w="4050" w:type="dxa"/>
            <w:vAlign w:val="bottom"/>
          </w:tcPr>
          <w:p w14:paraId="2B7FDD15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5864D93E" w:rsidR="00EA1FAF" w:rsidRPr="007A168E" w:rsidRDefault="00EA1FAF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1410E2A2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016234" w14:textId="4F4C505D" w:rsidR="00EA1FAF" w:rsidRPr="007A168E" w:rsidRDefault="00EA1FAF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4,612</w:t>
            </w:r>
          </w:p>
        </w:tc>
        <w:tc>
          <w:tcPr>
            <w:tcW w:w="236" w:type="dxa"/>
          </w:tcPr>
          <w:p w14:paraId="5421440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4DFE66D0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6,156</w:t>
            </w:r>
          </w:p>
        </w:tc>
      </w:tr>
      <w:tr w:rsidR="000A7697" w:rsidRPr="007A168E" w14:paraId="388E0FD4" w14:textId="77777777" w:rsidTr="00AB5F4D">
        <w:tc>
          <w:tcPr>
            <w:tcW w:w="4050" w:type="dxa"/>
          </w:tcPr>
          <w:p w14:paraId="5620CBA6" w14:textId="77777777" w:rsidR="000A7697" w:rsidRPr="007A168E" w:rsidRDefault="000A7697" w:rsidP="000A769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048930C" w14:textId="77777777" w:rsidR="000A7697" w:rsidRPr="007A168E" w:rsidRDefault="000A7697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788C7839" w14:textId="77777777" w:rsidTr="00EA1FAF">
        <w:tc>
          <w:tcPr>
            <w:tcW w:w="4050" w:type="dxa"/>
            <w:vAlign w:val="bottom"/>
          </w:tcPr>
          <w:p w14:paraId="3D020890" w14:textId="77777777" w:rsidR="000A7697" w:rsidRPr="007A168E" w:rsidRDefault="000A7697" w:rsidP="000A769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14679102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</w:t>
            </w:r>
            <w:r w:rsidR="00BB3F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33BB113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648085C0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</w:t>
            </w:r>
            <w:r w:rsidR="001829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0FE8D4EB" w:rsidR="000A7697" w:rsidRPr="007A168E" w:rsidRDefault="000A7697" w:rsidP="000A7697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3,572</w:t>
            </w:r>
          </w:p>
        </w:tc>
      </w:tr>
      <w:tr w:rsidR="000A7697" w:rsidRPr="007A168E" w14:paraId="15782904" w14:textId="77777777" w:rsidTr="00EA1FAF">
        <w:tc>
          <w:tcPr>
            <w:tcW w:w="4050" w:type="dxa"/>
          </w:tcPr>
          <w:p w14:paraId="3FED09A9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76ADD06E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723CFEB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38F4DF9E" w:rsidR="000A7697" w:rsidRPr="007A168E" w:rsidRDefault="00AB71DC" w:rsidP="000A7697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4738FB39" w:rsidR="000A7697" w:rsidRPr="007A168E" w:rsidRDefault="000A7697" w:rsidP="00AF144D">
            <w:pPr>
              <w:spacing w:line="240" w:lineRule="atLeast"/>
              <w:ind w:left="-65" w:right="-115" w:hanging="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697" w:rsidRPr="007A168E" w14:paraId="544A836D" w14:textId="77777777" w:rsidTr="00EA1FAF">
        <w:tc>
          <w:tcPr>
            <w:tcW w:w="4050" w:type="dxa"/>
          </w:tcPr>
          <w:p w14:paraId="3DCA37B3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6C295858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2,558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700A9890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2BD1623" w14:textId="5E9393EF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2,558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4AF2788B" w:rsidR="000A7697" w:rsidRPr="007A168E" w:rsidRDefault="000A7697" w:rsidP="000A7697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</w:tr>
      <w:tr w:rsidR="000A7697" w:rsidRPr="007A168E" w14:paraId="2496ECB8" w14:textId="77777777" w:rsidTr="000B13C3">
        <w:tc>
          <w:tcPr>
            <w:tcW w:w="4050" w:type="dxa"/>
          </w:tcPr>
          <w:p w14:paraId="3A3205B8" w14:textId="3F3C0FED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0A7697" w:rsidRPr="007A168E" w:rsidRDefault="000A7697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3108986F" w14:textId="77777777" w:rsidTr="00EA1FAF">
        <w:tc>
          <w:tcPr>
            <w:tcW w:w="4050" w:type="dxa"/>
          </w:tcPr>
          <w:p w14:paraId="65E76D7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5B8D1233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BB3F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53075ACA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1,568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73007A0C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1,248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26B9308D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</w:t>
            </w:r>
          </w:p>
        </w:tc>
      </w:tr>
      <w:tr w:rsidR="000A7697" w:rsidRPr="007A168E" w14:paraId="18CAE989" w14:textId="77777777" w:rsidTr="00EA1FAF">
        <w:tc>
          <w:tcPr>
            <w:tcW w:w="4050" w:type="dxa"/>
          </w:tcPr>
          <w:p w14:paraId="31CCB0F1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71B8568B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B3F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8133A8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298852A3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1,392</w:t>
            </w:r>
          </w:p>
        </w:tc>
        <w:tc>
          <w:tcPr>
            <w:tcW w:w="236" w:type="dxa"/>
          </w:tcPr>
          <w:p w14:paraId="122C1E20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18C5AE9" w14:textId="042AAF9B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408879B5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6C409414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1,239</w:t>
            </w:r>
          </w:p>
        </w:tc>
      </w:tr>
      <w:tr w:rsidR="000A7697" w:rsidRPr="007A168E" w14:paraId="5E9B9240" w14:textId="77777777" w:rsidTr="00EA1FAF">
        <w:tc>
          <w:tcPr>
            <w:tcW w:w="4050" w:type="dxa"/>
          </w:tcPr>
          <w:p w14:paraId="3B6DE4BE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5859B1BD" w:rsidR="000A7697" w:rsidRPr="007A168E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1,739</w:t>
            </w:r>
          </w:p>
        </w:tc>
        <w:tc>
          <w:tcPr>
            <w:tcW w:w="236" w:type="dxa"/>
          </w:tcPr>
          <w:p w14:paraId="0029F2C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047DB0E4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36" w:type="dxa"/>
          </w:tcPr>
          <w:p w14:paraId="77544C4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40A2E451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1,739</w:t>
            </w:r>
          </w:p>
        </w:tc>
        <w:tc>
          <w:tcPr>
            <w:tcW w:w="236" w:type="dxa"/>
          </w:tcPr>
          <w:p w14:paraId="039AA2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1036E915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</w:tr>
      <w:tr w:rsidR="000A7697" w:rsidRPr="007A168E" w14:paraId="4CA14716" w14:textId="77777777" w:rsidTr="00EA1FAF">
        <w:tc>
          <w:tcPr>
            <w:tcW w:w="4050" w:type="dxa"/>
          </w:tcPr>
          <w:p w14:paraId="1146822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04048232" w:rsidR="000A7697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F0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2598848D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BD4222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369A5AE1" w:rsidR="000A7697" w:rsidRPr="007A168E" w:rsidRDefault="00AB71DC" w:rsidP="00AB71D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4C2BE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187611AC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A7697" w:rsidRPr="007A168E" w14:paraId="568A6520" w14:textId="77777777" w:rsidTr="00EA1FAF">
        <w:tc>
          <w:tcPr>
            <w:tcW w:w="4050" w:type="dxa"/>
          </w:tcPr>
          <w:p w14:paraId="5DBED9AC" w14:textId="6DF177B0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166" w:type="dxa"/>
            <w:shd w:val="clear" w:color="auto" w:fill="auto"/>
          </w:tcPr>
          <w:p w14:paraId="7DB183EE" w14:textId="3C03662C" w:rsidR="000A7697" w:rsidRDefault="00EA1FA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E1F499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1579ACC" w14:textId="0490BB92" w:rsidR="000A7697" w:rsidRPr="00DB0E35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8DA55A3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B13F34E" w14:textId="5A9D3531" w:rsidR="000A7697" w:rsidRPr="007A168E" w:rsidRDefault="00AB71DC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769CDC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0922D8" w14:textId="0BD901F5" w:rsidR="000A7697" w:rsidRPr="00DB0E35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A7697" w:rsidRPr="007A168E" w14:paraId="06E70D55" w14:textId="77777777" w:rsidTr="00EA1FAF">
        <w:tc>
          <w:tcPr>
            <w:tcW w:w="4050" w:type="dxa"/>
            <w:vAlign w:val="bottom"/>
          </w:tcPr>
          <w:p w14:paraId="623102F6" w14:textId="77777777" w:rsidR="000A7697" w:rsidRPr="007A168E" w:rsidRDefault="000A7697" w:rsidP="000A769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7A048A6C" w:rsidR="000A7697" w:rsidRPr="007A168E" w:rsidRDefault="007D0352" w:rsidP="000A7697">
            <w:pPr>
              <w:tabs>
                <w:tab w:val="decimal" w:pos="94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</w:t>
            </w:r>
            <w:r w:rsidR="00182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1F2CD62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50666284" w:rsidR="000A7697" w:rsidRPr="007A168E" w:rsidRDefault="00AB71DC" w:rsidP="000A7697">
            <w:pPr>
              <w:tabs>
                <w:tab w:val="decimal" w:pos="967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841,</w:t>
            </w:r>
            <w:r w:rsidR="007D03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08F10E06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1,357,291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B13986" w:rsidRPr="00435338" w14:paraId="246A1B02" w14:textId="77777777" w:rsidTr="009D7EF6">
        <w:trPr>
          <w:tblHeader/>
        </w:trPr>
        <w:tc>
          <w:tcPr>
            <w:tcW w:w="3070" w:type="dxa"/>
            <w:vAlign w:val="bottom"/>
          </w:tcPr>
          <w:p w14:paraId="56CC17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6EA60F7A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3ACB1D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330062F" w14:textId="24A7E4B2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EA4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B13986" w:rsidRPr="00435338" w14:paraId="11359B70" w14:textId="77777777" w:rsidTr="009D7EF6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159ADEB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715ED4CA" w14:textId="2CA49838" w:rsidR="00B13986" w:rsidRPr="000A195B" w:rsidRDefault="00007FD9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A64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FA64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FA64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5E16401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4C197" w14:textId="1272BAC0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9A3898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E011C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16E44C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410BC2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B6CC4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B2B77B" w14:textId="29EADEFA" w:rsidR="00B13986" w:rsidRPr="00435338" w:rsidRDefault="00007FD9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A7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13986" w:rsidRPr="00435338" w14:paraId="65168D1D" w14:textId="77777777" w:rsidTr="009D7EF6">
        <w:trPr>
          <w:tblHeader/>
        </w:trPr>
        <w:tc>
          <w:tcPr>
            <w:tcW w:w="3070" w:type="dxa"/>
          </w:tcPr>
          <w:p w14:paraId="5098E28A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437B395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F120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881C2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986" w:rsidRPr="00435338" w14:paraId="6989AC82" w14:textId="77777777" w:rsidTr="009D7EF6">
        <w:trPr>
          <w:tblHeader/>
        </w:trPr>
        <w:tc>
          <w:tcPr>
            <w:tcW w:w="3070" w:type="dxa"/>
            <w:vAlign w:val="bottom"/>
          </w:tcPr>
          <w:p w14:paraId="2D306DB3" w14:textId="77777777" w:rsidR="00B13986" w:rsidRPr="00BD080F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35ED2F8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58DD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2600AC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13986" w:rsidRPr="00435338" w14:paraId="168BCCEF" w14:textId="77777777" w:rsidTr="009D7EF6">
        <w:tc>
          <w:tcPr>
            <w:tcW w:w="3070" w:type="dxa"/>
            <w:vAlign w:val="bottom"/>
          </w:tcPr>
          <w:p w14:paraId="61ABF721" w14:textId="77777777" w:rsidR="00B13986" w:rsidRPr="00BD080F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1D34892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E60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FBFF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33406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C23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A915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27B7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09969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CA437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7697" w:rsidRPr="007A7237" w14:paraId="46BEBD03" w14:textId="77777777" w:rsidTr="00191030">
        <w:tc>
          <w:tcPr>
            <w:tcW w:w="3070" w:type="dxa"/>
          </w:tcPr>
          <w:p w14:paraId="104DC7EB" w14:textId="4AED6F55" w:rsidR="000A7697" w:rsidRPr="00EB4A4B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12FB31A7" w14:textId="77777777" w:rsidR="000A7697" w:rsidRPr="00435338" w:rsidRDefault="000A7697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9EBF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2DF5F" w14:textId="77777777" w:rsidR="000A7697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0457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867732" w14:textId="77777777" w:rsidR="000A7697" w:rsidRPr="003833DF" w:rsidRDefault="000A7697" w:rsidP="000A7697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8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E91CA" w14:textId="5D5641B3" w:rsidR="000A7697" w:rsidRPr="00435338" w:rsidRDefault="000A7697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BBB8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57537" w14:textId="77777777" w:rsidR="000A7697" w:rsidRDefault="000A7697" w:rsidP="000A7697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7697" w:rsidRPr="007A7237" w14:paraId="6951F4A4" w14:textId="77777777" w:rsidTr="009D7EF6">
        <w:tc>
          <w:tcPr>
            <w:tcW w:w="3070" w:type="dxa"/>
          </w:tcPr>
          <w:p w14:paraId="45241235" w14:textId="34D23050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13DB644E" w14:textId="7FB3FBE4" w:rsidR="000A7697" w:rsidRPr="00346D1B" w:rsidRDefault="00346D1B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2.80</w:t>
            </w:r>
            <w:r w:rsidR="00AD76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62A3D1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B0C86" w14:textId="7CB37940" w:rsidR="000A7697" w:rsidRPr="008B6522" w:rsidRDefault="000A7697" w:rsidP="00E930B5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3C3E3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C3733" w14:textId="71734417" w:rsidR="000A7697" w:rsidRPr="003833DF" w:rsidRDefault="00E930B5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</w:tcPr>
          <w:p w14:paraId="294E6A6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53F6B0" w14:textId="18D70A27" w:rsidR="000A7697" w:rsidRPr="00435338" w:rsidRDefault="009C0B88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2B838B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261E2" w14:textId="6CD1D7BE" w:rsidR="000A7697" w:rsidRDefault="001E19B0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</w:tr>
      <w:tr w:rsidR="000A7697" w:rsidRPr="007A7237" w14:paraId="273B4F3B" w14:textId="77777777" w:rsidTr="009D7EF6">
        <w:tc>
          <w:tcPr>
            <w:tcW w:w="3070" w:type="dxa"/>
          </w:tcPr>
          <w:p w14:paraId="0E387A8B" w14:textId="03B08EC8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27C1E882" w14:textId="36D367F8" w:rsidR="000A7697" w:rsidRPr="00435338" w:rsidRDefault="00346D1B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AD76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5019E0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18C52B" w14:textId="0C3F838A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50CCC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DA792" w14:textId="2EA87A67" w:rsidR="000A7697" w:rsidRPr="003833DF" w:rsidRDefault="00E930B5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70" w:type="dxa"/>
          </w:tcPr>
          <w:p w14:paraId="45A25060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F23F86" w14:textId="0CAD31EB" w:rsidR="000A7697" w:rsidRPr="00435338" w:rsidRDefault="009C0B88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7BF0E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616F3" w14:textId="0796C6AC" w:rsidR="000A7697" w:rsidRDefault="001E19B0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</w:tr>
      <w:tr w:rsidR="000A7697" w:rsidRPr="007A7237" w14:paraId="2E7B24A5" w14:textId="77777777" w:rsidTr="009D7EF6">
        <w:tc>
          <w:tcPr>
            <w:tcW w:w="3070" w:type="dxa"/>
          </w:tcPr>
          <w:p w14:paraId="3F0097F6" w14:textId="05CF2693" w:rsidR="000A7697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14D28638" w14:textId="67485E99" w:rsidR="000A7697" w:rsidRPr="00435338" w:rsidRDefault="00346D1B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AD76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B73E19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34AFB" w14:textId="2A3C3EF7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805E4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AD43CD" w14:textId="25A674FC" w:rsidR="000A7697" w:rsidRPr="003833DF" w:rsidRDefault="00E930B5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260,000</w:t>
            </w:r>
          </w:p>
        </w:tc>
        <w:tc>
          <w:tcPr>
            <w:tcW w:w="270" w:type="dxa"/>
          </w:tcPr>
          <w:p w14:paraId="4B0ED4E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0B96EA" w14:textId="6B60BD3D" w:rsidR="000A7697" w:rsidRPr="00435338" w:rsidRDefault="009C0B88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94A6D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991302" w14:textId="5D0D3593" w:rsidR="000A7697" w:rsidRDefault="001E19B0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260,000</w:t>
            </w:r>
          </w:p>
        </w:tc>
      </w:tr>
      <w:tr w:rsidR="000A7697" w:rsidRPr="007A7237" w14:paraId="03750F51" w14:textId="77777777" w:rsidTr="009D7EF6">
        <w:tc>
          <w:tcPr>
            <w:tcW w:w="3070" w:type="dxa"/>
          </w:tcPr>
          <w:p w14:paraId="17B76F80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733D42C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714B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21D332" w14:textId="644851E2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AFF989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04C47B" w14:textId="1B1B754D" w:rsidR="000A7697" w:rsidRPr="006F5372" w:rsidRDefault="009C0B88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0BF24FA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E61FD1" w14:textId="6EFFDFAF" w:rsidR="000A7697" w:rsidRDefault="00FF76AF" w:rsidP="00F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5F929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86CD0C" w14:textId="7EDD2354" w:rsidR="000A7697" w:rsidRPr="007A7237" w:rsidRDefault="001E19B0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0A7697" w14:paraId="7ABF9775" w14:textId="77777777" w:rsidTr="009D7EF6">
        <w:tc>
          <w:tcPr>
            <w:tcW w:w="3070" w:type="dxa"/>
          </w:tcPr>
          <w:p w14:paraId="3CD9549E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8900218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D449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2DF21B" w14:textId="457A483B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ADE30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EC637C" w14:textId="68BD5CDB" w:rsidR="000A7697" w:rsidRDefault="009C0B88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4,403</w:t>
            </w:r>
          </w:p>
        </w:tc>
        <w:tc>
          <w:tcPr>
            <w:tcW w:w="270" w:type="dxa"/>
          </w:tcPr>
          <w:p w14:paraId="62B145E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D31E5C" w14:textId="693538E1" w:rsidR="000A7697" w:rsidRDefault="00FF76AF" w:rsidP="00F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4083C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0CCA73" w14:textId="22A971CB" w:rsidR="000A7697" w:rsidRDefault="00321F3C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4,403</w:t>
            </w:r>
          </w:p>
        </w:tc>
      </w:tr>
      <w:tr w:rsidR="000A7697" w:rsidRPr="00C6536F" w14:paraId="013B5D5A" w14:textId="77777777" w:rsidTr="009D7EF6">
        <w:tc>
          <w:tcPr>
            <w:tcW w:w="3070" w:type="dxa"/>
          </w:tcPr>
          <w:p w14:paraId="2322631C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940E988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C07BB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17E8D" w14:textId="7F31E64E" w:rsidR="000A7697" w:rsidRPr="007620FD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F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F0DD76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C377" w14:textId="4DD5A991" w:rsidR="000A7697" w:rsidRPr="003833DF" w:rsidRDefault="009C0B88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704,403</w:t>
            </w:r>
          </w:p>
        </w:tc>
        <w:tc>
          <w:tcPr>
            <w:tcW w:w="270" w:type="dxa"/>
          </w:tcPr>
          <w:p w14:paraId="0A93B700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03DC2" w14:textId="39D3F6C4" w:rsidR="000A7697" w:rsidRPr="00FF76AF" w:rsidRDefault="00FF76AF" w:rsidP="00F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AE359C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B7E5D" w14:textId="0467E796" w:rsidR="000A7697" w:rsidRPr="00C6536F" w:rsidRDefault="00321F3C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704,403</w:t>
            </w:r>
          </w:p>
        </w:tc>
      </w:tr>
    </w:tbl>
    <w:p w14:paraId="38516415" w14:textId="297691F0" w:rsidR="00730361" w:rsidRDefault="00730361">
      <w:pPr>
        <w:spacing w:line="240" w:lineRule="auto"/>
        <w:rPr>
          <w:cs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C240F8" w:rsidRPr="00435338" w14:paraId="4D186BD1" w14:textId="77777777" w:rsidTr="00672D88">
        <w:trPr>
          <w:tblHeader/>
        </w:trPr>
        <w:tc>
          <w:tcPr>
            <w:tcW w:w="3070" w:type="dxa"/>
            <w:vAlign w:val="bottom"/>
          </w:tcPr>
          <w:p w14:paraId="5372315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540" w:type="dxa"/>
          </w:tcPr>
          <w:p w14:paraId="5EDB7493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4141E6B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DFC1B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0F8" w:rsidRPr="00435338" w14:paraId="425F4802" w14:textId="77777777" w:rsidTr="00672D88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3CED09F1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6CA3344C" w14:textId="77777777" w:rsidR="00C240F8" w:rsidRPr="000A195B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4C1A27F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C1F5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Pr="00972A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ECB736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16D04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40B41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49CC1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F268FB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4AD7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240F8" w:rsidRPr="00435338" w14:paraId="386CB0AA" w14:textId="77777777" w:rsidTr="00672D88">
        <w:trPr>
          <w:tblHeader/>
        </w:trPr>
        <w:tc>
          <w:tcPr>
            <w:tcW w:w="3070" w:type="dxa"/>
          </w:tcPr>
          <w:p w14:paraId="5C5A3AC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C8E047E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F169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2256E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40F8" w:rsidRPr="00435338" w14:paraId="002CFA5C" w14:textId="77777777" w:rsidTr="00672D88">
        <w:trPr>
          <w:tblHeader/>
        </w:trPr>
        <w:tc>
          <w:tcPr>
            <w:tcW w:w="3070" w:type="dxa"/>
            <w:vAlign w:val="bottom"/>
          </w:tcPr>
          <w:p w14:paraId="3CC22DF1" w14:textId="77777777" w:rsidR="00C240F8" w:rsidRPr="00BD080F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00695BA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0A9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BC8AFD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240F8" w:rsidRPr="00435338" w14:paraId="2F811C49" w14:textId="77777777" w:rsidTr="00672D88">
        <w:tc>
          <w:tcPr>
            <w:tcW w:w="3070" w:type="dxa"/>
            <w:vAlign w:val="bottom"/>
          </w:tcPr>
          <w:p w14:paraId="588D4502" w14:textId="77777777" w:rsidR="00C240F8" w:rsidRPr="00BD080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3E9D304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C24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4028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0A0C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F48F3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0F5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836434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7E73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5D4DD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435338" w14:paraId="36EDF0F7" w14:textId="77777777" w:rsidTr="00672D88">
        <w:tc>
          <w:tcPr>
            <w:tcW w:w="3070" w:type="dxa"/>
            <w:vAlign w:val="bottom"/>
          </w:tcPr>
          <w:p w14:paraId="0726DFE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0" w:type="dxa"/>
          </w:tcPr>
          <w:p w14:paraId="79679FE3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DCFE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DEEA4" w14:textId="77777777" w:rsidR="00C240F8" w:rsidRPr="00435338" w:rsidRDefault="00C240F8" w:rsidP="00672D8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8F0F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9A22" w14:textId="77777777" w:rsidR="00C240F8" w:rsidRPr="00435338" w:rsidRDefault="00C240F8" w:rsidP="00672D88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F92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6DD955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7959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31B60" w14:textId="77777777" w:rsidR="00C240F8" w:rsidRPr="00435338" w:rsidRDefault="00C240F8" w:rsidP="00672D8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7A7237" w14:paraId="174F1DD0" w14:textId="77777777" w:rsidTr="00672D88">
        <w:tc>
          <w:tcPr>
            <w:tcW w:w="3070" w:type="dxa"/>
          </w:tcPr>
          <w:p w14:paraId="61420B5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0" w:type="dxa"/>
            <w:vAlign w:val="bottom"/>
          </w:tcPr>
          <w:p w14:paraId="3DB92F97" w14:textId="77777777" w:rsidR="00C240F8" w:rsidRPr="00EB4A4B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70" w:type="dxa"/>
          </w:tcPr>
          <w:p w14:paraId="046395C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76295E" w14:textId="77777777" w:rsidR="00C240F8" w:rsidRPr="000A7697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7F1DE3D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B9E60D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BB56D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E5E74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507A4967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ED645" w14:textId="77777777" w:rsidR="00C240F8" w:rsidRPr="007A7237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500C480" w14:textId="77777777" w:rsidTr="00672D88">
        <w:tc>
          <w:tcPr>
            <w:tcW w:w="3070" w:type="dxa"/>
          </w:tcPr>
          <w:p w14:paraId="51377B1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40" w:type="dxa"/>
            <w:vAlign w:val="bottom"/>
          </w:tcPr>
          <w:p w14:paraId="58793874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3D77AEF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7FA74D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910,000</w:t>
            </w:r>
          </w:p>
        </w:tc>
        <w:tc>
          <w:tcPr>
            <w:tcW w:w="270" w:type="dxa"/>
          </w:tcPr>
          <w:p w14:paraId="4341F49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51007F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428CF87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245EB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51A35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F4F251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1,610,000</w:t>
            </w:r>
          </w:p>
        </w:tc>
      </w:tr>
      <w:tr w:rsidR="00C240F8" w:rsidRPr="007A7237" w14:paraId="1F02A8F8" w14:textId="77777777" w:rsidTr="00672D88">
        <w:tc>
          <w:tcPr>
            <w:tcW w:w="3070" w:type="dxa"/>
          </w:tcPr>
          <w:p w14:paraId="597F2962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7E6367FE" w14:textId="77777777" w:rsidR="00C240F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981D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171E01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1,610,000</w:t>
            </w:r>
          </w:p>
        </w:tc>
        <w:tc>
          <w:tcPr>
            <w:tcW w:w="270" w:type="dxa"/>
          </w:tcPr>
          <w:p w14:paraId="33E6BA5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889638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3F7B5A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0113FF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0169044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D65EE1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1,610,000</w:t>
            </w:r>
          </w:p>
        </w:tc>
      </w:tr>
      <w:tr w:rsidR="00C240F8" w:rsidRPr="007A7237" w14:paraId="53589292" w14:textId="77777777" w:rsidTr="00672D88">
        <w:tc>
          <w:tcPr>
            <w:tcW w:w="3070" w:type="dxa"/>
          </w:tcPr>
          <w:p w14:paraId="4418FF28" w14:textId="77777777" w:rsidR="00C240F8" w:rsidRPr="00EB4A4B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0E01878D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D8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554C3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190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02AD7D" w14:textId="77777777" w:rsidR="00C240F8" w:rsidRPr="003833DF" w:rsidRDefault="00C240F8" w:rsidP="00672D88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C666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556C6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B588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ECDC3" w14:textId="77777777" w:rsidR="00C240F8" w:rsidRDefault="00C240F8" w:rsidP="00672D88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40F8" w:rsidRPr="007A7237" w14:paraId="678C066D" w14:textId="77777777" w:rsidTr="00672D88">
        <w:tc>
          <w:tcPr>
            <w:tcW w:w="3070" w:type="dxa"/>
          </w:tcPr>
          <w:p w14:paraId="07FBD7FD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6399BC6E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1BDEB8A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EBFB3" w14:textId="77777777" w:rsidR="00C240F8" w:rsidRDefault="00C240F8" w:rsidP="00672D88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ED187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D11A73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</w:tcPr>
          <w:p w14:paraId="31F0799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6024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4154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EBBEC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</w:tr>
      <w:tr w:rsidR="00C240F8" w:rsidRPr="007A7237" w14:paraId="48BF5529" w14:textId="77777777" w:rsidTr="00672D88">
        <w:tc>
          <w:tcPr>
            <w:tcW w:w="3070" w:type="dxa"/>
          </w:tcPr>
          <w:p w14:paraId="01DF7E90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7606F895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047B54A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6B8A6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AA1F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85BD9F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70" w:type="dxa"/>
          </w:tcPr>
          <w:p w14:paraId="64C848B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B5B8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13B80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87471A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</w:tr>
      <w:tr w:rsidR="00C240F8" w:rsidRPr="007A7237" w14:paraId="154D77DE" w14:textId="77777777" w:rsidTr="00672D88">
        <w:tc>
          <w:tcPr>
            <w:tcW w:w="3070" w:type="dxa"/>
          </w:tcPr>
          <w:p w14:paraId="6F32DFE1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0DC3C0B7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29C4D74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831AA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A349E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57ABF1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260,000</w:t>
            </w:r>
          </w:p>
        </w:tc>
        <w:tc>
          <w:tcPr>
            <w:tcW w:w="270" w:type="dxa"/>
          </w:tcPr>
          <w:p w14:paraId="606C01C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8D4F91" w14:textId="77777777" w:rsidR="00C240F8" w:rsidRPr="00435338" w:rsidRDefault="00C240F8" w:rsidP="00672D88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2357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39A3CB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260,000</w:t>
            </w:r>
          </w:p>
        </w:tc>
      </w:tr>
      <w:tr w:rsidR="00C240F8" w:rsidRPr="007A7237" w14:paraId="3738AC1C" w14:textId="77777777" w:rsidTr="00672D88">
        <w:tc>
          <w:tcPr>
            <w:tcW w:w="3070" w:type="dxa"/>
          </w:tcPr>
          <w:p w14:paraId="57FC404F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033C0D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01DC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E25EE9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6013C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E3419C" w14:textId="77777777" w:rsidR="00C240F8" w:rsidRPr="006F5372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1958DDC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420367" w14:textId="77777777" w:rsidR="00C240F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89388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4B1A32" w14:textId="77777777" w:rsidR="00C240F8" w:rsidRPr="007A7237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C240F8" w14:paraId="0D7A37D5" w14:textId="77777777" w:rsidTr="00672D88">
        <w:tc>
          <w:tcPr>
            <w:tcW w:w="3070" w:type="dxa"/>
          </w:tcPr>
          <w:p w14:paraId="142F6DA4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A8DDA4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BF4B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E7F45D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9,486</w:t>
            </w:r>
          </w:p>
        </w:tc>
        <w:tc>
          <w:tcPr>
            <w:tcW w:w="270" w:type="dxa"/>
          </w:tcPr>
          <w:p w14:paraId="67964C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F37E9C" w14:textId="77777777" w:rsidR="00C240F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13,183</w:t>
            </w:r>
          </w:p>
        </w:tc>
        <w:tc>
          <w:tcPr>
            <w:tcW w:w="270" w:type="dxa"/>
          </w:tcPr>
          <w:p w14:paraId="174CDA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625516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(9,111)</w:t>
            </w:r>
          </w:p>
        </w:tc>
        <w:tc>
          <w:tcPr>
            <w:tcW w:w="270" w:type="dxa"/>
          </w:tcPr>
          <w:p w14:paraId="2967206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521EF3" w14:textId="77777777" w:rsidR="00C240F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13,558</w:t>
            </w:r>
          </w:p>
        </w:tc>
      </w:tr>
      <w:tr w:rsidR="00C240F8" w:rsidRPr="00C6536F" w14:paraId="195683C2" w14:textId="77777777" w:rsidTr="00672D88">
        <w:tc>
          <w:tcPr>
            <w:tcW w:w="3070" w:type="dxa"/>
          </w:tcPr>
          <w:p w14:paraId="24BC9B0E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2953629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BA712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55833" w14:textId="77777777" w:rsidR="00C240F8" w:rsidRPr="007620FD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1,619,486</w:t>
            </w:r>
          </w:p>
        </w:tc>
        <w:tc>
          <w:tcPr>
            <w:tcW w:w="270" w:type="dxa"/>
          </w:tcPr>
          <w:p w14:paraId="1B255D45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126" w14:textId="77777777" w:rsidR="00C240F8" w:rsidRPr="003833D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1,413,183</w:t>
            </w:r>
          </w:p>
        </w:tc>
        <w:tc>
          <w:tcPr>
            <w:tcW w:w="270" w:type="dxa"/>
          </w:tcPr>
          <w:p w14:paraId="269F514F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F0782" w14:textId="77777777" w:rsidR="00C240F8" w:rsidRPr="007620FD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(709,111)</w:t>
            </w:r>
          </w:p>
        </w:tc>
        <w:tc>
          <w:tcPr>
            <w:tcW w:w="270" w:type="dxa"/>
          </w:tcPr>
          <w:p w14:paraId="7ACFEED3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A0460" w14:textId="77777777" w:rsidR="00C240F8" w:rsidRPr="00C6536F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2,323,558</w:t>
            </w:r>
          </w:p>
        </w:tc>
      </w:tr>
    </w:tbl>
    <w:p w14:paraId="1F4A04FD" w14:textId="5CE9DE73" w:rsidR="00B13986" w:rsidRDefault="00730361">
      <w:pPr>
        <w:spacing w:line="240" w:lineRule="auto"/>
      </w:pPr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13986" w:rsidRPr="007A168E" w14:paraId="7DCF7F6D" w14:textId="77777777" w:rsidTr="000B13C3">
        <w:trPr>
          <w:tblHeader/>
        </w:trPr>
        <w:tc>
          <w:tcPr>
            <w:tcW w:w="4050" w:type="dxa"/>
          </w:tcPr>
          <w:p w14:paraId="6E5A59F1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B3956BC" w14:textId="3E133CC4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5EFDE038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453EFE0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10B9098C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2DFA15EF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6C97BD9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161D41C9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676AE852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A59B3EF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3E2CD1CE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29D8AD20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49A12EE1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70272337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036D5D95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EA4615" w:rsidRPr="007A168E" w:rsidRDefault="00EA4615" w:rsidP="00EA4615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EA4615" w:rsidRPr="007A168E" w:rsidRDefault="00EA4615" w:rsidP="00EA4615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30E8AFBA" w14:textId="77777777" w:rsidTr="000B13C3">
        <w:tc>
          <w:tcPr>
            <w:tcW w:w="4050" w:type="dxa"/>
          </w:tcPr>
          <w:p w14:paraId="030CF2E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EA4615" w:rsidRPr="007A168E" w:rsidRDefault="00EA4615" w:rsidP="00EA4615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0A59F0BB" w14:textId="77777777" w:rsidTr="000B13C3">
        <w:tc>
          <w:tcPr>
            <w:tcW w:w="4050" w:type="dxa"/>
          </w:tcPr>
          <w:p w14:paraId="69AA3554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70FC9BCC" w:rsidR="00EA4615" w:rsidRPr="007A168E" w:rsidRDefault="00FA4477" w:rsidP="00FA4477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57D41561" w:rsidR="00EA4615" w:rsidRPr="007A168E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73BD4164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5,153</w:t>
            </w:r>
          </w:p>
        </w:tc>
        <w:tc>
          <w:tcPr>
            <w:tcW w:w="245" w:type="dxa"/>
          </w:tcPr>
          <w:p w14:paraId="251F9EEE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2BA3F5C2" w:rsidR="00EA4615" w:rsidRPr="00FA4477" w:rsidRDefault="008570F3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7914A366" w14:textId="77777777" w:rsidTr="000B13C3">
        <w:tc>
          <w:tcPr>
            <w:tcW w:w="4050" w:type="dxa"/>
          </w:tcPr>
          <w:p w14:paraId="37C716B1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25F1DEC4" w:rsidR="00EA4615" w:rsidRPr="007A168E" w:rsidRDefault="00FA4477" w:rsidP="008A72A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71ECCA32" w:rsidR="00EA4615" w:rsidRPr="00DE3F0C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781364BC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45" w:type="dxa"/>
          </w:tcPr>
          <w:p w14:paraId="01E2B29C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30C117DB" w:rsidR="00EA4615" w:rsidRPr="00FA4477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0FCB"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EA4615" w:rsidRPr="007A168E" w14:paraId="521C5517" w14:textId="77777777" w:rsidTr="000B13C3">
        <w:tc>
          <w:tcPr>
            <w:tcW w:w="4050" w:type="dxa"/>
          </w:tcPr>
          <w:p w14:paraId="11AF8A82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EA4615" w:rsidRPr="007A168E" w:rsidRDefault="00EA4615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EA4615" w:rsidRPr="007A168E" w:rsidRDefault="00EA4615" w:rsidP="00EA4615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162FDCB8" w14:textId="77777777" w:rsidTr="00C45437">
        <w:tc>
          <w:tcPr>
            <w:tcW w:w="4050" w:type="dxa"/>
          </w:tcPr>
          <w:p w14:paraId="23F94732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25CA4317" w:rsidR="00EA4615" w:rsidRPr="007A168E" w:rsidRDefault="00A176F7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CB1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054C1B4D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7,013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D434D4" w14:textId="4F612BDE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245" w:type="dxa"/>
          </w:tcPr>
          <w:p w14:paraId="4BFB87B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0C5F2A49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1,643</w:t>
            </w:r>
          </w:p>
        </w:tc>
      </w:tr>
      <w:tr w:rsidR="00EA4615" w:rsidRPr="007A168E" w14:paraId="3FE533A0" w14:textId="77777777" w:rsidTr="000B13C3">
        <w:tc>
          <w:tcPr>
            <w:tcW w:w="4050" w:type="dxa"/>
          </w:tcPr>
          <w:p w14:paraId="45333F0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EA4615" w:rsidRPr="007A168E" w:rsidRDefault="00EA4615" w:rsidP="00EA461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EA4615" w:rsidRPr="007A168E" w:rsidRDefault="00EA4615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EA4615" w:rsidRPr="007A168E" w:rsidRDefault="00EA4615" w:rsidP="00EA4615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3F2FC353" w14:textId="77777777" w:rsidTr="00C45437">
        <w:tc>
          <w:tcPr>
            <w:tcW w:w="4050" w:type="dxa"/>
          </w:tcPr>
          <w:p w14:paraId="56FA5F9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0C1128AF" w:rsidR="00EA4615" w:rsidRPr="007A168E" w:rsidRDefault="00A176F7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</w:t>
            </w:r>
            <w:r w:rsidR="00CB15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39E5E9D1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36,487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C3F2" w14:textId="440B0B65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28,100</w:t>
            </w:r>
          </w:p>
        </w:tc>
        <w:tc>
          <w:tcPr>
            <w:tcW w:w="245" w:type="dxa"/>
          </w:tcPr>
          <w:p w14:paraId="798B03E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126B7D84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31,709</w:t>
            </w:r>
          </w:p>
        </w:tc>
      </w:tr>
      <w:tr w:rsidR="00EA4615" w:rsidRPr="007A168E" w14:paraId="1315F7B5" w14:textId="77777777" w:rsidTr="000B13C3">
        <w:tc>
          <w:tcPr>
            <w:tcW w:w="4050" w:type="dxa"/>
          </w:tcPr>
          <w:p w14:paraId="2665145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5D22CB28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D071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40BAEBEC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76C0F47C" w:rsidR="00EA4615" w:rsidRPr="007A168E" w:rsidRDefault="001B503B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00B30D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4ACA7A4F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70E24BD" w14:textId="77777777" w:rsidTr="000B13C3">
        <w:tc>
          <w:tcPr>
            <w:tcW w:w="4050" w:type="dxa"/>
          </w:tcPr>
          <w:p w14:paraId="4CCC874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1628C470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54C2F606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6E225FF6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45" w:type="dxa"/>
          </w:tcPr>
          <w:p w14:paraId="117FCD6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02D8597D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EA4615" w:rsidRPr="007A168E" w14:paraId="61DBEC22" w14:textId="77777777" w:rsidTr="00C45437">
        <w:tc>
          <w:tcPr>
            <w:tcW w:w="4050" w:type="dxa"/>
          </w:tcPr>
          <w:p w14:paraId="14A4360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028185B2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</w:t>
            </w:r>
            <w:r w:rsidR="00D071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40EDC66F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7E7E" w14:textId="06D02BA9" w:rsidR="00EA4615" w:rsidRPr="007A168E" w:rsidRDefault="001B503B" w:rsidP="00EA4615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45" w:type="dxa"/>
          </w:tcPr>
          <w:p w14:paraId="5AB88F5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14D91865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EA4615" w:rsidRPr="007A168E" w14:paraId="5537471A" w14:textId="77777777" w:rsidTr="00C45437">
        <w:tc>
          <w:tcPr>
            <w:tcW w:w="4050" w:type="dxa"/>
          </w:tcPr>
          <w:p w14:paraId="4CFEC0C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5920DE7A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1,636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6789865F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52B" w14:textId="7B27AEB5" w:rsidR="00EA4615" w:rsidRPr="007A168E" w:rsidRDefault="001B503B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4B44E702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25FABB5B" w14:textId="77777777" w:rsidTr="00C45437">
        <w:tc>
          <w:tcPr>
            <w:tcW w:w="4050" w:type="dxa"/>
          </w:tcPr>
          <w:p w14:paraId="44AF9094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A5955" w14:textId="02C12C09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480F" w14:textId="2D5F055B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88ABB" w14:textId="3C665E6C" w:rsidR="00EA4615" w:rsidRPr="007A168E" w:rsidRDefault="001B503B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A7C9F0" w14:textId="5ECAF88B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191A4DA" w14:textId="77777777" w:rsidTr="001D4706">
        <w:tc>
          <w:tcPr>
            <w:tcW w:w="4050" w:type="dxa"/>
            <w:vAlign w:val="bottom"/>
          </w:tcPr>
          <w:p w14:paraId="1EF24A42" w14:textId="77777777" w:rsidR="00EA4615" w:rsidRPr="007A168E" w:rsidRDefault="00EA4615" w:rsidP="00EA461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2A165473" w:rsidR="00EA4615" w:rsidRPr="007A168E" w:rsidRDefault="003E668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</w:t>
            </w:r>
            <w:r w:rsidR="00D071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2BADCA62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49,237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09AA38B4" w:rsidR="00EA4615" w:rsidRPr="007A168E" w:rsidRDefault="001B503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36,161</w:t>
            </w:r>
          </w:p>
        </w:tc>
        <w:tc>
          <w:tcPr>
            <w:tcW w:w="245" w:type="dxa"/>
          </w:tcPr>
          <w:p w14:paraId="20436C5C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57B71A7E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34,598</w:t>
            </w:r>
          </w:p>
        </w:tc>
      </w:tr>
    </w:tbl>
    <w:p w14:paraId="661C5E36" w14:textId="77777777" w:rsidR="00F22AB2" w:rsidRDefault="00F22AB2" w:rsidP="00855F83">
      <w:pPr>
        <w:spacing w:line="240" w:lineRule="auto"/>
        <w:rPr>
          <w:rFonts w:ascii="Angsana New" w:hAnsi="Angsana New"/>
          <w:sz w:val="30"/>
          <w:szCs w:val="30"/>
        </w:rPr>
      </w:pPr>
    </w:p>
    <w:p w14:paraId="24D5E81F" w14:textId="78A8283B" w:rsidR="00160F81" w:rsidRPr="00855F83" w:rsidRDefault="00855F83" w:rsidP="00855F83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621EA6">
        <w:tc>
          <w:tcPr>
            <w:tcW w:w="4049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7AB38785" w14:textId="77777777" w:rsidTr="00621EA6">
        <w:tc>
          <w:tcPr>
            <w:tcW w:w="4049" w:type="dxa"/>
          </w:tcPr>
          <w:p w14:paraId="3B4BDF0F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52CE7237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F7F4011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0FEB822E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36B96C34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1A431AB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73AE07F4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1614EF37" w14:textId="77777777" w:rsidTr="00621EA6">
        <w:tc>
          <w:tcPr>
            <w:tcW w:w="4049" w:type="dxa"/>
          </w:tcPr>
          <w:p w14:paraId="5462F253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5F4EB6DD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297D1AB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0B773C01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49A7D3CD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22EC7B4C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19894AB8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5022EFBB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5C0618B7" w14:textId="77777777" w:rsidTr="00621EA6">
        <w:tc>
          <w:tcPr>
            <w:tcW w:w="4049" w:type="dxa"/>
          </w:tcPr>
          <w:p w14:paraId="3C29DB1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175AF24" w14:textId="77777777" w:rsidTr="00621EA6">
        <w:tc>
          <w:tcPr>
            <w:tcW w:w="4049" w:type="dxa"/>
          </w:tcPr>
          <w:p w14:paraId="70EF171E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172DBB8" w14:textId="77777777" w:rsidTr="00621EA6">
        <w:tc>
          <w:tcPr>
            <w:tcW w:w="4049" w:type="dxa"/>
          </w:tcPr>
          <w:p w14:paraId="7ACCD62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5F83" w:rsidRPr="007A168E" w14:paraId="74AD42E2" w14:textId="77777777" w:rsidTr="00621EA6">
        <w:tc>
          <w:tcPr>
            <w:tcW w:w="4049" w:type="dxa"/>
          </w:tcPr>
          <w:p w14:paraId="6E6DC1F1" w14:textId="64E5F23A" w:rsidR="00855F83" w:rsidRPr="00B80B76" w:rsidRDefault="00B80B76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B7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B63B35" w14:textId="03E41F0A" w:rsidR="00855F83" w:rsidRPr="007A168E" w:rsidRDefault="00B80B76" w:rsidP="00B80B7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A1AA1" w14:textId="77777777" w:rsidR="00855F83" w:rsidRPr="007A168E" w:rsidRDefault="00855F83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BAC32B4" w14:textId="618774C2" w:rsidR="00855F83" w:rsidRPr="007A168E" w:rsidRDefault="00B80B76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2227A5" w14:textId="77777777" w:rsidR="00855F83" w:rsidRPr="007A168E" w:rsidRDefault="00855F83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579485" w14:textId="6940F28F" w:rsidR="00855F83" w:rsidRPr="007A168E" w:rsidRDefault="00B80B76" w:rsidP="00B80B7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9,275</w:t>
            </w:r>
          </w:p>
        </w:tc>
        <w:tc>
          <w:tcPr>
            <w:tcW w:w="245" w:type="dxa"/>
          </w:tcPr>
          <w:p w14:paraId="47E99945" w14:textId="77777777" w:rsidR="00855F83" w:rsidRPr="007A168E" w:rsidRDefault="00855F83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7A9B5B8" w14:textId="63E8EFA4" w:rsidR="00855F83" w:rsidRPr="007A168E" w:rsidRDefault="00B80B76" w:rsidP="00B80B7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56611578" w14:textId="77777777" w:rsidTr="00621EA6">
        <w:tc>
          <w:tcPr>
            <w:tcW w:w="4049" w:type="dxa"/>
          </w:tcPr>
          <w:p w14:paraId="7BA68290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604A85B7" w:rsidR="00EA4615" w:rsidRPr="007A168E" w:rsidRDefault="00EE26DF" w:rsidP="00EE26D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551A70EA" w:rsidR="00EA4615" w:rsidRPr="007A168E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229F0014" w:rsidR="00EA4615" w:rsidRPr="007A168E" w:rsidRDefault="00343326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14,296</w:t>
            </w:r>
          </w:p>
        </w:tc>
        <w:tc>
          <w:tcPr>
            <w:tcW w:w="245" w:type="dxa"/>
          </w:tcPr>
          <w:p w14:paraId="47C7D4DC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00E56FF0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14,160</w:t>
            </w:r>
          </w:p>
        </w:tc>
      </w:tr>
      <w:tr w:rsidR="00EA4615" w:rsidRPr="007A168E" w14:paraId="3E71DCCF" w14:textId="77777777" w:rsidTr="00621EA6">
        <w:tc>
          <w:tcPr>
            <w:tcW w:w="4049" w:type="dxa"/>
          </w:tcPr>
          <w:p w14:paraId="6581806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EA4615" w:rsidRPr="007A168E" w:rsidRDefault="00EA4615" w:rsidP="00EA4615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5A73D6E8" w14:textId="77777777" w:rsidTr="00621EA6">
        <w:tc>
          <w:tcPr>
            <w:tcW w:w="4049" w:type="dxa"/>
          </w:tcPr>
          <w:p w14:paraId="3130B69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5D218343" w:rsidR="00EA4615" w:rsidRPr="007A168E" w:rsidRDefault="00EE26D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79,3</w:t>
            </w:r>
            <w:r w:rsidR="001712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7D03ED7A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78,664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42A4E9B0" w:rsidR="00EA4615" w:rsidRPr="007A168E" w:rsidRDefault="00464D0D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2,122</w:t>
            </w:r>
          </w:p>
        </w:tc>
        <w:tc>
          <w:tcPr>
            <w:tcW w:w="245" w:type="dxa"/>
          </w:tcPr>
          <w:p w14:paraId="51A0120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78A9EC81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2,539</w:t>
            </w:r>
          </w:p>
        </w:tc>
      </w:tr>
      <w:tr w:rsidR="00EA4615" w:rsidRPr="007A168E" w14:paraId="5CFD7FC5" w14:textId="77777777" w:rsidTr="00621EA6">
        <w:tc>
          <w:tcPr>
            <w:tcW w:w="4049" w:type="dxa"/>
          </w:tcPr>
          <w:p w14:paraId="29085AC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EA4615" w:rsidRPr="007A168E" w:rsidRDefault="00EA4615" w:rsidP="00EA4615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6CB4B2C2" w14:textId="77777777" w:rsidTr="00621EA6">
        <w:tc>
          <w:tcPr>
            <w:tcW w:w="4049" w:type="dxa"/>
          </w:tcPr>
          <w:p w14:paraId="041BA088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06EBC91E" w:rsidR="00EA4615" w:rsidRPr="007A168E" w:rsidRDefault="00EE26D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32,053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29E30035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32,837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D1FC1" w14:textId="117EE372" w:rsidR="00EA4615" w:rsidRPr="007A168E" w:rsidRDefault="00464D0D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21,816</w:t>
            </w:r>
          </w:p>
        </w:tc>
        <w:tc>
          <w:tcPr>
            <w:tcW w:w="245" w:type="dxa"/>
          </w:tcPr>
          <w:p w14:paraId="5317E25D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01882E91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25,837</w:t>
            </w:r>
          </w:p>
        </w:tc>
      </w:tr>
      <w:tr w:rsidR="00EA4615" w:rsidRPr="007A168E" w14:paraId="567E14AC" w14:textId="77777777" w:rsidTr="00621EA6">
        <w:tc>
          <w:tcPr>
            <w:tcW w:w="4049" w:type="dxa"/>
          </w:tcPr>
          <w:p w14:paraId="59448F89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19D43131" w:rsidR="00EA4615" w:rsidRPr="007A168E" w:rsidRDefault="008B11A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0FF9F22F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45428" w14:textId="573924DE" w:rsidR="00EA4615" w:rsidRPr="007A168E" w:rsidRDefault="00464D0D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45" w:type="dxa"/>
          </w:tcPr>
          <w:p w14:paraId="68DD69E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7F3D2878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</w:tr>
      <w:tr w:rsidR="00EA4615" w:rsidRPr="007A168E" w14:paraId="7F9058B5" w14:textId="77777777" w:rsidTr="00621EA6">
        <w:tc>
          <w:tcPr>
            <w:tcW w:w="4049" w:type="dxa"/>
          </w:tcPr>
          <w:p w14:paraId="3DEBF628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5F9C1B78" w:rsidR="00EA4615" w:rsidRPr="007A168E" w:rsidRDefault="008B11A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68468E10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77DA6" w14:textId="4C87F567" w:rsidR="00EA4615" w:rsidRPr="007A168E" w:rsidRDefault="009A10D4" w:rsidP="00EA4615">
            <w:pPr>
              <w:tabs>
                <w:tab w:val="left" w:pos="582"/>
              </w:tabs>
              <w:spacing w:line="380" w:lineRule="exact"/>
              <w:ind w:left="-70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45" w:type="dxa"/>
          </w:tcPr>
          <w:p w14:paraId="11CC48FC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1CD7A73D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EA4615" w:rsidRPr="007A168E" w14:paraId="2042ACD8" w14:textId="77777777" w:rsidTr="00621EA6">
        <w:tc>
          <w:tcPr>
            <w:tcW w:w="4049" w:type="dxa"/>
          </w:tcPr>
          <w:p w14:paraId="5FA809B8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147B21FA" w:rsidR="00EA4615" w:rsidRPr="007A168E" w:rsidRDefault="008B11AE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183780D7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3DF8" w14:textId="16DE4A43" w:rsidR="00EA4615" w:rsidRPr="007A168E" w:rsidRDefault="009A10D4" w:rsidP="009A10D4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24DF887B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04BA32B6" w14:textId="77777777" w:rsidTr="00621EA6">
        <w:tc>
          <w:tcPr>
            <w:tcW w:w="4049" w:type="dxa"/>
            <w:vAlign w:val="bottom"/>
          </w:tcPr>
          <w:p w14:paraId="6E9E173E" w14:textId="77777777" w:rsidR="00EA4615" w:rsidRPr="007A168E" w:rsidRDefault="00EA4615" w:rsidP="00EA461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051BE4AF" w:rsidR="00EA4615" w:rsidRPr="007A168E" w:rsidRDefault="00D350BA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113,2</w:t>
            </w:r>
            <w:r w:rsidR="00171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5C203675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113,795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3027E8B1" w:rsidR="00EA4615" w:rsidRPr="007A168E" w:rsidRDefault="009A10D4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49,108</w:t>
            </w:r>
          </w:p>
        </w:tc>
        <w:tc>
          <w:tcPr>
            <w:tcW w:w="245" w:type="dxa"/>
          </w:tcPr>
          <w:p w14:paraId="25B85188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5E25C9A8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44,438</w:t>
            </w:r>
          </w:p>
        </w:tc>
      </w:tr>
    </w:tbl>
    <w:p w14:paraId="7C13C04C" w14:textId="5EC21614" w:rsidR="001A5A35" w:rsidRDefault="001A5A35" w:rsidP="00F91B1B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bookmarkStart w:id="1" w:name="_Hlk77412452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180"/>
        <w:gridCol w:w="245"/>
        <w:gridCol w:w="1105"/>
      </w:tblGrid>
      <w:tr w:rsidR="003A310C" w:rsidRPr="007A168E" w14:paraId="5DEFB742" w14:textId="77777777" w:rsidTr="00082CAC">
        <w:tc>
          <w:tcPr>
            <w:tcW w:w="4049" w:type="dxa"/>
          </w:tcPr>
          <w:p w14:paraId="6D796F12" w14:textId="77777777" w:rsidR="003A310C" w:rsidRPr="007A168E" w:rsidRDefault="003A310C" w:rsidP="00082CA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6A6F98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EBF90C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0621E8E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10C" w:rsidRPr="007A168E" w14:paraId="512F5771" w14:textId="77777777" w:rsidTr="00082CAC">
        <w:tc>
          <w:tcPr>
            <w:tcW w:w="4049" w:type="dxa"/>
          </w:tcPr>
          <w:p w14:paraId="50564FAB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3B3428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6C4C9E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6E2D86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67D55FF1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FCEA0D3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34FCBDA8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04AB5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A310C" w:rsidRPr="007A168E" w14:paraId="2B248B23" w14:textId="77777777" w:rsidTr="00082CAC">
        <w:tc>
          <w:tcPr>
            <w:tcW w:w="4049" w:type="dxa"/>
          </w:tcPr>
          <w:p w14:paraId="203A748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9516C9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B98229E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74DC24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7C2E3B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4B24E5B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1774BBD3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4563B0E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A310C" w:rsidRPr="007A168E" w14:paraId="70F606A3" w14:textId="77777777" w:rsidTr="00082CAC">
        <w:tc>
          <w:tcPr>
            <w:tcW w:w="4049" w:type="dxa"/>
          </w:tcPr>
          <w:p w14:paraId="33FA8BB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DCEC8B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10C" w:rsidRPr="007A168E" w14:paraId="6512FFFD" w14:textId="77777777" w:rsidTr="00082CAC">
        <w:tc>
          <w:tcPr>
            <w:tcW w:w="4049" w:type="dxa"/>
          </w:tcPr>
          <w:p w14:paraId="2969A157" w14:textId="0D9D659B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="004178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311" w:type="dxa"/>
            <w:gridSpan w:val="7"/>
          </w:tcPr>
          <w:p w14:paraId="545F3F7A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310C" w:rsidRPr="007A168E" w14:paraId="6EFEC3A1" w14:textId="77777777" w:rsidTr="00082CAC">
        <w:tc>
          <w:tcPr>
            <w:tcW w:w="4049" w:type="dxa"/>
          </w:tcPr>
          <w:p w14:paraId="24F3707E" w14:textId="507F6B76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5163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2A2F549C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CDBF68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434F7B6" w14:textId="77777777" w:rsidR="003A310C" w:rsidRPr="007A168E" w:rsidRDefault="003A310C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F0FCF91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9ACE56" w14:textId="77777777" w:rsidR="003A310C" w:rsidRPr="007A168E" w:rsidRDefault="003A310C" w:rsidP="00082CA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9EA78DB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2B4B91" w14:textId="77777777" w:rsidR="003A310C" w:rsidRPr="007A168E" w:rsidRDefault="003A310C" w:rsidP="00082CAC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2FE80130" w14:textId="77777777" w:rsidTr="00082CAC">
        <w:tc>
          <w:tcPr>
            <w:tcW w:w="4049" w:type="dxa"/>
          </w:tcPr>
          <w:p w14:paraId="3EA3DC0B" w14:textId="6FC8F587" w:rsidR="003A310C" w:rsidRPr="00B80B76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F3D62D8" w14:textId="78BE493E" w:rsidR="003A310C" w:rsidRPr="007A168E" w:rsidRDefault="00624F8F" w:rsidP="007E78E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34,000</w:t>
            </w:r>
          </w:p>
        </w:tc>
        <w:tc>
          <w:tcPr>
            <w:tcW w:w="236" w:type="dxa"/>
            <w:shd w:val="clear" w:color="auto" w:fill="auto"/>
          </w:tcPr>
          <w:p w14:paraId="6105D1EE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539305" w14:textId="42B7E8CE" w:rsidR="003A310C" w:rsidRPr="007A168E" w:rsidRDefault="00F25A6A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60" w:type="dxa"/>
            <w:shd w:val="clear" w:color="auto" w:fill="auto"/>
          </w:tcPr>
          <w:p w14:paraId="1C3BEE73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2377E21" w14:textId="128D9B1C" w:rsidR="003A310C" w:rsidRPr="007A168E" w:rsidRDefault="009B2BC2" w:rsidP="00082CA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45" w:type="dxa"/>
          </w:tcPr>
          <w:p w14:paraId="65EE9559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E45D9D" w14:textId="14F699AF" w:rsidR="003A310C" w:rsidRPr="007A168E" w:rsidRDefault="006F723C" w:rsidP="006F723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</w:tr>
      <w:tr w:rsidR="003A310C" w:rsidRPr="007A168E" w14:paraId="66EA9136" w14:textId="77777777" w:rsidTr="00082CAC">
        <w:tc>
          <w:tcPr>
            <w:tcW w:w="4049" w:type="dxa"/>
          </w:tcPr>
          <w:p w14:paraId="72826E45" w14:textId="6AD8685F" w:rsidR="003A310C" w:rsidRPr="007A168E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  <w:shd w:val="clear" w:color="auto" w:fill="auto"/>
          </w:tcPr>
          <w:p w14:paraId="10CD331F" w14:textId="111FCC7F" w:rsidR="003A310C" w:rsidRPr="007A168E" w:rsidRDefault="007E78E2" w:rsidP="007E78E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2B2EEF0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948CF3" w14:textId="6A864D68" w:rsidR="003A310C" w:rsidRPr="007A168E" w:rsidRDefault="00F25A6A" w:rsidP="00082CA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260" w:type="dxa"/>
            <w:shd w:val="clear" w:color="auto" w:fill="auto"/>
          </w:tcPr>
          <w:p w14:paraId="57F022F6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27A2BA8" w14:textId="32273596" w:rsidR="003A310C" w:rsidRPr="007A168E" w:rsidRDefault="009B2BC2" w:rsidP="00082CA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45" w:type="dxa"/>
          </w:tcPr>
          <w:p w14:paraId="13E9A24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50333E5" w14:textId="543AD483" w:rsidR="003A310C" w:rsidRPr="007A168E" w:rsidRDefault="006F723C" w:rsidP="00082CA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36,000</w:t>
            </w:r>
          </w:p>
        </w:tc>
      </w:tr>
      <w:tr w:rsidR="003A310C" w:rsidRPr="007A168E" w14:paraId="7F0311C3" w14:textId="77777777" w:rsidTr="00082CAC">
        <w:tc>
          <w:tcPr>
            <w:tcW w:w="4049" w:type="dxa"/>
          </w:tcPr>
          <w:p w14:paraId="7FBFA34E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E8E297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49B36B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74CD63" w14:textId="77777777" w:rsidR="003A310C" w:rsidRPr="007A168E" w:rsidRDefault="003A310C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BF82DA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AFD271A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CD207F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088110F" w14:textId="77777777" w:rsidR="003A310C" w:rsidRPr="007A168E" w:rsidRDefault="003A310C" w:rsidP="00082CAC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1CC060A1" w14:textId="77777777" w:rsidTr="00082CAC">
        <w:tc>
          <w:tcPr>
            <w:tcW w:w="4049" w:type="dxa"/>
          </w:tcPr>
          <w:p w14:paraId="33CD5137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1753B" w14:textId="29C67E7E" w:rsidR="003A310C" w:rsidRPr="007A168E" w:rsidRDefault="007E78E2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17,000</w:t>
            </w:r>
          </w:p>
        </w:tc>
        <w:tc>
          <w:tcPr>
            <w:tcW w:w="236" w:type="dxa"/>
            <w:shd w:val="clear" w:color="auto" w:fill="auto"/>
          </w:tcPr>
          <w:p w14:paraId="40EB58DC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FBCD680" w14:textId="28B911E6" w:rsidR="003A310C" w:rsidRPr="00ED4A83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A7DB98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3F65" w14:textId="798B5FB2" w:rsidR="003A310C" w:rsidRPr="007A168E" w:rsidRDefault="009B2BC2" w:rsidP="009B2BC2">
            <w:pPr>
              <w:spacing w:line="380" w:lineRule="exact"/>
              <w:ind w:left="-9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2E3C6E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5180A0" w14:textId="7A7A2665" w:rsidR="003A310C" w:rsidRPr="006F723C" w:rsidRDefault="006F723C" w:rsidP="006F723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7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60B6C6AB" w14:textId="77777777" w:rsidTr="00082CAC">
        <w:tc>
          <w:tcPr>
            <w:tcW w:w="4049" w:type="dxa"/>
          </w:tcPr>
          <w:p w14:paraId="1829595D" w14:textId="6F62167C" w:rsidR="003A310C" w:rsidRPr="007A168E" w:rsidRDefault="00624F8F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5F1AC" w14:textId="44856ACB" w:rsidR="003A310C" w:rsidRPr="007A168E" w:rsidRDefault="007E78E2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8,500</w:t>
            </w:r>
          </w:p>
        </w:tc>
        <w:tc>
          <w:tcPr>
            <w:tcW w:w="236" w:type="dxa"/>
            <w:shd w:val="clear" w:color="auto" w:fill="auto"/>
          </w:tcPr>
          <w:p w14:paraId="4D24FF64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F668A1A" w14:textId="1BF815E1" w:rsidR="003A310C" w:rsidRPr="007A168E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CCDB11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E9ED" w14:textId="77777777" w:rsidR="003A310C" w:rsidRPr="007A168E" w:rsidRDefault="003A310C" w:rsidP="009B2BC2">
            <w:pPr>
              <w:spacing w:line="380" w:lineRule="exact"/>
              <w:ind w:left="-9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DA6FF4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A9BA933" w14:textId="77777777" w:rsidR="003A310C" w:rsidRPr="006F723C" w:rsidRDefault="003A310C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121E3F7F" w14:textId="77777777" w:rsidTr="00082CAC">
        <w:tc>
          <w:tcPr>
            <w:tcW w:w="4049" w:type="dxa"/>
            <w:vAlign w:val="bottom"/>
          </w:tcPr>
          <w:p w14:paraId="5EF0705A" w14:textId="77777777" w:rsidR="003A310C" w:rsidRPr="007A168E" w:rsidRDefault="003A310C" w:rsidP="00082CA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30B8E" w14:textId="5ADA967B" w:rsidR="003A310C" w:rsidRPr="007A168E" w:rsidRDefault="007E78E2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79,500</w:t>
            </w:r>
          </w:p>
        </w:tc>
        <w:tc>
          <w:tcPr>
            <w:tcW w:w="236" w:type="dxa"/>
            <w:shd w:val="clear" w:color="auto" w:fill="auto"/>
          </w:tcPr>
          <w:p w14:paraId="7AAF1EC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C8A1E" w14:textId="4A6DE033" w:rsidR="003A310C" w:rsidRPr="007A168E" w:rsidRDefault="003A310C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D4A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60" w:type="dxa"/>
            <w:shd w:val="clear" w:color="auto" w:fill="auto"/>
          </w:tcPr>
          <w:p w14:paraId="4C8B61D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2145" w14:textId="5664C80C" w:rsidR="003A310C" w:rsidRPr="007A168E" w:rsidRDefault="006F723C" w:rsidP="00082CA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45" w:type="dxa"/>
          </w:tcPr>
          <w:p w14:paraId="29A7209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9945FA" w14:textId="5FCFC4AD" w:rsidR="003A310C" w:rsidRPr="007A168E" w:rsidRDefault="006F723C" w:rsidP="00082CA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111,000</w:t>
            </w:r>
          </w:p>
        </w:tc>
      </w:tr>
    </w:tbl>
    <w:p w14:paraId="56D5E57D" w14:textId="77777777" w:rsidR="001A5A35" w:rsidRDefault="001A5A3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1A5A35" w:rsidRPr="001A5A35" w14:paraId="3A8E682F" w14:textId="77777777" w:rsidTr="00AA3F57">
        <w:tc>
          <w:tcPr>
            <w:tcW w:w="4050" w:type="dxa"/>
          </w:tcPr>
          <w:p w14:paraId="775BCB99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179EB6AD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D2DBB2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431521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A35" w:rsidRPr="001A5A35" w14:paraId="156E3C9C" w14:textId="77777777" w:rsidTr="00AA3F57">
        <w:tc>
          <w:tcPr>
            <w:tcW w:w="4050" w:type="dxa"/>
          </w:tcPr>
          <w:p w14:paraId="043F9AB6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171EDE1C" w14:textId="77777777" w:rsidR="001A5A35" w:rsidRPr="001A5A35" w:rsidRDefault="001A5A35" w:rsidP="001A5A35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63B8F2C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F04AE7" w14:textId="77777777" w:rsidR="001A5A35" w:rsidRPr="001A5A35" w:rsidRDefault="001A5A35" w:rsidP="001A5A3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E763112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455F5F" w14:textId="77777777" w:rsidR="001A5A35" w:rsidRPr="001A5A35" w:rsidRDefault="001A5A35" w:rsidP="001A5A35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B68A5A3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74E29" w14:textId="77777777" w:rsidR="001A5A35" w:rsidRPr="001A5A35" w:rsidRDefault="001A5A35" w:rsidP="001A5A3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5A35" w:rsidRPr="001A5A35" w14:paraId="208DDAA2" w14:textId="77777777" w:rsidTr="00AA3F57">
        <w:tc>
          <w:tcPr>
            <w:tcW w:w="4050" w:type="dxa"/>
          </w:tcPr>
          <w:p w14:paraId="4117EB9D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6AFB0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47EE1FA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3B5E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E24F40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73CBD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B20D7B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F40A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A5A35" w:rsidRPr="001A5A35" w14:paraId="001708AE" w14:textId="77777777" w:rsidTr="00AA3F57">
        <w:tc>
          <w:tcPr>
            <w:tcW w:w="4050" w:type="dxa"/>
          </w:tcPr>
          <w:p w14:paraId="7D0938C3" w14:textId="77777777" w:rsidR="001A5A35" w:rsidRPr="001A5A35" w:rsidRDefault="001A5A35" w:rsidP="001A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5D38EB8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A35" w:rsidRPr="001A5A35" w14:paraId="7CD3AD94" w14:textId="77777777" w:rsidTr="00AA3F57">
        <w:tc>
          <w:tcPr>
            <w:tcW w:w="4050" w:type="dxa"/>
          </w:tcPr>
          <w:p w14:paraId="0EB4BAE7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4672F28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CF1EE5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E11681" w14:textId="77777777" w:rsidR="001A5A35" w:rsidRPr="001A5A35" w:rsidRDefault="001A5A35" w:rsidP="001A5A3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29082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D2A062D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BAF90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CAD82B" w14:textId="77777777" w:rsidR="001A5A35" w:rsidRPr="001A5A35" w:rsidRDefault="001A5A35" w:rsidP="001A5A35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518EF452" w14:textId="77777777" w:rsidTr="00AA3F57">
        <w:tc>
          <w:tcPr>
            <w:tcW w:w="4050" w:type="dxa"/>
          </w:tcPr>
          <w:p w14:paraId="5FB6FD4D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A205A9A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408171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B2881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AE0F9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935806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8BE85B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5DA4F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0846C2DE" w14:textId="77777777" w:rsidTr="00AA3F57">
        <w:tc>
          <w:tcPr>
            <w:tcW w:w="4050" w:type="dxa"/>
          </w:tcPr>
          <w:p w14:paraId="743FBE0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C6A4DB7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4356E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F28F88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934B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6E72D70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  <w:tc>
          <w:tcPr>
            <w:tcW w:w="270" w:type="dxa"/>
          </w:tcPr>
          <w:p w14:paraId="5DC6F1E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3C4C45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</w:tr>
      <w:tr w:rsidR="001A5A35" w:rsidRPr="001A5A35" w14:paraId="21451A41" w14:textId="77777777" w:rsidTr="00AA3F57">
        <w:tc>
          <w:tcPr>
            <w:tcW w:w="4050" w:type="dxa"/>
          </w:tcPr>
          <w:p w14:paraId="1DAE834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1A5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4AEF49AE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EA80F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6234A9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8B025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8E4F63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610BE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7D196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54C5FF0A" w14:textId="77777777" w:rsidTr="00AA3F57">
        <w:tc>
          <w:tcPr>
            <w:tcW w:w="4050" w:type="dxa"/>
          </w:tcPr>
          <w:p w14:paraId="730CF72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5373185E" w14:textId="461F892F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9B1D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017AAFC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B65921" w14:textId="0C1CDEC3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ED5A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2086402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957CC18" w14:textId="3E095536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D5A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70" w:type="dxa"/>
          </w:tcPr>
          <w:p w14:paraId="183D89D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DDBDC6" w14:textId="627243A9" w:rsidR="001A5A35" w:rsidRPr="001A5A35" w:rsidRDefault="00561EC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1A5A35" w:rsidRPr="001A5A35" w14:paraId="77F637E6" w14:textId="77777777" w:rsidTr="00AA3F57">
        <w:tc>
          <w:tcPr>
            <w:tcW w:w="4050" w:type="dxa"/>
          </w:tcPr>
          <w:p w14:paraId="4AD5FF9E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  <w:shd w:val="clear" w:color="auto" w:fill="auto"/>
          </w:tcPr>
          <w:p w14:paraId="0EBC3A33" w14:textId="18B6634B" w:rsidR="001A5A35" w:rsidRPr="001A5A35" w:rsidRDefault="004E09C7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66117C4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D9DA7B" w14:textId="00E1487A" w:rsidR="001A5A35" w:rsidRPr="001A5A35" w:rsidRDefault="00ED5A49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B9F71FC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EE48717" w14:textId="0EDA239B" w:rsidR="001A5A35" w:rsidRPr="001A5A35" w:rsidRDefault="00ED5A49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0" w:type="dxa"/>
          </w:tcPr>
          <w:p w14:paraId="201F868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79992D" w14:textId="1D97A236" w:rsidR="001A5A35" w:rsidRPr="001A5A35" w:rsidRDefault="00561EC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1A5A35" w:rsidRPr="001A5A35" w14:paraId="333B71EC" w14:textId="77777777" w:rsidTr="00AA3F57">
        <w:tc>
          <w:tcPr>
            <w:tcW w:w="4050" w:type="dxa"/>
          </w:tcPr>
          <w:p w14:paraId="3BCB69C4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70" w:type="dxa"/>
            <w:shd w:val="clear" w:color="auto" w:fill="auto"/>
          </w:tcPr>
          <w:p w14:paraId="05A55DBF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340A1E30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34DAF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1DC06902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989253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14:paraId="1D65249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389F13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1A5A35" w:rsidRPr="001A5A35" w14:paraId="0A3C3669" w14:textId="77777777" w:rsidTr="00AA3F57">
        <w:tc>
          <w:tcPr>
            <w:tcW w:w="4050" w:type="dxa"/>
          </w:tcPr>
          <w:p w14:paraId="0A8E324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C2C2CA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8FDF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F3F8FE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A429A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ADFA000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9E4C9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9AC31E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1989352F" w14:textId="77777777" w:rsidTr="00AA3F57">
        <w:tc>
          <w:tcPr>
            <w:tcW w:w="4050" w:type="dxa"/>
          </w:tcPr>
          <w:p w14:paraId="43000BD2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3D26189" w14:textId="03A348B5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E09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8F4B45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B732E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267,000</w:t>
            </w:r>
          </w:p>
        </w:tc>
        <w:tc>
          <w:tcPr>
            <w:tcW w:w="270" w:type="dxa"/>
            <w:shd w:val="clear" w:color="auto" w:fill="auto"/>
          </w:tcPr>
          <w:p w14:paraId="25291586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42B7957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175,000</w:t>
            </w:r>
          </w:p>
        </w:tc>
        <w:tc>
          <w:tcPr>
            <w:tcW w:w="270" w:type="dxa"/>
          </w:tcPr>
          <w:p w14:paraId="02DAD946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CDFDAA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175,000</w:t>
            </w:r>
          </w:p>
        </w:tc>
      </w:tr>
      <w:tr w:rsidR="001A5A35" w:rsidRPr="001A5A35" w14:paraId="19D64441" w14:textId="77777777" w:rsidTr="00AA3F57">
        <w:tc>
          <w:tcPr>
            <w:tcW w:w="4050" w:type="dxa"/>
          </w:tcPr>
          <w:p w14:paraId="3FCA0F0F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45B09B20" w14:textId="3DCF1D96" w:rsidR="001A5A35" w:rsidRPr="001A5A35" w:rsidRDefault="004E09C7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33BEAF3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B13B5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76,000</w:t>
            </w:r>
          </w:p>
        </w:tc>
        <w:tc>
          <w:tcPr>
            <w:tcW w:w="270" w:type="dxa"/>
            <w:shd w:val="clear" w:color="auto" w:fill="auto"/>
          </w:tcPr>
          <w:p w14:paraId="463DD13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4C8F302C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2C37ECF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8B7A0D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</w:tr>
      <w:tr w:rsidR="001A5A35" w:rsidRPr="001A5A35" w14:paraId="27FF92A0" w14:textId="77777777" w:rsidTr="00AA3F57">
        <w:tc>
          <w:tcPr>
            <w:tcW w:w="4050" w:type="dxa"/>
          </w:tcPr>
          <w:p w14:paraId="4C052B15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D52AAAE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901,000</w:t>
            </w:r>
          </w:p>
        </w:tc>
        <w:tc>
          <w:tcPr>
            <w:tcW w:w="270" w:type="dxa"/>
            <w:shd w:val="clear" w:color="auto" w:fill="auto"/>
          </w:tcPr>
          <w:p w14:paraId="676ABE2F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0EFD59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901,000</w:t>
            </w:r>
          </w:p>
        </w:tc>
        <w:tc>
          <w:tcPr>
            <w:tcW w:w="270" w:type="dxa"/>
            <w:shd w:val="clear" w:color="auto" w:fill="auto"/>
          </w:tcPr>
          <w:p w14:paraId="2B1A04DE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03981B5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559,000</w:t>
            </w:r>
          </w:p>
        </w:tc>
        <w:tc>
          <w:tcPr>
            <w:tcW w:w="270" w:type="dxa"/>
          </w:tcPr>
          <w:p w14:paraId="5931B40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D5328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559,000</w:t>
            </w:r>
          </w:p>
        </w:tc>
      </w:tr>
      <w:tr w:rsidR="001A5A35" w:rsidRPr="001A5A35" w14:paraId="4C4A32F7" w14:textId="77777777" w:rsidTr="00AA3F57">
        <w:tc>
          <w:tcPr>
            <w:tcW w:w="4050" w:type="dxa"/>
          </w:tcPr>
          <w:p w14:paraId="12A8BF1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EB7D3AF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1D40C3DB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675F5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05082A3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547931D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45E375E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3026B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1A5A35" w:rsidRPr="001A5A35" w14:paraId="138A9F29" w14:textId="77777777" w:rsidTr="00AA3F57">
        <w:tc>
          <w:tcPr>
            <w:tcW w:w="4050" w:type="dxa"/>
          </w:tcPr>
          <w:p w14:paraId="55920A91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5EAC3889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1001D423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33F990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31F9E1A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A52A36D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546BA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B3DF4E" w14:textId="77777777" w:rsidR="001A5A35" w:rsidRPr="001A5A35" w:rsidRDefault="001A5A35" w:rsidP="001A5A35">
            <w:pPr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A35" w:rsidRPr="001A5A35" w14:paraId="0735B80C" w14:textId="77777777" w:rsidTr="00AA3F57">
        <w:tc>
          <w:tcPr>
            <w:tcW w:w="4050" w:type="dxa"/>
          </w:tcPr>
          <w:p w14:paraId="4808A9F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DE3F8" w14:textId="1FA2B1CC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</w:t>
            </w:r>
            <w:r w:rsidR="004E09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E09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5CF562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93FE" w14:textId="3A255801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ED5A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,200</w:t>
            </w:r>
          </w:p>
        </w:tc>
        <w:tc>
          <w:tcPr>
            <w:tcW w:w="270" w:type="dxa"/>
            <w:shd w:val="clear" w:color="auto" w:fill="auto"/>
          </w:tcPr>
          <w:p w14:paraId="75C26D35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486DC" w14:textId="5F66D0F4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</w:t>
            </w:r>
            <w:r w:rsidR="00561E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0,800</w:t>
            </w:r>
          </w:p>
        </w:tc>
        <w:tc>
          <w:tcPr>
            <w:tcW w:w="270" w:type="dxa"/>
          </w:tcPr>
          <w:p w14:paraId="60168275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7A8DB" w14:textId="7F7F36DB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561E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,800</w:t>
            </w:r>
          </w:p>
        </w:tc>
      </w:tr>
    </w:tbl>
    <w:p w14:paraId="6EB6AE60" w14:textId="77777777" w:rsidR="00855F83" w:rsidRDefault="00855F83" w:rsidP="001A5A35">
      <w:pPr>
        <w:pStyle w:val="Bo-C1Content"/>
        <w:ind w:left="0"/>
        <w:rPr>
          <w:rFonts w:asciiTheme="majorBidi" w:hAnsiTheme="majorBidi" w:cstheme="majorBidi"/>
          <w:b/>
          <w:bCs/>
          <w:i/>
          <w:iCs/>
        </w:rPr>
      </w:pPr>
    </w:p>
    <w:p w14:paraId="7197C435" w14:textId="1CC5143B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541395EF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DB0E35" w:rsidRPr="00DB0E35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DB0E35" w:rsidRPr="00DB0E35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DB0E35" w:rsidRPr="00DB0E35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DB0E35" w:rsidRPr="00DB0E35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00092704" w14:textId="204EAE81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08235F14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936E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FA644B">
        <w:rPr>
          <w:rFonts w:asciiTheme="majorBidi" w:hAnsiTheme="majorBidi" w:cstheme="majorBidi"/>
          <w:spacing w:val="2"/>
        </w:rPr>
        <w:t xml:space="preserve">31 </w:t>
      </w:r>
      <w:r w:rsidR="00FA644B">
        <w:rPr>
          <w:rFonts w:asciiTheme="majorBidi" w:hAnsiTheme="majorBidi" w:cstheme="majorBidi"/>
          <w:spacing w:val="2"/>
          <w:cs/>
        </w:rPr>
        <w:t xml:space="preserve">มีนาคม </w:t>
      </w:r>
      <w:r w:rsidR="00FA644B">
        <w:rPr>
          <w:rFonts w:asciiTheme="majorBidi" w:hAnsiTheme="majorBidi" w:cstheme="majorBidi"/>
          <w:spacing w:val="2"/>
        </w:rPr>
        <w:t>2568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6DBAFA74" w:rsidR="003E5F5A" w:rsidRPr="00704B6A" w:rsidRDefault="00C54D79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>2567</w:t>
      </w:r>
      <w:r w:rsidR="006B3127" w:rsidRPr="006B3127">
        <w:rPr>
          <w:rFonts w:asciiTheme="majorBidi" w:hAnsiTheme="majorBidi"/>
          <w:cs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3E5F5A" w:rsidRPr="00DB735F">
        <w:rPr>
          <w:rFonts w:asciiTheme="majorBidi" w:hAnsiTheme="majorBidi" w:cstheme="majorBidi"/>
          <w:lang w:val="en-US"/>
        </w:rPr>
        <w:t>30</w:t>
      </w:r>
      <w:r w:rsidR="003E5F5A" w:rsidRPr="003E5F5A">
        <w:rPr>
          <w:rFonts w:asciiTheme="majorBidi" w:hAnsiTheme="majorBidi" w:cs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3E5F5A" w:rsidRPr="003E5F5A">
        <w:rPr>
          <w:rFonts w:asciiTheme="majorBidi" w:hAnsiTheme="majorBidi" w:cs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3E5F5A" w:rsidRPr="0084593A">
        <w:rPr>
          <w:rFonts w:asciiTheme="majorBidi" w:hAnsiTheme="majorBidi"/>
          <w:cs/>
          <w:lang w:val="en-US"/>
        </w:rPr>
        <w:t>บริษัท</w:t>
      </w:r>
      <w:r w:rsidR="003E5F5A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42C5DE27" w14:textId="77777777" w:rsidR="00704B6A" w:rsidRPr="003E5F5A" w:rsidRDefault="00704B6A" w:rsidP="00704B6A">
      <w:pPr>
        <w:pStyle w:val="Bo-C1Content"/>
        <w:tabs>
          <w:tab w:val="left" w:pos="1440"/>
        </w:tabs>
        <w:ind w:left="1350"/>
        <w:rPr>
          <w:rFonts w:asciiTheme="majorBidi" w:hAnsiTheme="majorBidi" w:cstheme="majorBidi"/>
          <w:lang w:val="en-US"/>
        </w:rPr>
      </w:pPr>
    </w:p>
    <w:p w14:paraId="5DF496A7" w14:textId="298C3FD8" w:rsidR="003E5F5A" w:rsidRPr="00703A38" w:rsidRDefault="00071D6F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 xml:space="preserve">2567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583EBF">
        <w:rPr>
          <w:rFonts w:asciiTheme="majorBidi" w:hAnsiTheme="majorBidi" w:cstheme="majorBidi"/>
          <w:lang w:val="en-US"/>
        </w:rPr>
        <w:t>30</w:t>
      </w:r>
      <w:r w:rsidR="003E5F5A" w:rsidRPr="00703A38"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3E5F5A" w:rsidRPr="00703A38">
        <w:rPr>
          <w:rFonts w:asciiTheme="majorBidi" w:hAnsi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="003E5F5A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67ED82CB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DB0E35" w:rsidRPr="00813137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6867D574" w:rsidR="008627CA" w:rsidRDefault="008627C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7274AB10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8246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4950"/>
        <w:gridCol w:w="1530"/>
        <w:gridCol w:w="270"/>
        <w:gridCol w:w="1496"/>
      </w:tblGrid>
      <w:tr w:rsidR="00696747" w:rsidRPr="007A168E" w14:paraId="2FDF9B42" w14:textId="77777777" w:rsidTr="00714DA5">
        <w:tc>
          <w:tcPr>
            <w:tcW w:w="4950" w:type="dxa"/>
            <w:vAlign w:val="bottom"/>
          </w:tcPr>
          <w:p w14:paraId="7EA482CD" w14:textId="384DE236" w:rsidR="00696747" w:rsidRPr="002748AF" w:rsidRDefault="00CB3A4E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714DA5">
        <w:tc>
          <w:tcPr>
            <w:tcW w:w="495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714DA5">
        <w:tc>
          <w:tcPr>
            <w:tcW w:w="495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714DA5">
        <w:tc>
          <w:tcPr>
            <w:tcW w:w="495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391A6044" w:rsidR="00696747" w:rsidRPr="007A168E" w:rsidRDefault="001D0BB3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35,577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3D0EBF4E" w:rsidR="00696747" w:rsidRPr="007A168E" w:rsidRDefault="00104282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25,824</w:t>
            </w:r>
          </w:p>
        </w:tc>
      </w:tr>
      <w:tr w:rsidR="00696747" w:rsidRPr="007A168E" w14:paraId="4E3C2EC3" w14:textId="77777777" w:rsidTr="00714DA5">
        <w:tc>
          <w:tcPr>
            <w:tcW w:w="495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78968376" w:rsidR="00696747" w:rsidRPr="007A168E" w:rsidRDefault="001D0BB3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32,739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21EBE20C" w:rsidR="00696747" w:rsidRPr="007A168E" w:rsidRDefault="00104282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20,019</w:t>
            </w:r>
          </w:p>
        </w:tc>
      </w:tr>
      <w:tr w:rsidR="00696747" w:rsidRPr="007A168E" w14:paraId="530480A0" w14:textId="77777777" w:rsidTr="00714DA5">
        <w:tc>
          <w:tcPr>
            <w:tcW w:w="495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5C487FB9" w:rsidR="00696747" w:rsidRPr="007A168E" w:rsidRDefault="00104282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68,31</w:t>
            </w:r>
            <w:r w:rsidR="00903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0E34846D" w:rsidR="00696747" w:rsidRPr="007A168E" w:rsidRDefault="00104282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45,843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41850B6F" w:rsidR="009A7D0C" w:rsidRPr="00F969AE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>บริษัทย่อยแห่ง</w:t>
      </w:r>
      <w:r w:rsidR="009A7D0C" w:rsidRPr="00F969AE">
        <w:rPr>
          <w:rFonts w:asciiTheme="majorBidi" w:hAnsiTheme="majorBidi"/>
          <w:cs/>
          <w:lang w:val="en-US"/>
        </w:rPr>
        <w:t>หนึ่ง</w:t>
      </w:r>
      <w:r w:rsidRPr="00F969AE">
        <w:rPr>
          <w:rFonts w:asciiTheme="majorBidi" w:hAnsi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F969AE">
        <w:rPr>
          <w:rFonts w:asciiTheme="majorBidi" w:hAnsiTheme="majorBidi"/>
          <w:cs/>
          <w:lang w:val="en-US"/>
        </w:rPr>
        <w:t>ผู้เช่า</w:t>
      </w:r>
      <w:bookmarkEnd w:id="2"/>
      <w:r w:rsidRPr="00F969AE">
        <w:rPr>
          <w:rFonts w:asciiTheme="majorBidi" w:hAnsi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F969AE">
        <w:rPr>
          <w:rFonts w:asciiTheme="majorBidi" w:hAnsiTheme="majorBidi"/>
          <w:cs/>
          <w:lang w:val="en-US"/>
        </w:rPr>
        <w:t xml:space="preserve">ณ วันที่ </w:t>
      </w:r>
      <w:r w:rsidR="00FA644B">
        <w:rPr>
          <w:rFonts w:asciiTheme="majorBidi" w:hAnsiTheme="majorBidi"/>
          <w:lang w:val="en-US"/>
        </w:rPr>
        <w:t xml:space="preserve">31 </w:t>
      </w:r>
      <w:r w:rsidR="00FA644B">
        <w:rPr>
          <w:rFonts w:asciiTheme="majorBidi" w:hAnsiTheme="majorBidi"/>
          <w:cs/>
          <w:lang w:val="en-US"/>
        </w:rPr>
        <w:t xml:space="preserve">มีนาคม </w:t>
      </w:r>
      <w:r w:rsidR="00FA644B">
        <w:rPr>
          <w:rFonts w:asciiTheme="majorBidi" w:hAnsiTheme="majorBidi"/>
          <w:lang w:val="en-US"/>
        </w:rPr>
        <w:t>2568</w:t>
      </w:r>
      <w:r w:rsidR="00782C32" w:rsidRPr="00F969AE">
        <w:rPr>
          <w:rFonts w:asciiTheme="majorBidi" w:hAnsiTheme="majorBidi"/>
          <w:cs/>
          <w:lang w:val="en-US"/>
        </w:rPr>
        <w:t xml:space="preserve"> เป็น</w:t>
      </w:r>
      <w:r w:rsidR="00782C32" w:rsidRPr="00071562">
        <w:rPr>
          <w:rFonts w:asciiTheme="majorBidi" w:hAnsiTheme="majorBidi"/>
          <w:cs/>
          <w:lang w:val="en-US"/>
        </w:rPr>
        <w:t>จำนวน</w:t>
      </w:r>
      <w:r w:rsidR="00685327" w:rsidRPr="00071562">
        <w:rPr>
          <w:rFonts w:asciiTheme="majorBidi" w:hAnsiTheme="majorBidi"/>
          <w:lang w:val="en-US"/>
        </w:rPr>
        <w:t xml:space="preserve"> </w:t>
      </w:r>
      <w:r w:rsidR="00542B6D" w:rsidRPr="00071562">
        <w:rPr>
          <w:rFonts w:asciiTheme="majorBidi" w:hAnsiTheme="majorBidi"/>
          <w:lang w:val="en-US"/>
        </w:rPr>
        <w:t>1.8</w:t>
      </w:r>
      <w:r w:rsidR="007150D1" w:rsidRPr="00071562">
        <w:rPr>
          <w:rFonts w:asciiTheme="majorBidi" w:hAnsiTheme="majorBidi"/>
          <w:lang w:val="en-US"/>
        </w:rPr>
        <w:t xml:space="preserve"> </w:t>
      </w:r>
      <w:r w:rsidR="00782C32" w:rsidRPr="00071562">
        <w:rPr>
          <w:rFonts w:asciiTheme="majorBidi" w:hAnsiTheme="majorBidi"/>
          <w:cs/>
          <w:lang w:val="en-US"/>
        </w:rPr>
        <w:t>ล้</w:t>
      </w:r>
      <w:r w:rsidR="00782C32" w:rsidRPr="00F969AE">
        <w:rPr>
          <w:rFonts w:asciiTheme="majorBidi" w:hAnsiTheme="majorBidi"/>
          <w:cs/>
          <w:lang w:val="en-US"/>
        </w:rPr>
        <w:t xml:space="preserve">านบาท </w:t>
      </w:r>
      <w:r w:rsidRPr="00FC0C95">
        <w:rPr>
          <w:rFonts w:asciiTheme="majorBidi" w:hAnsiTheme="majorBidi"/>
          <w:i/>
          <w:iCs/>
          <w:lang w:val="en-US"/>
        </w:rPr>
        <w:t>(</w:t>
      </w:r>
      <w:r w:rsidR="00DB0E35" w:rsidRPr="00FC0C95">
        <w:rPr>
          <w:rFonts w:asciiTheme="majorBidi" w:hAnsiTheme="majorBidi"/>
          <w:i/>
          <w:iCs/>
          <w:lang w:val="en-US"/>
        </w:rPr>
        <w:t>31</w:t>
      </w:r>
      <w:r w:rsidR="00782C32" w:rsidRPr="00FC0C95">
        <w:rPr>
          <w:rFonts w:asciiTheme="majorBidi" w:hAnsiTheme="majorBidi"/>
          <w:i/>
          <w:iCs/>
          <w:lang w:val="en-US"/>
        </w:rPr>
        <w:t xml:space="preserve"> </w:t>
      </w:r>
      <w:r w:rsidR="00782C32" w:rsidRPr="00FC0C95">
        <w:rPr>
          <w:rFonts w:asciiTheme="majorBidi" w:hAnsiTheme="majorBidi"/>
          <w:i/>
          <w:iCs/>
          <w:cs/>
          <w:lang w:val="en-US"/>
        </w:rPr>
        <w:t xml:space="preserve">ธันวาคม </w:t>
      </w:r>
      <w:r w:rsidR="00DB0E35" w:rsidRPr="00FC0C95">
        <w:rPr>
          <w:rFonts w:asciiTheme="majorBidi" w:hAnsiTheme="majorBidi"/>
          <w:i/>
          <w:iCs/>
          <w:lang w:val="en-US"/>
        </w:rPr>
        <w:t>256</w:t>
      </w:r>
      <w:r w:rsidR="009B0100">
        <w:rPr>
          <w:rFonts w:asciiTheme="majorBidi" w:hAnsiTheme="majorBidi"/>
          <w:i/>
          <w:iCs/>
          <w:lang w:val="en-US"/>
        </w:rPr>
        <w:t>7</w:t>
      </w:r>
      <w:r w:rsidRPr="00FC0C95">
        <w:rPr>
          <w:rFonts w:asciiTheme="majorBidi" w:hAnsiTheme="majorBidi"/>
          <w:i/>
          <w:iCs/>
          <w:lang w:val="en-US"/>
        </w:rPr>
        <w:t>:</w:t>
      </w:r>
      <w:r w:rsidR="00FC0A5B" w:rsidRPr="00FC0C95">
        <w:rPr>
          <w:rFonts w:asciiTheme="majorBidi" w:hAnsiTheme="majorBidi"/>
          <w:i/>
          <w:iCs/>
          <w:lang w:val="en-US"/>
        </w:rPr>
        <w:t xml:space="preserve"> </w:t>
      </w:r>
      <w:r w:rsidR="00DB0E35" w:rsidRPr="00FC0C95">
        <w:rPr>
          <w:rFonts w:asciiTheme="majorBidi" w:hAnsiTheme="majorBidi"/>
          <w:i/>
          <w:iCs/>
          <w:lang w:val="en-US"/>
        </w:rPr>
        <w:t>1</w:t>
      </w:r>
      <w:r w:rsidR="00F65602" w:rsidRPr="00FC0C95">
        <w:rPr>
          <w:rFonts w:asciiTheme="majorBidi" w:hAnsiTheme="majorBidi"/>
          <w:i/>
          <w:iCs/>
          <w:lang w:val="en-US"/>
        </w:rPr>
        <w:t>.</w:t>
      </w:r>
      <w:r w:rsidR="00DB0E35" w:rsidRPr="00FC0C95">
        <w:rPr>
          <w:rFonts w:asciiTheme="majorBidi" w:hAnsiTheme="majorBidi"/>
          <w:i/>
          <w:iCs/>
          <w:lang w:val="en-US"/>
        </w:rPr>
        <w:t>8</w:t>
      </w:r>
      <w:r w:rsidR="004B4843" w:rsidRPr="00FC0C95">
        <w:rPr>
          <w:rFonts w:asciiTheme="majorBidi" w:hAnsiTheme="majorBidi"/>
          <w:i/>
          <w:iCs/>
          <w:lang w:val="en-US"/>
        </w:rPr>
        <w:t xml:space="preserve"> </w:t>
      </w:r>
      <w:r w:rsidRPr="00FC0C95">
        <w:rPr>
          <w:rFonts w:asciiTheme="majorBidi" w:hAnsiTheme="majorBidi"/>
          <w:i/>
          <w:iCs/>
          <w:cs/>
          <w:lang w:val="en-US"/>
        </w:rPr>
        <w:t>ล้านบาท)</w:t>
      </w:r>
      <w:r w:rsidR="009348BD" w:rsidRPr="00FC0C95">
        <w:rPr>
          <w:rFonts w:asciiTheme="majorBidi" w:hAnsiTheme="majorBidi"/>
          <w:i/>
          <w:iCs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19095E41" w:rsidR="00ED11C5" w:rsidRPr="00F969AE" w:rsidRDefault="00ED11C5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ปี นับตั้งแต่วันที่ </w:t>
      </w:r>
      <w:r w:rsidR="00DB0E35" w:rsidRPr="00F969AE">
        <w:rPr>
          <w:rFonts w:asciiTheme="majorBidi" w:hAnsiTheme="majorBidi"/>
          <w:lang w:val="en-US"/>
        </w:rPr>
        <w:t>1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ตุลาคม </w:t>
      </w:r>
      <w:r w:rsidR="00DB0E35" w:rsidRPr="00F969AE">
        <w:rPr>
          <w:rFonts w:asciiTheme="majorBidi" w:hAnsiTheme="majorBidi"/>
          <w:lang w:val="en-US"/>
        </w:rPr>
        <w:t>2566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ถึงวันที่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กันยายน </w:t>
      </w:r>
      <w:r w:rsidR="00DB0E35" w:rsidRPr="00F969AE">
        <w:rPr>
          <w:rFonts w:asciiTheme="majorBidi" w:hAnsiTheme="majorBidi"/>
          <w:lang w:val="en-US"/>
        </w:rPr>
        <w:t>2596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4615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523CB6AA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18F1863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6F9005D6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6C1B9033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65316FC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2B119169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5930CC4F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D8B20EF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61C63D8A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EE8AC6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260CC2F3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1F23701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550E196A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EA4615" w:rsidRPr="007A168E" w:rsidRDefault="00EA4615" w:rsidP="00EA4615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615" w:rsidRPr="007A168E" w14:paraId="238BA8D2" w14:textId="77777777" w:rsidTr="00093F2E">
        <w:trPr>
          <w:cantSplit/>
        </w:trPr>
        <w:tc>
          <w:tcPr>
            <w:tcW w:w="2700" w:type="dxa"/>
          </w:tcPr>
          <w:p w14:paraId="64CB9201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3A62790C" w:rsidR="00EA4615" w:rsidRPr="007A168E" w:rsidRDefault="00EA4615" w:rsidP="00EA4615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0F12CD4D" w:rsidR="00EA4615" w:rsidRPr="007A168E" w:rsidRDefault="003E45A5" w:rsidP="00EA4615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45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</w:t>
            </w:r>
            <w:r w:rsidR="00DE5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80" w:type="dxa"/>
          </w:tcPr>
          <w:p w14:paraId="47BF88A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3EE0B1A7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15,149</w:t>
            </w:r>
          </w:p>
        </w:tc>
        <w:tc>
          <w:tcPr>
            <w:tcW w:w="270" w:type="dxa"/>
          </w:tcPr>
          <w:p w14:paraId="77CB1B9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7C0B45AC" w:rsidR="00EA4615" w:rsidRPr="007A168E" w:rsidRDefault="000031E3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093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591,226</w:t>
            </w:r>
          </w:p>
        </w:tc>
        <w:tc>
          <w:tcPr>
            <w:tcW w:w="270" w:type="dxa"/>
          </w:tcPr>
          <w:p w14:paraId="11383E5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64A583A4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1,375,353</w:t>
            </w:r>
          </w:p>
        </w:tc>
      </w:tr>
      <w:tr w:rsidR="00EA4615" w:rsidRPr="007A168E" w14:paraId="453E63C9" w14:textId="77777777" w:rsidTr="00093F2E">
        <w:trPr>
          <w:cantSplit/>
        </w:trPr>
        <w:tc>
          <w:tcPr>
            <w:tcW w:w="2700" w:type="dxa"/>
          </w:tcPr>
          <w:p w14:paraId="3FD85868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654DFBAF" w:rsidR="00EA4615" w:rsidRPr="007A168E" w:rsidRDefault="00F45031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DE5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558,800</w:t>
            </w:r>
          </w:p>
        </w:tc>
        <w:tc>
          <w:tcPr>
            <w:tcW w:w="180" w:type="dxa"/>
          </w:tcPr>
          <w:p w14:paraId="25289195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3CB81F18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5,226,820</w:t>
            </w:r>
          </w:p>
        </w:tc>
        <w:tc>
          <w:tcPr>
            <w:tcW w:w="270" w:type="dxa"/>
          </w:tcPr>
          <w:p w14:paraId="7D159EB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392BEC7F" w:rsidR="00EA4615" w:rsidRPr="007A168E" w:rsidRDefault="000031E3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</w:t>
            </w:r>
            <w:r w:rsidR="005B5B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093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</w:tcPr>
          <w:p w14:paraId="75973807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1A5344F7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1,616,778</w:t>
            </w:r>
          </w:p>
        </w:tc>
      </w:tr>
      <w:tr w:rsidR="00EA4615" w:rsidRPr="007A168E" w14:paraId="6BD43F32" w14:textId="77777777" w:rsidTr="00093F2E">
        <w:trPr>
          <w:cantSplit/>
        </w:trPr>
        <w:tc>
          <w:tcPr>
            <w:tcW w:w="2700" w:type="dxa"/>
          </w:tcPr>
          <w:p w14:paraId="0586F662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40505B92" w:rsidR="00EA4615" w:rsidRPr="00212D82" w:rsidRDefault="00F45031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DE5E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581,637</w:t>
            </w:r>
          </w:p>
        </w:tc>
        <w:tc>
          <w:tcPr>
            <w:tcW w:w="180" w:type="dxa"/>
          </w:tcPr>
          <w:p w14:paraId="7E770C8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078971F4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5,241,969</w:t>
            </w:r>
          </w:p>
        </w:tc>
        <w:tc>
          <w:tcPr>
            <w:tcW w:w="270" w:type="dxa"/>
          </w:tcPr>
          <w:p w14:paraId="11B650B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590C18C1" w:rsidR="00EA4615" w:rsidRPr="007A168E" w:rsidRDefault="00AB438D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</w:t>
            </w:r>
            <w:r w:rsidR="00A15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57,818</w:t>
            </w:r>
          </w:p>
        </w:tc>
        <w:tc>
          <w:tcPr>
            <w:tcW w:w="270" w:type="dxa"/>
          </w:tcPr>
          <w:p w14:paraId="7AE7568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7F2C14A5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2,992,131</w:t>
            </w:r>
          </w:p>
        </w:tc>
      </w:tr>
      <w:tr w:rsidR="00EA4615" w:rsidRPr="007A168E" w14:paraId="40058DD8" w14:textId="77777777" w:rsidTr="00093F2E">
        <w:trPr>
          <w:cantSplit/>
        </w:trPr>
        <w:tc>
          <w:tcPr>
            <w:tcW w:w="2700" w:type="dxa"/>
          </w:tcPr>
          <w:p w14:paraId="4889456B" w14:textId="77777777" w:rsidR="00EA4615" w:rsidRPr="007A168E" w:rsidRDefault="00EA4615" w:rsidP="00EA4615">
            <w:pPr>
              <w:tabs>
                <w:tab w:val="left" w:pos="450"/>
              </w:tabs>
              <w:spacing w:line="360" w:lineRule="exact"/>
              <w:ind w:left="284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131E8AF9" w:rsidR="00EA4615" w:rsidRPr="007A168E" w:rsidRDefault="00263B2C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(1,18</w:t>
            </w:r>
            <w:r w:rsidR="00DE5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BC38A9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5920EDE2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270" w:type="dxa"/>
          </w:tcPr>
          <w:p w14:paraId="043253A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48FF952A" w:rsidR="00EA4615" w:rsidRPr="007A168E" w:rsidRDefault="006E15E6" w:rsidP="00A154C8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3B81D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094E6665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</w:tr>
      <w:tr w:rsidR="00EA4615" w:rsidRPr="007A168E" w14:paraId="49BC4A38" w14:textId="77777777" w:rsidTr="00093F2E">
        <w:trPr>
          <w:cantSplit/>
        </w:trPr>
        <w:tc>
          <w:tcPr>
            <w:tcW w:w="2700" w:type="dxa"/>
          </w:tcPr>
          <w:p w14:paraId="301F5E0D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19A370F7" w:rsidR="00EA4615" w:rsidRPr="007A168E" w:rsidRDefault="00263B2C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7D03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580,455</w:t>
            </w:r>
          </w:p>
        </w:tc>
        <w:tc>
          <w:tcPr>
            <w:tcW w:w="180" w:type="dxa"/>
          </w:tcPr>
          <w:p w14:paraId="1FD0A60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1FBAF21B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270" w:type="dxa"/>
          </w:tcPr>
          <w:p w14:paraId="65B6B42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239EE17F" w:rsidR="00EA4615" w:rsidRPr="007A168E" w:rsidRDefault="00A238D6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3,357,818</w:t>
            </w:r>
          </w:p>
        </w:tc>
        <w:tc>
          <w:tcPr>
            <w:tcW w:w="270" w:type="dxa"/>
          </w:tcPr>
          <w:p w14:paraId="743F40A5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6C43614C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2,983,079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9"/>
        <w:gridCol w:w="1170"/>
        <w:gridCol w:w="238"/>
        <w:gridCol w:w="1112"/>
        <w:gridCol w:w="269"/>
        <w:gridCol w:w="1172"/>
        <w:gridCol w:w="270"/>
        <w:gridCol w:w="1170"/>
      </w:tblGrid>
      <w:tr w:rsidR="000072E6" w:rsidRPr="007A168E" w14:paraId="4101A859" w14:textId="77777777" w:rsidTr="00B72D17">
        <w:trPr>
          <w:tblHeader/>
        </w:trPr>
        <w:tc>
          <w:tcPr>
            <w:tcW w:w="3779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E9434F8" w14:textId="77777777" w:rsidTr="00B72D17">
        <w:trPr>
          <w:tblHeader/>
        </w:trPr>
        <w:tc>
          <w:tcPr>
            <w:tcW w:w="3779" w:type="dxa"/>
          </w:tcPr>
          <w:p w14:paraId="77A427D5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4F2F4879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14:paraId="601AF741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8C6856" w14:textId="59133082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768B580C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BDB606" w14:textId="2A1964C4" w:rsidR="00EA4615" w:rsidRPr="002748AF" w:rsidRDefault="00EA4615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AFCF326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21BC48ED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62D0C8C" w14:textId="77777777" w:rsidTr="00B72D17">
        <w:trPr>
          <w:tblHeader/>
        </w:trPr>
        <w:tc>
          <w:tcPr>
            <w:tcW w:w="3779" w:type="dxa"/>
          </w:tcPr>
          <w:p w14:paraId="66C0D2E0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2D20AC85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198CDF41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C5D724A" w14:textId="359F0095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37F66B22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78C08F" w14:textId="5DEC4C9C" w:rsidR="00EA4615" w:rsidRPr="007A168E" w:rsidRDefault="00EA4615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A7FF32F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41C7EBE3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2B0DA3BE" w14:textId="77777777" w:rsidTr="00B72D17">
        <w:trPr>
          <w:tblHeader/>
        </w:trPr>
        <w:tc>
          <w:tcPr>
            <w:tcW w:w="3779" w:type="dxa"/>
          </w:tcPr>
          <w:p w14:paraId="29470AC9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2575962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CDBBBAE" w14:textId="77777777" w:rsidTr="00B72D17">
        <w:tc>
          <w:tcPr>
            <w:tcW w:w="3779" w:type="dxa"/>
          </w:tcPr>
          <w:p w14:paraId="454F807F" w14:textId="77777777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5536B92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C529DFF" w14:textId="77777777" w:rsidR="00EA4615" w:rsidRPr="007A168E" w:rsidRDefault="00EA4615" w:rsidP="00EA4615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374C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615" w:rsidRPr="007A168E" w14:paraId="046047E8" w14:textId="77777777" w:rsidTr="00093F2E">
        <w:tc>
          <w:tcPr>
            <w:tcW w:w="3779" w:type="dxa"/>
          </w:tcPr>
          <w:p w14:paraId="44BC0629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7C4527C9" w14:textId="2E0D8C82" w:rsidR="00EA4615" w:rsidRPr="007A168E" w:rsidRDefault="00A238D6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DE5E2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8" w:type="dxa"/>
          </w:tcPr>
          <w:p w14:paraId="0414428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482BB4" w14:textId="52D4C2B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14,142</w:t>
            </w:r>
          </w:p>
        </w:tc>
        <w:tc>
          <w:tcPr>
            <w:tcW w:w="269" w:type="dxa"/>
          </w:tcPr>
          <w:p w14:paraId="23C14DE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D5F1D4" w14:textId="17D1F2A9" w:rsidR="00EA4615" w:rsidRPr="007A168E" w:rsidRDefault="00805A66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 w:rsidR="006F3A7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93F2E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F0272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AB2F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4C1A4A55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1,374,448</w:t>
            </w:r>
          </w:p>
        </w:tc>
      </w:tr>
      <w:tr w:rsidR="00EA4615" w:rsidRPr="007A168E" w14:paraId="77F4466D" w14:textId="77777777" w:rsidTr="00093F2E">
        <w:tc>
          <w:tcPr>
            <w:tcW w:w="3779" w:type="dxa"/>
          </w:tcPr>
          <w:p w14:paraId="7CB34800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04DE1519" w14:textId="7906650B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990795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C4C0E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29860E" w14:textId="77777777" w:rsidR="00EA4615" w:rsidRPr="007A168E" w:rsidRDefault="00EA4615" w:rsidP="00EA4615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66E56546" w14:textId="77777777" w:rsidTr="00093F2E">
        <w:tc>
          <w:tcPr>
            <w:tcW w:w="3779" w:type="dxa"/>
          </w:tcPr>
          <w:p w14:paraId="713EC66B" w14:textId="065BEFCF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04EFCC5" w14:textId="4A4C24BD" w:rsidR="00EA4615" w:rsidRPr="007A168E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2,734</w:t>
            </w:r>
          </w:p>
        </w:tc>
        <w:tc>
          <w:tcPr>
            <w:tcW w:w="238" w:type="dxa"/>
          </w:tcPr>
          <w:p w14:paraId="4143DBD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54E15A" w14:textId="27A285D5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4A56204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520EA74" w14:textId="5F99DEB7" w:rsidR="00EA4615" w:rsidRPr="007A168E" w:rsidRDefault="00805A66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F027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CF59D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72EF9035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A4615" w:rsidRPr="007A168E" w14:paraId="0A726978" w14:textId="77777777" w:rsidTr="00093F2E">
        <w:tc>
          <w:tcPr>
            <w:tcW w:w="3779" w:type="dxa"/>
          </w:tcPr>
          <w:p w14:paraId="096B14EF" w14:textId="2619DC19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C0EDAE1" w14:textId="30B4A011" w:rsidR="00EA4615" w:rsidRPr="007A168E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6,335</w:t>
            </w:r>
          </w:p>
        </w:tc>
        <w:tc>
          <w:tcPr>
            <w:tcW w:w="238" w:type="dxa"/>
          </w:tcPr>
          <w:p w14:paraId="10EFE393" w14:textId="77777777" w:rsidR="00EA4615" w:rsidRPr="007A168E" w:rsidRDefault="00EA4615" w:rsidP="00EA461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FA3F5D" w14:textId="6B7C2AAD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45DBF2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7A47DA" w14:textId="539D842C" w:rsidR="00EA4615" w:rsidRPr="007A168E" w:rsidRDefault="00C5716D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6,333</w:t>
            </w:r>
          </w:p>
        </w:tc>
        <w:tc>
          <w:tcPr>
            <w:tcW w:w="270" w:type="dxa"/>
          </w:tcPr>
          <w:p w14:paraId="1D23617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226773EC" w:rsidR="00EA4615" w:rsidRPr="007A168E" w:rsidRDefault="00EA4615" w:rsidP="00EA4615">
            <w:pPr>
              <w:spacing w:line="380" w:lineRule="exact"/>
              <w:ind w:left="-8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EE1F47F" w14:textId="77777777" w:rsidTr="00093F2E">
        <w:tc>
          <w:tcPr>
            <w:tcW w:w="3779" w:type="dxa"/>
            <w:vAlign w:val="center"/>
          </w:tcPr>
          <w:p w14:paraId="6244D32B" w14:textId="0B649037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056609C4" w14:textId="63048056" w:rsidR="00EA4615" w:rsidRPr="007A168E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4,432</w:t>
            </w:r>
          </w:p>
        </w:tc>
        <w:tc>
          <w:tcPr>
            <w:tcW w:w="238" w:type="dxa"/>
          </w:tcPr>
          <w:p w14:paraId="3691625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75AD86" w14:textId="75D6F701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69" w:type="dxa"/>
          </w:tcPr>
          <w:p w14:paraId="778E96F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425ECB" w14:textId="4012BD99" w:rsidR="00EA4615" w:rsidRPr="007A168E" w:rsidRDefault="00C5716D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</w:t>
            </w:r>
            <w:r w:rsidR="00F027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3B73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627A2E68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EA4615" w:rsidRPr="007A168E" w14:paraId="6568CB31" w14:textId="77777777" w:rsidTr="00093F2E">
        <w:tc>
          <w:tcPr>
            <w:tcW w:w="3779" w:type="dxa"/>
            <w:vAlign w:val="center"/>
          </w:tcPr>
          <w:p w14:paraId="7D6D7A35" w14:textId="2B9A3023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3EBC4579" w:rsidR="00EA4615" w:rsidRPr="007A168E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3FD997" w14:textId="045347DE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9" w:type="dxa"/>
          </w:tcPr>
          <w:p w14:paraId="218B7AA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319DC4CA" w:rsidR="00EA4615" w:rsidRPr="007A168E" w:rsidRDefault="00C5716D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758CF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263781C0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615" w:rsidRPr="007A168E" w14:paraId="3A284950" w14:textId="77777777" w:rsidTr="00093F2E">
        <w:tc>
          <w:tcPr>
            <w:tcW w:w="3779" w:type="dxa"/>
          </w:tcPr>
          <w:p w14:paraId="77E2DC9A" w14:textId="00ECB008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535EFD0" w14:textId="399D3D00" w:rsidR="00EA4615" w:rsidRPr="00ED7907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</w:t>
            </w:r>
            <w:r w:rsidR="00DE5E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8" w:type="dxa"/>
          </w:tcPr>
          <w:p w14:paraId="113DDFB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BD6C6B" w14:textId="3A795C5F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69" w:type="dxa"/>
          </w:tcPr>
          <w:p w14:paraId="36F50A08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18EA17B" w14:textId="11D897E9" w:rsidR="00EA4615" w:rsidRPr="00ED7907" w:rsidRDefault="00093F2E" w:rsidP="00093F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F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1,591,226</w:t>
            </w:r>
          </w:p>
        </w:tc>
        <w:tc>
          <w:tcPr>
            <w:tcW w:w="270" w:type="dxa"/>
          </w:tcPr>
          <w:p w14:paraId="07D5DDF4" w14:textId="136302F3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1D95FD73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EA4615" w:rsidRPr="007A168E" w14:paraId="4625DBBC" w14:textId="77777777" w:rsidTr="00093F2E">
        <w:tc>
          <w:tcPr>
            <w:tcW w:w="3779" w:type="dxa"/>
            <w:vAlign w:val="center"/>
          </w:tcPr>
          <w:p w14:paraId="555F654F" w14:textId="77777777" w:rsidR="00EA4615" w:rsidRPr="007A168E" w:rsidRDefault="00EA4615" w:rsidP="00EA4615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54965284" w:rsidR="00EA4615" w:rsidRPr="008656F9" w:rsidRDefault="00880945" w:rsidP="00EA46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2D333D9" w14:textId="1E28EB5D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B78EA77" w14:textId="77777777" w:rsidR="00EA4615" w:rsidRPr="008656F9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531743F3" w:rsidR="00EA4615" w:rsidRPr="0031182D" w:rsidRDefault="00C5716D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8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F55ED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024F0" w14:textId="2130CF08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8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F23BE71" w14:textId="77777777" w:rsidTr="00093F2E">
        <w:tc>
          <w:tcPr>
            <w:tcW w:w="3779" w:type="dxa"/>
          </w:tcPr>
          <w:p w14:paraId="356B9F41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FED" w14:textId="2B61ECC5" w:rsidR="00EA4615" w:rsidRPr="007A168E" w:rsidRDefault="0088094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</w:t>
            </w:r>
            <w:r w:rsidR="00DE5E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8" w:type="dxa"/>
          </w:tcPr>
          <w:p w14:paraId="4FA6539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68832093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69" w:type="dxa"/>
          </w:tcPr>
          <w:p w14:paraId="02DBB817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02C7" w14:textId="010EDD5E" w:rsidR="00EA4615" w:rsidRPr="00160F81" w:rsidRDefault="00093F2E" w:rsidP="00093F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F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1,591,226</w:t>
            </w:r>
          </w:p>
        </w:tc>
        <w:tc>
          <w:tcPr>
            <w:tcW w:w="270" w:type="dxa"/>
          </w:tcPr>
          <w:p w14:paraId="13A15D85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63068A52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EA4615" w:rsidRPr="007A168E" w14:paraId="2FA0436D" w14:textId="77777777" w:rsidTr="00B72D17">
        <w:tc>
          <w:tcPr>
            <w:tcW w:w="3779" w:type="dxa"/>
          </w:tcPr>
          <w:p w14:paraId="7994A58B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9FCE3D" w14:textId="77777777" w:rsidR="00EA4615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926F4D2" w14:textId="77777777" w:rsidR="00EA4615" w:rsidRPr="007A168E" w:rsidRDefault="00EA4615" w:rsidP="00EA4615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68B111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701BF31A" w14:textId="77777777" w:rsidR="00EA4615" w:rsidRDefault="00EA461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38"/>
        <w:gridCol w:w="1112"/>
        <w:gridCol w:w="269"/>
        <w:gridCol w:w="1171"/>
        <w:gridCol w:w="270"/>
        <w:gridCol w:w="1204"/>
      </w:tblGrid>
      <w:tr w:rsidR="00527CA1" w:rsidRPr="007A168E" w14:paraId="5D7D502D" w14:textId="77777777" w:rsidTr="00422EA2">
        <w:tc>
          <w:tcPr>
            <w:tcW w:w="378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1A1262AD" w14:textId="77777777" w:rsidTr="00422EA2">
        <w:tc>
          <w:tcPr>
            <w:tcW w:w="3780" w:type="dxa"/>
            <w:vAlign w:val="center"/>
          </w:tcPr>
          <w:p w14:paraId="2B79C569" w14:textId="77777777" w:rsidR="00EA4615" w:rsidRPr="004B4843" w:rsidRDefault="00EA4615" w:rsidP="00EA4615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718AB" w14:textId="6E067FA6" w:rsidR="00EA4615" w:rsidRPr="002748AF" w:rsidRDefault="00EA4615" w:rsidP="00EA46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14:paraId="349A5BEC" w14:textId="77777777" w:rsidR="00EA4615" w:rsidRPr="002748AF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C533B2" w14:textId="03D1E880" w:rsidR="00EA4615" w:rsidRPr="002748AF" w:rsidRDefault="00EA4615" w:rsidP="00EA46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485CE7AA" w14:textId="77777777" w:rsidR="00EA4615" w:rsidRPr="002748AF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F3040D9" w14:textId="438033C2" w:rsidR="00EA4615" w:rsidRPr="002748AF" w:rsidRDefault="00EA4615" w:rsidP="00EA46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934815F" w14:textId="77777777" w:rsidR="00EA4615" w:rsidRPr="002748AF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E5410BA" w14:textId="626EB5D5" w:rsidR="00EA4615" w:rsidRPr="002748AF" w:rsidRDefault="00EA4615" w:rsidP="00EA46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5BBCB2CE" w14:textId="77777777" w:rsidTr="00422EA2">
        <w:tc>
          <w:tcPr>
            <w:tcW w:w="3780" w:type="dxa"/>
            <w:vAlign w:val="center"/>
          </w:tcPr>
          <w:p w14:paraId="45D6A17D" w14:textId="77777777" w:rsidR="00EA4615" w:rsidRPr="004B4843" w:rsidRDefault="00EA4615" w:rsidP="00EA4615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E0669" w14:textId="313D6BD5" w:rsidR="00EA4615" w:rsidRPr="004B4843" w:rsidRDefault="00EA4615" w:rsidP="00EA46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0D48C75C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C14C666" w14:textId="753C309C" w:rsidR="00EA4615" w:rsidRPr="004B4843" w:rsidRDefault="00EA4615" w:rsidP="00EA46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040C16D1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D408A5" w14:textId="26463681" w:rsidR="00EA4615" w:rsidRPr="004B4843" w:rsidRDefault="00EA4615" w:rsidP="00EA46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5C8F0A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4E83818" w14:textId="67D09C66" w:rsidR="00EA4615" w:rsidRPr="004B4843" w:rsidRDefault="00EA4615" w:rsidP="00EA46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2A0BAB95" w14:textId="77777777" w:rsidTr="00422EA2">
        <w:tc>
          <w:tcPr>
            <w:tcW w:w="3780" w:type="dxa"/>
            <w:vAlign w:val="center"/>
          </w:tcPr>
          <w:p w14:paraId="303086DF" w14:textId="77777777" w:rsidR="00EA4615" w:rsidRPr="004B4843" w:rsidRDefault="00EA4615" w:rsidP="00EA4615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7"/>
          </w:tcPr>
          <w:p w14:paraId="144EB1E7" w14:textId="58F5BB54" w:rsidR="00EA4615" w:rsidRPr="004B4843" w:rsidRDefault="00EA4615" w:rsidP="00EA46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04A99ED7" w14:textId="77777777" w:rsidTr="00422EA2">
        <w:tc>
          <w:tcPr>
            <w:tcW w:w="3780" w:type="dxa"/>
            <w:vAlign w:val="center"/>
          </w:tcPr>
          <w:p w14:paraId="50056398" w14:textId="77777777" w:rsidR="00EA4615" w:rsidRPr="004B4843" w:rsidRDefault="00EA4615" w:rsidP="00EA4615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79CA9A14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7C72EC6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4887CAC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38776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5107D74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4615" w:rsidRPr="007A168E" w14:paraId="639F2C67" w14:textId="77777777" w:rsidTr="00093F2E">
        <w:tc>
          <w:tcPr>
            <w:tcW w:w="3780" w:type="dxa"/>
            <w:vAlign w:val="center"/>
          </w:tcPr>
          <w:p w14:paraId="7A3F4D75" w14:textId="77777777" w:rsidR="00EA4615" w:rsidRPr="004B4843" w:rsidRDefault="00EA4615" w:rsidP="00EA461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98B79E9" w14:textId="0A901F97" w:rsidR="00EA4615" w:rsidRPr="004B4843" w:rsidRDefault="004B6132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B83624">
              <w:rPr>
                <w:rFonts w:ascii="Angsana New" w:hAnsi="Angsana New"/>
                <w:sz w:val="30"/>
                <w:szCs w:val="30"/>
                <w:lang w:val="en-US"/>
              </w:rPr>
              <w:t>814,440</w:t>
            </w:r>
          </w:p>
        </w:tc>
        <w:tc>
          <w:tcPr>
            <w:tcW w:w="238" w:type="dxa"/>
          </w:tcPr>
          <w:p w14:paraId="26D0DBF4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592E03B" w14:textId="107DCF78" w:rsidR="00EA4615" w:rsidRPr="004B4843" w:rsidRDefault="00EA4615" w:rsidP="006602AB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2760C4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,372</w:t>
            </w:r>
          </w:p>
        </w:tc>
        <w:tc>
          <w:tcPr>
            <w:tcW w:w="269" w:type="dxa"/>
          </w:tcPr>
          <w:p w14:paraId="5EB100F0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7DD84B" w14:textId="1E826F7B" w:rsidR="00EA4615" w:rsidRPr="004B4843" w:rsidRDefault="006602AB" w:rsidP="007F163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E5E2B">
              <w:rPr>
                <w:rFonts w:ascii="Angsana New" w:hAnsi="Angsana New"/>
                <w:sz w:val="30"/>
                <w:szCs w:val="30"/>
                <w:lang w:val="en-US"/>
              </w:rPr>
              <w:t>601,8</w:t>
            </w:r>
            <w:r w:rsidR="008401BF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41DF9EAC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AD6F5C4" w14:textId="4B2B02CB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1,415,852</w:t>
            </w:r>
          </w:p>
        </w:tc>
      </w:tr>
      <w:tr w:rsidR="00EA4615" w:rsidRPr="007A168E" w14:paraId="53DE95AD" w14:textId="77777777" w:rsidTr="00093F2E">
        <w:tc>
          <w:tcPr>
            <w:tcW w:w="3780" w:type="dxa"/>
            <w:vAlign w:val="center"/>
          </w:tcPr>
          <w:p w14:paraId="6C776134" w14:textId="77777777" w:rsidR="00EA4615" w:rsidRPr="004B4843" w:rsidRDefault="00EA4615" w:rsidP="00EA461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3AD8F669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E36E165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3CB576A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E53CAD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755710B" w14:textId="77777777" w:rsidR="00EA4615" w:rsidRPr="004B4843" w:rsidRDefault="00EA4615" w:rsidP="006E44FB">
            <w:pPr>
              <w:tabs>
                <w:tab w:val="decimal" w:pos="970"/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4615" w:rsidRPr="007A168E" w14:paraId="270B40A3" w14:textId="77777777" w:rsidTr="00093F2E">
        <w:tc>
          <w:tcPr>
            <w:tcW w:w="3780" w:type="dxa"/>
          </w:tcPr>
          <w:p w14:paraId="1D20F028" w14:textId="1F0A9E45" w:rsidR="00EA4615" w:rsidRPr="004B4843" w:rsidRDefault="00EA4615" w:rsidP="00EA461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3A9EE00" w14:textId="264AD4FC" w:rsidR="00EA4615" w:rsidRPr="004B4843" w:rsidRDefault="001539E2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142,960</w:t>
            </w:r>
          </w:p>
        </w:tc>
        <w:tc>
          <w:tcPr>
            <w:tcW w:w="238" w:type="dxa"/>
            <w:vAlign w:val="center"/>
          </w:tcPr>
          <w:p w14:paraId="791C23B4" w14:textId="77777777" w:rsidR="00EA4615" w:rsidRPr="004B4843" w:rsidRDefault="00EA4615" w:rsidP="00EA46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792A8F3" w14:textId="4C1707D4" w:rsidR="00EA4615" w:rsidRPr="002760C4" w:rsidRDefault="00EA4615" w:rsidP="006602A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232,587</w:t>
            </w:r>
          </w:p>
        </w:tc>
        <w:tc>
          <w:tcPr>
            <w:tcW w:w="269" w:type="dxa"/>
            <w:vAlign w:val="center"/>
          </w:tcPr>
          <w:p w14:paraId="60685628" w14:textId="77777777" w:rsidR="00EA4615" w:rsidRPr="004B4843" w:rsidRDefault="00EA4615" w:rsidP="00EA46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DBE1B3E" w14:textId="44B2408A" w:rsidR="00EA4615" w:rsidRPr="004B4843" w:rsidRDefault="007F1636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44,77</w:t>
            </w:r>
            <w:r w:rsidR="008401B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center"/>
          </w:tcPr>
          <w:p w14:paraId="2127E3C8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25A235C" w14:textId="0FC077A0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71,851</w:t>
            </w:r>
          </w:p>
        </w:tc>
      </w:tr>
      <w:tr w:rsidR="00EA4615" w:rsidRPr="007A168E" w14:paraId="0DD3C4F5" w14:textId="77777777" w:rsidTr="00093F2E">
        <w:tc>
          <w:tcPr>
            <w:tcW w:w="3780" w:type="dxa"/>
          </w:tcPr>
          <w:p w14:paraId="75BB7A3D" w14:textId="18EA417E" w:rsidR="00EA4615" w:rsidRPr="004B4843" w:rsidRDefault="00EA4615" w:rsidP="00EA461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44D6BE0" w14:textId="551F77E6" w:rsidR="00EA4615" w:rsidRPr="004B4843" w:rsidRDefault="001539E2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40,689</w:t>
            </w:r>
          </w:p>
        </w:tc>
        <w:tc>
          <w:tcPr>
            <w:tcW w:w="238" w:type="dxa"/>
            <w:vAlign w:val="center"/>
          </w:tcPr>
          <w:p w14:paraId="193031A4" w14:textId="77777777" w:rsidR="00EA4615" w:rsidRPr="004B4843" w:rsidRDefault="00EA4615" w:rsidP="00EA46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8ED1C12" w14:textId="65B9DFD5" w:rsidR="00EA4615" w:rsidRPr="002760C4" w:rsidRDefault="00EA4615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66,268</w:t>
            </w:r>
          </w:p>
        </w:tc>
        <w:tc>
          <w:tcPr>
            <w:tcW w:w="269" w:type="dxa"/>
            <w:vAlign w:val="center"/>
          </w:tcPr>
          <w:p w14:paraId="6B5AC0EB" w14:textId="77777777" w:rsidR="00EA4615" w:rsidRPr="004B4843" w:rsidRDefault="00EA4615" w:rsidP="00EA46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A7E42C" w14:textId="784FA09A" w:rsidR="00EA4615" w:rsidRPr="004B4843" w:rsidRDefault="007F1636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</w:t>
            </w:r>
            <w:r w:rsidR="00F91329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vAlign w:val="center"/>
          </w:tcPr>
          <w:p w14:paraId="2AE91592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AED549C" w14:textId="1C3D7A95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</w:tr>
      <w:tr w:rsidR="00EA4615" w:rsidRPr="007A168E" w14:paraId="7057D386" w14:textId="77777777" w:rsidTr="00093F2E">
        <w:tc>
          <w:tcPr>
            <w:tcW w:w="3780" w:type="dxa"/>
            <w:vAlign w:val="center"/>
          </w:tcPr>
          <w:p w14:paraId="1037AE25" w14:textId="3B7F64AD" w:rsidR="00EA4615" w:rsidRPr="004B4843" w:rsidRDefault="00EA4615" w:rsidP="00EA461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3206B54" w14:textId="2A388603" w:rsidR="00EA4615" w:rsidRPr="004B4843" w:rsidRDefault="009E1C1C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539E2">
              <w:rPr>
                <w:rFonts w:ascii="Angsana New" w:hAnsi="Angsana New"/>
                <w:sz w:val="30"/>
                <w:szCs w:val="30"/>
                <w:lang w:val="en-US"/>
              </w:rPr>
              <w:t>6,093</w:t>
            </w:r>
          </w:p>
        </w:tc>
        <w:tc>
          <w:tcPr>
            <w:tcW w:w="238" w:type="dxa"/>
          </w:tcPr>
          <w:p w14:paraId="4DC23D99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FC1E662" w14:textId="7D946EE1" w:rsidR="00EA4615" w:rsidRPr="002760C4" w:rsidRDefault="00EA4615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41,944</w:t>
            </w:r>
          </w:p>
        </w:tc>
        <w:tc>
          <w:tcPr>
            <w:tcW w:w="269" w:type="dxa"/>
          </w:tcPr>
          <w:p w14:paraId="3CB0023D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52A052" w14:textId="492B59CC" w:rsidR="00EA4615" w:rsidRPr="004B4843" w:rsidRDefault="007F1636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70" w:type="dxa"/>
          </w:tcPr>
          <w:p w14:paraId="47DD528A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B44F6D" w14:textId="2D38CFAC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EA4615" w:rsidRPr="007A168E" w14:paraId="2C1FCBF2" w14:textId="77777777" w:rsidTr="00093F2E">
        <w:tc>
          <w:tcPr>
            <w:tcW w:w="3780" w:type="dxa"/>
            <w:vAlign w:val="center"/>
          </w:tcPr>
          <w:p w14:paraId="745AAE18" w14:textId="2A302EFC" w:rsidR="00EA4615" w:rsidRPr="004B4843" w:rsidRDefault="00EA4615" w:rsidP="00EA461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48A9C105" w:rsidR="00EA4615" w:rsidRPr="004B4843" w:rsidRDefault="001B5643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514,618</w:t>
            </w:r>
          </w:p>
        </w:tc>
        <w:tc>
          <w:tcPr>
            <w:tcW w:w="238" w:type="dxa"/>
          </w:tcPr>
          <w:p w14:paraId="02CCAF63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7783CCF4" w:rsidR="00EA4615" w:rsidRPr="002760C4" w:rsidRDefault="00EA4615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480,649</w:t>
            </w:r>
          </w:p>
        </w:tc>
        <w:tc>
          <w:tcPr>
            <w:tcW w:w="269" w:type="dxa"/>
          </w:tcPr>
          <w:p w14:paraId="6B378E67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373A28AD" w:rsidR="00EA4615" w:rsidRPr="004B4843" w:rsidRDefault="007F1636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105,15</w:t>
            </w:r>
            <w:r w:rsidR="008401B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1503DFF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E674DC9" w14:textId="2BE59769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118,309</w:t>
            </w:r>
          </w:p>
        </w:tc>
      </w:tr>
      <w:tr w:rsidR="00EA4615" w:rsidRPr="007A168E" w14:paraId="1653E48B" w14:textId="77777777" w:rsidTr="00093F2E">
        <w:tc>
          <w:tcPr>
            <w:tcW w:w="3780" w:type="dxa"/>
            <w:vAlign w:val="center"/>
          </w:tcPr>
          <w:p w14:paraId="5ADFD808" w14:textId="77777777" w:rsidR="00EA4615" w:rsidRPr="004B4843" w:rsidRDefault="00EA4615" w:rsidP="00EA4615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86F91EE" w14:textId="169AC1B6" w:rsidR="00EA4615" w:rsidRPr="002760C4" w:rsidRDefault="009E1C1C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0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0E65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558,800</w:t>
            </w:r>
          </w:p>
        </w:tc>
        <w:tc>
          <w:tcPr>
            <w:tcW w:w="238" w:type="dxa"/>
          </w:tcPr>
          <w:p w14:paraId="4B3E4E4C" w14:textId="77777777" w:rsidR="00EA4615" w:rsidRPr="004B4843" w:rsidRDefault="00EA4615" w:rsidP="00422EA2">
            <w:pPr>
              <w:spacing w:line="240" w:lineRule="atLeast"/>
              <w:ind w:left="-123" w:right="-115" w:firstLine="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04E9699" w14:textId="21EE72DC" w:rsidR="00EA4615" w:rsidRPr="004B4843" w:rsidRDefault="00EA4615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5,226,820</w:t>
            </w:r>
          </w:p>
        </w:tc>
        <w:tc>
          <w:tcPr>
            <w:tcW w:w="269" w:type="dxa"/>
          </w:tcPr>
          <w:p w14:paraId="51F42F04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FBC9894" w14:textId="641BA1BF" w:rsidR="00EA4615" w:rsidRPr="004B4843" w:rsidRDefault="00093F2E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3F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1,766,592</w:t>
            </w:r>
          </w:p>
        </w:tc>
        <w:tc>
          <w:tcPr>
            <w:tcW w:w="270" w:type="dxa"/>
          </w:tcPr>
          <w:p w14:paraId="21361D5D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34114A15" w14:textId="0059A601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1,616,778</w:t>
            </w:r>
          </w:p>
        </w:tc>
      </w:tr>
      <w:tr w:rsidR="00EA4615" w:rsidRPr="007A168E" w14:paraId="7FDE1F69" w14:textId="77777777" w:rsidTr="00093F2E">
        <w:tc>
          <w:tcPr>
            <w:tcW w:w="3780" w:type="dxa"/>
            <w:vAlign w:val="center"/>
          </w:tcPr>
          <w:p w14:paraId="2B7364F7" w14:textId="77777777" w:rsidR="00EA4615" w:rsidRPr="004B4843" w:rsidRDefault="00EA4615" w:rsidP="00EA4615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5219D" w14:textId="52CD8E6F" w:rsidR="00EA4615" w:rsidRPr="004B4843" w:rsidRDefault="009E1C1C" w:rsidP="006602AB">
            <w:pPr>
              <w:tabs>
                <w:tab w:val="decimal" w:pos="968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(1,18</w:t>
            </w:r>
            <w:r w:rsidR="00DE5E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</w:tcPr>
          <w:p w14:paraId="4B173B42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54927CB" w14:textId="0A422598" w:rsidR="00EA4615" w:rsidRPr="004B4843" w:rsidRDefault="00EA4615" w:rsidP="006602AB">
            <w:pPr>
              <w:tabs>
                <w:tab w:val="decimal" w:pos="8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269" w:type="dxa"/>
          </w:tcPr>
          <w:p w14:paraId="72888842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E0534B" w14:textId="3FB2B71F" w:rsidR="00EA4615" w:rsidRPr="004B4843" w:rsidRDefault="007F1636" w:rsidP="007F1636">
            <w:pPr>
              <w:spacing w:line="240" w:lineRule="atLeast"/>
              <w:ind w:left="-103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6640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0A75E6C" w14:textId="3B583557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(9,052)</w:t>
            </w:r>
          </w:p>
        </w:tc>
      </w:tr>
      <w:tr w:rsidR="00EA4615" w:rsidRPr="007A168E" w14:paraId="1D3D5698" w14:textId="77777777" w:rsidTr="00093F2E">
        <w:tc>
          <w:tcPr>
            <w:tcW w:w="3780" w:type="dxa"/>
            <w:vAlign w:val="center"/>
          </w:tcPr>
          <w:p w14:paraId="0767F89B" w14:textId="77777777" w:rsidR="00EA4615" w:rsidRPr="004B4843" w:rsidRDefault="00EA4615" w:rsidP="00EA4615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57D755DC" w:rsidR="00EA4615" w:rsidRPr="004B4843" w:rsidRDefault="00DE5E2B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5E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0E65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557,618</w:t>
            </w:r>
          </w:p>
        </w:tc>
        <w:tc>
          <w:tcPr>
            <w:tcW w:w="238" w:type="dxa"/>
          </w:tcPr>
          <w:p w14:paraId="69A96476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42031FE9" w:rsidR="00EA4615" w:rsidRPr="004B4843" w:rsidRDefault="00EA4615" w:rsidP="006602A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5,216,586</w:t>
            </w:r>
          </w:p>
        </w:tc>
        <w:tc>
          <w:tcPr>
            <w:tcW w:w="269" w:type="dxa"/>
          </w:tcPr>
          <w:p w14:paraId="22592E5A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390574C6" w:rsidR="00EA4615" w:rsidRPr="004B4843" w:rsidRDefault="00093F2E" w:rsidP="00EA4615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3F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1,766,592</w:t>
            </w:r>
          </w:p>
        </w:tc>
        <w:tc>
          <w:tcPr>
            <w:tcW w:w="270" w:type="dxa"/>
          </w:tcPr>
          <w:p w14:paraId="7CCAFCF0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579FBDEE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1,607,726</w:t>
            </w:r>
          </w:p>
        </w:tc>
      </w:tr>
      <w:tr w:rsidR="00EA4615" w:rsidRPr="007A168E" w14:paraId="4A89D804" w14:textId="77777777" w:rsidTr="00093F2E">
        <w:tc>
          <w:tcPr>
            <w:tcW w:w="3780" w:type="dxa"/>
            <w:vAlign w:val="center"/>
          </w:tcPr>
          <w:p w14:paraId="552FBE03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96D28" w14:textId="77777777" w:rsidR="00EA4615" w:rsidRPr="004B4843" w:rsidRDefault="00EA4615" w:rsidP="00EA4615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5472579" w14:textId="77777777" w:rsidR="00EA4615" w:rsidRPr="004B4843" w:rsidRDefault="00EA4615" w:rsidP="00EA4615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853827" w14:textId="77777777" w:rsidR="00EA4615" w:rsidRPr="004B4843" w:rsidRDefault="00EA4615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7FC99" w14:textId="77777777" w:rsidR="00EA4615" w:rsidRPr="004B4843" w:rsidRDefault="00EA4615" w:rsidP="00EA461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3D32378C" w14:textId="77777777" w:rsidR="00EA4615" w:rsidRPr="004B4843" w:rsidRDefault="00EA4615" w:rsidP="006E44FB">
            <w:pPr>
              <w:tabs>
                <w:tab w:val="decimal" w:pos="970"/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615" w:rsidRPr="007A168E" w14:paraId="0E3B5E97" w14:textId="77777777" w:rsidTr="00093F2E">
        <w:tc>
          <w:tcPr>
            <w:tcW w:w="3780" w:type="dxa"/>
            <w:vAlign w:val="center"/>
          </w:tcPr>
          <w:p w14:paraId="2530E959" w14:textId="77777777" w:rsidR="00EA4615" w:rsidRPr="004B4843" w:rsidRDefault="00EA4615" w:rsidP="00EA461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0F8F2A0E" w:rsidR="00EA4615" w:rsidRPr="004B4843" w:rsidRDefault="005350FB" w:rsidP="002760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7D03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580,455</w:t>
            </w:r>
          </w:p>
        </w:tc>
        <w:tc>
          <w:tcPr>
            <w:tcW w:w="238" w:type="dxa"/>
          </w:tcPr>
          <w:p w14:paraId="77C1E89A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26464282" w:rsidR="00EA4615" w:rsidRPr="004B4843" w:rsidRDefault="00EA4615" w:rsidP="006602A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269" w:type="dxa"/>
          </w:tcPr>
          <w:p w14:paraId="1679B47D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7797D108" w:rsidR="00EA4615" w:rsidRPr="004B4843" w:rsidRDefault="001360B5" w:rsidP="00EA4615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3,357,818</w:t>
            </w:r>
          </w:p>
        </w:tc>
        <w:tc>
          <w:tcPr>
            <w:tcW w:w="270" w:type="dxa"/>
          </w:tcPr>
          <w:p w14:paraId="6B2F4255" w14:textId="77777777" w:rsidR="00EA4615" w:rsidRPr="004B4843" w:rsidRDefault="00EA4615" w:rsidP="00EA461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0F10AFF7" w14:textId="67AA0663" w:rsidR="00EA4615" w:rsidRPr="004B4843" w:rsidRDefault="00EA4615" w:rsidP="006E44FB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2,983,079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0"/>
      </w:tblGrid>
      <w:tr w:rsidR="002A3A8C" w:rsidRPr="007A168E" w14:paraId="47E1A14F" w14:textId="77777777" w:rsidTr="00603480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19" w:type="dxa"/>
            <w:gridSpan w:val="3"/>
            <w:vAlign w:val="bottom"/>
          </w:tcPr>
          <w:p w14:paraId="4019AEF2" w14:textId="3E66CC53" w:rsidR="002A3A8C" w:rsidRPr="007A168E" w:rsidRDefault="002A3A8C" w:rsidP="00603480">
            <w:pPr>
              <w:pStyle w:val="acctmergecolhdg"/>
              <w:spacing w:line="240" w:lineRule="auto"/>
              <w:ind w:left="366" w:hanging="44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603480">
        <w:trPr>
          <w:cantSplit/>
          <w:tblHeader/>
        </w:trPr>
        <w:tc>
          <w:tcPr>
            <w:tcW w:w="3780" w:type="dxa"/>
            <w:vAlign w:val="bottom"/>
          </w:tcPr>
          <w:p w14:paraId="35F61D81" w14:textId="59A4E1AA" w:rsidR="002A3A8C" w:rsidRPr="002748AF" w:rsidRDefault="001F7899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A46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EA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DD6B47B" w14:textId="25499FDE" w:rsidR="002A3A8C" w:rsidRPr="007A168E" w:rsidRDefault="00DB0E35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2E3E7" w14:textId="10F35EB9" w:rsidR="002A3A8C" w:rsidRPr="007A168E" w:rsidRDefault="00DB0E35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14ACC885" w:rsidR="002A3A8C" w:rsidRPr="007A168E" w:rsidRDefault="00DB0E35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F3FC7A" w14:textId="17C2AD65" w:rsidR="002A3A8C" w:rsidRPr="007A168E" w:rsidRDefault="00DB0E35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</w:tr>
      <w:tr w:rsidR="002A3A8C" w:rsidRPr="007A168E" w14:paraId="4488A667" w14:textId="77777777" w:rsidTr="00603480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99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615" w:rsidRPr="007A168E" w14:paraId="39C7E557" w14:textId="77777777" w:rsidTr="00603480">
        <w:trPr>
          <w:cantSplit/>
        </w:trPr>
        <w:tc>
          <w:tcPr>
            <w:tcW w:w="3780" w:type="dxa"/>
          </w:tcPr>
          <w:p w14:paraId="7FDFCFB8" w14:textId="4D11B11A" w:rsidR="00EA4615" w:rsidRPr="007A168E" w:rsidRDefault="00EA4615" w:rsidP="00EA4615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3D2AE6A9" w:rsidR="00EA4615" w:rsidRPr="007A168E" w:rsidRDefault="008503AA" w:rsidP="008503AA">
            <w:pPr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9BD61C" w14:textId="2E7B3C98" w:rsidR="00EA4615" w:rsidRPr="007A168E" w:rsidRDefault="00EA4615" w:rsidP="007D0352">
            <w:pPr>
              <w:tabs>
                <w:tab w:val="decimal" w:pos="7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31DFBFA8" w:rsidR="00EA4615" w:rsidRPr="00990833" w:rsidRDefault="008503AA" w:rsidP="008503AA">
            <w:pPr>
              <w:spacing w:line="240" w:lineRule="auto"/>
              <w:ind w:left="-81" w:right="-82" w:hanging="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EA4615" w:rsidRPr="007A168E" w:rsidRDefault="00EA4615" w:rsidP="00EA4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7709C" w14:textId="7E0334FB" w:rsidR="00EA4615" w:rsidRPr="007A168E" w:rsidRDefault="00EA4615" w:rsidP="008503AA">
            <w:pPr>
              <w:spacing w:line="240" w:lineRule="auto"/>
              <w:ind w:left="-8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62F6438E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Pr="007A168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967DDE" w:rsidRPr="007A168E" w14:paraId="35F2ED48" w14:textId="77777777" w:rsidTr="0061004D">
        <w:tc>
          <w:tcPr>
            <w:tcW w:w="5337" w:type="dxa"/>
            <w:shd w:val="clear" w:color="auto" w:fill="auto"/>
          </w:tcPr>
          <w:p w14:paraId="0B86FA4F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720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44D5641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899" w:rsidRPr="007A168E" w14:paraId="538FA579" w14:textId="77777777" w:rsidTr="0061004D">
        <w:tc>
          <w:tcPr>
            <w:tcW w:w="5337" w:type="dxa"/>
            <w:shd w:val="clear" w:color="auto" w:fill="auto"/>
          </w:tcPr>
          <w:p w14:paraId="4385ABB0" w14:textId="5F8D08F8" w:rsidR="001F7899" w:rsidRPr="007A168E" w:rsidRDefault="00EA4615" w:rsidP="001F78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7A18522E" w14:textId="77777777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215A759" w14:textId="722C6183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3C1C5E4" w14:textId="77777777" w:rsidR="001F7899" w:rsidRPr="007A168E" w:rsidRDefault="001F7899" w:rsidP="001F78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D19D63" w14:textId="12E5A027" w:rsidR="001F7899" w:rsidRPr="007A168E" w:rsidRDefault="001F7899" w:rsidP="001F78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67DDE" w:rsidRPr="007A168E" w14:paraId="4EAC03AD" w14:textId="77777777" w:rsidTr="0061004D">
        <w:tc>
          <w:tcPr>
            <w:tcW w:w="5337" w:type="dxa"/>
            <w:shd w:val="clear" w:color="auto" w:fill="auto"/>
          </w:tcPr>
          <w:p w14:paraId="48CBE9E0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804D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673DF34F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DDE" w:rsidRPr="007A168E" w14:paraId="635A3623" w14:textId="77777777" w:rsidTr="0061004D">
        <w:tc>
          <w:tcPr>
            <w:tcW w:w="5337" w:type="dxa"/>
            <w:shd w:val="clear" w:color="auto" w:fill="auto"/>
          </w:tcPr>
          <w:p w14:paraId="3815E5DB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1FCC8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4DF5A225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4B92236F" w14:textId="77777777" w:rsidTr="0061004D">
        <w:tc>
          <w:tcPr>
            <w:tcW w:w="5337" w:type="dxa"/>
            <w:shd w:val="clear" w:color="auto" w:fill="auto"/>
          </w:tcPr>
          <w:p w14:paraId="16DBCE9C" w14:textId="68F93B05" w:rsidR="00EA4615" w:rsidRPr="007A168E" w:rsidRDefault="00EA4615" w:rsidP="00EA461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03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0991EDBF" w14:textId="77777777" w:rsidR="00EA4615" w:rsidRPr="007A168E" w:rsidRDefault="00EA4615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E5A7F45" w14:textId="39C83634" w:rsidR="00EA4615" w:rsidRPr="007A168E" w:rsidRDefault="00231EAE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32,197,664</w:t>
            </w:r>
          </w:p>
        </w:tc>
        <w:tc>
          <w:tcPr>
            <w:tcW w:w="236" w:type="dxa"/>
            <w:shd w:val="clear" w:color="auto" w:fill="auto"/>
          </w:tcPr>
          <w:p w14:paraId="30D14D76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958813" w14:textId="53EA880E" w:rsidR="00EA4615" w:rsidRPr="007A168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</w:tr>
      <w:tr w:rsidR="00EA4615" w:rsidRPr="007A168E" w14:paraId="1D642050" w14:textId="77777777" w:rsidTr="0061004D">
        <w:tc>
          <w:tcPr>
            <w:tcW w:w="5337" w:type="dxa"/>
            <w:shd w:val="clear" w:color="auto" w:fill="auto"/>
          </w:tcPr>
          <w:p w14:paraId="7FEE84CE" w14:textId="77777777" w:rsidR="00EA4615" w:rsidRPr="007A168E" w:rsidRDefault="00EA4615" w:rsidP="00EA461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7C69D8F4" w14:textId="77777777" w:rsidR="00EA4615" w:rsidRPr="007A168E" w:rsidRDefault="00EA4615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3B50E3E" w14:textId="56C31B55" w:rsidR="00EA4615" w:rsidRPr="007A168E" w:rsidRDefault="007D0352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</w:t>
            </w:r>
            <w:r w:rsidR="003C06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6329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3F00EE7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789E77" w14:textId="6FAAFC20" w:rsidR="00EA4615" w:rsidRPr="00967DD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EA4615" w:rsidRPr="007A168E" w14:paraId="20C721F5" w14:textId="77777777" w:rsidTr="007D0352">
        <w:tc>
          <w:tcPr>
            <w:tcW w:w="5337" w:type="dxa"/>
            <w:shd w:val="clear" w:color="auto" w:fill="auto"/>
          </w:tcPr>
          <w:p w14:paraId="253851D0" w14:textId="77777777" w:rsidR="00EA4615" w:rsidRPr="007A168E" w:rsidRDefault="00EA4615" w:rsidP="00EA461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CA76D9A" w14:textId="69F399E4" w:rsidR="00EA4615" w:rsidRPr="00ED7907" w:rsidRDefault="00EA4615" w:rsidP="00EA4615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E24B35E" w14:textId="354A119B" w:rsidR="00EA4615" w:rsidRDefault="007D0352" w:rsidP="007D03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01F1E5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9A260" w14:textId="0D975030" w:rsidR="00EA4615" w:rsidRPr="00967DD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615" w:rsidRPr="007A168E" w14:paraId="60F48749" w14:textId="77777777" w:rsidTr="007D0352">
        <w:tc>
          <w:tcPr>
            <w:tcW w:w="5337" w:type="dxa"/>
            <w:shd w:val="clear" w:color="auto" w:fill="auto"/>
          </w:tcPr>
          <w:p w14:paraId="126E68C2" w14:textId="445567C0" w:rsidR="00EA4615" w:rsidRPr="00502A44" w:rsidRDefault="00EA4615" w:rsidP="00EA4615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 w:rsidR="007D03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0B58928" w14:textId="28CB1B9A" w:rsidR="00EA4615" w:rsidRPr="007A168E" w:rsidRDefault="00EA4615" w:rsidP="00EA4615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F5BA397" w14:textId="558A7875" w:rsidR="00EA4615" w:rsidRPr="007A168E" w:rsidRDefault="007D0352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399FAC73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A79464" w14:textId="00EBFEF5" w:rsidR="00EA4615" w:rsidRPr="007A168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EA4615" w:rsidRPr="007A168E" w14:paraId="30966664" w14:textId="77777777" w:rsidTr="007D0352">
        <w:tc>
          <w:tcPr>
            <w:tcW w:w="6417" w:type="dxa"/>
            <w:gridSpan w:val="2"/>
            <w:shd w:val="clear" w:color="auto" w:fill="auto"/>
          </w:tcPr>
          <w:p w14:paraId="1FF6D5E3" w14:textId="58CA01B5" w:rsidR="00EA4615" w:rsidRPr="007A168E" w:rsidRDefault="00EA4615" w:rsidP="00EA461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B781B30" w14:textId="3C3C0ECD" w:rsidR="00EA4615" w:rsidRPr="007A168E" w:rsidRDefault="007D0352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9B7E358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9977D2" w14:textId="242B4307" w:rsidR="00EA4615" w:rsidRPr="007A168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A4615" w:rsidRPr="007A168E" w14:paraId="4A6E909D" w14:textId="77777777" w:rsidTr="007D0352">
        <w:tc>
          <w:tcPr>
            <w:tcW w:w="5337" w:type="dxa"/>
            <w:shd w:val="clear" w:color="auto" w:fill="auto"/>
          </w:tcPr>
          <w:p w14:paraId="14E2DF86" w14:textId="1CE7B442" w:rsidR="00EA4615" w:rsidRPr="007A168E" w:rsidRDefault="00EA4615" w:rsidP="00EA461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7A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57A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11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080" w:type="dxa"/>
          </w:tcPr>
          <w:p w14:paraId="5EA5DF4F" w14:textId="77777777" w:rsidR="00EA4615" w:rsidRPr="007A168E" w:rsidRDefault="00EA4615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CC6B" w14:textId="0DEE3FFF" w:rsidR="00EA4615" w:rsidRPr="007A168E" w:rsidRDefault="007D0352" w:rsidP="00EA461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33,034,</w:t>
            </w:r>
            <w:r w:rsidR="00852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632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7D2DBDE" w14:textId="77777777" w:rsidR="00EA4615" w:rsidRPr="007A168E" w:rsidRDefault="00EA4615" w:rsidP="00EA46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9B9EC" w14:textId="52C2BAC8" w:rsidR="00EA4615" w:rsidRPr="007A168E" w:rsidRDefault="00EA4615" w:rsidP="00EA461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60B100F6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5A3F4E">
        <w:rPr>
          <w:rFonts w:asciiTheme="majorBidi" w:hAnsiTheme="majorBidi" w:hint="cs"/>
          <w:b w:val="0"/>
          <w:bCs w:val="0"/>
          <w:cs/>
        </w:rPr>
        <w:t xml:space="preserve">ณ 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FA644B">
        <w:rPr>
          <w:rFonts w:asciiTheme="majorBidi" w:hAnsiTheme="majorBidi" w:cstheme="majorBidi"/>
          <w:b w:val="0"/>
          <w:bCs w:val="0"/>
        </w:rPr>
        <w:t xml:space="preserve">31 </w:t>
      </w:r>
      <w:r w:rsidR="00FA644B">
        <w:rPr>
          <w:rFonts w:asciiTheme="majorBidi" w:hAnsiTheme="majorBidi" w:cstheme="majorBidi"/>
          <w:b w:val="0"/>
          <w:bCs w:val="0"/>
          <w:cs/>
        </w:rPr>
        <w:t xml:space="preserve">มีนาคม </w:t>
      </w:r>
      <w:r w:rsidR="00FA644B">
        <w:rPr>
          <w:rFonts w:asciiTheme="majorBidi" w:hAnsiTheme="majorBidi" w:cstheme="majorBidi"/>
          <w:b w:val="0"/>
          <w:bCs w:val="0"/>
        </w:rPr>
        <w:t>2568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4C41B8">
        <w:rPr>
          <w:rFonts w:asciiTheme="majorBidi" w:hAnsiTheme="majorBidi" w:cstheme="majorBidi"/>
          <w:b w:val="0"/>
          <w:bCs w:val="0"/>
        </w:rPr>
        <w:t>2.22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2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.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96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9412D2">
        <w:rPr>
          <w:rFonts w:asciiTheme="majorBidi" w:hAnsiTheme="majorBidi" w:cstheme="majorBidi"/>
          <w:b w:val="0"/>
          <w:bCs w:val="0"/>
        </w:rPr>
        <w:t>13,098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17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,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4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4</w:t>
      </w:r>
      <w:r w:rsidR="00BC2C75"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5D5DE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16B109FF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</w:t>
      </w:r>
      <w:r w:rsidR="00FA644B">
        <w:rPr>
          <w:rFonts w:asciiTheme="majorBidi" w:hAnsiTheme="majorBidi" w:cstheme="majorBidi"/>
        </w:rPr>
        <w:t xml:space="preserve">31 </w:t>
      </w:r>
      <w:r w:rsidR="00FA644B">
        <w:rPr>
          <w:rFonts w:asciiTheme="majorBidi" w:hAnsiTheme="majorBidi" w:cstheme="majorBidi"/>
          <w:cs/>
        </w:rPr>
        <w:t xml:space="preserve">มีนาคม </w:t>
      </w:r>
      <w:r w:rsidR="00FA644B">
        <w:rPr>
          <w:rFonts w:asciiTheme="majorBidi" w:hAnsiTheme="majorBidi" w:cstheme="majorBidi"/>
        </w:rPr>
        <w:t>2568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DB0E35" w:rsidRPr="00373036">
        <w:rPr>
          <w:rFonts w:asciiTheme="majorBidi" w:hAnsiTheme="majorBidi" w:cstheme="majorBidi"/>
          <w:lang w:val="en-US"/>
        </w:rPr>
        <w:t>256</w:t>
      </w:r>
      <w:r w:rsidR="000E0D52">
        <w:rPr>
          <w:rFonts w:asciiTheme="majorBidi" w:hAnsiTheme="majorBidi" w:cstheme="majorBidi"/>
          <w:lang w:val="en-US"/>
        </w:rPr>
        <w:t>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>งวด</w:t>
      </w:r>
      <w:r w:rsidR="00231EAE">
        <w:rPr>
          <w:rFonts w:asciiTheme="majorBidi" w:hAnsiTheme="majorBidi" w:cstheme="majorBidi" w:hint="cs"/>
          <w:cs/>
        </w:rPr>
        <w:t>สาม</w:t>
      </w:r>
      <w:r w:rsidR="00373036" w:rsidRPr="0037303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FA644B">
        <w:rPr>
          <w:rFonts w:asciiTheme="majorBidi" w:hAnsiTheme="majorBidi" w:cstheme="majorBidi"/>
        </w:rPr>
        <w:t xml:space="preserve">31 </w:t>
      </w:r>
      <w:r w:rsidR="00FA644B">
        <w:rPr>
          <w:rFonts w:asciiTheme="majorBidi" w:hAnsiTheme="majorBidi" w:cstheme="majorBidi"/>
          <w:cs/>
        </w:rPr>
        <w:t xml:space="preserve">มีนาคม </w:t>
      </w:r>
      <w:r w:rsidR="00FA644B">
        <w:rPr>
          <w:rFonts w:asciiTheme="majorBidi" w:hAnsiTheme="majorBidi" w:cstheme="majorBidi"/>
        </w:rPr>
        <w:t>2568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256</w:t>
      </w:r>
      <w:r w:rsidR="00231EAE">
        <w:rPr>
          <w:rFonts w:asciiTheme="majorBidi" w:hAnsiTheme="majorBidi" w:cstheme="majorBidi"/>
          <w:lang w:val="en-US"/>
        </w:rPr>
        <w:t>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5DB32D1D" w:rsidR="00C2566B" w:rsidRPr="00080602" w:rsidRDefault="00231EAE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สาม</w:t>
            </w:r>
            <w:r w:rsidR="0011315F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C2566B" w:rsidRPr="00080602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231EAE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231EAE" w:rsidRPr="00080602" w:rsidRDefault="00231EAE" w:rsidP="00231EAE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231EAE" w:rsidRPr="00080602" w:rsidRDefault="00231EAE" w:rsidP="00231EAE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3C376AC0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01351A1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4DA7C5E8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30578342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F014B7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1F00D213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75CB3AC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AAA0D2D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22731FEB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0588DDED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4D8F07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6BE7E821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316FF37A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D9D8174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2FB355A5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231EAE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231EAE" w:rsidRPr="00080602" w:rsidRDefault="00231EAE" w:rsidP="00231EAE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231EAE" w:rsidRPr="00080602" w:rsidRDefault="00231EAE" w:rsidP="00231EAE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44B5FC11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5EFDC455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0B732CB9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6FA42D39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632ECB42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112CBB06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3380AAF1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7AC988E6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46DC29DF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2FA7B362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1BA5D3D9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4D112138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216980FB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615ED9C5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178DE7EF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249BA7B4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2695BFF1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</w:tcPr>
          <w:p w14:paraId="22A59784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6DAF3876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231EAE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231EAE" w:rsidRPr="00080602" w:rsidRDefault="00231EAE" w:rsidP="00231EAE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231EAE" w:rsidRPr="00080602" w:rsidRDefault="00231EAE" w:rsidP="00231EAE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231EAE" w:rsidRPr="00080602" w:rsidRDefault="00231EAE" w:rsidP="00231EAE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231EAE" w:rsidRPr="00080602" w:rsidRDefault="00231EAE" w:rsidP="00231EAE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231EAE" w:rsidRPr="00080602" w:rsidRDefault="00231EAE" w:rsidP="00231EAE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231EAE" w:rsidRPr="00080602" w14:paraId="2B1136BA" w14:textId="77777777" w:rsidTr="00C2566B">
        <w:tc>
          <w:tcPr>
            <w:tcW w:w="2699" w:type="dxa"/>
          </w:tcPr>
          <w:p w14:paraId="2B1D69B8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231EAE" w:rsidRPr="00080602" w:rsidRDefault="00231EAE" w:rsidP="00231EA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231EAE" w:rsidRPr="00080602" w:rsidRDefault="00231EAE" w:rsidP="00231EA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231EAE" w:rsidRPr="00080602" w:rsidRDefault="00231EAE" w:rsidP="00231EA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231EAE" w:rsidRPr="00080602" w:rsidRDefault="00231EAE" w:rsidP="00231EAE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A3F4E" w:rsidRPr="00080602" w14:paraId="37903760" w14:textId="77777777" w:rsidTr="005A3F4E">
        <w:trPr>
          <w:trHeight w:val="254"/>
        </w:trPr>
        <w:tc>
          <w:tcPr>
            <w:tcW w:w="2699" w:type="dxa"/>
          </w:tcPr>
          <w:p w14:paraId="4E6D4ABF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7041B031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7A40FF96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139A3DB8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1480C6B0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6B1E8F39" w:rsidR="005A3F4E" w:rsidRPr="00480785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5A3F4E" w:rsidRPr="00080602" w:rsidRDefault="005A3F4E" w:rsidP="005A3F4E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392BC28B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6FF07551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2,922,</w:t>
            </w:r>
            <w:r w:rsidR="00F74621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5A3F4E" w:rsidRPr="00080602" w:rsidRDefault="005A3F4E" w:rsidP="005A3F4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13C51816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2,943,803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3720C177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458D5787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450CCA57" w14:textId="77777777" w:rsidTr="005A3F4E">
        <w:tc>
          <w:tcPr>
            <w:tcW w:w="2699" w:type="dxa"/>
          </w:tcPr>
          <w:p w14:paraId="32A93E4F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5A3F4E" w:rsidRPr="00080602" w:rsidRDefault="005A3F4E" w:rsidP="005A3F4E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20DEE726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3F65D218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5D9EA218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51BB1236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2E1CED52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74F3F496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4216CFA9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24,520,</w:t>
            </w:r>
            <w:r w:rsidR="00A54F68">
              <w:rPr>
                <w:rFonts w:asciiTheme="majorBidi" w:hAnsiTheme="majorBidi" w:cstheme="majorBidi"/>
                <w:lang w:val="en-US"/>
              </w:rPr>
              <w:t>68</w:t>
            </w:r>
            <w:r w:rsidR="00BE7B9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5A3F4E" w:rsidRPr="00080602" w:rsidRDefault="005A3F4E" w:rsidP="005A3F4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19B41E61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23,855,516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7EAAD62E" w:rsidR="005A3F4E" w:rsidRPr="00080602" w:rsidRDefault="005A3F4E" w:rsidP="009D0B5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11BCE7C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5A63A0E5" w:rsidR="005A3F4E" w:rsidRPr="00080602" w:rsidRDefault="005A3F4E" w:rsidP="005A3F4E">
            <w:pPr>
              <w:tabs>
                <w:tab w:val="decimal" w:pos="806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A3F4E" w:rsidRPr="00080602" w14:paraId="69987A07" w14:textId="77777777" w:rsidTr="005A3F4E">
        <w:tc>
          <w:tcPr>
            <w:tcW w:w="2699" w:type="dxa"/>
          </w:tcPr>
          <w:p w14:paraId="16BB3B68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5A3F4E" w:rsidRPr="00080602" w:rsidRDefault="005A3F4E" w:rsidP="005A3F4E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630817BA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0D5ACC0E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0F7DFBA1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12BC7B65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19A21100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5A1C910D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63A5A454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664,910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5A3F4E" w:rsidRPr="00080602" w:rsidRDefault="005A3F4E" w:rsidP="005A3F4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298ECDB3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648,467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7AE7AEC0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3B205CA4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4C29DC2A" w14:textId="77777777" w:rsidTr="005A3F4E">
        <w:tc>
          <w:tcPr>
            <w:tcW w:w="2699" w:type="dxa"/>
          </w:tcPr>
          <w:p w14:paraId="198E3E61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04E9FA9A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5CD4101D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6A4E236C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5C4645E4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40EABE77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4AF251BF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649E16EF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1,675,397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18DC70D2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1,688,450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2527E853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638EC52F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6546924C" w14:textId="77777777" w:rsidTr="005A3F4E">
        <w:tc>
          <w:tcPr>
            <w:tcW w:w="2699" w:type="dxa"/>
          </w:tcPr>
          <w:p w14:paraId="7CF02507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19D5FFA3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5BA987E4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676D06BB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5A3F4E" w:rsidRPr="00080602" w:rsidRDefault="005A3F4E" w:rsidP="005A3F4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285F2543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7BE554A4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46967DE7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1FE2C8A9" w:rsidR="005A3F4E" w:rsidRPr="00080602" w:rsidRDefault="005A3F4E" w:rsidP="00863F9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75D58D65" w:rsidR="005A3F4E" w:rsidRPr="00080602" w:rsidRDefault="005A3F4E" w:rsidP="005A3F4E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5A3F4E" w:rsidRPr="00080602" w:rsidRDefault="005A3F4E" w:rsidP="005A3F4E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07087346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772F9275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73D9DF2D" w14:textId="77777777" w:rsidTr="005A3F4E">
        <w:tc>
          <w:tcPr>
            <w:tcW w:w="2699" w:type="dxa"/>
          </w:tcPr>
          <w:p w14:paraId="5F6762A5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3E21507F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027D2ED7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05A6529D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5A3F4E" w:rsidRPr="00080602" w:rsidRDefault="005A3F4E" w:rsidP="005A3F4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15C2C96F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753E6406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513278FA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20FAE101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2,769,3</w:t>
            </w:r>
            <w:r w:rsidR="00A54F68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3B657F88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2,572,388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5A3F4E" w:rsidRPr="00080602" w:rsidRDefault="005A3F4E" w:rsidP="005A3F4E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6A3B03F7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984C52" w14:textId="77777777" w:rsidR="005A3F4E" w:rsidRPr="00080602" w:rsidRDefault="005A3F4E" w:rsidP="005A3F4E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77129267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218127EA" w14:textId="77777777" w:rsidTr="005A3F4E">
        <w:tc>
          <w:tcPr>
            <w:tcW w:w="2699" w:type="dxa"/>
          </w:tcPr>
          <w:p w14:paraId="0853A575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5A3F4E" w:rsidRPr="00080602" w:rsidRDefault="005A3F4E" w:rsidP="005A3F4E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437113D4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33F31FFA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539B61B5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5A3F4E" w:rsidRPr="00080602" w:rsidRDefault="005A3F4E" w:rsidP="005A3F4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4B3B5000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7ED3D68C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  <w:shd w:val="clear" w:color="auto" w:fill="auto"/>
          </w:tcPr>
          <w:p w14:paraId="72854C19" w14:textId="77777777" w:rsidR="005A3F4E" w:rsidRPr="00080602" w:rsidRDefault="005A3F4E" w:rsidP="005A3F4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C54627" w14:textId="6BE67D92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12135BC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4D991BAA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64,347</w:t>
            </w:r>
          </w:p>
        </w:tc>
        <w:tc>
          <w:tcPr>
            <w:tcW w:w="90" w:type="dxa"/>
          </w:tcPr>
          <w:p w14:paraId="74BCFCAE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16F04168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62,676</w:t>
            </w:r>
          </w:p>
        </w:tc>
        <w:tc>
          <w:tcPr>
            <w:tcW w:w="90" w:type="dxa"/>
          </w:tcPr>
          <w:p w14:paraId="7546F16E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A9014C" w14:textId="75141C21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1E877C05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7CD44757" w14:textId="77777777" w:rsidTr="005A3F4E">
        <w:tc>
          <w:tcPr>
            <w:tcW w:w="2699" w:type="dxa"/>
          </w:tcPr>
          <w:p w14:paraId="72E4FAB8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1B1615F2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0885A725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05E94412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5DB189A1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580B38B2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45D541F0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05C71D81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32,062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20FE4B37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37,970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1F88126E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4EAD965F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610385A2" w14:textId="77777777" w:rsidTr="005A3F4E">
        <w:tc>
          <w:tcPr>
            <w:tcW w:w="2699" w:type="dxa"/>
          </w:tcPr>
          <w:p w14:paraId="76C1C24C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4941D6A6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29F78E1D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47BB5C11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4F0B7405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6848254B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3597192D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42C3A20C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16,709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5235268D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17,014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4237C3ED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746E8A15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546DF78E" w14:textId="77777777" w:rsidTr="005A3F4E">
        <w:tc>
          <w:tcPr>
            <w:tcW w:w="2699" w:type="dxa"/>
          </w:tcPr>
          <w:p w14:paraId="5F2A9461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5A3F4E" w:rsidRPr="00080602" w:rsidRDefault="005A3F4E" w:rsidP="005A3F4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1C9A6511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23BA44C3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1EE7E930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7F911ECD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0C567836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72AC2CD2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662C8B70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157,532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352F453E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158,258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70643D40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5A3F4E" w:rsidRPr="00080602" w:rsidRDefault="005A3F4E" w:rsidP="005A3F4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4FB44416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A3F4E" w:rsidRPr="00080602" w14:paraId="69FE3899" w14:textId="77777777" w:rsidTr="005A3F4E">
        <w:tc>
          <w:tcPr>
            <w:tcW w:w="2699" w:type="dxa"/>
          </w:tcPr>
          <w:p w14:paraId="19BEE6C5" w14:textId="77777777" w:rsidR="005A3F4E" w:rsidRPr="00080602" w:rsidRDefault="005A3F4E" w:rsidP="005A3F4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5A3F4E" w:rsidRPr="00080602" w:rsidRDefault="005A3F4E" w:rsidP="005A3F4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5A3F4E" w:rsidRPr="00080602" w:rsidRDefault="005A3F4E" w:rsidP="005A3F4E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46D31502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5E1BE780" w:rsidR="005A3F4E" w:rsidRPr="00080602" w:rsidRDefault="005A3F4E" w:rsidP="005A3F4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3F71A9FC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5A3F4E" w:rsidRPr="00080602" w:rsidRDefault="005A3F4E" w:rsidP="005A3F4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763186B1" w:rsidR="005A3F4E" w:rsidRPr="00080602" w:rsidRDefault="005A3F4E" w:rsidP="005A3F4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0CDDDF6F" w:rsidR="005A3F4E" w:rsidRPr="00080602" w:rsidRDefault="005A3F4E" w:rsidP="005A3F4E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5A3F4E" w:rsidRPr="00080602" w:rsidRDefault="005A3F4E" w:rsidP="005A3F4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12CD112D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5A3F4E" w:rsidRPr="00080602" w:rsidRDefault="005A3F4E" w:rsidP="005A3F4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55EE22CD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A3F4E">
              <w:rPr>
                <w:rFonts w:asciiTheme="majorBidi" w:hAnsiTheme="majorBidi" w:cstheme="majorBidi"/>
                <w:lang w:val="en-US"/>
              </w:rPr>
              <w:t>200,973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5A3F4E" w:rsidRPr="00080602" w:rsidRDefault="005A3F4E" w:rsidP="005A3F4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449E9638" w:rsidR="005A3F4E" w:rsidRPr="00080602" w:rsidRDefault="005A3F4E" w:rsidP="005A3F4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203,295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508EBE81" w:rsidR="005A3F4E" w:rsidRPr="00080602" w:rsidRDefault="005A3F4E" w:rsidP="005A3F4E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5A3F4E" w:rsidRPr="00080602" w:rsidRDefault="005A3F4E" w:rsidP="005A3F4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51A4CE97" w:rsidR="005A3F4E" w:rsidRPr="00080602" w:rsidRDefault="005A3F4E" w:rsidP="005A3F4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31EAE" w:rsidRPr="00080602" w14:paraId="438F26B2" w14:textId="77777777" w:rsidTr="00C2566B">
        <w:tc>
          <w:tcPr>
            <w:tcW w:w="2699" w:type="dxa"/>
          </w:tcPr>
          <w:p w14:paraId="58CE2D82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231EAE" w:rsidRPr="00080602" w:rsidRDefault="00231EAE" w:rsidP="00231EA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231EAE" w:rsidRPr="00080602" w:rsidRDefault="00231EAE" w:rsidP="00231EA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231EAE" w:rsidRPr="00080602" w:rsidRDefault="00231EAE" w:rsidP="00231EA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31EAE" w:rsidRPr="00080602" w14:paraId="343AF664" w14:textId="77777777" w:rsidTr="00C2566B">
        <w:tc>
          <w:tcPr>
            <w:tcW w:w="2699" w:type="dxa"/>
          </w:tcPr>
          <w:p w14:paraId="31FD8C85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231EAE" w:rsidRPr="00080602" w:rsidRDefault="00231EAE" w:rsidP="00231EA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231EAE" w:rsidRPr="00080602" w:rsidRDefault="00231EAE" w:rsidP="00231EA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231EAE" w:rsidRPr="00080602" w:rsidRDefault="00231EAE" w:rsidP="00231EA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31EAE" w:rsidRPr="00080602" w14:paraId="1C55E7DF" w14:textId="77777777" w:rsidTr="00C2566B">
        <w:tc>
          <w:tcPr>
            <w:tcW w:w="2699" w:type="dxa"/>
          </w:tcPr>
          <w:p w14:paraId="03564695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231EAE" w:rsidRPr="00080602" w:rsidRDefault="00231EAE" w:rsidP="00231EA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231EAE" w:rsidRPr="00080602" w:rsidRDefault="00231EAE" w:rsidP="00231E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231EAE" w:rsidRPr="00080602" w:rsidRDefault="00231EAE" w:rsidP="00231E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231EAE" w:rsidRPr="00080602" w:rsidRDefault="00231EAE" w:rsidP="00231EA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231EAE" w:rsidRPr="00080602" w:rsidRDefault="00231EAE" w:rsidP="00231EA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231EAE" w:rsidRPr="00080602" w:rsidRDefault="00231EAE" w:rsidP="00231E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231EAE" w:rsidRPr="00080602" w:rsidRDefault="00231EAE" w:rsidP="00231EA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231EAE" w:rsidRPr="00080602" w:rsidRDefault="00231EAE" w:rsidP="00231EA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231EAE" w:rsidRPr="00080602" w:rsidRDefault="00231EAE" w:rsidP="00231EA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231EAE" w:rsidRPr="00080602" w:rsidRDefault="00231EAE" w:rsidP="00231EA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231EAE" w:rsidRPr="00080602" w:rsidRDefault="00231EAE" w:rsidP="00231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D0B58" w:rsidRPr="00080602" w14:paraId="69260205" w14:textId="77777777" w:rsidTr="009D0B58">
        <w:tc>
          <w:tcPr>
            <w:tcW w:w="2699" w:type="dxa"/>
          </w:tcPr>
          <w:p w14:paraId="26AD1CF8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6A58C91F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1DB2628B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0EF89045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12405A38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47D2F34F" w:rsidR="009D0B58" w:rsidRPr="00080602" w:rsidRDefault="009D0B58" w:rsidP="009D0B5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76FF2A58" w:rsidR="009D0B58" w:rsidRPr="00080602" w:rsidRDefault="009D0B58" w:rsidP="009D0B5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5E7B6E73" w:rsidR="009D0B58" w:rsidRPr="00080602" w:rsidRDefault="009D0B58" w:rsidP="009D0B5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9,849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7C309DD1" w:rsidR="009D0B58" w:rsidRPr="00080602" w:rsidRDefault="009D0B58" w:rsidP="009D0B5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9,827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405A9BAB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569380CF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371AE5CB" w14:textId="77777777" w:rsidTr="009D0B58">
        <w:tc>
          <w:tcPr>
            <w:tcW w:w="2699" w:type="dxa"/>
          </w:tcPr>
          <w:p w14:paraId="72285E5E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773826B8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49D1C639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065AFBFB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2E063202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02CD02DB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CF3EA1E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6253489E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66A00F4A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6F12C3CA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604787B0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11050D70" w14:textId="77777777" w:rsidTr="009D0B58">
        <w:tc>
          <w:tcPr>
            <w:tcW w:w="2699" w:type="dxa"/>
          </w:tcPr>
          <w:p w14:paraId="018EAE5F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43E05FAF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3EB932F8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58B15ECD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305978E9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0DF34748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5CB70FC8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3015B1DC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796856A1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3DEDFFF7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6A4CDC9E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6ADD9339" w14:textId="77777777" w:rsidTr="009D0B58">
        <w:tc>
          <w:tcPr>
            <w:tcW w:w="2699" w:type="dxa"/>
          </w:tcPr>
          <w:p w14:paraId="09E14F18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22614A">
              <w:rPr>
                <w:rFonts w:asciiTheme="majorBidi" w:hAnsiTheme="majorBidi" w:cstheme="majorBidi"/>
                <w:cs/>
              </w:rPr>
              <w:t>บริษัท</w:t>
            </w:r>
            <w:r w:rsidRPr="0022614A">
              <w:rPr>
                <w:rFonts w:asciiTheme="majorBidi" w:hAnsiTheme="majorBidi" w:cstheme="majorBidi"/>
              </w:rPr>
              <w:t xml:space="preserve"> </w:t>
            </w:r>
            <w:r w:rsidRPr="0022614A">
              <w:rPr>
                <w:rFonts w:asciiTheme="majorBidi" w:hAnsiTheme="majorBidi" w:cstheme="majorBidi"/>
                <w:cs/>
              </w:rPr>
              <w:t>ทีพีไอ โพลีน เพาเวอร์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22614A">
              <w:rPr>
                <w:rFonts w:asciiTheme="majorBidi" w:hAnsiTheme="majorBidi" w:cstheme="majorBidi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4E593366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73805656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39C753FC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63DACB32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49023FB8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5D6B1598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4B55244E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57DC2712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6E8169A4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4114C430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34D7589B" w14:textId="77777777" w:rsidTr="009D0B58">
        <w:tc>
          <w:tcPr>
            <w:tcW w:w="2699" w:type="dxa"/>
          </w:tcPr>
          <w:p w14:paraId="5165CF84" w14:textId="77777777" w:rsidR="009D0B58" w:rsidRPr="00080602" w:rsidRDefault="009D0B58" w:rsidP="009D0B58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161FFD07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5BB23965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19DCEE2D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36A33579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765346EA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276A86C9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1C5EA6F2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698795FC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75BE9A48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14A75C9B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286B1A78" w14:textId="77777777" w:rsidTr="009D0B58">
        <w:tc>
          <w:tcPr>
            <w:tcW w:w="2699" w:type="dxa"/>
          </w:tcPr>
          <w:p w14:paraId="446EF1A0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02050DF9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2E4743B1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1537E178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3D27F2FD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73D46D60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786A5897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763746E3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768EAF81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2C31B6F7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392BE980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3022AB94" w14:textId="77777777" w:rsidTr="009D0B58">
        <w:tc>
          <w:tcPr>
            <w:tcW w:w="2699" w:type="dxa"/>
          </w:tcPr>
          <w:p w14:paraId="2FE33B98" w14:textId="64871161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1E2B5946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40A19E50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794D0437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17A38326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3774EB25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8C0CA52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41A75C6A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48FF02E7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0A44F07C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59F350BA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1B1AB52C" w14:textId="77777777" w:rsidTr="009D0B58">
        <w:tc>
          <w:tcPr>
            <w:tcW w:w="2699" w:type="dxa"/>
          </w:tcPr>
          <w:p w14:paraId="3D1D1C91" w14:textId="77777777" w:rsidR="009D0B58" w:rsidRPr="00080602" w:rsidRDefault="009D0B58" w:rsidP="009D0B58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7BBDC235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76EB1694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0F87AFB3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04D8F91B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1B6DBA3E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31E4DD07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4C91225A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05BC3910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61DCC1EF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A09A9B0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D0B58" w:rsidRPr="00080602" w14:paraId="5F7CB20C" w14:textId="77777777" w:rsidTr="009D0B58">
        <w:tc>
          <w:tcPr>
            <w:tcW w:w="2699" w:type="dxa"/>
          </w:tcPr>
          <w:p w14:paraId="6AA52556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9D0B58" w:rsidRPr="00080602" w:rsidRDefault="009D0B58" w:rsidP="009D0B5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9D0B58" w:rsidRPr="00080602" w:rsidRDefault="009D0B58" w:rsidP="009D0B5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7DCD3465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12D9400D" w:rsidR="009D0B58" w:rsidRPr="00080602" w:rsidRDefault="009D0B58" w:rsidP="009D0B5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0E438F5C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9D0B58" w:rsidRPr="00080602" w:rsidRDefault="009D0B58" w:rsidP="009D0B5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0E9E7007" w:rsidR="009D0B58" w:rsidRPr="00080602" w:rsidRDefault="009D0B58" w:rsidP="009D0B5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5B8EA128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9D0B58" w:rsidRPr="00080602" w:rsidRDefault="009D0B58" w:rsidP="009D0B5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7F8C4B0D" w:rsidR="009D0B58" w:rsidRPr="00080602" w:rsidRDefault="009D0B58" w:rsidP="009D0B5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76DFBA59" w:rsidR="009D0B58" w:rsidRPr="00080602" w:rsidRDefault="009D0B58" w:rsidP="009D0B5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5241832D" w:rsidR="009D0B58" w:rsidRPr="00080602" w:rsidRDefault="009D0B58" w:rsidP="009D0B5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9D0B58" w:rsidRPr="00080602" w:rsidRDefault="009D0B58" w:rsidP="009D0B5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1EF1A4B1" w:rsidR="009D0B58" w:rsidRPr="00080602" w:rsidRDefault="009D0B58" w:rsidP="009D0B5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9D0B58" w:rsidRPr="00080602" w:rsidRDefault="009D0B58" w:rsidP="009D0B5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9FDD334" w:rsidR="009D0B58" w:rsidRPr="00080602" w:rsidRDefault="009D0B58" w:rsidP="009D0B5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31EAE" w:rsidRPr="007A168E" w14:paraId="2CAD0D12" w14:textId="77777777" w:rsidTr="009D0B58">
        <w:tc>
          <w:tcPr>
            <w:tcW w:w="2699" w:type="dxa"/>
          </w:tcPr>
          <w:p w14:paraId="4DC758D1" w14:textId="77777777" w:rsidR="00231EAE" w:rsidRPr="00080602" w:rsidRDefault="00231EAE" w:rsidP="00231EAE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231EAE" w:rsidRPr="00080602" w:rsidRDefault="00231EAE" w:rsidP="00231EAE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231EAE" w:rsidRPr="00080602" w:rsidRDefault="00231EAE" w:rsidP="00231EAE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231EAE" w:rsidRPr="00080602" w:rsidRDefault="00231EAE" w:rsidP="00231EAE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231EAE" w:rsidRPr="00080602" w:rsidRDefault="00231EAE" w:rsidP="00231EAE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231EAE" w:rsidRPr="00080602" w:rsidRDefault="00231EAE" w:rsidP="00231EAE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231EAE" w:rsidRPr="00080602" w:rsidRDefault="00231EAE" w:rsidP="00231EAE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5478EDB8" w:rsidR="00231EAE" w:rsidRPr="00080602" w:rsidRDefault="004F2B97" w:rsidP="009C5AE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231EAE" w:rsidRPr="00080602" w:rsidRDefault="00231EAE" w:rsidP="00231EA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67956A23" w:rsidR="00231EAE" w:rsidRPr="00080602" w:rsidRDefault="00231EAE" w:rsidP="00231EA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231EAE" w:rsidRPr="00080602" w:rsidRDefault="00231EAE" w:rsidP="00231EA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4E32A869" w:rsidR="00231EAE" w:rsidRPr="00080602" w:rsidRDefault="009D0B58" w:rsidP="00231EA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33,034,</w:t>
            </w:r>
            <w:r w:rsidR="00A378F0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641126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BE7B93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231EAE" w:rsidRPr="00080602" w:rsidRDefault="00231EAE" w:rsidP="00231EA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5E9414AE" w:rsidR="00231EAE" w:rsidRPr="00080602" w:rsidRDefault="00231EAE" w:rsidP="00231EA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32,197,664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231EAE" w:rsidRPr="00080602" w:rsidRDefault="00231EAE" w:rsidP="00231EAE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50A39D66" w:rsidR="00231EAE" w:rsidRPr="00080602" w:rsidRDefault="009D0B58" w:rsidP="009D0B58">
            <w:pPr>
              <w:spacing w:line="30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0B58">
              <w:rPr>
                <w:rFonts w:asciiTheme="majorBidi" w:hAnsi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4CF94B5" w14:textId="77777777" w:rsidR="00231EAE" w:rsidRPr="00080602" w:rsidRDefault="00231EAE" w:rsidP="00231EA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7FA70D59" w:rsidR="00231EAE" w:rsidRPr="001454F2" w:rsidRDefault="00231EAE" w:rsidP="00231EAE">
            <w:pPr>
              <w:tabs>
                <w:tab w:val="decimal" w:pos="806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613D7A" w14:paraId="478F380D" w14:textId="77777777" w:rsidTr="0061004D">
        <w:trPr>
          <w:tblHeader/>
        </w:trPr>
        <w:tc>
          <w:tcPr>
            <w:tcW w:w="200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036" w14:paraId="72A817AA" w14:textId="77777777" w:rsidTr="006472A1">
        <w:trPr>
          <w:trHeight w:val="305"/>
          <w:tblHeader/>
        </w:trPr>
        <w:tc>
          <w:tcPr>
            <w:tcW w:w="2008" w:type="pct"/>
            <w:gridSpan w:val="2"/>
          </w:tcPr>
          <w:p w14:paraId="5C661413" w14:textId="1FDBCE88" w:rsidR="00373036" w:rsidRDefault="00373036" w:rsidP="00373036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231EA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>3</w:t>
            </w:r>
            <w:r w:rsidR="00231E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1 </w:t>
            </w:r>
            <w:r w:rsidR="00231EA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38" w:type="pct"/>
            <w:hideMark/>
          </w:tcPr>
          <w:p w14:paraId="531D166F" w14:textId="5BF2707B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1DF291FE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7DD785CD" w14:textId="57B9840A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8" w:type="pct"/>
          </w:tcPr>
          <w:p w14:paraId="50350315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1CC40EFA" w14:textId="67C9BD09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287F5833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38676C07" w14:textId="7E5AA895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13D7A" w14:paraId="491BEAFB" w14:textId="77777777" w:rsidTr="0061004D">
        <w:trPr>
          <w:tblHeader/>
        </w:trPr>
        <w:tc>
          <w:tcPr>
            <w:tcW w:w="1617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3D7A" w14:paraId="08E7B465" w14:textId="77777777" w:rsidTr="0061004D">
        <w:tc>
          <w:tcPr>
            <w:tcW w:w="1617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EAE" w14:paraId="480AD7A8" w14:textId="77777777" w:rsidTr="005D5B76">
        <w:tc>
          <w:tcPr>
            <w:tcW w:w="1617" w:type="pct"/>
            <w:hideMark/>
          </w:tcPr>
          <w:p w14:paraId="3C004ABA" w14:textId="3D3A26E8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23F98B6" w14:textId="77777777" w:rsidR="00231EAE" w:rsidRDefault="00231EAE" w:rsidP="00231EAE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CD2617A" w14:textId="24C88492" w:rsidR="00231EAE" w:rsidRPr="004D3ECB" w:rsidRDefault="00450A87" w:rsidP="00231EAE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7" w:type="pct"/>
            <w:vAlign w:val="bottom"/>
          </w:tcPr>
          <w:p w14:paraId="7DF23366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FAAC518" w14:textId="78E6BAFE" w:rsidR="00231EAE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  <w:vAlign w:val="bottom"/>
          </w:tcPr>
          <w:p w14:paraId="6557F911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AFAE8B9" w14:textId="65296117" w:rsidR="00231EAE" w:rsidRDefault="00450A87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8" w:type="pct"/>
            <w:vAlign w:val="bottom"/>
          </w:tcPr>
          <w:p w14:paraId="06BF0276" w14:textId="77777777" w:rsidR="00231EAE" w:rsidRDefault="00231EAE" w:rsidP="00231EA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CE2914" w14:textId="1B4996DC" w:rsidR="00231EAE" w:rsidRDefault="00231EAE" w:rsidP="00231EAE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231EAE" w14:paraId="34004838" w14:textId="77777777" w:rsidTr="00BE1608">
        <w:trPr>
          <w:trHeight w:val="353"/>
        </w:trPr>
        <w:tc>
          <w:tcPr>
            <w:tcW w:w="2008" w:type="pct"/>
            <w:gridSpan w:val="2"/>
            <w:hideMark/>
          </w:tcPr>
          <w:p w14:paraId="63001761" w14:textId="135C2B25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158DCBCB" w14:textId="5897548D" w:rsidR="00231EAE" w:rsidRPr="003F7C6D" w:rsidRDefault="003F7C6D" w:rsidP="00231EAE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4,20</w:t>
            </w:r>
            <w:r w:rsidR="00BE7B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7" w:type="pct"/>
            <w:vAlign w:val="bottom"/>
          </w:tcPr>
          <w:p w14:paraId="7BCFDF44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B54091" w14:textId="288AEFBF" w:rsidR="00231EAE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48" w:type="pct"/>
            <w:vAlign w:val="bottom"/>
          </w:tcPr>
          <w:p w14:paraId="747AE718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007DA1" w14:textId="74D1E23E" w:rsidR="00231EAE" w:rsidRDefault="007B14E3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4,20</w:t>
            </w:r>
            <w:r w:rsidR="00BE7B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8" w:type="pct"/>
            <w:vAlign w:val="bottom"/>
          </w:tcPr>
          <w:p w14:paraId="6FE05158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B9D7E3B" w14:textId="566C23DC" w:rsidR="00231EAE" w:rsidRDefault="00231EAE" w:rsidP="00231EAE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</w:tr>
      <w:tr w:rsidR="00231EAE" w14:paraId="0C7A8760" w14:textId="77777777" w:rsidTr="00BE1608">
        <w:tc>
          <w:tcPr>
            <w:tcW w:w="2008" w:type="pct"/>
            <w:gridSpan w:val="2"/>
            <w:hideMark/>
          </w:tcPr>
          <w:p w14:paraId="09DF5B52" w14:textId="6342680D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1937E1FA" w:rsidR="00231EAE" w:rsidRDefault="003F7C6D" w:rsidP="00231EAE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47" w:type="pct"/>
            <w:vAlign w:val="bottom"/>
          </w:tcPr>
          <w:p w14:paraId="36DB80A2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0DA881DF" w:rsidR="00231EAE" w:rsidRPr="00373036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48" w:type="pct"/>
            <w:vAlign w:val="bottom"/>
          </w:tcPr>
          <w:p w14:paraId="1619A791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56A19367" w:rsidR="00231EAE" w:rsidRDefault="007B14E3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148" w:type="pct"/>
            <w:vAlign w:val="bottom"/>
          </w:tcPr>
          <w:p w14:paraId="79545C70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334ED70A" w:rsidR="00231EAE" w:rsidRDefault="00231EAE" w:rsidP="00231EAE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231EAE" w14:paraId="46AD3221" w14:textId="77777777" w:rsidTr="00874033">
        <w:trPr>
          <w:trHeight w:val="269"/>
        </w:trPr>
        <w:tc>
          <w:tcPr>
            <w:tcW w:w="1617" w:type="pct"/>
            <w:hideMark/>
          </w:tcPr>
          <w:p w14:paraId="53A8308F" w14:textId="7AB5B194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92" w:type="pct"/>
          </w:tcPr>
          <w:p w14:paraId="765BD11C" w14:textId="77777777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5A671252" w:rsidR="00231EAE" w:rsidRDefault="007B14E3" w:rsidP="00231EAE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911,6</w:t>
            </w:r>
            <w:r w:rsidR="00BE7B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147" w:type="pct"/>
            <w:vAlign w:val="bottom"/>
          </w:tcPr>
          <w:p w14:paraId="2535CB86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5058101D" w:rsidR="00231EAE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48" w:type="pct"/>
            <w:vAlign w:val="bottom"/>
          </w:tcPr>
          <w:p w14:paraId="36C3FB55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3F45709A" w:rsidR="00231EAE" w:rsidRDefault="00F43014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911,6</w:t>
            </w:r>
            <w:r w:rsidR="004F6B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148" w:type="pct"/>
            <w:vAlign w:val="bottom"/>
          </w:tcPr>
          <w:p w14:paraId="3573CF2E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0661D28F" w:rsidR="00231EAE" w:rsidRDefault="00231EAE" w:rsidP="00231EAE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</w:tr>
      <w:tr w:rsidR="00231EAE" w14:paraId="430470CF" w14:textId="77777777" w:rsidTr="0061004D">
        <w:trPr>
          <w:trHeight w:val="269"/>
        </w:trPr>
        <w:tc>
          <w:tcPr>
            <w:tcW w:w="1617" w:type="pct"/>
            <w:hideMark/>
          </w:tcPr>
          <w:p w14:paraId="7D68FAFE" w14:textId="77777777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3F71EEC4" w14:textId="77777777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231EAE" w:rsidRDefault="00231EAE" w:rsidP="00231E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98269A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231EAE" w:rsidRDefault="00231EAE" w:rsidP="00231EAE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D039304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231EAE" w:rsidRDefault="00231EAE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908A278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231EAE" w:rsidRDefault="00231EAE" w:rsidP="00231EAE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31EAE" w14:paraId="15EB63AF" w14:textId="77777777" w:rsidTr="00BE4FEE">
        <w:trPr>
          <w:trHeight w:val="269"/>
        </w:trPr>
        <w:tc>
          <w:tcPr>
            <w:tcW w:w="1617" w:type="pct"/>
            <w:hideMark/>
          </w:tcPr>
          <w:p w14:paraId="1C688E37" w14:textId="10BE3193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7224A5B9" w14:textId="77777777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2F6B0EF" w14:textId="19056BFC" w:rsidR="00231EAE" w:rsidRPr="00806890" w:rsidRDefault="00450A87" w:rsidP="00231EAE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147" w:type="pct"/>
            <w:vAlign w:val="bottom"/>
          </w:tcPr>
          <w:p w14:paraId="4CEE64B7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9A9A8B" w14:textId="3626DA54" w:rsidR="00231EAE" w:rsidRPr="008E6FEA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8" w:type="pct"/>
            <w:vAlign w:val="bottom"/>
          </w:tcPr>
          <w:p w14:paraId="7627C413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E99F739" w14:textId="38A78CFD" w:rsidR="00231EAE" w:rsidRPr="00A31099" w:rsidRDefault="00450A87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3AE3C52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6E4CDDF1" w14:textId="1470E2F7" w:rsidR="00231EAE" w:rsidRDefault="00231EAE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31EAE" w14:paraId="070CD5B6" w14:textId="77777777" w:rsidTr="00BE4FEE">
        <w:trPr>
          <w:trHeight w:val="269"/>
        </w:trPr>
        <w:tc>
          <w:tcPr>
            <w:tcW w:w="1617" w:type="pct"/>
            <w:hideMark/>
          </w:tcPr>
          <w:p w14:paraId="025BF13E" w14:textId="77777777" w:rsidR="00231EAE" w:rsidRDefault="00231EAE" w:rsidP="00231E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77777777" w:rsidR="00231EAE" w:rsidRDefault="00231EAE" w:rsidP="00231E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E7400D7" w14:textId="77777777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351128C" w14:textId="14E69990" w:rsidR="00231EAE" w:rsidRDefault="007B14E3" w:rsidP="00231EAE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47" w:type="pct"/>
            <w:vAlign w:val="bottom"/>
          </w:tcPr>
          <w:p w14:paraId="5841418D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A7C9D02" w14:textId="49BFD960" w:rsidR="00231EAE" w:rsidRPr="00613D7A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8" w:type="pct"/>
            <w:vAlign w:val="bottom"/>
          </w:tcPr>
          <w:p w14:paraId="79A03DF3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758685" w14:textId="4C65A57C" w:rsidR="00231EAE" w:rsidRDefault="00F43014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B65DE2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553C581B" w14:textId="6E6A0691" w:rsidR="00231EAE" w:rsidRPr="00A31099" w:rsidRDefault="00231EAE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1EAE" w14:paraId="009BEB47" w14:textId="77777777" w:rsidTr="00BE4FEE">
        <w:trPr>
          <w:trHeight w:val="269"/>
        </w:trPr>
        <w:tc>
          <w:tcPr>
            <w:tcW w:w="1617" w:type="pct"/>
            <w:hideMark/>
          </w:tcPr>
          <w:p w14:paraId="126F48B0" w14:textId="4D668CDC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92" w:type="pct"/>
          </w:tcPr>
          <w:p w14:paraId="524449CC" w14:textId="77777777" w:rsidR="00231EAE" w:rsidRDefault="00231EAE" w:rsidP="00231EAE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22477D38" w:rsidR="00231EAE" w:rsidRDefault="007B14E3" w:rsidP="00231EAE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259,429</w:t>
            </w:r>
          </w:p>
        </w:tc>
        <w:tc>
          <w:tcPr>
            <w:tcW w:w="147" w:type="pct"/>
            <w:vAlign w:val="bottom"/>
          </w:tcPr>
          <w:p w14:paraId="6829E01B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748ADFBC" w:rsidR="00231EAE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  <w:tc>
          <w:tcPr>
            <w:tcW w:w="148" w:type="pct"/>
            <w:vAlign w:val="bottom"/>
          </w:tcPr>
          <w:p w14:paraId="48D1FD15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728A5BC3" w:rsidR="00231EAE" w:rsidRDefault="00F43014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4A651341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07457" w14:textId="7C26EBD1" w:rsidR="00231EAE" w:rsidRDefault="00231EAE" w:rsidP="00231EA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5AE836A8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FA644B">
        <w:rPr>
          <w:rFonts w:asciiTheme="majorBidi" w:hAnsiTheme="majorBidi" w:cstheme="majorBidi"/>
          <w:lang w:val="en-US"/>
        </w:rPr>
        <w:t xml:space="preserve">31 </w:t>
      </w:r>
      <w:r w:rsidR="00FA644B">
        <w:rPr>
          <w:rFonts w:asciiTheme="majorBidi" w:hAnsiTheme="majorBidi" w:cstheme="majorBidi"/>
          <w:cs/>
          <w:lang w:val="en-US"/>
        </w:rPr>
        <w:t xml:space="preserve">มีนาคม </w:t>
      </w:r>
      <w:r w:rsidR="00FA644B">
        <w:rPr>
          <w:rFonts w:asciiTheme="majorBidi" w:hAnsiTheme="majorBidi" w:cstheme="majorBidi"/>
          <w:lang w:val="en-US"/>
        </w:rPr>
        <w:t>2568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AB26D0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0738DA" w:rsidRPr="000738DA">
        <w:rPr>
          <w:i/>
          <w:iCs/>
          <w:lang w:val="en-US"/>
        </w:rPr>
        <w:t>3</w:t>
      </w:r>
      <w:r w:rsidR="00450A87">
        <w:rPr>
          <w:i/>
          <w:iCs/>
          <w:lang w:val="en-US"/>
        </w:rPr>
        <w:t>1</w:t>
      </w:r>
      <w:r w:rsidR="000738DA" w:rsidRPr="000738DA">
        <w:rPr>
          <w:i/>
          <w:iCs/>
          <w:lang w:val="en-US"/>
        </w:rPr>
        <w:t xml:space="preserve"> </w:t>
      </w:r>
      <w:r w:rsidR="00950935">
        <w:rPr>
          <w:rFonts w:hint="cs"/>
          <w:i/>
          <w:iCs/>
          <w:cs/>
          <w:lang w:val="en-US"/>
        </w:rPr>
        <w:t>ธันวาคม</w:t>
      </w:r>
      <w:r w:rsidR="000738DA">
        <w:rPr>
          <w:i/>
          <w:i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450A87">
        <w:rPr>
          <w:rFonts w:asciiTheme="majorBidi" w:hAnsiTheme="majorBidi" w:cstheme="majorBidi"/>
          <w:i/>
          <w:iCs/>
          <w:spacing w:val="-2"/>
          <w:lang w:val="en-US"/>
        </w:rPr>
        <w:t>7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2039A3B6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>เงินลงทุนในบริษัทร่วม</w:t>
      </w:r>
      <w:r w:rsidR="009C44E5">
        <w:rPr>
          <w:rFonts w:asciiTheme="majorBidi" w:hAnsiTheme="majorBidi" w:hint="cs"/>
          <w:cs/>
        </w:rPr>
        <w:t>และการร่วมค้า</w:t>
      </w:r>
      <w:r w:rsidRPr="00F84512">
        <w:rPr>
          <w:rFonts w:asciiTheme="majorBidi" w:hAnsiTheme="majorBidi"/>
          <w:cs/>
        </w:rPr>
        <w:t xml:space="preserve"> ณ วันที่ </w:t>
      </w:r>
      <w:r w:rsidR="00FA644B">
        <w:rPr>
          <w:rFonts w:asciiTheme="majorBidi" w:hAnsiTheme="majorBidi"/>
        </w:rPr>
        <w:t xml:space="preserve">31 </w:t>
      </w:r>
      <w:r w:rsidR="00FA644B">
        <w:rPr>
          <w:rFonts w:asciiTheme="majorBidi" w:hAnsiTheme="majorBidi"/>
          <w:cs/>
        </w:rPr>
        <w:t xml:space="preserve">มีนาคม </w:t>
      </w:r>
      <w:r w:rsidR="00FA644B">
        <w:rPr>
          <w:rFonts w:asciiTheme="majorBidi" w:hAnsiTheme="majorBidi"/>
        </w:rPr>
        <w:t>2568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450A87">
        <w:rPr>
          <w:rFonts w:asciiTheme="majorBidi" w:hAnsiTheme="majorBidi" w:cstheme="majorBidi"/>
          <w:lang w:val="en-US"/>
        </w:rPr>
        <w:t>7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50A87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45F5B9C4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581701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4FCFC248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2F1DDD26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F73FA3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1C764E44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0672037F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274B1C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23B2C803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502AD509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C2FF4C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05187A15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50A87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1E77F57D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9C40F0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666E6F9A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039B21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3D480AC5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3967A55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03091866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CDF686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21D6285B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C66BAE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636B8530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B89181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6318D38E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597B0AB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19FDC91F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450A87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1959AC64" w14:textId="77777777" w:rsidTr="000B13C3">
        <w:tc>
          <w:tcPr>
            <w:tcW w:w="2970" w:type="dxa"/>
          </w:tcPr>
          <w:p w14:paraId="5DEBF48B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50A87" w:rsidRPr="007A168E" w14:paraId="34CB47D6" w14:textId="77777777" w:rsidTr="000B13C3">
        <w:tc>
          <w:tcPr>
            <w:tcW w:w="2970" w:type="dxa"/>
          </w:tcPr>
          <w:p w14:paraId="20373C4A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37E35CFF" w:rsidR="00450A87" w:rsidRPr="007A168E" w:rsidRDefault="00E60378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2CA69C1B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33ED7B2D" w:rsidR="00450A87" w:rsidRPr="007A168E" w:rsidRDefault="00E60378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17AD611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1E2D7F17" w:rsidR="00450A87" w:rsidRPr="007A168E" w:rsidRDefault="001E345A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7B45BF44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5AB99209" w:rsidR="00450A87" w:rsidRPr="007A168E" w:rsidRDefault="009F390C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111,420</w:t>
            </w:r>
          </w:p>
        </w:tc>
        <w:tc>
          <w:tcPr>
            <w:tcW w:w="247" w:type="dxa"/>
          </w:tcPr>
          <w:p w14:paraId="49AE7FA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2AB331ED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</w:tr>
      <w:tr w:rsidR="00450A87" w:rsidRPr="007A168E" w14:paraId="393FC78B" w14:textId="77777777" w:rsidTr="000B13C3">
        <w:tc>
          <w:tcPr>
            <w:tcW w:w="2970" w:type="dxa"/>
          </w:tcPr>
          <w:p w14:paraId="758F9F5A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035C08D9" w:rsidR="00450A87" w:rsidRPr="007A168E" w:rsidRDefault="00E60378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407340CA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25BA67E0" w:rsidR="00450A87" w:rsidRPr="007A168E" w:rsidRDefault="00E60378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4E6D9E0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60AB38C0" w:rsidR="00450A87" w:rsidRPr="007A168E" w:rsidRDefault="001E345A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378F1D60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6FE61FDC" w:rsidR="00450A87" w:rsidRPr="007A168E" w:rsidRDefault="009F390C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800,2</w:t>
            </w:r>
            <w:r w:rsidR="004F6B4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7" w:type="dxa"/>
          </w:tcPr>
          <w:p w14:paraId="302FC088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69379519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792,703</w:t>
            </w:r>
          </w:p>
        </w:tc>
      </w:tr>
      <w:tr w:rsidR="00450A87" w:rsidRPr="007A168E" w14:paraId="4C437A86" w14:textId="77777777" w:rsidTr="000B13C3">
        <w:tc>
          <w:tcPr>
            <w:tcW w:w="2970" w:type="dxa"/>
          </w:tcPr>
          <w:p w14:paraId="5ED702ED" w14:textId="77777777" w:rsidR="00450A87" w:rsidRPr="007A168E" w:rsidRDefault="00450A87" w:rsidP="00450A87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450A87" w:rsidRPr="007A168E" w:rsidRDefault="00450A87" w:rsidP="00450A87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450A87" w:rsidRPr="007A168E" w:rsidRDefault="00450A87" w:rsidP="00450A87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450A87" w:rsidRPr="007A168E" w:rsidRDefault="00450A87" w:rsidP="00450A87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450A87" w:rsidRPr="007A168E" w:rsidRDefault="00450A87" w:rsidP="00450A8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450A87" w:rsidRPr="007A168E" w:rsidRDefault="00450A87" w:rsidP="00450A8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01C4E0F1" w:rsidR="00450A87" w:rsidRPr="007A168E" w:rsidRDefault="007D3BE1" w:rsidP="00450A8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145FDD97" w:rsidR="00450A87" w:rsidRPr="007A168E" w:rsidRDefault="00450A87" w:rsidP="00450A8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61169ADD" w:rsidR="00450A87" w:rsidRPr="007A168E" w:rsidRDefault="009F390C" w:rsidP="00450A87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911,6</w:t>
            </w:r>
            <w:r w:rsidR="004F6B4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247" w:type="dxa"/>
          </w:tcPr>
          <w:p w14:paraId="5B5E20AB" w14:textId="77777777" w:rsidR="00450A87" w:rsidRPr="007A168E" w:rsidRDefault="00450A87" w:rsidP="00450A8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5F41A720" w:rsidR="00450A87" w:rsidRPr="007A168E" w:rsidRDefault="00450A87" w:rsidP="00450A87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907,180</w:t>
            </w:r>
          </w:p>
        </w:tc>
      </w:tr>
      <w:tr w:rsidR="00450A87" w:rsidRPr="007A168E" w14:paraId="6B3EB595" w14:textId="77777777" w:rsidTr="000B13C3">
        <w:tc>
          <w:tcPr>
            <w:tcW w:w="2970" w:type="dxa"/>
          </w:tcPr>
          <w:p w14:paraId="53C053ED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50A87" w:rsidRPr="007A168E" w14:paraId="4F094426" w14:textId="77777777" w:rsidTr="000B13C3">
        <w:tc>
          <w:tcPr>
            <w:tcW w:w="2970" w:type="dxa"/>
          </w:tcPr>
          <w:p w14:paraId="5FC90C7D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635C56CD" w:rsidR="00450A87" w:rsidRPr="007A168E" w:rsidRDefault="00E60378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5E545D8A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61D4D53A" w:rsidR="00450A87" w:rsidRPr="007A168E" w:rsidRDefault="001E345A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2E8398C8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639B3081" w:rsidR="00450A87" w:rsidRPr="007A168E" w:rsidRDefault="007D3BE1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74B55DB9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7E4D7C50" w:rsidR="00450A87" w:rsidRPr="007A168E" w:rsidRDefault="009F390C" w:rsidP="00450A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6F10CC07" w:rsidR="00450A87" w:rsidRPr="007A168E" w:rsidRDefault="00450A87" w:rsidP="00450A8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0A87" w:rsidRPr="007A168E" w14:paraId="3C5C455C" w14:textId="77777777" w:rsidTr="000B13C3">
        <w:tc>
          <w:tcPr>
            <w:tcW w:w="2970" w:type="dxa"/>
          </w:tcPr>
          <w:p w14:paraId="31885107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5E937FCE" w:rsidR="00450A87" w:rsidRPr="007A168E" w:rsidRDefault="00E60378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098907F4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74CFD29F" w:rsidR="00450A87" w:rsidRPr="007A168E" w:rsidRDefault="001E345A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29947D4F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53A09E54" w:rsidR="00450A87" w:rsidRPr="007A168E" w:rsidRDefault="007D3BE1" w:rsidP="00450A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27019C2" w:rsidR="00450A87" w:rsidRPr="007A168E" w:rsidRDefault="00450A87" w:rsidP="00450A8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7DA6F568" w:rsidR="00450A87" w:rsidRPr="007A168E" w:rsidRDefault="009F390C" w:rsidP="00450A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87AB3A6" w:rsidR="00450A87" w:rsidRPr="007A168E" w:rsidRDefault="00450A87" w:rsidP="00450A8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0A87" w:rsidRPr="007A168E" w14:paraId="55DDB1FB" w14:textId="77777777" w:rsidTr="000B13C3">
        <w:tc>
          <w:tcPr>
            <w:tcW w:w="2970" w:type="dxa"/>
          </w:tcPr>
          <w:p w14:paraId="3ADDB802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6F5EEDEB" w:rsidR="00450A87" w:rsidRPr="007A168E" w:rsidRDefault="00E60378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40980130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19DF4BC0" w:rsidR="00450A87" w:rsidRPr="007A168E" w:rsidRDefault="001E345A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18AD0DC3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53E6D1B5" w:rsidR="00450A87" w:rsidRPr="007A168E" w:rsidRDefault="007D3BE1" w:rsidP="00450A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164AE08B" w:rsidR="00450A87" w:rsidRPr="007A168E" w:rsidRDefault="00450A87" w:rsidP="00450A8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092189CD" w:rsidR="00450A87" w:rsidRPr="007A168E" w:rsidRDefault="009F390C" w:rsidP="00450A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57FE93DA" w:rsidR="00450A87" w:rsidRPr="007A168E" w:rsidRDefault="00450A87" w:rsidP="00450A8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50A87" w:rsidRPr="007A168E" w14:paraId="2AB2A6D0" w14:textId="77777777" w:rsidTr="000B13C3">
        <w:tc>
          <w:tcPr>
            <w:tcW w:w="2970" w:type="dxa"/>
          </w:tcPr>
          <w:p w14:paraId="3501CFB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49AC38F3" w:rsidR="00450A87" w:rsidRPr="007A168E" w:rsidRDefault="007D3BE1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5C7B0210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5CBADC1B" w:rsidR="00450A87" w:rsidRPr="007A168E" w:rsidRDefault="009F390C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</w:t>
            </w:r>
            <w:r w:rsidR="009A38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4F6B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247" w:type="dxa"/>
          </w:tcPr>
          <w:p w14:paraId="0FC3528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1F2F20CC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  <w:tr w:rsidR="00450A87" w:rsidRPr="007A168E" w14:paraId="6C1394C3" w14:textId="77777777" w:rsidTr="000B13C3">
        <w:tc>
          <w:tcPr>
            <w:tcW w:w="2970" w:type="dxa"/>
          </w:tcPr>
          <w:p w14:paraId="22B64C83" w14:textId="77777777" w:rsidR="00450A87" w:rsidRPr="007A168E" w:rsidRDefault="00450A87" w:rsidP="00450A87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450A87" w:rsidRPr="007A168E" w:rsidRDefault="00450A87" w:rsidP="00450A87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450A87" w:rsidRPr="007A168E" w:rsidRDefault="00450A87" w:rsidP="00450A8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450A87" w:rsidRPr="007A168E" w:rsidRDefault="00450A87" w:rsidP="00450A8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450A87" w:rsidRPr="007A168E" w:rsidRDefault="00450A87" w:rsidP="00450A87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450A87" w:rsidRPr="007A168E" w:rsidRDefault="00450A87" w:rsidP="00450A87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450A87" w:rsidRPr="007A168E" w:rsidRDefault="00450A87" w:rsidP="00450A8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450A87" w:rsidRPr="007A168E" w:rsidRDefault="00450A87" w:rsidP="00450A8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450A87" w:rsidRPr="007A168E" w:rsidRDefault="00450A87" w:rsidP="00450A87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450A87" w:rsidRPr="007A168E" w:rsidRDefault="00450A87" w:rsidP="00450A8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450A87" w:rsidRPr="007A168E" w:rsidRDefault="00450A87" w:rsidP="00450A87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50A87" w:rsidRPr="007A168E" w14:paraId="10422A36" w14:textId="77777777" w:rsidTr="000B13C3">
        <w:tc>
          <w:tcPr>
            <w:tcW w:w="2970" w:type="dxa"/>
          </w:tcPr>
          <w:p w14:paraId="463EF94C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50A87" w:rsidRPr="007A168E" w14:paraId="6336AD1B" w14:textId="77777777" w:rsidTr="000B13C3">
        <w:tc>
          <w:tcPr>
            <w:tcW w:w="2970" w:type="dxa"/>
          </w:tcPr>
          <w:p w14:paraId="555A05C0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05CCCB80" w:rsidR="00450A87" w:rsidRPr="007A168E" w:rsidRDefault="009A38F0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57BB7A18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787E9A75" w:rsidR="00450A87" w:rsidRPr="007A168E" w:rsidRDefault="009A38F0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4C91D5DF" w:rsidR="00450A87" w:rsidRPr="007A168E" w:rsidRDefault="00450A87" w:rsidP="00450A87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57A4545A" w:rsidR="00450A87" w:rsidRPr="007A168E" w:rsidRDefault="009A38F0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29448505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7897CA12" w:rsidR="00450A87" w:rsidRPr="007A168E" w:rsidRDefault="00C71B8B" w:rsidP="00450A8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259,429</w:t>
            </w:r>
          </w:p>
        </w:tc>
        <w:tc>
          <w:tcPr>
            <w:tcW w:w="247" w:type="dxa"/>
          </w:tcPr>
          <w:p w14:paraId="445BA23C" w14:textId="77777777" w:rsidR="00450A87" w:rsidRPr="007A168E" w:rsidRDefault="00450A87" w:rsidP="00450A8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5F193FD2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257,794</w:t>
            </w:r>
          </w:p>
        </w:tc>
      </w:tr>
      <w:tr w:rsidR="00450A87" w:rsidRPr="007A168E" w14:paraId="0507B893" w14:textId="77777777" w:rsidTr="000B13C3">
        <w:tc>
          <w:tcPr>
            <w:tcW w:w="2970" w:type="dxa"/>
          </w:tcPr>
          <w:p w14:paraId="439BCED5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7BD0E5FD" w:rsidR="00450A87" w:rsidRPr="007A168E" w:rsidRDefault="009A38F0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65DA374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44E000C3" w:rsidR="00450A87" w:rsidRPr="007A168E" w:rsidRDefault="00C71B8B" w:rsidP="00450A8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259,429</w:t>
            </w:r>
          </w:p>
        </w:tc>
        <w:tc>
          <w:tcPr>
            <w:tcW w:w="247" w:type="dxa"/>
          </w:tcPr>
          <w:p w14:paraId="6EB7711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66B25798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50A87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7C905A7D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AAC9F9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2FD74190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09676452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FBC676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D2A5ED1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4C6E6066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6ECA1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423BEE82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4B4BA9E8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D9A464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212C0956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50A87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08BD38D3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77496B9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645A9001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54E8C66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3F600BF5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745EAC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3774FEE0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CC0DC5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148EF895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3B4B4AA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65CCD19F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113B32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08512C98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298630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0261933B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450A87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37C21E1E" w14:textId="77777777" w:rsidTr="000B13C3">
        <w:tc>
          <w:tcPr>
            <w:tcW w:w="2970" w:type="dxa"/>
          </w:tcPr>
          <w:p w14:paraId="7D5DF80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50A87" w:rsidRPr="007A168E" w14:paraId="1322FC51" w14:textId="77777777" w:rsidTr="000B13C3">
        <w:tc>
          <w:tcPr>
            <w:tcW w:w="2970" w:type="dxa"/>
          </w:tcPr>
          <w:p w14:paraId="2D0A30E1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0CDFF59E" w:rsidR="00450A87" w:rsidRPr="007A168E" w:rsidRDefault="00621DDF" w:rsidP="00450A8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4D0DCE9A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148333ED" w:rsidR="00450A87" w:rsidRPr="007A168E" w:rsidRDefault="00621DD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CAD59F4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2586BC92" w:rsidR="00450A87" w:rsidRPr="007A168E" w:rsidRDefault="00621DD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5A1CDB6C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0F1A4079" w:rsidR="00450A87" w:rsidRPr="007A168E" w:rsidRDefault="00621DDF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111,420</w:t>
            </w:r>
          </w:p>
        </w:tc>
        <w:tc>
          <w:tcPr>
            <w:tcW w:w="247" w:type="dxa"/>
          </w:tcPr>
          <w:p w14:paraId="7E90CCF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3762C169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</w:tr>
      <w:tr w:rsidR="00450A87" w:rsidRPr="007A168E" w14:paraId="78CF78EB" w14:textId="77777777" w:rsidTr="000B13C3">
        <w:tc>
          <w:tcPr>
            <w:tcW w:w="2970" w:type="dxa"/>
          </w:tcPr>
          <w:p w14:paraId="40367AA7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1670D17C" w:rsidR="00450A87" w:rsidRPr="007A168E" w:rsidRDefault="00621DDF" w:rsidP="00450A8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12BDCB1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1C502549" w:rsidR="00450A87" w:rsidRPr="007A168E" w:rsidRDefault="00621DD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3EFFA5D6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13834C00" w:rsidR="00450A87" w:rsidRPr="007A168E" w:rsidRDefault="00621DD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62A2B3CE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0E7AA046" w:rsidR="00450A87" w:rsidRPr="007A168E" w:rsidRDefault="00621DDF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800,</w:t>
            </w:r>
            <w:r w:rsidR="003E714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37E1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7" w:type="dxa"/>
          </w:tcPr>
          <w:p w14:paraId="2E25492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18C1AD89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792,703</w:t>
            </w:r>
          </w:p>
        </w:tc>
      </w:tr>
      <w:tr w:rsidR="00450A87" w:rsidRPr="007A168E" w14:paraId="50C88DD7" w14:textId="77777777" w:rsidTr="000B13C3">
        <w:tc>
          <w:tcPr>
            <w:tcW w:w="2970" w:type="dxa"/>
          </w:tcPr>
          <w:p w14:paraId="4A5EC9E1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450A87" w:rsidRPr="007A168E" w:rsidRDefault="00450A87" w:rsidP="00450A8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450A87" w:rsidRPr="007A168E" w:rsidRDefault="00450A87" w:rsidP="00450A8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0A539BCB" w:rsidR="00450A87" w:rsidRPr="007A168E" w:rsidRDefault="00621DD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592B0CC0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406166D3" w:rsidR="00450A87" w:rsidRPr="007A168E" w:rsidRDefault="003E714C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911,6</w:t>
            </w:r>
            <w:r w:rsidR="00B37E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247" w:type="dxa"/>
          </w:tcPr>
          <w:p w14:paraId="5630824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69199845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32F2919F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>งวด</w:t>
      </w:r>
      <w:r w:rsidR="00450A87">
        <w:rPr>
          <w:rFonts w:hint="cs"/>
          <w:cs/>
          <w:lang w:val="en-US"/>
        </w:rPr>
        <w:t>สาม</w:t>
      </w:r>
      <w:r w:rsidR="004E0AEE" w:rsidRPr="004E0AEE">
        <w:rPr>
          <w:cs/>
          <w:lang w:val="en-US"/>
        </w:rPr>
        <w:t xml:space="preserve">เดือนสิ้นสุดวันที่ </w:t>
      </w:r>
      <w:r w:rsidR="00FA644B">
        <w:rPr>
          <w:lang w:val="en-US"/>
        </w:rPr>
        <w:t xml:space="preserve">31 </w:t>
      </w:r>
      <w:r w:rsidR="00FA644B">
        <w:rPr>
          <w:cs/>
          <w:lang w:val="en-US"/>
        </w:rPr>
        <w:t xml:space="preserve">มีนาคม </w:t>
      </w:r>
      <w:r w:rsidR="00FA644B">
        <w:rPr>
          <w:lang w:val="en-US"/>
        </w:rPr>
        <w:t>2568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450A87">
        <w:rPr>
          <w:rFonts w:asciiTheme="majorBidi" w:hAnsiTheme="majorBidi" w:cstheme="majorBidi" w:hint="cs"/>
          <w:cs/>
          <w:lang w:val="en-US"/>
        </w:rPr>
        <w:t>7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5A9B4603" w:rsidR="0096592E" w:rsidRPr="001C0172" w:rsidRDefault="004E0AE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0A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A6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A6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FA6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891111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5D307AF7" w:rsidR="0096592E" w:rsidRPr="00110072" w:rsidRDefault="00891111" w:rsidP="0012566B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8D2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449,76</w:t>
            </w:r>
            <w:r w:rsidR="00E106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5D824382" w:rsidR="0096592E" w:rsidRPr="008C752E" w:rsidRDefault="00ED657B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70C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,173,971</w:t>
            </w:r>
          </w:p>
        </w:tc>
      </w:tr>
      <w:tr w:rsidR="001C0172" w:rsidRPr="008C752E" w14:paraId="6A9EBBA7" w14:textId="77777777" w:rsidTr="00891111">
        <w:tc>
          <w:tcPr>
            <w:tcW w:w="338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698C725" w14:textId="53BF8EFC" w:rsidR="001C0172" w:rsidRPr="00DB0E35" w:rsidRDefault="00891111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</w:t>
            </w:r>
            <w:r w:rsidR="008D2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7DD189C1" w14:textId="6B38B568" w:rsidR="001C0172" w:rsidRPr="00DB0E35" w:rsidRDefault="00061EA3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5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38938F23" w:rsidR="002B5A0A" w:rsidRPr="008C752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4E0AEE">
        <w:rPr>
          <w:rFonts w:asciiTheme="majorBidi" w:hAnsiTheme="majorBidi"/>
          <w:cs/>
          <w:lang w:val="en-US"/>
        </w:rPr>
        <w:t xml:space="preserve">ณ วันที่ </w:t>
      </w:r>
      <w:r w:rsidR="00FA644B">
        <w:rPr>
          <w:rFonts w:asciiTheme="majorBidi" w:hAnsiTheme="majorBidi"/>
          <w:lang w:val="en-US"/>
        </w:rPr>
        <w:t xml:space="preserve">31 </w:t>
      </w:r>
      <w:r w:rsidR="00FA644B">
        <w:rPr>
          <w:rFonts w:asciiTheme="majorBidi" w:hAnsiTheme="majorBidi"/>
          <w:cs/>
          <w:lang w:val="en-US"/>
        </w:rPr>
        <w:t xml:space="preserve">มีนาคม </w:t>
      </w:r>
      <w:r w:rsidR="00FA644B">
        <w:rPr>
          <w:rFonts w:asciiTheme="majorBidi" w:hAnsiTheme="majorBidi"/>
          <w:lang w:val="en-US"/>
        </w:rPr>
        <w:t>2568</w:t>
      </w:r>
      <w:r w:rsidR="002B5A0A" w:rsidRPr="008C752E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="002B5A0A"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="002B5A0A"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891111">
        <w:rPr>
          <w:rFonts w:asciiTheme="majorBidi" w:hAnsiTheme="majorBidi" w:cstheme="majorBidi"/>
          <w:lang w:val="en-US"/>
        </w:rPr>
        <w:t>5</w:t>
      </w:r>
      <w:r w:rsidR="00623A37">
        <w:rPr>
          <w:rFonts w:asciiTheme="majorBidi" w:hAnsiTheme="majorBidi" w:cstheme="majorBidi"/>
          <w:lang w:val="en-US"/>
        </w:rPr>
        <w:t>,293</w:t>
      </w:r>
      <w:r w:rsidR="001C0172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</w:t>
      </w:r>
      <w:r w:rsidR="00450A87">
        <w:rPr>
          <w:rFonts w:asciiTheme="majorBidi" w:hAnsiTheme="majorBidi" w:cstheme="majorBidi"/>
          <w:i/>
          <w:iCs/>
          <w:lang w:val="en-US"/>
        </w:rPr>
        <w:t>7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450A87">
        <w:rPr>
          <w:rFonts w:asciiTheme="majorBidi" w:hAnsiTheme="majorBidi" w:cstheme="majorBidi"/>
          <w:i/>
          <w:iCs/>
          <w:lang w:val="en-US"/>
        </w:rPr>
        <w:t>337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37326A0B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B35A38" w:rsidRPr="00B35A38">
        <w:rPr>
          <w:rFonts w:ascii="Angsana New" w:hAnsi="Angsana New"/>
          <w:sz w:val="30"/>
          <w:szCs w:val="30"/>
          <w:cs/>
        </w:rPr>
        <w:t>งวด</w:t>
      </w:r>
      <w:r w:rsidR="00450A87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B35A38" w:rsidRPr="00B35A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A644B">
        <w:rPr>
          <w:rFonts w:ascii="Angsana New" w:hAnsi="Angsana New"/>
          <w:sz w:val="30"/>
          <w:szCs w:val="30"/>
        </w:rPr>
        <w:t xml:space="preserve">31 </w:t>
      </w:r>
      <w:r w:rsidR="00FA644B">
        <w:rPr>
          <w:rFonts w:ascii="Angsana New" w:hAnsi="Angsana New"/>
          <w:sz w:val="30"/>
          <w:szCs w:val="30"/>
          <w:cs/>
        </w:rPr>
        <w:t xml:space="preserve">มีนาคม </w:t>
      </w:r>
      <w:r w:rsidR="00FA644B">
        <w:rPr>
          <w:rFonts w:ascii="Angsana New" w:hAnsi="Angsana New"/>
          <w:sz w:val="30"/>
          <w:szCs w:val="30"/>
        </w:rPr>
        <w:t>2568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041"/>
        <w:gridCol w:w="1620"/>
        <w:gridCol w:w="270"/>
        <w:gridCol w:w="1440"/>
        <w:gridCol w:w="270"/>
        <w:gridCol w:w="1530"/>
      </w:tblGrid>
      <w:tr w:rsidR="00B04AF8" w:rsidRPr="006B10B4" w14:paraId="1A21C90C" w14:textId="51E342E1" w:rsidTr="00825AA3">
        <w:tc>
          <w:tcPr>
            <w:tcW w:w="4041" w:type="dxa"/>
          </w:tcPr>
          <w:p w14:paraId="7D64F6B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1689A38F" w14:textId="64C7B32F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4AF8" w:rsidRPr="006B10B4" w14:paraId="5BC8CEB3" w14:textId="3954550E" w:rsidTr="00825AA3">
        <w:tc>
          <w:tcPr>
            <w:tcW w:w="4041" w:type="dxa"/>
          </w:tcPr>
          <w:p w14:paraId="1D2A940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7E5D2A" w14:textId="77777777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B04AF8" w:rsidRPr="006B10B4" w:rsidRDefault="00B04AF8" w:rsidP="00B04AF8">
            <w:pPr>
              <w:spacing w:line="240" w:lineRule="atLeast"/>
              <w:ind w:left="-200" w:right="-102" w:firstLine="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530" w:type="dxa"/>
          </w:tcPr>
          <w:p w14:paraId="734FC516" w14:textId="1E882BFE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04AF8" w:rsidRPr="006B10B4" w14:paraId="1FD12522" w14:textId="5648D660" w:rsidTr="00825AA3">
        <w:tc>
          <w:tcPr>
            <w:tcW w:w="4041" w:type="dxa"/>
          </w:tcPr>
          <w:p w14:paraId="41AE9CF1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4355049B" w14:textId="79FA3651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04AF8" w:rsidRPr="006B10B4" w14:paraId="0FED17F9" w14:textId="2F9E7F15" w:rsidTr="00825AA3">
        <w:tc>
          <w:tcPr>
            <w:tcW w:w="4041" w:type="dxa"/>
          </w:tcPr>
          <w:p w14:paraId="358A4080" w14:textId="4AB45A40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3D93C5B" w14:textId="7E576DC8" w:rsidR="00B04AF8" w:rsidRPr="00876021" w:rsidRDefault="00876021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2,546,796</w:t>
            </w:r>
          </w:p>
        </w:tc>
        <w:tc>
          <w:tcPr>
            <w:tcW w:w="270" w:type="dxa"/>
          </w:tcPr>
          <w:p w14:paraId="78CEE467" w14:textId="77777777" w:rsidR="00B04AF8" w:rsidRPr="00B04AF8" w:rsidRDefault="00B04AF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77C64CFF" w14:textId="3D6AA8B2" w:rsidR="00B04AF8" w:rsidRPr="00DB0E35" w:rsidRDefault="00EE6C2D" w:rsidP="00EE6C2D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1,954,</w:t>
            </w:r>
            <w:r w:rsidRPr="00EE6C2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34305A51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530" w:type="dxa"/>
          </w:tcPr>
          <w:p w14:paraId="6E7E1B1F" w14:textId="0E2F4C90" w:rsidR="00B04AF8" w:rsidRPr="00DB0E35" w:rsidRDefault="00FA00C6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4,501,201</w:t>
            </w:r>
          </w:p>
        </w:tc>
      </w:tr>
      <w:tr w:rsidR="00B04AF8" w:rsidRPr="006B10B4" w14:paraId="7AACC3AF" w14:textId="76E373F0" w:rsidTr="00825AA3">
        <w:tc>
          <w:tcPr>
            <w:tcW w:w="4041" w:type="dxa"/>
          </w:tcPr>
          <w:p w14:paraId="15BD65AE" w14:textId="1881FF93" w:rsidR="00B04AF8" w:rsidRPr="001C5557" w:rsidRDefault="00226F0F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04AF8"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F27CDC" w14:textId="417CDA20" w:rsidR="00B04AF8" w:rsidRPr="002F13B9" w:rsidRDefault="00876021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(649,891)</w:t>
            </w:r>
          </w:p>
        </w:tc>
        <w:tc>
          <w:tcPr>
            <w:tcW w:w="270" w:type="dxa"/>
          </w:tcPr>
          <w:p w14:paraId="627893EB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6C129357" w:rsidR="00B04AF8" w:rsidRPr="002F13B9" w:rsidRDefault="00EE6C2D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(93,609)</w:t>
            </w:r>
          </w:p>
        </w:tc>
        <w:tc>
          <w:tcPr>
            <w:tcW w:w="270" w:type="dxa"/>
          </w:tcPr>
          <w:p w14:paraId="78810AA3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E3ABD0" w14:textId="6A55693F" w:rsidR="00B04AF8" w:rsidRPr="002F13B9" w:rsidRDefault="00FA00C6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(743,500)</w:t>
            </w:r>
          </w:p>
        </w:tc>
      </w:tr>
      <w:tr w:rsidR="00B35A38" w:rsidRPr="007E0FE6" w14:paraId="38CFA197" w14:textId="4F42F426" w:rsidTr="00825AA3">
        <w:tc>
          <w:tcPr>
            <w:tcW w:w="4041" w:type="dxa"/>
          </w:tcPr>
          <w:p w14:paraId="50DC0084" w14:textId="1250D4A0" w:rsidR="00B35A38" w:rsidRPr="006B10B4" w:rsidRDefault="00B35A38" w:rsidP="00B35A3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50A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450A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63CEE97E" w:rsidR="00B35A38" w:rsidRPr="002F13B9" w:rsidRDefault="00876021" w:rsidP="00B35A38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EE6C2D">
              <w:rPr>
                <w:rFonts w:ascii="Angsana New" w:hAnsi="Angsana New"/>
                <w:b/>
                <w:bCs/>
                <w:sz w:val="30"/>
                <w:szCs w:val="30"/>
              </w:rPr>
              <w:t>96,905</w:t>
            </w:r>
          </w:p>
        </w:tc>
        <w:tc>
          <w:tcPr>
            <w:tcW w:w="270" w:type="dxa"/>
          </w:tcPr>
          <w:p w14:paraId="21269713" w14:textId="77777777" w:rsidR="00B35A38" w:rsidRPr="00B04AF8" w:rsidRDefault="00B35A38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2A9198" w14:textId="2936EC48" w:rsidR="00B35A38" w:rsidRPr="002F13B9" w:rsidRDefault="00EE6C2D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1,860,</w:t>
            </w:r>
            <w:r w:rsidR="00FA00C6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5CF27510" w14:textId="77777777" w:rsidR="00B35A38" w:rsidRPr="00B04AF8" w:rsidRDefault="00B35A38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41541629" w:rsidR="00B35A38" w:rsidRPr="002F13B9" w:rsidRDefault="00FA00C6" w:rsidP="00B35A3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3,757,701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041"/>
        <w:gridCol w:w="1620"/>
        <w:gridCol w:w="270"/>
        <w:gridCol w:w="1440"/>
        <w:gridCol w:w="270"/>
        <w:gridCol w:w="1530"/>
      </w:tblGrid>
      <w:tr w:rsidR="001F046A" w:rsidRPr="006B10B4" w14:paraId="58D4D52A" w14:textId="77777777" w:rsidTr="00AA3F57">
        <w:tc>
          <w:tcPr>
            <w:tcW w:w="4041" w:type="dxa"/>
          </w:tcPr>
          <w:p w14:paraId="21C8CF3A" w14:textId="77777777" w:rsidR="001F046A" w:rsidRPr="006B10B4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2FC2A230" w14:textId="36F6DDA0" w:rsidR="001F046A" w:rsidRPr="006B10B4" w:rsidRDefault="001F046A" w:rsidP="00AA3F5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46A" w:rsidRPr="006B10B4" w14:paraId="384C2D48" w14:textId="77777777" w:rsidTr="00AA3F57">
        <w:tc>
          <w:tcPr>
            <w:tcW w:w="4041" w:type="dxa"/>
          </w:tcPr>
          <w:p w14:paraId="7802A244" w14:textId="77777777" w:rsidR="001F046A" w:rsidRPr="006B10B4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180E21" w14:textId="77777777" w:rsidR="001F046A" w:rsidRPr="006B10B4" w:rsidRDefault="001F046A" w:rsidP="00AA3F5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6DE2D28A" w14:textId="77777777" w:rsidR="001F046A" w:rsidRPr="00B04AF8" w:rsidRDefault="001F046A" w:rsidP="00AA3F5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</w:tcPr>
          <w:p w14:paraId="31B3EE12" w14:textId="77777777" w:rsidR="001F046A" w:rsidRPr="006B10B4" w:rsidRDefault="001F046A" w:rsidP="00AA3F57">
            <w:pPr>
              <w:spacing w:line="240" w:lineRule="atLeast"/>
              <w:ind w:left="-200" w:right="-102" w:firstLine="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5EC0FEC8" w14:textId="77777777" w:rsidR="001F046A" w:rsidRPr="00B04AF8" w:rsidRDefault="001F046A" w:rsidP="00AA3F5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530" w:type="dxa"/>
          </w:tcPr>
          <w:p w14:paraId="2CFB1B1F" w14:textId="77777777" w:rsidR="001F046A" w:rsidRPr="006B10B4" w:rsidRDefault="001F046A" w:rsidP="00AA3F5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F046A" w:rsidRPr="006B10B4" w14:paraId="7F8BD94B" w14:textId="77777777" w:rsidTr="00AA3F57">
        <w:tc>
          <w:tcPr>
            <w:tcW w:w="4041" w:type="dxa"/>
          </w:tcPr>
          <w:p w14:paraId="5D7205C3" w14:textId="77777777" w:rsidR="001F046A" w:rsidRPr="006B10B4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A53E52D" w14:textId="77777777" w:rsidR="001F046A" w:rsidRPr="006B10B4" w:rsidRDefault="001F046A" w:rsidP="00AA3F5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F046A" w:rsidRPr="006B10B4" w14:paraId="04377C08" w14:textId="77777777" w:rsidTr="00AA3F57">
        <w:tc>
          <w:tcPr>
            <w:tcW w:w="4041" w:type="dxa"/>
          </w:tcPr>
          <w:p w14:paraId="331C0C75" w14:textId="77777777" w:rsidR="001F046A" w:rsidRPr="006B10B4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616A1DF" w14:textId="77D611E2" w:rsidR="001F046A" w:rsidRPr="007735EC" w:rsidRDefault="0093567D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2,546,</w:t>
            </w:r>
            <w:r w:rsidR="007735EC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3D4CB8C9" w14:textId="77777777" w:rsidR="001F046A" w:rsidRPr="00B04AF8" w:rsidRDefault="001F046A" w:rsidP="00AA3F57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4359C984" w14:textId="267A5D54" w:rsidR="001F046A" w:rsidRPr="00DB0E35" w:rsidRDefault="00FF2178" w:rsidP="00FF217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1,535,923</w:t>
            </w:r>
          </w:p>
        </w:tc>
        <w:tc>
          <w:tcPr>
            <w:tcW w:w="270" w:type="dxa"/>
          </w:tcPr>
          <w:p w14:paraId="6694A644" w14:textId="77777777" w:rsidR="001F046A" w:rsidRPr="00B04AF8" w:rsidRDefault="001F046A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530" w:type="dxa"/>
          </w:tcPr>
          <w:p w14:paraId="6FBB6C52" w14:textId="68976EC6" w:rsidR="001F046A" w:rsidRPr="00DB0E35" w:rsidRDefault="00081789" w:rsidP="00AA3F57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4,082,719</w:t>
            </w:r>
          </w:p>
        </w:tc>
      </w:tr>
      <w:tr w:rsidR="001F046A" w:rsidRPr="006B10B4" w14:paraId="78DC36C6" w14:textId="77777777" w:rsidTr="00AA3F57">
        <w:tc>
          <w:tcPr>
            <w:tcW w:w="4041" w:type="dxa"/>
          </w:tcPr>
          <w:p w14:paraId="5F9DE44B" w14:textId="77777777" w:rsidR="001F046A" w:rsidRPr="001C5557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4C0396" w14:textId="60170985" w:rsidR="001F046A" w:rsidRPr="002F13B9" w:rsidRDefault="00FF2178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(649,891)</w:t>
            </w:r>
          </w:p>
        </w:tc>
        <w:tc>
          <w:tcPr>
            <w:tcW w:w="270" w:type="dxa"/>
          </w:tcPr>
          <w:p w14:paraId="4A327260" w14:textId="77777777" w:rsidR="001F046A" w:rsidRPr="00B04AF8" w:rsidRDefault="001F046A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A166" w14:textId="05F9024D" w:rsidR="001F046A" w:rsidRPr="002F13B9" w:rsidRDefault="00FF2178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</w:t>
            </w:r>
            <w:r w:rsidR="00081789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70" w:type="dxa"/>
          </w:tcPr>
          <w:p w14:paraId="0BEE7557" w14:textId="77777777" w:rsidR="001F046A" w:rsidRPr="00B04AF8" w:rsidRDefault="001F046A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182F52" w14:textId="54CA4728" w:rsidR="001F046A" w:rsidRPr="002F13B9" w:rsidRDefault="00081789" w:rsidP="00AA3F57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(325,018)</w:t>
            </w:r>
          </w:p>
        </w:tc>
      </w:tr>
      <w:tr w:rsidR="001F046A" w:rsidRPr="007E0FE6" w14:paraId="687BB175" w14:textId="77777777" w:rsidTr="00AA3F57">
        <w:tc>
          <w:tcPr>
            <w:tcW w:w="4041" w:type="dxa"/>
          </w:tcPr>
          <w:p w14:paraId="332E4FE7" w14:textId="77777777" w:rsidR="001F046A" w:rsidRPr="006B10B4" w:rsidRDefault="001F046A" w:rsidP="00AA3F5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BC2212" w14:textId="366DA0D1" w:rsidR="001F046A" w:rsidRPr="002F13B9" w:rsidRDefault="00FF2178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1,896,905</w:t>
            </w:r>
          </w:p>
        </w:tc>
        <w:tc>
          <w:tcPr>
            <w:tcW w:w="270" w:type="dxa"/>
          </w:tcPr>
          <w:p w14:paraId="5673B526" w14:textId="77777777" w:rsidR="001F046A" w:rsidRPr="00B04AF8" w:rsidRDefault="001F046A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F95DE1" w14:textId="343E3153" w:rsidR="001F046A" w:rsidRPr="002F13B9" w:rsidRDefault="00081789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1,860,796</w:t>
            </w:r>
          </w:p>
        </w:tc>
        <w:tc>
          <w:tcPr>
            <w:tcW w:w="270" w:type="dxa"/>
          </w:tcPr>
          <w:p w14:paraId="0C9349DF" w14:textId="77777777" w:rsidR="001F046A" w:rsidRPr="00B04AF8" w:rsidRDefault="001F046A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85AE48" w14:textId="22E6EA29" w:rsidR="001F046A" w:rsidRPr="002F13B9" w:rsidRDefault="00081789" w:rsidP="00AA3F57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</w:t>
            </w:r>
            <w:r w:rsidR="00151A9F">
              <w:rPr>
                <w:rFonts w:ascii="Angsana New" w:hAnsi="Angsana New"/>
                <w:b/>
                <w:bCs/>
                <w:sz w:val="30"/>
                <w:szCs w:val="30"/>
              </w:rPr>
              <w:t>57,701</w:t>
            </w:r>
          </w:p>
        </w:tc>
      </w:tr>
    </w:tbl>
    <w:p w14:paraId="29B61266" w14:textId="77777777" w:rsidR="001C3379" w:rsidRPr="009F1C04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0EE03058" w:rsidR="00C563B2" w:rsidRDefault="00A8188D" w:rsidP="00C563B2">
      <w:pPr>
        <w:pStyle w:val="Bo-C1Content"/>
        <w:ind w:right="-25"/>
        <w:rPr>
          <w:rFonts w:asciiTheme="majorBidi" w:hAnsiTheme="majorBidi" w:cstheme="majorBidi"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FA644B">
        <w:rPr>
          <w:rFonts w:asciiTheme="majorBidi" w:hAnsiTheme="majorBidi" w:cstheme="majorBidi"/>
        </w:rPr>
        <w:t xml:space="preserve">31 </w:t>
      </w:r>
      <w:r w:rsidR="00FA644B">
        <w:rPr>
          <w:rFonts w:asciiTheme="majorBidi" w:hAnsiTheme="majorBidi" w:cstheme="majorBidi"/>
          <w:cs/>
        </w:rPr>
        <w:t xml:space="preserve">มีนาคม </w:t>
      </w:r>
      <w:r w:rsidR="00FA644B">
        <w:rPr>
          <w:rFonts w:asciiTheme="majorBidi" w:hAnsiTheme="majorBidi" w:cstheme="majorBidi"/>
        </w:rPr>
        <w:t>2568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6660F7">
        <w:rPr>
          <w:rFonts w:asciiTheme="majorBidi" w:hAnsiTheme="majorBidi" w:cstheme="majorBidi"/>
        </w:rPr>
        <w:t>72,902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F53D96">
        <w:rPr>
          <w:rFonts w:asciiTheme="majorBidi" w:hAnsiTheme="majorBidi" w:cstheme="majorBidi"/>
          <w:lang w:val="en-US"/>
        </w:rPr>
        <w:t>47,434</w:t>
      </w:r>
      <w:r w:rsidR="001C1DAF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</w:t>
      </w:r>
      <w:r w:rsidR="00295EE3">
        <w:rPr>
          <w:rFonts w:asciiTheme="majorBidi" w:hAnsiTheme="majorBidi" w:cstheme="majorBidi"/>
          <w:i/>
          <w:iCs/>
          <w:lang w:val="en-US"/>
        </w:rPr>
        <w:t>7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DB0E35" w:rsidRPr="00DB0E35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295EE3">
        <w:rPr>
          <w:rFonts w:asciiTheme="majorBidi" w:hAnsiTheme="majorBidi" w:cstheme="majorBidi"/>
          <w:i/>
          <w:iCs/>
        </w:rPr>
        <w:t>7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9</w:t>
      </w:r>
      <w:r w:rsidR="00295EE3">
        <w:rPr>
          <w:rFonts w:asciiTheme="majorBidi" w:hAnsiTheme="majorBidi" w:cstheme="majorBidi"/>
          <w:i/>
          <w:iCs/>
          <w:lang w:val="en-US"/>
        </w:rPr>
        <w:t>0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295EE3">
        <w:rPr>
          <w:rFonts w:asciiTheme="majorBidi" w:hAnsiTheme="majorBidi" w:cstheme="majorBidi"/>
          <w:i/>
          <w:iCs/>
          <w:lang w:val="en-US"/>
        </w:rPr>
        <w:t>0</w:t>
      </w:r>
      <w:r w:rsidR="0012517D">
        <w:rPr>
          <w:rFonts w:asciiTheme="majorBidi" w:hAnsiTheme="majorBidi" w:cstheme="majorBidi"/>
          <w:i/>
          <w:iCs/>
        </w:rPr>
        <w:t>,</w:t>
      </w:r>
      <w:r w:rsidR="00295EE3">
        <w:rPr>
          <w:rFonts w:asciiTheme="majorBidi" w:hAnsiTheme="majorBidi" w:cstheme="majorBidi"/>
          <w:i/>
          <w:iCs/>
        </w:rPr>
        <w:t>322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284D64BF" w:rsidR="00506746" w:rsidRPr="00ED11C5" w:rsidRDefault="00FA644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2879" w:rsidRPr="00ED11C5" w14:paraId="6F45E07B" w14:textId="77777777" w:rsidTr="000344DC">
        <w:tc>
          <w:tcPr>
            <w:tcW w:w="1440" w:type="dxa"/>
          </w:tcPr>
          <w:p w14:paraId="1FABD8B6" w14:textId="15B14F99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A56FCC" w14:textId="177EF911" w:rsidR="004E2879" w:rsidRPr="00ED11C5" w:rsidRDefault="006F1AD9" w:rsidP="002B213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6607D7" w14:textId="6FA1CC19" w:rsidR="004E2879" w:rsidRPr="00ED11C5" w:rsidRDefault="00D46078" w:rsidP="002B213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602EF" w14:textId="43B372F1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</w:tcPr>
          <w:p w14:paraId="3FAB78F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00BD33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061830B9" w14:textId="43D2A0C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69E5C7B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143A7FED" w14:textId="77777777" w:rsidTr="000344DC">
        <w:tc>
          <w:tcPr>
            <w:tcW w:w="1440" w:type="dxa"/>
          </w:tcPr>
          <w:p w14:paraId="66C1D208" w14:textId="3E68B843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4A366C8" w14:textId="0B582376" w:rsidR="004E2879" w:rsidRPr="00ED11C5" w:rsidRDefault="002526CF" w:rsidP="00406D0D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C3070" w14:textId="2D1FBB11" w:rsidR="004E2879" w:rsidRPr="00ED11C5" w:rsidRDefault="00D46078" w:rsidP="002B213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B6BE277" w14:textId="3BAA0860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4DBDFB2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21A23B" w14:textId="114208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4F5980EF" w14:textId="38649D84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7B41FF3" w14:textId="7CE8A10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72C63949" w14:textId="77777777" w:rsidTr="000344DC">
        <w:tc>
          <w:tcPr>
            <w:tcW w:w="1440" w:type="dxa"/>
          </w:tcPr>
          <w:p w14:paraId="234A67FD" w14:textId="0655B4ED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88413EC" w14:textId="4F55137F" w:rsidR="004E2879" w:rsidRPr="00ED11C5" w:rsidRDefault="002526CF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E8ECC3" w14:textId="0FE43688" w:rsidR="004E2879" w:rsidRPr="00ED11C5" w:rsidRDefault="00607B80" w:rsidP="00406D0D">
            <w:pPr>
              <w:spacing w:line="240" w:lineRule="atLeast"/>
              <w:ind w:left="-92" w:right="-28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B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6236B4B" w14:textId="5B87BC1D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</w:tcPr>
          <w:p w14:paraId="37D7F603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5F5632FF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39369842" w14:textId="604961F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02F881E3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3B8D019A" w14:textId="77777777" w:rsidTr="000344DC">
        <w:tc>
          <w:tcPr>
            <w:tcW w:w="1440" w:type="dxa"/>
          </w:tcPr>
          <w:p w14:paraId="3990AC9E" w14:textId="7488806A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E3AF00D" w14:textId="0DD9E0BB" w:rsidR="004E2879" w:rsidRPr="00ED11C5" w:rsidRDefault="002526CF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73CE8" w14:textId="33515530" w:rsidR="004E2879" w:rsidRPr="00ED11C5" w:rsidRDefault="004C1246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12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6A4F3D1" w14:textId="31C7E000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12A78D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1C216FD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4F66DDE8" w14:textId="1D9A449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10229FF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55784691" w14:textId="77777777" w:rsidTr="000344DC">
        <w:tc>
          <w:tcPr>
            <w:tcW w:w="1440" w:type="dxa"/>
          </w:tcPr>
          <w:p w14:paraId="2B834FE2" w14:textId="12B88C61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79C49E5" w14:textId="21A6A3AC" w:rsidR="004E2879" w:rsidRPr="00ED11C5" w:rsidRDefault="002526CF" w:rsidP="002B213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</w:t>
            </w:r>
            <w:r w:rsidR="00EF5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1B0751" w14:textId="523DE4EF" w:rsidR="004E2879" w:rsidRPr="00ED11C5" w:rsidRDefault="004C1246" w:rsidP="002B213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99B92BA" w14:textId="3C506133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70" w:type="dxa"/>
          </w:tcPr>
          <w:p w14:paraId="5058B06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79DD20D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62446F16" w14:textId="0B31E06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73F5BFC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3E290A3F" w14:textId="77777777" w:rsidTr="000344DC">
        <w:tc>
          <w:tcPr>
            <w:tcW w:w="1440" w:type="dxa"/>
          </w:tcPr>
          <w:p w14:paraId="02380105" w14:textId="42F4CF09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98BD636" w14:textId="10E1B1CA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23B21" w14:textId="450750C3" w:rsidR="004E2879" w:rsidRPr="00ED11C5" w:rsidRDefault="00191144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1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D3AFB83" w14:textId="26C1414D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CFB24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1B741AF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CA801C2" w14:textId="672FC97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458650A" w14:textId="2A93853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1C830A53" w14:textId="77777777" w:rsidTr="000344DC">
        <w:tc>
          <w:tcPr>
            <w:tcW w:w="1440" w:type="dxa"/>
          </w:tcPr>
          <w:p w14:paraId="477AF604" w14:textId="7EA0EEF8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33CDD34" w14:textId="3D6E3D9E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A0461" w14:textId="22553D73" w:rsidR="004E2879" w:rsidRPr="00ED11C5" w:rsidRDefault="00825162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5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F61D9A" w14:textId="44797B28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59DA5990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19F9735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7EEDC653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1519DEBF" w14:textId="259644C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44A6A537" w14:textId="77777777" w:rsidTr="000344DC">
        <w:tc>
          <w:tcPr>
            <w:tcW w:w="1440" w:type="dxa"/>
          </w:tcPr>
          <w:p w14:paraId="6A2FC9D2" w14:textId="7762108F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65E7BEB" w14:textId="493EA8D2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E66B19" w14:textId="7FADB672" w:rsidR="004E2879" w:rsidRPr="00ED11C5" w:rsidRDefault="006F5F7A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5F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84C9D1" w14:textId="24B5C4FC" w:rsidR="004E2879" w:rsidRPr="00ED11C5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403F2D9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53C090FD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D212B5C" w14:textId="6152A6D4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C8926E9" w14:textId="621E412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7B98D864" w14:textId="77777777" w:rsidTr="000344DC">
        <w:tc>
          <w:tcPr>
            <w:tcW w:w="1440" w:type="dxa"/>
          </w:tcPr>
          <w:p w14:paraId="17BFEB04" w14:textId="307340D6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8A7A8DC" w14:textId="03DF52A4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44B39" w14:textId="3D0FDA49" w:rsidR="004E2879" w:rsidRPr="00ED11C5" w:rsidRDefault="007C1F82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1F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C61EFE1" w14:textId="1AD5BD7C" w:rsidR="004E2879" w:rsidRPr="00ED11C5" w:rsidRDefault="00FC6A0F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6A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243C312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069C1C4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D3D0815" w14:textId="151CDF06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96BE765" w14:textId="39A4A47F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1EC145BC" w14:textId="77777777" w:rsidTr="000344DC">
        <w:tc>
          <w:tcPr>
            <w:tcW w:w="1440" w:type="dxa"/>
          </w:tcPr>
          <w:p w14:paraId="31AD8F5B" w14:textId="5B8E949D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6A616E79" w14:textId="29720298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25A8A" w14:textId="26E172E0" w:rsidR="004E2879" w:rsidRPr="00ED11C5" w:rsidRDefault="005F5D98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5D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FB63776" w14:textId="5AE6F092" w:rsidR="004E2879" w:rsidRPr="00ED11C5" w:rsidRDefault="00FC6A0F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6A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7C7A7DB5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7D17863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C4C7FE2" w14:textId="38AAC8E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7DD2E5A7" w14:textId="4355397D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0F1AE456" w14:textId="77777777" w:rsidTr="000344DC">
        <w:tc>
          <w:tcPr>
            <w:tcW w:w="1440" w:type="dxa"/>
          </w:tcPr>
          <w:p w14:paraId="0B733BC8" w14:textId="766162C5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EC91489" w14:textId="15DA50B8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C8E31" w14:textId="14B990AC" w:rsidR="004E2879" w:rsidRPr="00ED11C5" w:rsidRDefault="001E7AD7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7A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A641AFC" w14:textId="34994955" w:rsidR="004E2879" w:rsidRPr="00ED11C5" w:rsidRDefault="00FC6A0F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6A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7D6C0BB6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750EE7E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656B7409" w14:textId="2384F18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418B98C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6D6DF869" w14:textId="77777777" w:rsidTr="000344DC">
        <w:tc>
          <w:tcPr>
            <w:tcW w:w="1440" w:type="dxa"/>
          </w:tcPr>
          <w:p w14:paraId="3C8B1A1B" w14:textId="2F4DFAE6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F755A6C" w14:textId="735771F7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33A2A" w14:textId="25B0FF5A" w:rsidR="004E2879" w:rsidRPr="00ED11C5" w:rsidRDefault="0084367B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36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263C7DF" w14:textId="7693F3AC" w:rsidR="004E2879" w:rsidRPr="00ED11C5" w:rsidRDefault="00FC6A0F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6A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78F7AD3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14300CC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E37621" w14:textId="73D25811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218010CC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1A30494B" w14:textId="77777777" w:rsidTr="000344DC">
        <w:tc>
          <w:tcPr>
            <w:tcW w:w="1440" w:type="dxa"/>
          </w:tcPr>
          <w:p w14:paraId="2E6E1D7A" w14:textId="3355A08C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16D8E63" w14:textId="7CBC09BC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455F0D" w14:textId="1D3202BE" w:rsidR="004E2879" w:rsidRPr="00ED11C5" w:rsidRDefault="008913B9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13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B1A5C59" w14:textId="7224D250" w:rsidR="004E2879" w:rsidRPr="00ED11C5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D5593C7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1FD5C1D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45E53AA" w14:textId="7A28376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57341608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4EB4EFC1" w14:textId="77777777" w:rsidTr="000344DC">
        <w:tc>
          <w:tcPr>
            <w:tcW w:w="1440" w:type="dxa"/>
          </w:tcPr>
          <w:p w14:paraId="10FC997A" w14:textId="5E093235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598A327" w14:textId="54CE7EFC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1C3043" w14:textId="46C50CB4" w:rsidR="004E2879" w:rsidRPr="00ED11C5" w:rsidRDefault="00FC7A64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7A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92B6A6" w14:textId="2295FE0E" w:rsidR="004E2879" w:rsidRPr="00ED11C5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5675D9F1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3DF5B410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C23804E" w14:textId="084E6C9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197E180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2005E61D" w14:textId="77777777" w:rsidTr="000344DC">
        <w:tc>
          <w:tcPr>
            <w:tcW w:w="1440" w:type="dxa"/>
          </w:tcPr>
          <w:p w14:paraId="5F78E490" w14:textId="10B209C2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E5533C" w14:textId="10EA75F9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7B9790" w14:textId="3F57B11D" w:rsidR="004E2879" w:rsidRPr="00ED11C5" w:rsidRDefault="00FB37E4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37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BCD1AC" w14:textId="7AAD9C96" w:rsidR="004E2879" w:rsidRPr="00ED11C5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05C46DC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2E4E6CD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5EBB524E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455F0DB" w14:textId="7250916E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4E2879" w:rsidRPr="00ED11C5" w14:paraId="3B918A72" w14:textId="77777777" w:rsidTr="000344DC">
        <w:tc>
          <w:tcPr>
            <w:tcW w:w="1440" w:type="dxa"/>
          </w:tcPr>
          <w:p w14:paraId="12643EFA" w14:textId="3F944C9C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AD0BB77" w14:textId="0DBC7E91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92E8D" w14:textId="703A51D1" w:rsidR="004E2879" w:rsidRPr="00ED11C5" w:rsidRDefault="0010172A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17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4458FA" w14:textId="7BAA1CA5" w:rsidR="004E2879" w:rsidRPr="00ED11C5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781632B4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36FD478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5F782CAD" w14:textId="735E4075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63686AD9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4E2879" w:rsidRPr="00ED11C5" w14:paraId="48336B5C" w14:textId="77777777" w:rsidTr="000344DC">
        <w:tc>
          <w:tcPr>
            <w:tcW w:w="1440" w:type="dxa"/>
          </w:tcPr>
          <w:p w14:paraId="569B4584" w14:textId="716E1CAA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1350" w:type="dxa"/>
            <w:shd w:val="clear" w:color="auto" w:fill="auto"/>
          </w:tcPr>
          <w:p w14:paraId="1DC6D004" w14:textId="1350417E" w:rsidR="004E2879" w:rsidRPr="00ED11C5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6F4FA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11E9F" w14:textId="7B02A965" w:rsidR="004E2879" w:rsidRPr="00ED11C5" w:rsidRDefault="003F1E28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1E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E5080B9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166ED35" w14:textId="3C0A3537" w:rsidR="004E2879" w:rsidRPr="00ED11C5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4A6E658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4E94B4E2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656BC46F" w14:textId="3029F30C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2E429EAA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E2879" w:rsidRPr="00ED11C5" w14:paraId="5D2F100B" w14:textId="77777777" w:rsidTr="000344DC">
        <w:tc>
          <w:tcPr>
            <w:tcW w:w="1440" w:type="dxa"/>
          </w:tcPr>
          <w:p w14:paraId="3093DA45" w14:textId="699BB405" w:rsidR="004E2879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2/2567</w:t>
            </w:r>
          </w:p>
        </w:tc>
        <w:tc>
          <w:tcPr>
            <w:tcW w:w="1350" w:type="dxa"/>
            <w:shd w:val="clear" w:color="auto" w:fill="auto"/>
          </w:tcPr>
          <w:p w14:paraId="332946E2" w14:textId="08ED36D3" w:rsidR="004E2879" w:rsidRDefault="00EF5051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12052" w14:textId="77777777" w:rsidR="004E2879" w:rsidRPr="00ED11C5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91C9EC" w14:textId="607DD8DE" w:rsidR="004E2879" w:rsidRDefault="006A75DD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75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EFC3E4C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DEEC219" w14:textId="7C65F368" w:rsidR="004E2879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B9926C6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42D92A34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44F44145" w14:textId="1709FE83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6978DFD0" w14:textId="2507D384" w:rsidR="004E2879" w:rsidRDefault="00842FC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26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กรก</w:t>
            </w:r>
            <w:r w:rsidR="00950F9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ฎาคม </w:t>
            </w:r>
            <w:r w:rsidR="00E532DA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111FF" w:rsidRPr="00ED11C5" w14:paraId="6BC636E9" w14:textId="77777777" w:rsidTr="000344DC">
        <w:tc>
          <w:tcPr>
            <w:tcW w:w="1440" w:type="dxa"/>
          </w:tcPr>
          <w:p w14:paraId="43725345" w14:textId="67E4C216" w:rsidR="004111FF" w:rsidRDefault="004111FF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  <w:r w:rsidR="00D460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4607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="00D460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3F163E6" w14:textId="3E0AED09" w:rsidR="004111FF" w:rsidRDefault="004111FF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21C43" w14:textId="77777777" w:rsidR="004111FF" w:rsidRPr="00ED11C5" w:rsidRDefault="004111FF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530889" w14:textId="15320290" w:rsidR="004111FF" w:rsidRDefault="00DA3F0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3F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  <w:shd w:val="clear" w:color="auto" w:fill="auto"/>
          </w:tcPr>
          <w:p w14:paraId="2A7B5393" w14:textId="77777777" w:rsidR="004111FF" w:rsidRPr="00ED11C5" w:rsidRDefault="004111FF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8420624" w14:textId="3D724287" w:rsidR="004111FF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7F287D0" w14:textId="77777777" w:rsidR="004111FF" w:rsidRPr="00ED11C5" w:rsidRDefault="004111FF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51369E" w14:textId="4F319252" w:rsidR="004111FF" w:rsidRDefault="001C3BB2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3B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7CA90F35" w14:textId="4C21C64D" w:rsidR="004111FF" w:rsidRDefault="009E10FD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1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9E10F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9E1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9E10F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7CB94CDA" w14:textId="38E787EF" w:rsidR="004111FF" w:rsidRDefault="008638F7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8638F7"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 w:rsidRPr="008638F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8638F7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111FF" w:rsidRPr="00ED11C5" w14:paraId="73E1F1EC" w14:textId="77777777" w:rsidTr="000344DC">
        <w:tc>
          <w:tcPr>
            <w:tcW w:w="1440" w:type="dxa"/>
          </w:tcPr>
          <w:p w14:paraId="322C7225" w14:textId="72D1A487" w:rsidR="004111FF" w:rsidRDefault="00D46078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E23CDB4" w14:textId="44344750" w:rsidR="004111FF" w:rsidRDefault="004111FF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97718B" w14:textId="77777777" w:rsidR="004111FF" w:rsidRPr="00ED11C5" w:rsidRDefault="004111FF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EBC4C7" w14:textId="1733490C" w:rsidR="004111FF" w:rsidRDefault="00446113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61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  <w:shd w:val="clear" w:color="auto" w:fill="auto"/>
          </w:tcPr>
          <w:p w14:paraId="69E8D3B1" w14:textId="77777777" w:rsidR="004111FF" w:rsidRPr="00ED11C5" w:rsidRDefault="004111FF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40E1F7E" w14:textId="08AA98C1" w:rsidR="004111FF" w:rsidRDefault="005C5799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57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4CDAF7B8" w14:textId="77777777" w:rsidR="004111FF" w:rsidRPr="00ED11C5" w:rsidRDefault="004111FF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75E2A9C" w14:textId="447007AA" w:rsidR="004111FF" w:rsidRDefault="003373FF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73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42955134" w14:textId="5853C887" w:rsidR="004111FF" w:rsidRDefault="00DC223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2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DC223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75590A02" w14:textId="4EBE0E99" w:rsidR="004111FF" w:rsidRDefault="00C77967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C77967"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 w:rsidRPr="00C779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C77967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4E2879" w:rsidRPr="00ED11C5" w14:paraId="6D38FD82" w14:textId="77777777" w:rsidTr="003B0C6D">
        <w:tc>
          <w:tcPr>
            <w:tcW w:w="1440" w:type="dxa"/>
          </w:tcPr>
          <w:p w14:paraId="2715C6D2" w14:textId="07F4BB2F" w:rsidR="004E2879" w:rsidRPr="00DB0E3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91F77" w14:textId="16CB0ABC" w:rsidR="004E2879" w:rsidRPr="007D0352" w:rsidRDefault="004111FF" w:rsidP="00406D0D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D03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11,934,300</w:t>
            </w:r>
          </w:p>
        </w:tc>
        <w:tc>
          <w:tcPr>
            <w:tcW w:w="270" w:type="dxa"/>
            <w:shd w:val="clear" w:color="auto" w:fill="auto"/>
          </w:tcPr>
          <w:p w14:paraId="06B8BC0D" w14:textId="77777777" w:rsidR="004E2879" w:rsidRPr="007D0352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2EB74" w14:textId="171FD093" w:rsidR="004E2879" w:rsidRPr="007D0352" w:rsidRDefault="00446113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D03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60,967,600</w:t>
            </w:r>
          </w:p>
        </w:tc>
        <w:tc>
          <w:tcPr>
            <w:tcW w:w="270" w:type="dxa"/>
            <w:shd w:val="clear" w:color="auto" w:fill="auto"/>
          </w:tcPr>
          <w:p w14:paraId="08DFABD8" w14:textId="77777777" w:rsidR="004E2879" w:rsidRPr="007D0352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23C3" w14:textId="3D27F4D1" w:rsidR="004E2879" w:rsidRPr="007D0352" w:rsidRDefault="0030715E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D03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72,901,900</w:t>
            </w:r>
          </w:p>
        </w:tc>
        <w:tc>
          <w:tcPr>
            <w:tcW w:w="270" w:type="dxa"/>
          </w:tcPr>
          <w:p w14:paraId="56F89C59" w14:textId="77777777" w:rsidR="004E2879" w:rsidRPr="00ED11C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4E2879" w:rsidRPr="00DB0E35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</w:tr>
      <w:tr w:rsidR="00504526" w:rsidRPr="00ED11C5" w14:paraId="759CB33B" w14:textId="77777777" w:rsidTr="00504526">
        <w:tc>
          <w:tcPr>
            <w:tcW w:w="1440" w:type="dxa"/>
          </w:tcPr>
          <w:p w14:paraId="16D5B5DC" w14:textId="77777777" w:rsidR="00504526" w:rsidRPr="00ED11C5" w:rsidRDefault="00504526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AE7F6F" w14:textId="77777777" w:rsidR="00504526" w:rsidRPr="00ED11C5" w:rsidRDefault="00504526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B75E2" w14:textId="77777777" w:rsidR="00504526" w:rsidRPr="00ED11C5" w:rsidRDefault="00504526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C60730" w14:textId="77777777" w:rsidR="00504526" w:rsidRPr="00ED11C5" w:rsidRDefault="00504526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0E9D1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AD87B3" w14:textId="77777777" w:rsidR="00504526" w:rsidRPr="00ED11C5" w:rsidRDefault="00504526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504526" w:rsidRPr="00ED11C5" w:rsidRDefault="00504526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0110A5A6" w:rsidR="00506746" w:rsidRPr="00ED11C5" w:rsidRDefault="00FA644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318A" w:rsidRPr="00ED11C5" w14:paraId="1CD3436C" w14:textId="77777777" w:rsidTr="0005318A">
        <w:tc>
          <w:tcPr>
            <w:tcW w:w="1440" w:type="dxa"/>
          </w:tcPr>
          <w:p w14:paraId="03E77D8C" w14:textId="7CCAE1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2C81682" w14:textId="51337321" w:rsidR="0005318A" w:rsidRPr="00ED11C5" w:rsidRDefault="00004A01" w:rsidP="00DC1154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4CD099" w14:textId="167868CD" w:rsidR="0005318A" w:rsidRPr="00ED11C5" w:rsidRDefault="00194659" w:rsidP="009B209A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9B4ED" w14:textId="7DEE7F58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</w:tcPr>
          <w:p w14:paraId="57CEB78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BE41A3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7F6BB9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30665A6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01EA091" w14:textId="77777777" w:rsidTr="0005318A">
        <w:tc>
          <w:tcPr>
            <w:tcW w:w="1440" w:type="dxa"/>
          </w:tcPr>
          <w:p w14:paraId="6FCE4C11" w14:textId="20F458B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8490D1A" w14:textId="0FCB87F9" w:rsidR="0005318A" w:rsidRPr="00ED11C5" w:rsidRDefault="00004A01" w:rsidP="00DC1154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582DB4" w14:textId="24592BA2" w:rsidR="0005318A" w:rsidRPr="00ED11C5" w:rsidRDefault="00194659" w:rsidP="009B209A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8762C8" w14:textId="25D31BC1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AE5483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910D467" w14:textId="5766E8F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25B14CA9" w14:textId="3ACFE79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DD6AFAF" w14:textId="03043A6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536E3FC" w14:textId="77777777" w:rsidTr="0005318A">
        <w:tc>
          <w:tcPr>
            <w:tcW w:w="1440" w:type="dxa"/>
          </w:tcPr>
          <w:p w14:paraId="4202CC44" w14:textId="45C1DAA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06334A2" w14:textId="720A8A50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D3275" w14:textId="3275F449" w:rsidR="0005318A" w:rsidRPr="00ED11C5" w:rsidRDefault="00DD11AF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11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F1A397" w14:textId="17C775DD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51DAF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07AAE0C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1A7D99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0E85575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053C871" w14:textId="77777777" w:rsidTr="0005318A">
        <w:tc>
          <w:tcPr>
            <w:tcW w:w="1440" w:type="dxa"/>
          </w:tcPr>
          <w:p w14:paraId="35D50C72" w14:textId="0F97B3A3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94B3958" w14:textId="19691800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3C40A" w14:textId="3B899817" w:rsidR="0005318A" w:rsidRPr="00ED11C5" w:rsidRDefault="006849AA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9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AD4A6" w14:textId="19115AA2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130CC56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6798FD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017456F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E633E24" w14:textId="6FDAD2D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40F8B83A" w14:textId="77777777" w:rsidTr="0005318A">
        <w:tc>
          <w:tcPr>
            <w:tcW w:w="1440" w:type="dxa"/>
          </w:tcPr>
          <w:p w14:paraId="493D56F7" w14:textId="2D6868D8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13E193F" w14:textId="6FCA7211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A29E6" w14:textId="2E0A3AE9" w:rsidR="0005318A" w:rsidRPr="00ED11C5" w:rsidRDefault="001250CD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50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E67A75" w14:textId="58658BAB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F49912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0AB88F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40AF831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DDF7783" w14:textId="416026F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DF7E928" w14:textId="77777777" w:rsidTr="0005318A">
        <w:tc>
          <w:tcPr>
            <w:tcW w:w="1440" w:type="dxa"/>
          </w:tcPr>
          <w:p w14:paraId="5DDB2538" w14:textId="7FE61E6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2FBF72" w14:textId="4486ED9D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135A44" w14:textId="2B4255AA" w:rsidR="0005318A" w:rsidRPr="00ED11C5" w:rsidRDefault="00F207B4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07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0BB2B" w14:textId="5C8E7139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02E915A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6EEE54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0F69CC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7E4BD359" w14:textId="5349953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AC02CE7" w14:textId="77777777" w:rsidTr="0005318A">
        <w:tc>
          <w:tcPr>
            <w:tcW w:w="1440" w:type="dxa"/>
          </w:tcPr>
          <w:p w14:paraId="790F5AE6" w14:textId="13446D25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D1F257C" w14:textId="07566832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36BC2B" w14:textId="28B8D30E" w:rsidR="0005318A" w:rsidRPr="00ED11C5" w:rsidRDefault="0000488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048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9B2075" w14:textId="5E72F995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838DEAE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55DE80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0248AA7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5C1E6CD" w14:textId="6542487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C41A6BD" w14:textId="77777777" w:rsidTr="0005318A">
        <w:tc>
          <w:tcPr>
            <w:tcW w:w="1440" w:type="dxa"/>
          </w:tcPr>
          <w:p w14:paraId="5089C304" w14:textId="1EB14E8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0B5B3A" w14:textId="18E7F692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A9BC0D" w14:textId="7C89E83E" w:rsidR="0005318A" w:rsidRPr="00ED11C5" w:rsidRDefault="00AC70D8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70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4E4452" w14:textId="2C0B0F1B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369FE14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486C528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37E201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6E9A3E7" w14:textId="0DBCE6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0D147B75" w14:textId="77777777" w:rsidTr="0005318A">
        <w:tc>
          <w:tcPr>
            <w:tcW w:w="1440" w:type="dxa"/>
          </w:tcPr>
          <w:p w14:paraId="375605DD" w14:textId="240DB131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A2BAED2" w14:textId="15EAFF8E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06E774" w14:textId="7A40B752" w:rsidR="0005318A" w:rsidRPr="00ED11C5" w:rsidRDefault="008D4047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4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16112" w14:textId="27E80663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0B5A59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04740A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553CC3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D8331A5" w14:textId="6839BBA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3F8529EF" w14:textId="77777777" w:rsidTr="00BD3E2C">
        <w:tc>
          <w:tcPr>
            <w:tcW w:w="1440" w:type="dxa"/>
          </w:tcPr>
          <w:p w14:paraId="02805A5F" w14:textId="1EC8931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1179960" w14:textId="735AAD1F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A775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1C0B18" w14:textId="6CF53DAB" w:rsidR="0005318A" w:rsidRPr="00ED11C5" w:rsidRDefault="00FF4FE1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  <w:shd w:val="clear" w:color="auto" w:fill="auto"/>
          </w:tcPr>
          <w:p w14:paraId="09E27E8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C963F" w14:textId="228C9D51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50BCD83C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FA111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01F2AF3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3AB15135" w14:textId="7DA8BC2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6B236FD5" w14:textId="77777777" w:rsidTr="00BD3E2C">
        <w:tc>
          <w:tcPr>
            <w:tcW w:w="1440" w:type="dxa"/>
          </w:tcPr>
          <w:p w14:paraId="16F873F4" w14:textId="007D450E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851EE6" w14:textId="78B0637D" w:rsidR="0005318A" w:rsidRPr="00ED11C5" w:rsidRDefault="00DC1154" w:rsidP="00DC1154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7EA091" w14:textId="51060825" w:rsidR="0005318A" w:rsidRPr="00ED11C5" w:rsidRDefault="00E050C6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50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98D9B" w14:textId="16D4AA6A" w:rsidR="0005318A" w:rsidRPr="00ED11C5" w:rsidRDefault="00FC5993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268A471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0CFFA5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7B83EA1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6530CEA" w14:textId="5713AE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330A6F" w:rsidRPr="00ED11C5" w14:paraId="1DDE75D9" w14:textId="77777777" w:rsidTr="00BD3E2C">
        <w:tc>
          <w:tcPr>
            <w:tcW w:w="1440" w:type="dxa"/>
          </w:tcPr>
          <w:p w14:paraId="1AED7619" w14:textId="5C36D339" w:rsidR="00330A6F" w:rsidRPr="00DB0E35" w:rsidRDefault="00330A6F" w:rsidP="00330A6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2D8598D" w14:textId="5A31EDEE" w:rsidR="00330A6F" w:rsidRDefault="00330A6F" w:rsidP="00330A6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2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0401A" w14:textId="77777777" w:rsidR="00330A6F" w:rsidRPr="00ED11C5" w:rsidRDefault="00330A6F" w:rsidP="00330A6F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D80307" w14:textId="55CD2574" w:rsidR="00330A6F" w:rsidRPr="00ED11C5" w:rsidRDefault="00330A6F" w:rsidP="00330A6F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349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  <w:shd w:val="clear" w:color="auto" w:fill="auto"/>
          </w:tcPr>
          <w:p w14:paraId="28F91EBA" w14:textId="77777777" w:rsidR="00330A6F" w:rsidRPr="00ED11C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1C90B8" w14:textId="195EA682" w:rsidR="00330A6F" w:rsidRPr="00ED11C5" w:rsidRDefault="00330A6F" w:rsidP="00330A6F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AE8EA29" w14:textId="77777777" w:rsidR="00330A6F" w:rsidRPr="00ED11C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6C28E5" w14:textId="3D842B43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01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5469B8B9" w14:textId="6F9B4D76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0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F6077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F60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F6077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6E081BF" w14:textId="773DE7C6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464DE"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 w:rsidRPr="009464D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9464DE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330A6F" w:rsidRPr="00ED11C5" w14:paraId="5D195F7A" w14:textId="77777777" w:rsidTr="00BD3E2C">
        <w:tc>
          <w:tcPr>
            <w:tcW w:w="1440" w:type="dxa"/>
          </w:tcPr>
          <w:p w14:paraId="34ED53C3" w14:textId="09CF6AAA" w:rsidR="00330A6F" w:rsidRPr="00DB0E35" w:rsidRDefault="00330A6F" w:rsidP="00330A6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B330B1" w14:textId="4881B042" w:rsidR="00330A6F" w:rsidRDefault="00330A6F" w:rsidP="00330A6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42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FA966" w14:textId="77777777" w:rsidR="00330A6F" w:rsidRPr="00ED11C5" w:rsidRDefault="00330A6F" w:rsidP="00330A6F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F2A99D" w14:textId="65AFAA07" w:rsidR="00330A6F" w:rsidRPr="00ED11C5" w:rsidRDefault="00330A6F" w:rsidP="00330A6F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0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  <w:shd w:val="clear" w:color="auto" w:fill="auto"/>
          </w:tcPr>
          <w:p w14:paraId="5061B3AA" w14:textId="77777777" w:rsidR="00330A6F" w:rsidRPr="00ED11C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367379" w14:textId="125CCF02" w:rsidR="00330A6F" w:rsidRPr="00ED11C5" w:rsidRDefault="00330A6F" w:rsidP="00330A6F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59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76F8C651" w14:textId="77777777" w:rsidR="00330A6F" w:rsidRPr="00ED11C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0DCF7B4" w14:textId="40FB1310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43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78178BFB" w14:textId="46590A0A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2A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712AA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A6202FC" w14:textId="55601C23" w:rsidR="00330A6F" w:rsidRPr="00DB0E35" w:rsidRDefault="00330A6F" w:rsidP="00330A6F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0C0E15">
              <w:rPr>
                <w:rFonts w:asciiTheme="majorBidi" w:hAnsiTheme="majorBidi"/>
                <w:sz w:val="24"/>
                <w:szCs w:val="24"/>
                <w:lang w:val="en-US"/>
              </w:rPr>
              <w:t xml:space="preserve">8 </w:t>
            </w:r>
            <w:r w:rsidRPr="000C0E1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0C0E15"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05318A" w:rsidRPr="00ED11C5" w14:paraId="2ED21ADD" w14:textId="77777777" w:rsidTr="0005318A">
        <w:tc>
          <w:tcPr>
            <w:tcW w:w="1440" w:type="dxa"/>
          </w:tcPr>
          <w:p w14:paraId="20C06888" w14:textId="77777777" w:rsidR="0005318A" w:rsidRPr="00ED11C5" w:rsidRDefault="0005318A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602C0F98" w:rsidR="0005318A" w:rsidRPr="00ED11C5" w:rsidRDefault="00DC1154" w:rsidP="00DC1154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7,410,700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716A7F5B" w:rsidR="0005318A" w:rsidRPr="00ED11C5" w:rsidRDefault="00FC5993" w:rsidP="000921C3">
            <w:pPr>
              <w:tabs>
                <w:tab w:val="decimal" w:pos="70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40,023,400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3A200A90" w:rsidR="0005318A" w:rsidRPr="00ED11C5" w:rsidRDefault="004623F5" w:rsidP="000921C3">
            <w:pPr>
              <w:tabs>
                <w:tab w:val="decimal" w:pos="79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47,434,100</w:t>
            </w:r>
          </w:p>
        </w:tc>
        <w:tc>
          <w:tcPr>
            <w:tcW w:w="270" w:type="dxa"/>
          </w:tcPr>
          <w:p w14:paraId="4D1B4C9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05318A" w:rsidRPr="00ED11C5" w:rsidRDefault="0005318A" w:rsidP="0005318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  <w:shd w:val="clear" w:color="auto" w:fill="auto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  <w:shd w:val="clear" w:color="auto" w:fill="auto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295EE3" w:rsidRPr="007A168E" w14:paraId="1F5AC907" w14:textId="77777777" w:rsidTr="0061004D">
        <w:tc>
          <w:tcPr>
            <w:tcW w:w="3690" w:type="dxa"/>
            <w:shd w:val="clear" w:color="auto" w:fill="auto"/>
            <w:vAlign w:val="bottom"/>
          </w:tcPr>
          <w:p w14:paraId="29363630" w14:textId="25481405" w:rsidR="00295EE3" w:rsidRPr="007A168E" w:rsidRDefault="00295EE3" w:rsidP="00295EE3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98803" w14:textId="57F53812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393E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D392B" w14:textId="215BA40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6E7F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D8AD5" w14:textId="772D79D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3C54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F3FB9A" w14:textId="3C41380E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0F60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4293D7" w14:textId="1B2A6610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E814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21BF3C" w14:textId="6BE470E5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16BE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81F6ED6" w14:textId="26BF1B3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BCC3A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906A7A9" w14:textId="5B94435F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</w:tr>
      <w:tr w:rsidR="00295EE3" w:rsidRPr="007A168E" w14:paraId="57D2BBC2" w14:textId="77777777" w:rsidTr="0061004D">
        <w:tc>
          <w:tcPr>
            <w:tcW w:w="3690" w:type="dxa"/>
            <w:shd w:val="clear" w:color="auto" w:fill="auto"/>
          </w:tcPr>
          <w:p w14:paraId="78DEC1B8" w14:textId="77777777" w:rsidR="00295EE3" w:rsidRPr="007A168E" w:rsidRDefault="00295EE3" w:rsidP="00295EE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14BAA82E" w14:textId="77777777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95EE3" w:rsidRPr="007A168E" w14:paraId="5CD79A80" w14:textId="77777777" w:rsidTr="008B4442">
        <w:tc>
          <w:tcPr>
            <w:tcW w:w="3690" w:type="dxa"/>
            <w:shd w:val="clear" w:color="auto" w:fill="auto"/>
            <w:vAlign w:val="center"/>
          </w:tcPr>
          <w:p w14:paraId="4A79F384" w14:textId="77777777" w:rsidR="00295EE3" w:rsidRPr="007A168E" w:rsidRDefault="00295EE3" w:rsidP="00295EE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FFA53" w14:textId="73341386" w:rsidR="00295EE3" w:rsidRPr="007C7330" w:rsidRDefault="001833A6" w:rsidP="00295EE3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5,428,</w:t>
            </w:r>
            <w:r w:rsidR="00AF1D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32728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F1FDAD" w14:textId="7B485736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5,130,700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9DAF02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4FE5C6" w14:textId="47E51896" w:rsidR="00295EE3" w:rsidRPr="007C7330" w:rsidRDefault="008941F4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1,654,154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EB51F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E73815" w14:textId="2E7DE886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1,030,299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64F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B0D0FD" w14:textId="63BA6C79" w:rsidR="00295EE3" w:rsidRPr="007C7330" w:rsidRDefault="006A5AE7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7,083,012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E466A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8F01571" w14:textId="66F2F976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6,160,999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36E16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0531A42" w14:textId="12AEF95B" w:rsidR="00295EE3" w:rsidRPr="007C7330" w:rsidRDefault="000941D3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905,</w:t>
            </w:r>
            <w:r w:rsidR="007A28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232EC3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3C5F86A" w14:textId="7C5A2B4B" w:rsidR="00295EE3" w:rsidRPr="007C7330" w:rsidRDefault="00295EE3" w:rsidP="00295EE3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1,162,242</w:t>
            </w:r>
          </w:p>
        </w:tc>
      </w:tr>
      <w:tr w:rsidR="00295EE3" w:rsidRPr="007A168E" w14:paraId="7C49FCB1" w14:textId="77777777" w:rsidTr="008B4442">
        <w:tc>
          <w:tcPr>
            <w:tcW w:w="3690" w:type="dxa"/>
            <w:shd w:val="clear" w:color="auto" w:fill="auto"/>
            <w:vAlign w:val="center"/>
          </w:tcPr>
          <w:p w14:paraId="564F0FD8" w14:textId="77777777" w:rsidR="00295EE3" w:rsidRPr="007A168E" w:rsidRDefault="00295EE3" w:rsidP="00295EE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1FA829" w14:textId="72488C54" w:rsidR="00295EE3" w:rsidRPr="007C7330" w:rsidRDefault="00AF1D13" w:rsidP="00295EE3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2,167,048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830CCF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8F017E" w14:textId="2A3BC632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1,908,173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3923A0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189DB3" w14:textId="03A419AC" w:rsidR="00295EE3" w:rsidRPr="007C7330" w:rsidRDefault="008941F4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1,155,185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69713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EBE6C7A" w14:textId="79B77061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338,513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43D1E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B97599" w14:textId="56E84B59" w:rsidR="00295EE3" w:rsidRPr="007C7330" w:rsidRDefault="006A5AE7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</w:t>
            </w:r>
            <w:r w:rsidR="000941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5649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B7F0FB" w14:textId="16C4517A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2,246,686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4AB71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352123A" w14:textId="36420F88" w:rsidR="00295EE3" w:rsidRPr="007C7330" w:rsidRDefault="00252516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341,806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91FE6D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1DAA71E" w14:textId="4E88014E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315,069</w:t>
            </w:r>
          </w:p>
        </w:tc>
      </w:tr>
      <w:tr w:rsidR="00295EE3" w:rsidRPr="007A168E" w14:paraId="6CAE20A0" w14:textId="77777777" w:rsidTr="008B4442">
        <w:tc>
          <w:tcPr>
            <w:tcW w:w="3690" w:type="dxa"/>
            <w:shd w:val="clear" w:color="auto" w:fill="auto"/>
            <w:vAlign w:val="center"/>
          </w:tcPr>
          <w:p w14:paraId="3D70077D" w14:textId="77777777" w:rsidR="00295EE3" w:rsidRPr="007A168E" w:rsidRDefault="00295EE3" w:rsidP="00295EE3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C238D" w14:textId="216AEF68" w:rsidR="00295EE3" w:rsidRPr="007C7330" w:rsidRDefault="00AF1D13" w:rsidP="00295EE3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1,976,529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C833B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53524F" w14:textId="52A6F230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1,981,962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89A5C6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A9672F" w14:textId="56DF5ADF" w:rsidR="00295EE3" w:rsidRPr="007C7330" w:rsidRDefault="008941F4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745,753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85023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57354B" w14:textId="218E1623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576,587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44B59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EB6BA7" w14:textId="2E2AE3BB" w:rsidR="00295EE3" w:rsidRPr="007C7330" w:rsidRDefault="000941D3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2,722,282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DA2BD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4A8E190" w14:textId="4415D0AE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2,558,549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20DED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3D3B46" w14:textId="1F66047C" w:rsidR="00295EE3" w:rsidRPr="007C7330" w:rsidRDefault="00252516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1,329,770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7E82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C315C48" w14:textId="7D3F8258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1,043,159</w:t>
            </w:r>
          </w:p>
        </w:tc>
      </w:tr>
      <w:tr w:rsidR="00295EE3" w:rsidRPr="007A168E" w14:paraId="1AA89C56" w14:textId="77777777" w:rsidTr="008B4442">
        <w:tc>
          <w:tcPr>
            <w:tcW w:w="3690" w:type="dxa"/>
            <w:shd w:val="clear" w:color="auto" w:fill="auto"/>
            <w:vAlign w:val="center"/>
          </w:tcPr>
          <w:p w14:paraId="6F269E98" w14:textId="77777777" w:rsidR="00295EE3" w:rsidRPr="007A168E" w:rsidRDefault="00295EE3" w:rsidP="00295EE3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F32D1" w14:textId="40A2CD63" w:rsidR="00295EE3" w:rsidRPr="007C7330" w:rsidRDefault="00AF1D13" w:rsidP="00295EE3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6D50AB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BC9AAC" w14:textId="087852CC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6775A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9D7A61" w14:textId="6E7A17CA" w:rsidR="00295EE3" w:rsidRPr="007C7330" w:rsidRDefault="008941F4" w:rsidP="00295EE3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6CCE67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537264E" w14:textId="0FC83768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52C7E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8B36B" w14:textId="545FA67C" w:rsidR="00295EE3" w:rsidRPr="007C7330" w:rsidRDefault="000941D3" w:rsidP="00295EE3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38,189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17DAF4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377644" w14:textId="682085B2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38,157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0EE50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E834435" w14:textId="648FD4BD" w:rsidR="00295EE3" w:rsidRPr="007C7330" w:rsidRDefault="00252516" w:rsidP="00295EE3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28F2">
              <w:rPr>
                <w:rFonts w:asciiTheme="majorBidi" w:hAnsiTheme="majorBidi" w:cstheme="majorBidi"/>
                <w:sz w:val="26"/>
                <w:szCs w:val="26"/>
              </w:rPr>
              <w:t>3,203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9A98" w14:textId="77777777" w:rsidR="00295EE3" w:rsidRPr="002806EA" w:rsidRDefault="00295EE3" w:rsidP="00295EE3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237E15" w14:textId="55D13942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(17,127)</w:t>
            </w:r>
          </w:p>
        </w:tc>
      </w:tr>
      <w:tr w:rsidR="00295EE3" w:rsidRPr="007A168E" w14:paraId="1FBADEA7" w14:textId="77777777" w:rsidTr="008B4442">
        <w:tc>
          <w:tcPr>
            <w:tcW w:w="3690" w:type="dxa"/>
            <w:shd w:val="clear" w:color="auto" w:fill="auto"/>
            <w:vAlign w:val="center"/>
          </w:tcPr>
          <w:p w14:paraId="51824544" w14:textId="77777777" w:rsidR="00295EE3" w:rsidRPr="007A168E" w:rsidRDefault="00295EE3" w:rsidP="00295EE3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1A1F" w14:textId="5F4674EA" w:rsidR="00295EE3" w:rsidRPr="007C7330" w:rsidRDefault="00AF1D13" w:rsidP="00295EE3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9,594,625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ED7A1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2F017" w14:textId="568E7729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9,051,206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16976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7BC2B" w14:textId="04F238BA" w:rsidR="00295EE3" w:rsidRPr="007C7330" w:rsidRDefault="006A5AE7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3,571,091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1A9178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B65E4" w14:textId="3153FDA2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1,953,185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07F45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F50AE" w14:textId="77799BF7" w:rsidR="00295EE3" w:rsidRPr="007C7330" w:rsidRDefault="000941D3" w:rsidP="00295EE3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13,165,716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77228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3ECCE" w14:textId="75E2EDBA" w:rsidR="00295EE3" w:rsidRPr="007C7330" w:rsidRDefault="00295EE3" w:rsidP="00295EE3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11,004,391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08649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C6421" w14:textId="4F190387" w:rsidR="00295EE3" w:rsidRPr="007C7330" w:rsidRDefault="00252516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2,574,186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A160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4AA0" w14:textId="7251778F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2,503,343</w:t>
            </w:r>
          </w:p>
        </w:tc>
      </w:tr>
      <w:tr w:rsidR="00295EE3" w:rsidRPr="007A168E" w14:paraId="573B708D" w14:textId="77777777" w:rsidTr="00D17F3E">
        <w:tc>
          <w:tcPr>
            <w:tcW w:w="3690" w:type="dxa"/>
            <w:shd w:val="clear" w:color="auto" w:fill="auto"/>
            <w:vAlign w:val="center"/>
          </w:tcPr>
          <w:p w14:paraId="5EFC702D" w14:textId="77777777" w:rsidR="00295EE3" w:rsidRPr="007A168E" w:rsidRDefault="00295EE3" w:rsidP="00295EE3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86171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6EDF86" w14:textId="77777777" w:rsidR="00295EE3" w:rsidRPr="007351C7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20FB8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A1B8DF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E113C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81CE9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08FC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678C6D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32C7B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E4054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A197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721E35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B6DC" w14:textId="25683EBB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D0D6F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92A5F" w14:textId="77777777" w:rsidR="00295EE3" w:rsidRPr="003247F2" w:rsidRDefault="00295EE3" w:rsidP="00295EE3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295EE3" w:rsidRPr="007A168E" w14:paraId="0D9C8B0A" w14:textId="77777777" w:rsidTr="008B4442">
        <w:tc>
          <w:tcPr>
            <w:tcW w:w="3690" w:type="dxa"/>
            <w:shd w:val="clear" w:color="auto" w:fill="auto"/>
            <w:vAlign w:val="center"/>
          </w:tcPr>
          <w:p w14:paraId="1E59BC99" w14:textId="3B2A958A" w:rsidR="00295EE3" w:rsidRPr="007A168E" w:rsidRDefault="00295EE3" w:rsidP="00295EE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4F838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D376DB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3626F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422F9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9EA4D1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25B13B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0CECF7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EB92FB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725318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EA8422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DBB99D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646C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55968" w14:textId="304434E9" w:rsidR="00295EE3" w:rsidRPr="007C7330" w:rsidRDefault="00252516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399EA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6326" w14:textId="5E84922B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</w:tr>
      <w:tr w:rsidR="00295EE3" w:rsidRPr="007A168E" w14:paraId="4E361FB1" w14:textId="77777777" w:rsidTr="00D17F3E">
        <w:tc>
          <w:tcPr>
            <w:tcW w:w="3690" w:type="dxa"/>
            <w:shd w:val="clear" w:color="auto" w:fill="auto"/>
            <w:vAlign w:val="center"/>
          </w:tcPr>
          <w:p w14:paraId="498EB721" w14:textId="77777777" w:rsidR="00295EE3" w:rsidRPr="007A168E" w:rsidRDefault="00295EE3" w:rsidP="00295EE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4452F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AEC789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2993BC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57048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28163F4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E473C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39DDCE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FED2C5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E8AC79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2DA727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724D20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582D1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8785CA0" w14:textId="12EF80EC" w:rsidR="00295EE3" w:rsidRPr="007C7330" w:rsidRDefault="001C4634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2,574,241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631A7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32BB11A" w14:textId="1EE8590F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2,503,514</w:t>
            </w:r>
          </w:p>
        </w:tc>
      </w:tr>
      <w:tr w:rsidR="00295EE3" w:rsidRPr="007A168E" w14:paraId="27F609E8" w14:textId="77777777" w:rsidTr="00D17F3E">
        <w:tc>
          <w:tcPr>
            <w:tcW w:w="3690" w:type="dxa"/>
            <w:shd w:val="clear" w:color="auto" w:fill="auto"/>
            <w:vAlign w:val="center"/>
          </w:tcPr>
          <w:p w14:paraId="0D6A9CB3" w14:textId="77777777" w:rsidR="00295EE3" w:rsidRPr="007A168E" w:rsidRDefault="00295EE3" w:rsidP="00295EE3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A38DF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A58A" w14:textId="77777777" w:rsidR="00295EE3" w:rsidRPr="007351C7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3BF99DD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EA182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06B332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155D22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A29E44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9E8A64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930098C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3D4A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9B1C6B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E1B39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E873831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38B84" w14:textId="77777777" w:rsidR="00295EE3" w:rsidRPr="003247F2" w:rsidRDefault="00295EE3" w:rsidP="00295EE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58C0704" w14:textId="77777777" w:rsidR="00295EE3" w:rsidRPr="003247F2" w:rsidRDefault="00295EE3" w:rsidP="00295EE3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95EE3" w:rsidRPr="007A168E" w14:paraId="1CDEFBA7" w14:textId="77777777" w:rsidTr="008B4442">
        <w:tc>
          <w:tcPr>
            <w:tcW w:w="3690" w:type="dxa"/>
            <w:shd w:val="clear" w:color="auto" w:fill="auto"/>
            <w:vAlign w:val="center"/>
          </w:tcPr>
          <w:p w14:paraId="24E6E0E0" w14:textId="77777777" w:rsidR="00295EE3" w:rsidRPr="007A168E" w:rsidRDefault="00295EE3" w:rsidP="00295EE3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B1D0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AB5A7E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3BB7D20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BF6F0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FD2582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94E1A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A11C41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5D4FC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88AC8E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50715F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19FC50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168C0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4C3F95" w14:textId="77052D28" w:rsidR="00295EE3" w:rsidRPr="007C7330" w:rsidRDefault="001C4634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(534,531)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FE297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147BD2" w14:textId="52AD5B55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(627,365)</w:t>
            </w:r>
          </w:p>
        </w:tc>
      </w:tr>
      <w:tr w:rsidR="00295EE3" w:rsidRPr="007A168E" w14:paraId="5372D9A6" w14:textId="77777777" w:rsidTr="008B4442">
        <w:tc>
          <w:tcPr>
            <w:tcW w:w="3690" w:type="dxa"/>
            <w:shd w:val="clear" w:color="auto" w:fill="auto"/>
            <w:vAlign w:val="center"/>
          </w:tcPr>
          <w:p w14:paraId="3168EE21" w14:textId="77777777" w:rsidR="00295EE3" w:rsidRPr="007A168E" w:rsidRDefault="00295EE3" w:rsidP="00295EE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42984" w14:textId="77777777" w:rsidR="00295EE3" w:rsidRPr="007351C7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396DA7" w14:textId="77777777" w:rsidR="00295EE3" w:rsidRPr="007351C7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086CF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B07AFC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6AC979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FFC14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364BEE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0BB9EF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AE8E2CF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0901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300AC1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199271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13BB0F" w14:textId="3F38B4FC" w:rsidR="00295EE3" w:rsidRPr="007C7330" w:rsidRDefault="001C4634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(782,484)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C2FA0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BBECA8" w14:textId="5F959F46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(864,621)</w:t>
            </w:r>
          </w:p>
        </w:tc>
      </w:tr>
      <w:tr w:rsidR="00295EE3" w:rsidRPr="007A168E" w14:paraId="7F527A97" w14:textId="77777777" w:rsidTr="008B4442">
        <w:tc>
          <w:tcPr>
            <w:tcW w:w="6030" w:type="dxa"/>
            <w:gridSpan w:val="4"/>
            <w:shd w:val="clear" w:color="auto" w:fill="auto"/>
            <w:vAlign w:val="center"/>
          </w:tcPr>
          <w:p w14:paraId="78148F5E" w14:textId="6038D221" w:rsidR="00295EE3" w:rsidRPr="003247F2" w:rsidRDefault="00295EE3" w:rsidP="00295EE3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CEFBA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C157FAD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CFBFCC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FDFEE7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28BF42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3E0A8F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280A02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14C485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3FB56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8DBDA0" w14:textId="7B9E674A" w:rsidR="00295EE3" w:rsidRPr="007C7330" w:rsidRDefault="008B4442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</w:t>
            </w:r>
            <w:r w:rsidR="001E02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0837D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CB10D28" w14:textId="389C632E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6,375</w:t>
            </w:r>
          </w:p>
        </w:tc>
      </w:tr>
      <w:tr w:rsidR="00295EE3" w:rsidRPr="007A168E" w14:paraId="670DAA90" w14:textId="77777777" w:rsidTr="008B4442">
        <w:tc>
          <w:tcPr>
            <w:tcW w:w="6030" w:type="dxa"/>
            <w:gridSpan w:val="4"/>
            <w:shd w:val="clear" w:color="auto" w:fill="auto"/>
            <w:vAlign w:val="center"/>
          </w:tcPr>
          <w:p w14:paraId="1A35E280" w14:textId="20C07E96" w:rsidR="00295EE3" w:rsidRPr="003247F2" w:rsidRDefault="00295EE3" w:rsidP="00295EE3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14DB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FCC8F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749DE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A497ACD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F8EA4E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419864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FF6F1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314162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63187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FB95" w14:textId="532B78E4" w:rsidR="00295EE3" w:rsidRPr="007C7330" w:rsidRDefault="008B4442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</w:t>
            </w:r>
            <w:r w:rsidR="006058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E606B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5A1D2" w14:textId="6295B805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7,213</w:t>
            </w:r>
          </w:p>
        </w:tc>
      </w:tr>
      <w:tr w:rsidR="00295EE3" w:rsidRPr="007A168E" w14:paraId="6F6D7D26" w14:textId="77777777" w:rsidTr="008B4442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125535C6" w14:textId="77777777" w:rsidR="00295EE3" w:rsidRPr="003247F2" w:rsidRDefault="00295EE3" w:rsidP="00295EE3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FCB023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FE2C4C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62392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BF6837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0DC718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9BB7A3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0D2D6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0547C9" w14:textId="77777777" w:rsidR="00295EE3" w:rsidRPr="003247F2" w:rsidRDefault="00295EE3" w:rsidP="00295EE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FE787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1E31C" w14:textId="634CB520" w:rsidR="00295EE3" w:rsidRPr="007C7330" w:rsidRDefault="008B4442" w:rsidP="00295EE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1,210,90</w:t>
            </w:r>
            <w:r w:rsidR="006058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2846F" w14:textId="77777777" w:rsidR="00295EE3" w:rsidRPr="003247F2" w:rsidRDefault="00295EE3" w:rsidP="00295EE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F794E" w14:textId="24C18FA1" w:rsidR="00295EE3" w:rsidRPr="007C7330" w:rsidRDefault="00295EE3" w:rsidP="00295EE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1,025,116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483BA72C" w:rsidR="003247F2" w:rsidRPr="003247F2" w:rsidRDefault="003247F2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5E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95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95E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96" w:type="dxa"/>
            <w:shd w:val="clear" w:color="auto" w:fill="auto"/>
          </w:tcPr>
          <w:p w14:paraId="787E6437" w14:textId="31037B38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6898D7A1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E15351" w14:paraId="34F79F8A" w14:textId="77777777" w:rsidTr="00646D6A">
        <w:tc>
          <w:tcPr>
            <w:tcW w:w="5904" w:type="dxa"/>
            <w:shd w:val="clear" w:color="auto" w:fill="auto"/>
          </w:tcPr>
          <w:p w14:paraId="49BAEC51" w14:textId="77777777" w:rsidR="00295EE3" w:rsidRPr="00501184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40BE383A" w:rsidR="00295EE3" w:rsidRPr="007539D5" w:rsidRDefault="007856D4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234,</w:t>
            </w:r>
            <w:r w:rsidR="00CE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73433BAB" w:rsidR="00295EE3" w:rsidRPr="00501184" w:rsidRDefault="00295EE3" w:rsidP="00295EE3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387,284</w:t>
            </w:r>
          </w:p>
        </w:tc>
      </w:tr>
      <w:tr w:rsidR="00295EE3" w:rsidRPr="00E15351" w14:paraId="1951E4DA" w14:textId="77777777" w:rsidTr="00646D6A">
        <w:tc>
          <w:tcPr>
            <w:tcW w:w="5904" w:type="dxa"/>
            <w:shd w:val="clear" w:color="auto" w:fill="auto"/>
          </w:tcPr>
          <w:p w14:paraId="1AB04834" w14:textId="77777777" w:rsidR="00295EE3" w:rsidRPr="00501184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5B9AEDDC" w:rsidR="00295EE3" w:rsidRPr="007539D5" w:rsidRDefault="007856D4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276,387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755507D4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249,957</w:t>
            </w:r>
          </w:p>
        </w:tc>
      </w:tr>
      <w:tr w:rsidR="00295EE3" w:rsidRPr="00E15351" w14:paraId="5F653D4B" w14:textId="77777777" w:rsidTr="00646D6A">
        <w:tc>
          <w:tcPr>
            <w:tcW w:w="5904" w:type="dxa"/>
            <w:shd w:val="clear" w:color="auto" w:fill="auto"/>
          </w:tcPr>
          <w:p w14:paraId="75C52CAD" w14:textId="77777777" w:rsidR="00295EE3" w:rsidRPr="00501184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64CF4DD3" w:rsidR="00295EE3" w:rsidRPr="007539D5" w:rsidRDefault="007856D4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1,012,855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5A1A41D5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719,355</w:t>
            </w:r>
          </w:p>
        </w:tc>
      </w:tr>
      <w:tr w:rsidR="00295EE3" w:rsidRPr="00E15351" w14:paraId="100749E8" w14:textId="77777777" w:rsidTr="00646D6A">
        <w:tc>
          <w:tcPr>
            <w:tcW w:w="5904" w:type="dxa"/>
            <w:shd w:val="clear" w:color="auto" w:fill="auto"/>
          </w:tcPr>
          <w:p w14:paraId="49ED4F5F" w14:textId="77777777" w:rsidR="00295EE3" w:rsidRPr="00501184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634EB3EA" w:rsidR="00295EE3" w:rsidRPr="007539D5" w:rsidRDefault="007856D4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</w:t>
            </w:r>
            <w:r w:rsidR="00CE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3C5C5EEC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(29,321)</w:t>
            </w:r>
          </w:p>
        </w:tc>
      </w:tr>
      <w:tr w:rsidR="00295EE3" w:rsidRPr="00E15351" w14:paraId="6B40119A" w14:textId="77777777" w:rsidTr="00646D6A">
        <w:tc>
          <w:tcPr>
            <w:tcW w:w="5904" w:type="dxa"/>
            <w:shd w:val="clear" w:color="auto" w:fill="auto"/>
          </w:tcPr>
          <w:p w14:paraId="02AB0587" w14:textId="77777777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3CB5304B" w:rsidR="00295EE3" w:rsidRPr="007539D5" w:rsidRDefault="007856D4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1,510,74</w:t>
            </w:r>
            <w:r w:rsidR="00CE6A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3EB255B5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1,327,275</w:t>
            </w:r>
          </w:p>
        </w:tc>
      </w:tr>
      <w:tr w:rsidR="00295EE3" w:rsidRPr="00501184" w14:paraId="47E7FF05" w14:textId="77777777" w:rsidTr="007539D5">
        <w:tc>
          <w:tcPr>
            <w:tcW w:w="5904" w:type="dxa"/>
            <w:shd w:val="clear" w:color="auto" w:fill="auto"/>
          </w:tcPr>
          <w:p w14:paraId="13F03D2E" w14:textId="77777777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295EE3" w:rsidRPr="007539D5" w:rsidRDefault="00295EE3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295EE3" w:rsidRPr="00E15351" w14:paraId="2EF423CD" w14:textId="77777777" w:rsidTr="00646D6A">
        <w:tc>
          <w:tcPr>
            <w:tcW w:w="5904" w:type="dxa"/>
            <w:shd w:val="clear" w:color="auto" w:fill="auto"/>
          </w:tcPr>
          <w:p w14:paraId="2A2F2C9F" w14:textId="4E9AF9FD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4CCF67C3" w:rsidR="00295EE3" w:rsidRPr="007539D5" w:rsidRDefault="00F65F90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</w:t>
            </w:r>
            <w:r w:rsidR="00AC0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5A8ECFA7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(2,550)</w:t>
            </w:r>
          </w:p>
        </w:tc>
      </w:tr>
      <w:tr w:rsidR="00295EE3" w:rsidRPr="00501184" w14:paraId="42063071" w14:textId="77777777" w:rsidTr="007539D5">
        <w:tc>
          <w:tcPr>
            <w:tcW w:w="5904" w:type="dxa"/>
            <w:shd w:val="clear" w:color="auto" w:fill="auto"/>
          </w:tcPr>
          <w:p w14:paraId="670E4903" w14:textId="77777777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295EE3" w:rsidRPr="007539D5" w:rsidRDefault="00295EE3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295EE3" w:rsidRPr="00E15351" w14:paraId="55AEACF8" w14:textId="77777777" w:rsidTr="00646D6A">
        <w:tc>
          <w:tcPr>
            <w:tcW w:w="5904" w:type="dxa"/>
            <w:shd w:val="clear" w:color="auto" w:fill="auto"/>
          </w:tcPr>
          <w:p w14:paraId="027D2D48" w14:textId="77777777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047A90D9" w:rsidR="00295EE3" w:rsidRPr="007539D5" w:rsidRDefault="00F65F90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(269,880)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33C11DC6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(337,452)</w:t>
            </w:r>
          </w:p>
        </w:tc>
      </w:tr>
      <w:tr w:rsidR="00295EE3" w:rsidRPr="00E15351" w14:paraId="112E0543" w14:textId="77777777" w:rsidTr="00646D6A">
        <w:tc>
          <w:tcPr>
            <w:tcW w:w="5904" w:type="dxa"/>
            <w:shd w:val="clear" w:color="auto" w:fill="auto"/>
            <w:vAlign w:val="center"/>
          </w:tcPr>
          <w:p w14:paraId="292E870D" w14:textId="600D1EB7" w:rsidR="00295EE3" w:rsidRPr="004523FD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="00BC3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39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="00BC39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 ขาดทุน</w:t>
            </w: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2AE7A7A1" w:rsidR="00295EE3" w:rsidRPr="007539D5" w:rsidRDefault="00F65F90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(26,683)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295EE3" w:rsidRPr="007351C7" w:rsidRDefault="00295EE3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12A0022F" w:rsidR="00295EE3" w:rsidRPr="00501184" w:rsidRDefault="00295EE3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37,843</w:t>
            </w:r>
          </w:p>
        </w:tc>
      </w:tr>
      <w:tr w:rsidR="00295EE3" w:rsidRPr="00E15351" w14:paraId="07DEDF0C" w14:textId="77777777" w:rsidTr="00646D6A">
        <w:tc>
          <w:tcPr>
            <w:tcW w:w="5904" w:type="dxa"/>
            <w:shd w:val="clear" w:color="auto" w:fill="auto"/>
          </w:tcPr>
          <w:p w14:paraId="2D8C98B5" w14:textId="74AE4A56" w:rsidR="00295EE3" w:rsidRPr="00501184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0001023F" w:rsidR="00295EE3" w:rsidRPr="007539D5" w:rsidRDefault="00646D6A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1,210,90</w:t>
            </w:r>
            <w:r w:rsidR="00AC0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295EE3" w:rsidRPr="007351C7" w:rsidRDefault="00295EE3" w:rsidP="00295EE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1F8082F8" w:rsidR="00295EE3" w:rsidRPr="00501184" w:rsidRDefault="00295EE3" w:rsidP="00295EE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1,025,116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7F23FB5D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295E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95E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01161AA8" w:rsidR="003247F2" w:rsidRPr="009464D9" w:rsidRDefault="003247F2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07B2F6C1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5B4283EF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247F2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7A168E" w14:paraId="0280FDAA" w14:textId="77777777" w:rsidTr="00933715">
        <w:tc>
          <w:tcPr>
            <w:tcW w:w="4860" w:type="dxa"/>
            <w:shd w:val="clear" w:color="auto" w:fill="auto"/>
            <w:vAlign w:val="center"/>
          </w:tcPr>
          <w:p w14:paraId="28CD307F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639FA65A" w:rsidR="00295EE3" w:rsidRPr="008054DC" w:rsidRDefault="00646D6A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54DC">
              <w:rPr>
                <w:rFonts w:ascii="Angsana New" w:hAnsi="Angsana New"/>
                <w:sz w:val="30"/>
                <w:szCs w:val="30"/>
                <w:lang w:val="en-US"/>
              </w:rPr>
              <w:t>83,069,260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22692630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91,590,530</w:t>
            </w:r>
          </w:p>
        </w:tc>
      </w:tr>
      <w:tr w:rsidR="00295EE3" w:rsidRPr="007A168E" w14:paraId="1E39E77F" w14:textId="77777777" w:rsidTr="00933715">
        <w:tc>
          <w:tcPr>
            <w:tcW w:w="4860" w:type="dxa"/>
            <w:shd w:val="clear" w:color="auto" w:fill="auto"/>
            <w:vAlign w:val="center"/>
          </w:tcPr>
          <w:p w14:paraId="2990084C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4BB4F5E6" w:rsidR="00295EE3" w:rsidRPr="0044446B" w:rsidRDefault="00646D6A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13,216,874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36EAB623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12,108,209</w:t>
            </w:r>
          </w:p>
        </w:tc>
      </w:tr>
      <w:tr w:rsidR="00295EE3" w:rsidRPr="007A168E" w14:paraId="1AFDBB88" w14:textId="77777777" w:rsidTr="00933715">
        <w:tc>
          <w:tcPr>
            <w:tcW w:w="4860" w:type="dxa"/>
            <w:shd w:val="clear" w:color="auto" w:fill="auto"/>
            <w:vAlign w:val="center"/>
          </w:tcPr>
          <w:p w14:paraId="2E72B6E0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6E52AA47" w:rsidR="00295EE3" w:rsidRPr="0044446B" w:rsidRDefault="00907739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65,856,209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655A271E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64,978,289</w:t>
            </w:r>
          </w:p>
        </w:tc>
      </w:tr>
      <w:tr w:rsidR="00295EE3" w:rsidRPr="007A168E" w14:paraId="19BCDDDD" w14:textId="77777777" w:rsidTr="00933715">
        <w:tc>
          <w:tcPr>
            <w:tcW w:w="4860" w:type="dxa"/>
            <w:shd w:val="clear" w:color="auto" w:fill="auto"/>
            <w:vAlign w:val="center"/>
          </w:tcPr>
          <w:p w14:paraId="13100DDA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525D512C" w:rsidR="00295EE3" w:rsidRPr="0044446B" w:rsidRDefault="00907739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2,133,041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4E9B91E6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2,137,306</w:t>
            </w:r>
          </w:p>
        </w:tc>
      </w:tr>
      <w:tr w:rsidR="00295EE3" w:rsidRPr="007A168E" w14:paraId="1F1C86C6" w14:textId="77777777" w:rsidTr="00933715">
        <w:tc>
          <w:tcPr>
            <w:tcW w:w="4860" w:type="dxa"/>
            <w:shd w:val="clear" w:color="auto" w:fill="auto"/>
            <w:vAlign w:val="center"/>
          </w:tcPr>
          <w:p w14:paraId="7D9813B7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01339E89" w:rsidR="00295EE3" w:rsidRPr="0044446B" w:rsidRDefault="00907739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461,045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13902E4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461,162</w:t>
            </w:r>
          </w:p>
        </w:tc>
      </w:tr>
      <w:tr w:rsidR="00295EE3" w:rsidRPr="007A168E" w14:paraId="7886D804" w14:textId="77777777" w:rsidTr="00933715">
        <w:tc>
          <w:tcPr>
            <w:tcW w:w="4860" w:type="dxa"/>
            <w:shd w:val="clear" w:color="auto" w:fill="auto"/>
          </w:tcPr>
          <w:p w14:paraId="246B0DB5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1729A588" w:rsidR="00295EE3" w:rsidRPr="0044446B" w:rsidRDefault="00907739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164,736,429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330B29B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171,275,496</w:t>
            </w:r>
          </w:p>
        </w:tc>
      </w:tr>
      <w:tr w:rsidR="00295EE3" w:rsidRPr="007A168E" w14:paraId="510D03A9" w14:textId="77777777" w:rsidTr="00933715">
        <w:tc>
          <w:tcPr>
            <w:tcW w:w="4860" w:type="dxa"/>
            <w:shd w:val="clear" w:color="auto" w:fill="auto"/>
          </w:tcPr>
          <w:p w14:paraId="681A12A1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78BE9851" w:rsidR="00295EE3" w:rsidRPr="009464D9" w:rsidRDefault="00F142C7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975,739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3E40AC9D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1,668,795</w:t>
            </w:r>
          </w:p>
        </w:tc>
      </w:tr>
      <w:tr w:rsidR="00295EE3" w:rsidRPr="007A168E" w14:paraId="5B17E9C3" w14:textId="77777777" w:rsidTr="00933715">
        <w:tc>
          <w:tcPr>
            <w:tcW w:w="4860" w:type="dxa"/>
            <w:shd w:val="clear" w:color="auto" w:fill="auto"/>
          </w:tcPr>
          <w:p w14:paraId="7B52402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62697477" w:rsidR="00295EE3" w:rsidRPr="0044446B" w:rsidRDefault="00F142C7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165,712,168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522AE7BD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172,944,291</w:t>
            </w:r>
          </w:p>
        </w:tc>
      </w:tr>
      <w:tr w:rsidR="00295EE3" w:rsidRPr="007A168E" w14:paraId="5C33CB5D" w14:textId="77777777" w:rsidTr="00933715">
        <w:tc>
          <w:tcPr>
            <w:tcW w:w="4860" w:type="dxa"/>
            <w:shd w:val="clear" w:color="auto" w:fill="auto"/>
          </w:tcPr>
          <w:p w14:paraId="3F6FD07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77464966" w:rsidR="00295EE3" w:rsidRPr="009464D9" w:rsidRDefault="00F142C7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(8,555,20</w:t>
            </w:r>
            <w:r w:rsidR="00C2465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53091C4B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(13,257,668)</w:t>
            </w:r>
          </w:p>
        </w:tc>
      </w:tr>
      <w:tr w:rsidR="00295EE3" w:rsidRPr="007A168E" w14:paraId="7EAF5AED" w14:textId="77777777" w:rsidTr="00933715">
        <w:tc>
          <w:tcPr>
            <w:tcW w:w="4860" w:type="dxa"/>
            <w:shd w:val="clear" w:color="auto" w:fill="auto"/>
          </w:tcPr>
          <w:p w14:paraId="4A0D863A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364095E3" w:rsidR="00295EE3" w:rsidRPr="00332AD4" w:rsidRDefault="00F142C7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157,156,</w:t>
            </w:r>
            <w:r w:rsidR="009337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C246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F8F52E6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159,686,623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247F2" w:rsidRPr="007470B8" w14:paraId="68AB561A" w14:textId="77777777" w:rsidTr="00CA52AE">
        <w:tc>
          <w:tcPr>
            <w:tcW w:w="4850" w:type="dxa"/>
          </w:tcPr>
          <w:p w14:paraId="72340A8D" w14:textId="0C106836" w:rsidR="00295EE3" w:rsidRPr="00295EE3" w:rsidRDefault="003247F2" w:rsidP="003247F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5E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5E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95E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19" w:type="dxa"/>
          </w:tcPr>
          <w:p w14:paraId="5185BD48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6B1A377E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D22EDFD" w14:textId="77777777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2835A46B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7470B8" w14:paraId="0FB1802B" w14:textId="77777777" w:rsidTr="00C52636">
        <w:tc>
          <w:tcPr>
            <w:tcW w:w="4850" w:type="dxa"/>
            <w:vAlign w:val="center"/>
          </w:tcPr>
          <w:p w14:paraId="0748A668" w14:textId="77777777" w:rsidR="00295EE3" w:rsidRPr="007470B8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295EE3" w:rsidRPr="007470B8" w:rsidRDefault="00295EE3" w:rsidP="00295EE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295EE3" w:rsidRPr="007470B8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477BC5BD" w:rsidR="00295EE3" w:rsidRPr="007470B8" w:rsidRDefault="00933715" w:rsidP="00295EE3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5,418,807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295EE3" w:rsidRPr="007470B8" w:rsidRDefault="00295EE3" w:rsidP="00295E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73527E46" w:rsidR="00295EE3" w:rsidRPr="00800EAF" w:rsidRDefault="00295EE3" w:rsidP="00295EE3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295EE3" w:rsidRPr="007470B8" w14:paraId="66837181" w14:textId="77777777" w:rsidTr="00C52636">
        <w:tc>
          <w:tcPr>
            <w:tcW w:w="4850" w:type="dxa"/>
            <w:vAlign w:val="center"/>
          </w:tcPr>
          <w:p w14:paraId="278EB1B0" w14:textId="77777777" w:rsidR="00295EE3" w:rsidRPr="007470B8" w:rsidRDefault="00295EE3" w:rsidP="00295E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295EE3" w:rsidRPr="007470B8" w:rsidRDefault="00295EE3" w:rsidP="00295EE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295EE3" w:rsidRPr="007470B8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60C1F7F2" w:rsidR="00295EE3" w:rsidRPr="00800EAF" w:rsidRDefault="00933715" w:rsidP="00295EE3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1,647,022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295EE3" w:rsidRPr="007470B8" w:rsidRDefault="00295EE3" w:rsidP="00295E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3EC3274F" w:rsidR="00295EE3" w:rsidRPr="00800EAF" w:rsidRDefault="00295EE3" w:rsidP="00295EE3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</w:tr>
      <w:tr w:rsidR="00295EE3" w:rsidRPr="007470B8" w14:paraId="4CD4CFCB" w14:textId="77777777" w:rsidTr="00C52636">
        <w:tc>
          <w:tcPr>
            <w:tcW w:w="4850" w:type="dxa"/>
          </w:tcPr>
          <w:p w14:paraId="5BA6546D" w14:textId="77777777" w:rsidR="00295EE3" w:rsidRPr="007470B8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295EE3" w:rsidRPr="007470B8" w:rsidRDefault="00295EE3" w:rsidP="00295EE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295EE3" w:rsidRPr="007470B8" w:rsidRDefault="00295EE3" w:rsidP="00295EE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258096CC" w:rsidR="00295EE3" w:rsidRPr="00800EAF" w:rsidRDefault="00933715" w:rsidP="00295EE3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7,065,</w:t>
            </w:r>
            <w:r w:rsidR="00C526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295EE3" w:rsidRPr="007470B8" w:rsidRDefault="00295EE3" w:rsidP="00295E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5FC7E07B" w:rsidR="00295EE3" w:rsidRPr="00484152" w:rsidRDefault="00295EE3" w:rsidP="00295EE3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95EE3" w:rsidRPr="00964878" w14:paraId="1252420D" w14:textId="77777777" w:rsidTr="00CA52AE">
        <w:tc>
          <w:tcPr>
            <w:tcW w:w="4836" w:type="dxa"/>
          </w:tcPr>
          <w:p w14:paraId="6306FB91" w14:textId="4BE0A9A3" w:rsidR="00295EE3" w:rsidRPr="00511D9D" w:rsidRDefault="00295EE3" w:rsidP="00295E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17" w:type="dxa"/>
          </w:tcPr>
          <w:p w14:paraId="1DEDE6E2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0980CD6A" w:rsidR="00295EE3" w:rsidRPr="0089415E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</w:tcPr>
          <w:p w14:paraId="17110CE3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32CAEF9E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95EE3" w:rsidRPr="00964878" w14:paraId="0CCDC2C0" w14:textId="77777777" w:rsidTr="00CA52AE">
        <w:tc>
          <w:tcPr>
            <w:tcW w:w="4836" w:type="dxa"/>
          </w:tcPr>
          <w:p w14:paraId="78BCA909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964878" w14:paraId="4BAB981C" w14:textId="77777777" w:rsidTr="00C52636">
        <w:tc>
          <w:tcPr>
            <w:tcW w:w="4836" w:type="dxa"/>
            <w:vAlign w:val="center"/>
          </w:tcPr>
          <w:p w14:paraId="4CB4F912" w14:textId="77777777" w:rsidR="00295EE3" w:rsidRPr="00A541C3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3CE2C3B1" w:rsidR="00295EE3" w:rsidRPr="006A5FB2" w:rsidRDefault="00C52636" w:rsidP="00295EE3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193,205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295EE3" w:rsidRPr="00964878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2D07C9AE" w:rsidR="00295EE3" w:rsidRPr="00020D75" w:rsidRDefault="00295EE3" w:rsidP="00295EE3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221,106</w:t>
            </w:r>
          </w:p>
        </w:tc>
      </w:tr>
      <w:tr w:rsidR="00295EE3" w:rsidRPr="00964878" w14:paraId="4754155A" w14:textId="77777777" w:rsidTr="00C52636">
        <w:tc>
          <w:tcPr>
            <w:tcW w:w="4836" w:type="dxa"/>
            <w:vAlign w:val="center"/>
          </w:tcPr>
          <w:p w14:paraId="10F74C8E" w14:textId="77777777" w:rsidR="00295EE3" w:rsidRPr="00964878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43C62256" w:rsidR="00295EE3" w:rsidRPr="00484152" w:rsidRDefault="00C52636" w:rsidP="00295EE3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24,738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295EE3" w:rsidRPr="00964878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1ED0F114" w:rsidR="00295EE3" w:rsidRPr="00020D75" w:rsidRDefault="00295EE3" w:rsidP="00295EE3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20,780</w:t>
            </w:r>
          </w:p>
        </w:tc>
      </w:tr>
      <w:tr w:rsidR="00295EE3" w:rsidRPr="00964878" w14:paraId="1D8FAC86" w14:textId="77777777" w:rsidTr="00C52636">
        <w:tc>
          <w:tcPr>
            <w:tcW w:w="4836" w:type="dxa"/>
            <w:vAlign w:val="center"/>
          </w:tcPr>
          <w:p w14:paraId="7FC3FF8C" w14:textId="77777777" w:rsidR="00295EE3" w:rsidRPr="00964878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7954B488" w:rsidR="00295EE3" w:rsidRPr="00484152" w:rsidRDefault="00C52636" w:rsidP="00295EE3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269,880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295EE3" w:rsidRPr="00964878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50BD5013" w:rsidR="00295EE3" w:rsidRDefault="00295EE3" w:rsidP="00295EE3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337,452</w:t>
            </w:r>
          </w:p>
        </w:tc>
      </w:tr>
      <w:tr w:rsidR="00295EE3" w:rsidRPr="00964878" w14:paraId="71010B48" w14:textId="77777777" w:rsidTr="00C52636">
        <w:tc>
          <w:tcPr>
            <w:tcW w:w="4836" w:type="dxa"/>
          </w:tcPr>
          <w:p w14:paraId="2BDA4C53" w14:textId="77777777" w:rsidR="00295EE3" w:rsidRPr="00A541C3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24DDE22C" w:rsidR="00295EE3" w:rsidRPr="00484152" w:rsidRDefault="00C52636" w:rsidP="00295EE3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487,823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295EE3" w:rsidRPr="00964878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09B5D182" w:rsidR="00295EE3" w:rsidRPr="001E40D2" w:rsidRDefault="00295EE3" w:rsidP="00295EE3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579,338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1EEEA097" w:rsidR="00D0262D" w:rsidRPr="00427B4E" w:rsidRDefault="00501184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9C016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3247F2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A644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FA64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FA644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511D9D" w:rsidRPr="00427B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427B4E" w:rsidRPr="00427B4E">
        <w:rPr>
          <w:rFonts w:asciiTheme="majorBidi" w:hAnsiTheme="majorBidi" w:cstheme="majorBidi"/>
          <w:spacing w:val="-2"/>
          <w:sz w:val="30"/>
          <w:szCs w:val="30"/>
        </w:rPr>
        <w:t>16.51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7B4E" w:rsidRPr="00427B4E">
        <w:rPr>
          <w:rFonts w:asciiTheme="majorBidi" w:hAnsiTheme="majorBidi" w:cstheme="majorBidi"/>
          <w:spacing w:val="-2"/>
          <w:sz w:val="30"/>
          <w:szCs w:val="30"/>
        </w:rPr>
        <w:t>12.02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427B4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345BFE" w:rsidRPr="00603AD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>มีนาคม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345BFE" w:rsidRPr="00603AD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BB0266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7.</w:t>
      </w:r>
      <w:r w:rsidR="00C41B91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BB0266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</w:t>
      </w:r>
      <w:r w:rsidR="00C41B91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BB0266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C41B91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20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เปลี่ยนแปลง</w:t>
      </w:r>
      <w:r w:rsidRPr="008A202A">
        <w:rPr>
          <w:rFonts w:asciiTheme="majorBidi" w:hAnsiTheme="majorBidi" w:cstheme="majorBidi"/>
          <w:spacing w:val="-2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427B4E" w:rsidRPr="00427B4E">
        <w:rPr>
          <w:rStyle w:val="ui-provider"/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สินทรัพย์ภาษีเงินได้รอการตัดบัญชีจากผลขาดทุนทางภาษีที่หมดอายุ</w:t>
      </w:r>
    </w:p>
    <w:p w14:paraId="15EEFAC6" w14:textId="624B2658" w:rsidR="008D3A35" w:rsidRPr="004065C0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58B2A8C" w14:textId="36E75423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3C508A19" w:rsidR="00CE46C4" w:rsidRPr="005B477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3108C5E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0088166B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389FC72A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2CBDB90D" w:rsidR="00B1286F" w:rsidRPr="007A168E" w:rsidRDefault="00814466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3113DF8B" w:rsidR="00B1286F" w:rsidRPr="007A168E" w:rsidRDefault="00136556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2B301FD1" w:rsidR="00B1286F" w:rsidRPr="007A168E" w:rsidRDefault="002F1E62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70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54643003" w:rsidR="00B1286F" w:rsidRPr="007A168E" w:rsidRDefault="00116A40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219A18C0" w:rsidR="00B1286F" w:rsidRPr="007A168E" w:rsidRDefault="00830E36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4BC9251B" w:rsidR="00B1286F" w:rsidRPr="007A168E" w:rsidRDefault="00830E36" w:rsidP="00830E36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0CB9CF77" w:rsidR="00B1286F" w:rsidRPr="007A168E" w:rsidRDefault="003A27F4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3044FFAD" w:rsidR="00D523AD" w:rsidRPr="007A168E" w:rsidRDefault="00516B16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0570E877" w:rsidR="00B1286F" w:rsidRPr="00315CE3" w:rsidRDefault="00814466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5C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6273A173" w:rsidR="00B1286F" w:rsidRPr="007A168E" w:rsidRDefault="00136556" w:rsidP="0013655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68FBC395" w:rsidR="00B1286F" w:rsidRPr="007A168E" w:rsidRDefault="002F1E62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43,617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4A95163B" w:rsidR="00B1286F" w:rsidRPr="007A168E" w:rsidRDefault="00830E36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43,617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2FB4331A" w:rsidR="00B1286F" w:rsidRPr="007A168E" w:rsidRDefault="00830E36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40915206" w:rsidR="00B1286F" w:rsidRPr="007A168E" w:rsidRDefault="00830E36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</w:t>
            </w:r>
            <w:r w:rsidR="003A27F4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4F58AFA4" w:rsidR="00B1286F" w:rsidRPr="007A168E" w:rsidRDefault="003A27F4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7C68CA12" w:rsidR="00B1286F" w:rsidRPr="007A168E" w:rsidRDefault="00516B16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44,588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5792CE4F" w:rsidR="00B1286F" w:rsidRPr="00B1286F" w:rsidRDefault="00814466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73C21E10" w:rsidR="00B1286F" w:rsidRPr="007A168E" w:rsidRDefault="00136556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105CBC9C" w:rsidR="00B1286F" w:rsidRPr="007A168E" w:rsidRDefault="002F1E62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43,617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691B3869" w:rsidR="00B1286F" w:rsidRPr="007A168E" w:rsidRDefault="00830E36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43,673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74209D2" w:rsidR="007973BE" w:rsidRPr="007A168E" w:rsidRDefault="00DB0E35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1E656B13" w14:textId="769B11F9" w:rsidR="007973BE" w:rsidRPr="00A50EB3" w:rsidRDefault="00315CE3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79083349" w:rsidR="007973BE" w:rsidRPr="007A168E" w:rsidRDefault="00136556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0184D8FB" w:rsidR="007973BE" w:rsidRPr="007A168E" w:rsidRDefault="00116A40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72,901,900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70BE65E9" w:rsidR="007973BE" w:rsidRPr="007A168E" w:rsidRDefault="00830E36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72,901,900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27DCC5D9" w:rsidR="007973BE" w:rsidRPr="007A168E" w:rsidRDefault="00830E36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7EF75413" w:rsidR="007973BE" w:rsidRPr="007A168E" w:rsidRDefault="003A27F4" w:rsidP="00D45CD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74,111,75</w:t>
            </w:r>
            <w:r w:rsidR="007310A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6A325275" w:rsidR="007973BE" w:rsidRPr="007A168E" w:rsidRDefault="00516B16" w:rsidP="00516B16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3E6EAFDE" w:rsidR="007973BE" w:rsidRPr="007A168E" w:rsidRDefault="00516B16" w:rsidP="00D45C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74,111,</w:t>
            </w:r>
            <w:r w:rsidR="00C66EDC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7310A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531B884E" w:rsidR="007973BE" w:rsidRPr="00315CE3" w:rsidRDefault="00315CE3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15CE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4AA471E1" w:rsidR="007973BE" w:rsidRPr="002F1E62" w:rsidRDefault="00136556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1E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2955A6C7" w:rsidR="007973BE" w:rsidRPr="005443EB" w:rsidRDefault="00116A40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72,901,900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7DCC3699" w:rsidR="007973BE" w:rsidRPr="007A168E" w:rsidRDefault="00830E36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72,901,900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00E963A5" w:rsidR="007973BE" w:rsidRPr="007A168E" w:rsidRDefault="007973BE" w:rsidP="004C213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0CA4C0B4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5E478FD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6EB140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49C398F5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7FA3EDC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0C8D178E" w:rsidR="00295EE3" w:rsidRPr="00295EE3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2FC4917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61DA2032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38EA7BEB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2E3D1D56" w:rsidR="00295EE3" w:rsidRPr="00B72A44" w:rsidRDefault="00295EE3" w:rsidP="0029395E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52C89D3A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6221EC5E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295EE3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223F38F6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2FDFB443" w:rsidR="00295EE3" w:rsidRPr="00B72A44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1,247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616BEDE6" w:rsidR="00295EE3" w:rsidRPr="00B72A44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39,890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0515FC2C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41,137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098C32D2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58723C68" w:rsidR="00295EE3" w:rsidRPr="00B72A44" w:rsidRDefault="00295EE3" w:rsidP="00BD76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41,538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39D60A1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3C3CADED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41,538</w:t>
            </w:r>
          </w:p>
        </w:tc>
      </w:tr>
      <w:tr w:rsidR="00295EE3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5596D3B8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39AEC09" w:rsidR="00295EE3" w:rsidRPr="00295EE3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1,322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48735FD3" w:rsidR="00295EE3" w:rsidRPr="008F7DCA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39,890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0728A76C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41,212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295EE3" w:rsidRPr="00B72A44" w:rsidRDefault="00295EE3" w:rsidP="00295EE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41FE5CE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1E0936B" w14:textId="76BF0F70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5898F019" w:rsidR="00295EE3" w:rsidRPr="00295EE3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7247DDAB" w:rsidR="00295EE3" w:rsidRPr="00B72A44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5D3DC081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4B6F03F7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4E6302BD" w:rsidR="00295EE3" w:rsidRPr="00B72A44" w:rsidRDefault="00295EE3" w:rsidP="00BD76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76,514,337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37B6CF7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29E69A13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76,514,337</w:t>
            </w:r>
          </w:p>
        </w:tc>
      </w:tr>
      <w:tr w:rsidR="00295EE3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4D7A7C2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28FC7515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295EE3" w:rsidRPr="00295EE3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28DD6A3D" w:rsidR="00295EE3" w:rsidRPr="008F7DCA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53691044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295EE3" w:rsidRPr="00295EE3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40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9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296826D" w14:textId="2CDD4D4E" w:rsidR="00CE46C4" w:rsidRPr="004F630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388872C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445EDFD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580703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4EC883D4" w:rsidR="00C9460A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4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0E438743" w:rsidR="00C9460A" w:rsidRPr="007A168E" w:rsidRDefault="00EA4B34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12424F83" w:rsidR="00C9460A" w:rsidRPr="007A168E" w:rsidRDefault="00CF42C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4ADF5D39" w:rsidR="00C9460A" w:rsidRPr="007A168E" w:rsidRDefault="00EF1CE0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725D3D42" w:rsidR="00C9460A" w:rsidRPr="007A168E" w:rsidRDefault="00AD4EC4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76039749" w:rsidR="00C9460A" w:rsidRPr="007A168E" w:rsidRDefault="00AD4EC4" w:rsidP="009912FD">
            <w:pPr>
              <w:ind w:left="-79" w:right="-107" w:firstLine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46496785" w:rsidR="00C9460A" w:rsidRPr="007A168E" w:rsidRDefault="009912FD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6CA492E3" w:rsidR="00C9460A" w:rsidRPr="007A168E" w:rsidRDefault="009912FD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A10C84" w:rsidRPr="007A168E" w14:paraId="7E210A9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7D76369A" w:rsidR="00A10C84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4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4FA8D5ED" w:rsidR="00A10C84" w:rsidRPr="007A168E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1C1EB12D" w:rsidR="00A10C84" w:rsidRPr="007A168E" w:rsidRDefault="00CF42CA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28,617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0ACC3CD0" w:rsidR="00A10C84" w:rsidRPr="007A168E" w:rsidRDefault="00EF1CE0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28,617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7E03EF0E" w:rsidR="00A10C84" w:rsidRPr="007A168E" w:rsidRDefault="00AD4EC4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463D0EA7" w:rsidR="00A10C84" w:rsidRPr="007A168E" w:rsidRDefault="00AD4EC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29,337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09152F56" w:rsidR="00A10C84" w:rsidRPr="007A168E" w:rsidRDefault="009912FD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40FEEC05" w:rsidR="00A10C84" w:rsidRPr="007A168E" w:rsidRDefault="009912FD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29,337</w:t>
            </w:r>
          </w:p>
        </w:tc>
      </w:tr>
      <w:tr w:rsidR="00A10C84" w:rsidRPr="007A168E" w14:paraId="1B4E4E9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3B19A2F0" w:rsidR="00A10C84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4B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48ADE8D6" w:rsidR="00A10C84" w:rsidRPr="007A168E" w:rsidRDefault="00EA4B34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70594B6C" w:rsidR="00A10C84" w:rsidRPr="007A168E" w:rsidRDefault="00CF42CA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28,617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1628817D" w:rsidR="00A10C84" w:rsidRPr="007A168E" w:rsidRDefault="00EF1CE0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28,673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1FBD6D22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0702C90D" w:rsidR="00A10C84" w:rsidRPr="007A168E" w:rsidRDefault="00DB0E35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655DC3B" w14:textId="618CA7BA" w:rsidR="00A10C84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4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52CA432A" w:rsidR="00A10C84" w:rsidRPr="007A168E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5455898D" w:rsidR="00A10C84" w:rsidRPr="007A168E" w:rsidRDefault="00CF42CA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47,434,100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1ED42F78" w:rsidR="00A10C84" w:rsidRPr="007A168E" w:rsidRDefault="00EF1CE0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47,434,100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77F6E372" w:rsidR="00A10C84" w:rsidRPr="007A168E" w:rsidRDefault="00AD4EC4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4025CF73" w:rsidR="00A10C84" w:rsidRPr="007A168E" w:rsidRDefault="00AD4EC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48,271,</w:t>
            </w:r>
            <w:r w:rsidR="009912FD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0EB163AC" w:rsidR="00A10C84" w:rsidRPr="007A168E" w:rsidRDefault="009912FD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7021775A" w:rsidR="00A10C84" w:rsidRPr="007A168E" w:rsidRDefault="00C1641C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48,271,683</w:t>
            </w:r>
          </w:p>
        </w:tc>
      </w:tr>
      <w:tr w:rsidR="00A10C84" w:rsidRPr="007A168E" w14:paraId="4C6670C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6C0B82E7" w:rsidR="00A10C84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4B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347F91E7" w:rsidR="00A10C84" w:rsidRPr="00EA4B34" w:rsidRDefault="00EA4B34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4B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749C26BD" w:rsidR="00A10C84" w:rsidRPr="007A168E" w:rsidRDefault="00CF42CA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</w:t>
            </w:r>
            <w:r w:rsidR="00EF1C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434,100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563725B6" w:rsidR="00A10C84" w:rsidRPr="007A168E" w:rsidRDefault="00AD4EC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47,434,100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0"/>
        <w:gridCol w:w="1008"/>
        <w:gridCol w:w="236"/>
        <w:gridCol w:w="1044"/>
      </w:tblGrid>
      <w:tr w:rsidR="00CE46C4" w:rsidRPr="007A168E" w14:paraId="4DA27A51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2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328C3B8" w14:textId="081EC521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BD76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0CA3A8F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6A70E42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3C1E8B99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6EBF5D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B5F275B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7F46BD4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274F90D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3493C176" w:rsidR="00BD76E6" w:rsidRPr="00071308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56262E02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09944BCF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6AAB3619" w:rsidR="00BD76E6" w:rsidRPr="00B72A44" w:rsidRDefault="00BD76E6" w:rsidP="00071308">
            <w:pPr>
              <w:ind w:left="-79" w:right="-107"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FEDA6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5C42FD2B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762E89D7" w:rsidR="00BD76E6" w:rsidRPr="009E31CC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31C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BD76E6" w:rsidRPr="007A168E" w14:paraId="148323B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E66531A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0A06999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229456F5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26318371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27BD85B6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42723152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37879F93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28,900</w:t>
            </w:r>
          </w:p>
        </w:tc>
        <w:tc>
          <w:tcPr>
            <w:tcW w:w="240" w:type="dxa"/>
            <w:shd w:val="clear" w:color="auto" w:fill="auto"/>
          </w:tcPr>
          <w:p w14:paraId="148D9AD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7E1AFACC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642E3042" w:rsidR="00BD76E6" w:rsidRPr="009E31CC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31CC">
              <w:rPr>
                <w:rFonts w:asciiTheme="majorBidi" w:hAnsiTheme="majorBidi" w:cstheme="majorBidi"/>
                <w:sz w:val="26"/>
                <w:szCs w:val="26"/>
              </w:rPr>
              <w:t>28,900</w:t>
            </w:r>
          </w:p>
        </w:tc>
      </w:tr>
      <w:tr w:rsidR="00BD76E6" w:rsidRPr="007A168E" w14:paraId="7C511FA4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5FE8C5D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662A65D6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04A98C5F" w:rsidR="00BD76E6" w:rsidRPr="00BD76E6" w:rsidRDefault="00BD76E6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3FADDB07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3D3A10C2" w:rsidR="00BD76E6" w:rsidRPr="00BD76E6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28,693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31C614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98B1455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F37E0E5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2AF20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1267EE9F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797BB19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E25D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F5FC4E7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6DF7ED0" w14:textId="77777777" w:rsidR="00BD76E6" w:rsidRPr="00B72A44" w:rsidRDefault="00BD76E6" w:rsidP="00BD76E6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5CC123A0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4C57A912" w14:textId="12DEFFCF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2B335336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486F650F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236E6049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63BE1CB8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0CA24BA4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50,877,511</w:t>
            </w:r>
          </w:p>
        </w:tc>
        <w:tc>
          <w:tcPr>
            <w:tcW w:w="240" w:type="dxa"/>
            <w:shd w:val="clear" w:color="auto" w:fill="auto"/>
          </w:tcPr>
          <w:p w14:paraId="628F3E7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30C4A635" w:rsidR="00BD76E6" w:rsidRPr="00BD76E6" w:rsidRDefault="00BD76E6" w:rsidP="00071308">
            <w:pPr>
              <w:ind w:left="-78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5BA034C9" w:rsidR="00BD76E6" w:rsidRPr="00B72A44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50,877,</w:t>
            </w:r>
            <w:r w:rsidRPr="009E31CC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</w:tr>
      <w:tr w:rsidR="00BD76E6" w:rsidRPr="007A168E" w14:paraId="10C366C9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811AB63" w14:textId="77777777" w:rsidR="00BD76E6" w:rsidRPr="00B72A44" w:rsidRDefault="00BD76E6" w:rsidP="00BD76E6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5ECF40B2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0E583AFD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2CF54E5A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7467C3CB" w:rsidR="00BD76E6" w:rsidRPr="00BD76E6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FCED3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255C2F4C" w:rsidR="00140286" w:rsidRPr="00F501C7" w:rsidRDefault="004A0BA5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1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5030BF9C" w:rsidR="00140286" w:rsidRPr="00F501C7" w:rsidRDefault="007B3032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</w:t>
            </w:r>
            <w:r w:rsidR="006256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12,956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51DF4C62" w:rsidR="00140286" w:rsidRPr="00F501C7" w:rsidRDefault="004B193C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1,244,867</w:t>
            </w:r>
          </w:p>
        </w:tc>
      </w:tr>
      <w:tr w:rsidR="00140286" w:rsidRPr="00CE693F" w14:paraId="2DAF44F8" w14:textId="77777777" w:rsidTr="00C11CDC">
        <w:trPr>
          <w:trHeight w:val="179"/>
        </w:trPr>
        <w:tc>
          <w:tcPr>
            <w:tcW w:w="5490" w:type="dxa"/>
            <w:shd w:val="clear" w:color="auto" w:fill="auto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6C8C4AD4" w:rsidR="00C9460A" w:rsidRPr="00F501C7" w:rsidRDefault="006256B9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7E8238C5" w:rsidR="00C9460A" w:rsidRPr="00F501C7" w:rsidRDefault="004B193C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7E21AB05" w:rsidR="00C9460A" w:rsidRPr="00F501C7" w:rsidRDefault="006256B9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207,037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49C0AE99" w:rsidR="00C9460A" w:rsidRPr="00F501C7" w:rsidRDefault="004B193C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198,586</w:t>
            </w:r>
          </w:p>
        </w:tc>
      </w:tr>
      <w:tr w:rsidR="00C9460A" w:rsidRPr="00CE693F" w14:paraId="1EFBF9D9" w14:textId="77777777" w:rsidTr="00C11CDC">
        <w:tc>
          <w:tcPr>
            <w:tcW w:w="5490" w:type="dxa"/>
            <w:shd w:val="clear" w:color="auto" w:fill="auto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6C1FEA7D" w:rsidR="00C9460A" w:rsidRPr="00F501C7" w:rsidRDefault="00FF7F6D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253,844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68CF7544" w:rsidR="00C9460A" w:rsidRPr="00F501C7" w:rsidRDefault="007B2E5F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</w:t>
            </w:r>
            <w:r w:rsidR="00334C84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</w:tr>
      <w:tr w:rsidR="00C9460A" w:rsidRPr="00CE693F" w14:paraId="7D6B7B69" w14:textId="77777777" w:rsidTr="00E56938">
        <w:tc>
          <w:tcPr>
            <w:tcW w:w="5490" w:type="dxa"/>
            <w:shd w:val="clear" w:color="auto" w:fill="auto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3711D052" w:rsidR="00C9460A" w:rsidRPr="00C11CDC" w:rsidRDefault="00FF7F6D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806,182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7EE68B84" w:rsidR="00C9460A" w:rsidRPr="00C11CDC" w:rsidRDefault="00334C84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217,300</w:t>
            </w:r>
          </w:p>
        </w:tc>
      </w:tr>
      <w:tr w:rsidR="00C9460A" w:rsidRPr="00CE693F" w14:paraId="4B9A9362" w14:textId="77777777" w:rsidTr="00E56938">
        <w:trPr>
          <w:trHeight w:val="50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2883B596" w:rsidR="00C9460A" w:rsidRPr="00F501C7" w:rsidRDefault="00FF7F6D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1,268,286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626BDA95" w:rsidR="00C9460A" w:rsidRPr="00F501C7" w:rsidRDefault="00CF1A5D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666,731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77777777" w:rsidR="00FF2DB6" w:rsidRPr="00090D48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090D48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0044E682" w:rsidR="008D2723" w:rsidRPr="0035030C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0BA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A644B">
        <w:rPr>
          <w:rFonts w:asciiTheme="majorBidi" w:hAnsiTheme="majorBidi"/>
          <w:sz w:val="30"/>
          <w:szCs w:val="30"/>
        </w:rPr>
        <w:t xml:space="preserve">31 </w:t>
      </w:r>
      <w:r w:rsidR="00FA644B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FA644B">
        <w:rPr>
          <w:rFonts w:asciiTheme="majorBidi" w:hAnsiTheme="majorBidi"/>
          <w:sz w:val="30"/>
          <w:szCs w:val="30"/>
        </w:rPr>
        <w:t>2568</w:t>
      </w:r>
      <w:r w:rsidR="008D2723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312121B8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243C8E36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38B62AE4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4FD0604F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1B7E0ABE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2982C45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7696AEF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4AC0C5C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393EC6A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5D8E2773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916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5631BCD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6E1EAD7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41B7D720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1D48E1E4" w:rsidR="008D2723" w:rsidRPr="00D710A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 w:rsidRPr="00D710AC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การพิจารณาของศาลฎีกา</w:t>
      </w:r>
    </w:p>
    <w:p w14:paraId="2F6BB7AF" w14:textId="77777777" w:rsidR="00DD1CA5" w:rsidRPr="00D710AC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FC29D" w14:textId="7508E155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979EAFB" w14:textId="4BFE6EA8" w:rsidR="00DD1CA5" w:rsidRPr="00C24224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C24224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C24224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บริษัทยื่นคำร้องขอให้ศาล</w:t>
      </w:r>
      <w:r w:rsidR="001B5C3C">
        <w:rPr>
          <w:rFonts w:asciiTheme="majorBidi" w:hAnsiTheme="majorBidi" w:cstheme="majorBidi" w:hint="cs"/>
          <w:sz w:val="30"/>
          <w:szCs w:val="30"/>
          <w:cs/>
          <w:lang w:val="en-US"/>
        </w:rPr>
        <w:t>แพ่ง</w:t>
      </w:r>
      <w:r w:rsidRPr="00C242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57CDA7F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301FE384" w14:textId="77777777" w:rsidR="00E316A4" w:rsidRPr="0035291A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35291A">
        <w:rPr>
          <w:rFonts w:asciiTheme="majorBidi" w:hAnsiTheme="majorBidi"/>
          <w:sz w:val="30"/>
          <w:szCs w:val="30"/>
          <w:lang w:val="en-US"/>
        </w:rPr>
        <w:t>13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35291A">
        <w:rPr>
          <w:rFonts w:asciiTheme="majorBidi" w:hAnsiTheme="majorBidi"/>
          <w:sz w:val="30"/>
          <w:szCs w:val="30"/>
          <w:lang w:val="en-US"/>
        </w:rPr>
        <w:t>2567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 ศาลแพ่งมีคำสั่งยกคำร้องขอให้ศาลเพิกถอนการอายัดสิทธิเรียกร้องเงินในบัญชีเงินฝากของบริษัท</w:t>
      </w:r>
    </w:p>
    <w:p w14:paraId="5267FBA5" w14:textId="77777777" w:rsidR="00E316A4" w:rsidRPr="00E316A4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4152B151" w14:textId="7A2DC7B9" w:rsidR="00FD0F11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35291A">
        <w:rPr>
          <w:rFonts w:asciiTheme="majorBidi" w:hAnsiTheme="majorBidi"/>
          <w:sz w:val="30"/>
          <w:szCs w:val="30"/>
          <w:lang w:val="en-US"/>
        </w:rPr>
        <w:t xml:space="preserve">13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พฤศจิกายน </w:t>
      </w:r>
      <w:r w:rsidRPr="0035291A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>บริษัทยื่นอุทธรณ์คำสั่งที่ยกคำร้อง คดีอยู่ระหว่างการพิจารณาของศาลอุทธรณ์</w:t>
      </w:r>
    </w:p>
    <w:p w14:paraId="7B865254" w14:textId="77777777" w:rsidR="00E316A4" w:rsidRPr="00333E20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1DE28D0C" w14:textId="44D774D0" w:rsidR="00DD1CA5" w:rsidRDefault="008D2723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0C11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="00DD1CA5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49BFA8" w14:textId="3656F14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3FD83C2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DE4EF2" w14:textId="191B12A3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EE707B2" w14:textId="77777777" w:rsidR="00B65D7D" w:rsidRDefault="008D2723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65D7D" w:rsidRPr="00CC41AB">
        <w:rPr>
          <w:rFonts w:asciiTheme="majorBidi" w:hAnsiTheme="majorBidi"/>
          <w:sz w:val="30"/>
          <w:szCs w:val="30"/>
          <w:cs/>
          <w:lang w:val="en-US"/>
        </w:rPr>
        <w:t>คดีอยู่ระหว่างการพิจารณาของศาลปกครองกลาง</w:t>
      </w:r>
    </w:p>
    <w:p w14:paraId="6EF53667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1293B729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5034FE56" w:rsidR="00DD1CA5" w:rsidRDefault="00DD1CA5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12F6D91A" w14:textId="36BC9E15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803D142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125178" w14:textId="28EF12BA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085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194C2E29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16E09689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16659BE3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2965E36B" w:rsidR="00DD1CA5" w:rsidRDefault="00DD1CA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9E8F962" w14:textId="213B9582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0174A91D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56BA36" w14:textId="35D0F5F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6644FFB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368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14D54E1" w14:textId="77777777" w:rsidR="00D8170D" w:rsidRPr="003F172C" w:rsidRDefault="00D8170D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C6CC50" w14:textId="3BCF60A5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5A1EA126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2EB85BC3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ACF27DE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4724E" w14:textId="02ABF73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4B5A13A9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58660F0C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EF80D4B" w14:textId="77777777" w:rsidR="00D8170D" w:rsidRPr="003F172C" w:rsidRDefault="00D8170D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5AD5B53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1EF032" w14:textId="54B22825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6CA962E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226DD966" w:rsidR="008D2723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A69B561" w14:textId="77777777" w:rsid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6395E56E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350CBD0E" w14:textId="77777777" w:rsidR="005A52E7" w:rsidRP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DFCC662" w14:textId="32C071D6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33ED0B2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5F343228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06039F" w14:textId="684673C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42D0536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0800EEA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618E3F78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D63D048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C7498F3" w14:textId="789B199E" w:rsidR="008D2723" w:rsidRDefault="008D2723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132ADD8" w14:textId="77777777" w:rsidR="00DD1CA5" w:rsidRPr="003F172C" w:rsidRDefault="00DD1CA5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B1E471" w14:textId="67BEB7A7" w:rsidR="008D2723" w:rsidRPr="003F172C" w:rsidRDefault="008D2723" w:rsidP="00DD1CA5">
      <w:pPr>
        <w:tabs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FA644B">
        <w:rPr>
          <w:rFonts w:asciiTheme="majorBidi" w:hAnsiTheme="majorBidi" w:cstheme="majorBidi" w:hint="cs"/>
          <w:sz w:val="30"/>
          <w:szCs w:val="30"/>
          <w:lang w:val="en-US"/>
        </w:rPr>
        <w:t xml:space="preserve">31 </w:t>
      </w:r>
      <w:r w:rsidR="00FA64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FA644B">
        <w:rPr>
          <w:rFonts w:asciiTheme="majorBidi" w:hAnsiTheme="majorBidi" w:cstheme="majorBidi" w:hint="cs"/>
          <w:sz w:val="30"/>
          <w:szCs w:val="30"/>
          <w:lang w:val="en-US"/>
        </w:rPr>
        <w:t>2568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6FC4D48F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1CCC6C28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1C092833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0B119A79" w:rsidR="008D2723" w:rsidRPr="008D54A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4F0E3184" w14:textId="77777777" w:rsidR="00D625B5" w:rsidRDefault="00D625B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15CC4832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43/2560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54/2561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E5B2A2A" w14:textId="4E136E22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F961FA" w:rsidRPr="00F961FA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A6D830C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492B84" w14:textId="53B02818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003937" w14:textId="70309ADF" w:rsidR="00D625B5" w:rsidRDefault="00D625B5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F961FA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961FA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Pr="00F961F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Pr="00D625B5">
        <w:rPr>
          <w:rFonts w:asciiTheme="majorBidi" w:hAnsiTheme="majorBidi" w:cstheme="majorBidi"/>
          <w:sz w:val="30"/>
          <w:szCs w:val="30"/>
          <w:lang w:val="en-US"/>
        </w:rPr>
        <w:t xml:space="preserve">222 </w:t>
      </w:r>
      <w:r w:rsidRPr="00D625B5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6ABA3083" w14:textId="77777777" w:rsidR="00743332" w:rsidRDefault="00743332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E019C22" w14:textId="21240983" w:rsidR="00743332" w:rsidRDefault="00743332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35291A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35291A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Pr="0035291A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Pr="0035291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1D2AD041" w14:textId="77777777" w:rsidR="00E42C9B" w:rsidRDefault="00E42C9B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</w:p>
    <w:p w14:paraId="2E06BEFC" w14:textId="663A3235" w:rsidR="00DD1CA5" w:rsidRDefault="0035291A" w:rsidP="008D2723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C52D95">
        <w:rPr>
          <w:rFonts w:asciiTheme="majorBidi" w:hAnsiTheme="majorBidi"/>
          <w:sz w:val="30"/>
          <w:szCs w:val="30"/>
          <w:lang w:val="en-US"/>
        </w:rPr>
        <w:t>20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C52D95">
        <w:rPr>
          <w:rFonts w:asciiTheme="majorBidi" w:hAnsiTheme="majorBidi"/>
          <w:sz w:val="30"/>
          <w:szCs w:val="30"/>
          <w:lang w:val="en-US"/>
        </w:rPr>
        <w:t>2568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C52D95">
        <w:rPr>
          <w:rFonts w:asciiTheme="majorBidi" w:hAnsiTheme="majorBidi"/>
          <w:sz w:val="30"/>
          <w:szCs w:val="30"/>
          <w:lang w:val="en-US"/>
        </w:rPr>
        <w:t>5</w:t>
      </w:r>
      <w:r w:rsidRPr="0035291A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353F8949" w14:textId="61A507C0" w:rsidR="00C52D95" w:rsidRDefault="00C52D9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F35D290" w14:textId="205E831A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4C2ED1F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77777777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</w:p>
    <w:p w14:paraId="3B014FE9" w14:textId="34D2010E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77777777" w:rsidR="00243C2E" w:rsidRPr="005A1ABA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2AD5312B" w:rsidR="00243C2E" w:rsidRDefault="00243C2E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hint="cs"/>
          <w:sz w:val="30"/>
          <w:szCs w:val="30"/>
          <w:cs/>
        </w:rPr>
        <w:t>ด</w:t>
      </w:r>
      <w:r w:rsidR="00A50EB3">
        <w:rPr>
          <w:rFonts w:asciiTheme="majorBidi" w:hAnsiTheme="majorBidi" w:hint="cs"/>
          <w:sz w:val="30"/>
          <w:szCs w:val="30"/>
          <w:cs/>
        </w:rPr>
        <w:t>ั</w:t>
      </w:r>
      <w:r w:rsidR="0087246C">
        <w:rPr>
          <w:rFonts w:asciiTheme="majorBidi" w:hAnsiTheme="majorBidi" w:hint="cs"/>
          <w:sz w:val="30"/>
          <w:szCs w:val="30"/>
          <w:cs/>
        </w:rPr>
        <w:t>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51D8DDC4" w14:textId="5E92B9BB" w:rsidR="00484463" w:rsidRDefault="0053378E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53378E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26</w:t>
      </w:r>
      <w:r w:rsidRPr="0053378E">
        <w:rPr>
          <w:rFonts w:asciiTheme="majorBidi" w:hAnsiTheme="majorBidi"/>
          <w:sz w:val="30"/>
          <w:szCs w:val="30"/>
          <w:cs/>
        </w:rPr>
        <w:t xml:space="preserve"> พฤศจิกายน </w:t>
      </w:r>
      <w:r>
        <w:rPr>
          <w:rFonts w:asciiTheme="majorBidi" w:hAnsiTheme="majorBidi"/>
          <w:sz w:val="30"/>
          <w:szCs w:val="30"/>
        </w:rPr>
        <w:t>2567</w:t>
      </w:r>
      <w:r w:rsidRPr="0053378E">
        <w:rPr>
          <w:rFonts w:asciiTheme="majorBidi" w:hAnsi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รับรองปริมาณคาร์บอนเครดิตเพิ่มอีกจำนวน </w:t>
      </w:r>
      <w:r>
        <w:rPr>
          <w:rFonts w:asciiTheme="majorBidi" w:hAnsiTheme="majorBidi"/>
          <w:sz w:val="30"/>
          <w:szCs w:val="30"/>
        </w:rPr>
        <w:t>463</w:t>
      </w:r>
      <w:r w:rsidRPr="0053378E">
        <w:rPr>
          <w:rFonts w:asciiTheme="majorBidi" w:hAnsiTheme="majorBidi"/>
          <w:sz w:val="30"/>
          <w:szCs w:val="30"/>
        </w:rPr>
        <w:t>,</w:t>
      </w:r>
      <w:r>
        <w:rPr>
          <w:rFonts w:asciiTheme="majorBidi" w:hAnsiTheme="majorBidi"/>
          <w:sz w:val="30"/>
          <w:szCs w:val="30"/>
        </w:rPr>
        <w:t>356</w:t>
      </w:r>
      <w:r w:rsidRPr="0053378E">
        <w:rPr>
          <w:rFonts w:asciiTheme="majorBidi" w:hAnsiTheme="majorBidi"/>
          <w:sz w:val="30"/>
          <w:szCs w:val="30"/>
          <w:cs/>
        </w:rPr>
        <w:t xml:space="preserve"> ตันคาร์บอนไดออกไซด์เทียบเท่า ทำให้บริษัทย่อยดังกล่าวมีจำนวนคาร์บอนเครดิตรวม </w:t>
      </w:r>
      <w:r>
        <w:rPr>
          <w:rFonts w:asciiTheme="majorBidi" w:hAnsiTheme="majorBidi"/>
          <w:sz w:val="30"/>
          <w:szCs w:val="30"/>
        </w:rPr>
        <w:t>2</w:t>
      </w:r>
      <w:r w:rsidRPr="0053378E">
        <w:rPr>
          <w:rFonts w:asciiTheme="majorBidi" w:hAnsiTheme="majorBidi"/>
          <w:sz w:val="30"/>
          <w:szCs w:val="30"/>
        </w:rPr>
        <w:t>,</w:t>
      </w:r>
      <w:r w:rsidRPr="0053378E">
        <w:rPr>
          <w:rFonts w:asciiTheme="majorBidi" w:hAnsiTheme="majorBidi"/>
          <w:sz w:val="30"/>
          <w:szCs w:val="30"/>
          <w:cs/>
        </w:rPr>
        <w:t>022</w:t>
      </w:r>
      <w:r w:rsidRPr="0053378E">
        <w:rPr>
          <w:rFonts w:asciiTheme="majorBidi" w:hAnsiTheme="majorBidi"/>
          <w:sz w:val="30"/>
          <w:szCs w:val="30"/>
        </w:rPr>
        <w:t>,</w:t>
      </w:r>
      <w:r>
        <w:rPr>
          <w:rFonts w:asciiTheme="majorBidi" w:hAnsiTheme="majorBidi"/>
          <w:sz w:val="30"/>
          <w:szCs w:val="30"/>
        </w:rPr>
        <w:t>585</w:t>
      </w:r>
      <w:r w:rsidRPr="0053378E">
        <w:rPr>
          <w:rFonts w:asciiTheme="majorBidi" w:hAnsiTheme="majorBidi"/>
          <w:sz w:val="30"/>
          <w:szCs w:val="30"/>
          <w:cs/>
        </w:rPr>
        <w:t xml:space="preserve"> ตัน คาร์บอนไดออกไซด์เทียบเท่า</w:t>
      </w:r>
    </w:p>
    <w:p w14:paraId="00778418" w14:textId="77777777" w:rsidR="00484463" w:rsidRDefault="00484463" w:rsidP="0087246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3F6502" w14:textId="4EFEAE4D" w:rsidR="00FB7FCB" w:rsidRDefault="002707C5" w:rsidP="00665324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F5394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5394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4D66EDFA" w14:textId="77777777" w:rsidR="00835752" w:rsidRDefault="00835752" w:rsidP="0083575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45F5" w14:textId="299E62B3" w:rsidR="00FB7FCB" w:rsidRPr="000E790C" w:rsidRDefault="00FB7FCB" w:rsidP="00E8047B">
      <w:pPr>
        <w:pStyle w:val="Caption"/>
        <w:ind w:hanging="900"/>
        <w:rPr>
          <w:rFonts w:asciiTheme="majorBidi" w:hAnsiTheme="majorBidi" w:cstheme="majorBidi"/>
          <w:cs/>
        </w:rPr>
      </w:pPr>
      <w:r w:rsidRPr="000E790C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D5E090B" w14:textId="77777777" w:rsidR="00D80FB8" w:rsidRPr="005B477A" w:rsidRDefault="00D80FB8" w:rsidP="00C11CDC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D0F287" w14:textId="0FE694D3" w:rsidR="004513B7" w:rsidRPr="00E8047B" w:rsidRDefault="004513B7" w:rsidP="005F478E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="Angsana New" w:hAnsi="Angsana New"/>
          <w:sz w:val="30"/>
          <w:szCs w:val="30"/>
        </w:rPr>
      </w:pPr>
      <w:r w:rsidRPr="00E8047B">
        <w:rPr>
          <w:rFonts w:ascii="Angsana New" w:hAnsi="Angsana New"/>
          <w:sz w:val="30"/>
          <w:szCs w:val="30"/>
          <w:cs/>
        </w:rPr>
        <w:t xml:space="preserve">ระหว่างวันที่ </w:t>
      </w:r>
      <w:r w:rsidRPr="00E8047B">
        <w:rPr>
          <w:rFonts w:ascii="Angsana New" w:hAnsi="Angsana New"/>
          <w:sz w:val="30"/>
          <w:szCs w:val="30"/>
        </w:rPr>
        <w:t xml:space="preserve">28 </w:t>
      </w:r>
      <w:r w:rsidRPr="00E8047B">
        <w:rPr>
          <w:rFonts w:ascii="Angsana New" w:hAnsi="Angsana New"/>
          <w:sz w:val="30"/>
          <w:szCs w:val="30"/>
          <w:cs/>
        </w:rPr>
        <w:t xml:space="preserve">มีนาคม </w:t>
      </w:r>
      <w:r w:rsidR="00E8047B" w:rsidRPr="00E8047B">
        <w:rPr>
          <w:rFonts w:ascii="Angsana New" w:hAnsi="Angsana New" w:hint="cs"/>
          <w:sz w:val="30"/>
          <w:szCs w:val="30"/>
          <w:cs/>
        </w:rPr>
        <w:t>ถึง</w:t>
      </w:r>
      <w:r w:rsidRPr="00E8047B">
        <w:rPr>
          <w:rFonts w:ascii="Angsana New" w:hAnsi="Angsana New"/>
          <w:sz w:val="30"/>
          <w:szCs w:val="30"/>
          <w:cs/>
        </w:rPr>
        <w:t xml:space="preserve"> </w:t>
      </w:r>
      <w:r w:rsidRPr="00E8047B">
        <w:rPr>
          <w:rFonts w:ascii="Angsana New" w:hAnsi="Angsana New"/>
          <w:sz w:val="30"/>
          <w:szCs w:val="30"/>
        </w:rPr>
        <w:t xml:space="preserve">1 </w:t>
      </w:r>
      <w:r w:rsidRPr="00E8047B">
        <w:rPr>
          <w:rFonts w:ascii="Angsana New" w:hAnsi="Angsana New"/>
          <w:sz w:val="30"/>
          <w:szCs w:val="30"/>
          <w:cs/>
        </w:rPr>
        <w:t xml:space="preserve">เมษายน พ.ศ. </w:t>
      </w:r>
      <w:r w:rsidRPr="00E8047B">
        <w:rPr>
          <w:rFonts w:ascii="Angsana New" w:hAnsi="Angsana New"/>
          <w:sz w:val="30"/>
          <w:szCs w:val="30"/>
        </w:rPr>
        <w:t xml:space="preserve">2568 </w:t>
      </w:r>
      <w:r w:rsidRPr="00E8047B">
        <w:rPr>
          <w:rFonts w:ascii="Angsana New" w:hAnsi="Angsana New"/>
          <w:sz w:val="30"/>
          <w:szCs w:val="30"/>
          <w:cs/>
        </w:rPr>
        <w:t xml:space="preserve">บริษัทเสนอขายหุ้นกู้ อายุ </w:t>
      </w:r>
      <w:r w:rsidRPr="00E8047B">
        <w:rPr>
          <w:rFonts w:ascii="Angsana New" w:hAnsi="Angsana New"/>
          <w:sz w:val="30"/>
          <w:szCs w:val="30"/>
        </w:rPr>
        <w:t xml:space="preserve">5 </w:t>
      </w:r>
      <w:r w:rsidRPr="00E8047B">
        <w:rPr>
          <w:rFonts w:ascii="Angsana New" w:hAnsi="Angsana New"/>
          <w:sz w:val="30"/>
          <w:szCs w:val="30"/>
          <w:cs/>
        </w:rPr>
        <w:t xml:space="preserve">ปี </w:t>
      </w:r>
      <w:r w:rsidRPr="00E8047B">
        <w:rPr>
          <w:rFonts w:ascii="Angsana New" w:hAnsi="Angsana New"/>
          <w:sz w:val="30"/>
          <w:szCs w:val="30"/>
        </w:rPr>
        <w:t xml:space="preserve">4 </w:t>
      </w:r>
      <w:r w:rsidRPr="00E8047B">
        <w:rPr>
          <w:rFonts w:ascii="Angsana New" w:hAnsi="Angsana New"/>
          <w:sz w:val="30"/>
          <w:szCs w:val="30"/>
          <w:cs/>
        </w:rPr>
        <w:t>เดือน อัตราดอกเบี้ยคงที่</w:t>
      </w:r>
      <w:r w:rsidR="00062B6E">
        <w:rPr>
          <w:rFonts w:ascii="Angsana New" w:hAnsi="Angsana New"/>
          <w:sz w:val="30"/>
          <w:szCs w:val="30"/>
        </w:rPr>
        <w:br/>
      </w:r>
      <w:r w:rsidRPr="00E8047B">
        <w:rPr>
          <w:rFonts w:ascii="Angsana New" w:hAnsi="Angsana New"/>
          <w:sz w:val="30"/>
          <w:szCs w:val="30"/>
          <w:cs/>
        </w:rPr>
        <w:t xml:space="preserve">ร้อยละ </w:t>
      </w:r>
      <w:r w:rsidRPr="00E8047B">
        <w:rPr>
          <w:rFonts w:ascii="Angsana New" w:hAnsi="Angsana New"/>
          <w:sz w:val="30"/>
          <w:szCs w:val="30"/>
        </w:rPr>
        <w:t xml:space="preserve">4.00 </w:t>
      </w:r>
      <w:r w:rsidRPr="00E8047B">
        <w:rPr>
          <w:rFonts w:ascii="Angsana New" w:hAnsi="Angsana New"/>
          <w:sz w:val="30"/>
          <w:szCs w:val="30"/>
          <w:cs/>
        </w:rPr>
        <w:t xml:space="preserve">ต่อปี ชำระดอกเบี้ยทุก </w:t>
      </w:r>
      <w:r w:rsidRPr="00E8047B">
        <w:rPr>
          <w:rFonts w:ascii="Angsana New" w:hAnsi="Angsana New"/>
          <w:sz w:val="30"/>
          <w:szCs w:val="30"/>
        </w:rPr>
        <w:t xml:space="preserve">3 </w:t>
      </w:r>
      <w:r w:rsidRPr="00E8047B">
        <w:rPr>
          <w:rFonts w:ascii="Angsana New" w:hAnsi="Angsana New"/>
          <w:sz w:val="30"/>
          <w:szCs w:val="30"/>
          <w:cs/>
        </w:rPr>
        <w:t xml:space="preserve">เดือน มูลค่าเสนอขายไม่เกิน </w:t>
      </w:r>
      <w:r w:rsidRPr="00E8047B">
        <w:rPr>
          <w:rFonts w:ascii="Angsana New" w:hAnsi="Angsana New"/>
          <w:sz w:val="30"/>
          <w:szCs w:val="30"/>
        </w:rPr>
        <w:t xml:space="preserve">5,000 </w:t>
      </w:r>
      <w:r w:rsidRPr="00E8047B">
        <w:rPr>
          <w:rFonts w:ascii="Angsana New" w:hAnsi="Angsana New"/>
          <w:sz w:val="30"/>
          <w:szCs w:val="30"/>
          <w:cs/>
        </w:rPr>
        <w:t>ล้านบาท</w:t>
      </w:r>
    </w:p>
    <w:p w14:paraId="422402BE" w14:textId="77777777" w:rsidR="004513B7" w:rsidRDefault="004513B7" w:rsidP="00641B52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7F584E" w14:textId="7BDA61F5" w:rsidR="00641B52" w:rsidRPr="00E8047B" w:rsidRDefault="00641B52" w:rsidP="00E8047B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="Angsana New" w:hAnsi="Angsana New"/>
          <w:sz w:val="30"/>
          <w:szCs w:val="30"/>
        </w:rPr>
      </w:pPr>
      <w:r w:rsidRPr="00E8047B">
        <w:rPr>
          <w:rFonts w:ascii="Angsana New" w:hAnsi="Angsana New"/>
          <w:sz w:val="30"/>
          <w:szCs w:val="30"/>
          <w:cs/>
        </w:rPr>
        <w:t>ในการประชุมสามัญ</w:t>
      </w:r>
      <w:r w:rsidR="00977ECF" w:rsidRPr="00E8047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8047B">
        <w:rPr>
          <w:rFonts w:ascii="Angsana New" w:hAnsi="Angsana New"/>
          <w:sz w:val="30"/>
          <w:szCs w:val="30"/>
          <w:cs/>
        </w:rPr>
        <w:t>ประจำปี</w:t>
      </w:r>
      <w:r w:rsidR="005F0EF5" w:rsidRPr="00E8047B">
        <w:rPr>
          <w:rFonts w:ascii="Angsana New" w:hAnsi="Angsana New" w:hint="cs"/>
          <w:sz w:val="30"/>
          <w:szCs w:val="30"/>
          <w:cs/>
        </w:rPr>
        <w:t xml:space="preserve"> </w:t>
      </w:r>
      <w:r w:rsidR="005F0EF5" w:rsidRPr="00E8047B">
        <w:rPr>
          <w:rFonts w:ascii="Angsana New" w:hAnsi="Angsana New"/>
          <w:sz w:val="30"/>
          <w:szCs w:val="30"/>
        </w:rPr>
        <w:t xml:space="preserve">2567 </w:t>
      </w:r>
      <w:r w:rsidRPr="00E8047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8047B">
        <w:rPr>
          <w:rFonts w:ascii="Angsana New" w:hAnsi="Angsana New"/>
          <w:sz w:val="30"/>
          <w:szCs w:val="30"/>
        </w:rPr>
        <w:t>25</w:t>
      </w:r>
      <w:r w:rsidRPr="00E8047B">
        <w:rPr>
          <w:rFonts w:ascii="Angsana New" w:hAnsi="Angsana New"/>
          <w:sz w:val="30"/>
          <w:szCs w:val="30"/>
          <w:cs/>
        </w:rPr>
        <w:t xml:space="preserve"> เมษายน </w:t>
      </w:r>
      <w:r w:rsidRPr="00E8047B">
        <w:rPr>
          <w:rFonts w:ascii="Angsana New" w:hAnsi="Angsana New"/>
          <w:sz w:val="30"/>
          <w:szCs w:val="30"/>
        </w:rPr>
        <w:t>2568</w:t>
      </w:r>
      <w:r w:rsidRPr="00E8047B">
        <w:rPr>
          <w:rFonts w:ascii="Angsana New" w:hAnsi="Angsana New"/>
          <w:sz w:val="30"/>
          <w:szCs w:val="30"/>
          <w:cs/>
        </w:rPr>
        <w:t xml:space="preserve"> </w:t>
      </w:r>
      <w:r w:rsidR="006055D8" w:rsidRPr="00E8047B">
        <w:rPr>
          <w:rFonts w:ascii="Angsana New" w:hAnsi="Angsana New" w:hint="cs"/>
          <w:sz w:val="30"/>
          <w:szCs w:val="30"/>
          <w:cs/>
        </w:rPr>
        <w:t>ที่ประชุม</w:t>
      </w:r>
      <w:r w:rsidRPr="00E8047B">
        <w:rPr>
          <w:rFonts w:ascii="Angsana New" w:hAnsi="Angsana New"/>
          <w:sz w:val="30"/>
          <w:szCs w:val="30"/>
          <w:cs/>
        </w:rPr>
        <w:t xml:space="preserve">มีมติอนุมัติการจ่ายเงินปันผลจากกำไรสะสมของบริษัท ในอัตราหุ้นละ </w:t>
      </w:r>
      <w:r w:rsidRPr="00E8047B">
        <w:rPr>
          <w:rFonts w:ascii="Angsana New" w:hAnsi="Angsana New"/>
          <w:sz w:val="30"/>
          <w:szCs w:val="30"/>
        </w:rPr>
        <w:t>0.05</w:t>
      </w:r>
      <w:r w:rsidRPr="00E8047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E8047B">
        <w:rPr>
          <w:rFonts w:ascii="Angsana New" w:hAnsi="Angsana New"/>
          <w:sz w:val="30"/>
          <w:szCs w:val="30"/>
        </w:rPr>
        <w:t>947</w:t>
      </w:r>
      <w:r w:rsidRPr="00E8047B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เงินปันผลดังกล่าวได้รวม</w:t>
      </w:r>
      <w:r w:rsidR="00E8047B">
        <w:rPr>
          <w:rFonts w:ascii="Angsana New" w:hAnsi="Angsana New"/>
          <w:sz w:val="30"/>
          <w:szCs w:val="30"/>
          <w:cs/>
        </w:rPr>
        <w:br/>
      </w:r>
      <w:r w:rsidRPr="00E8047B">
        <w:rPr>
          <w:rFonts w:ascii="Angsana New" w:hAnsi="Angsana New"/>
          <w:sz w:val="30"/>
          <w:szCs w:val="30"/>
          <w:cs/>
        </w:rPr>
        <w:t>เงินปันผล</w:t>
      </w:r>
      <w:r w:rsidRPr="00E8047B">
        <w:rPr>
          <w:rFonts w:ascii="Angsana New" w:hAnsi="Angsana New"/>
          <w:spacing w:val="-10"/>
          <w:sz w:val="30"/>
          <w:szCs w:val="30"/>
          <w:cs/>
        </w:rPr>
        <w:t xml:space="preserve">ระหว่างกาลในอัตราหุ้นละ </w:t>
      </w:r>
      <w:r w:rsidRPr="00E8047B">
        <w:rPr>
          <w:rFonts w:ascii="Angsana New" w:hAnsi="Angsana New"/>
          <w:spacing w:val="-10"/>
          <w:sz w:val="30"/>
          <w:szCs w:val="30"/>
        </w:rPr>
        <w:t>0.02</w:t>
      </w:r>
      <w:r w:rsidRPr="00E8047B">
        <w:rPr>
          <w:rFonts w:ascii="Angsana New" w:hAnsi="Angsana New"/>
          <w:spacing w:val="-10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E8047B">
        <w:rPr>
          <w:rFonts w:ascii="Angsana New" w:hAnsi="Angsana New"/>
          <w:spacing w:val="-10"/>
          <w:sz w:val="30"/>
          <w:szCs w:val="30"/>
        </w:rPr>
        <w:t>2567</w:t>
      </w:r>
      <w:r w:rsidRPr="00E8047B">
        <w:rPr>
          <w:rFonts w:ascii="Angsana New" w:hAnsi="Angsana New"/>
          <w:spacing w:val="-10"/>
          <w:sz w:val="30"/>
          <w:szCs w:val="30"/>
          <w:cs/>
        </w:rPr>
        <w:t xml:space="preserve"> ดังนั้น </w:t>
      </w:r>
      <w:r w:rsidR="00E8047B">
        <w:rPr>
          <w:rFonts w:ascii="Angsana New" w:hAnsi="Angsana New"/>
          <w:spacing w:val="-10"/>
          <w:sz w:val="30"/>
          <w:szCs w:val="30"/>
          <w:cs/>
        </w:rPr>
        <w:br/>
      </w:r>
      <w:r w:rsidRPr="00E8047B">
        <w:rPr>
          <w:rFonts w:ascii="Angsana New" w:hAnsi="Angsana New"/>
          <w:spacing w:val="-10"/>
          <w:sz w:val="30"/>
          <w:szCs w:val="30"/>
          <w:cs/>
        </w:rPr>
        <w:t>เงินปันผล</w:t>
      </w:r>
      <w:r w:rsidRPr="00E8047B">
        <w:rPr>
          <w:rFonts w:ascii="Angsana New" w:hAnsi="Angsana New"/>
          <w:sz w:val="30"/>
          <w:szCs w:val="30"/>
          <w:cs/>
        </w:rPr>
        <w:t xml:space="preserve">ที่จะต้องจ่ายเพิ่มอีกจึงเท่ากับอัตราหุ้นละ </w:t>
      </w:r>
      <w:r w:rsidRPr="00E8047B">
        <w:rPr>
          <w:rFonts w:ascii="Angsana New" w:hAnsi="Angsana New"/>
          <w:sz w:val="30"/>
          <w:szCs w:val="30"/>
        </w:rPr>
        <w:t>0.03</w:t>
      </w:r>
      <w:r w:rsidRPr="00E8047B">
        <w:rPr>
          <w:rFonts w:ascii="Angsana New" w:hAnsi="Angsana New"/>
          <w:sz w:val="30"/>
          <w:szCs w:val="30"/>
          <w:cs/>
        </w:rPr>
        <w:t xml:space="preserve"> บาท คิดเป็นจำนวนเงินรวม </w:t>
      </w:r>
      <w:r w:rsidRPr="00E8047B">
        <w:rPr>
          <w:rFonts w:ascii="Angsana New" w:hAnsi="Angsana New"/>
          <w:sz w:val="30"/>
          <w:szCs w:val="30"/>
        </w:rPr>
        <w:t>568</w:t>
      </w:r>
      <w:r w:rsidRPr="00E8047B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เงินปันผลดังกล่าวจะจ่ายให้แก่ผู้ถือหุ้นในวันที่ </w:t>
      </w:r>
      <w:r w:rsidRPr="00E8047B">
        <w:rPr>
          <w:rFonts w:ascii="Angsana New" w:hAnsi="Angsana New"/>
          <w:sz w:val="30"/>
          <w:szCs w:val="30"/>
        </w:rPr>
        <w:t>16</w:t>
      </w:r>
      <w:r w:rsidRPr="00E8047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8047B">
        <w:rPr>
          <w:rFonts w:ascii="Angsana New" w:hAnsi="Angsana New"/>
          <w:sz w:val="30"/>
          <w:szCs w:val="30"/>
        </w:rPr>
        <w:t>2568</w:t>
      </w:r>
    </w:p>
    <w:p w14:paraId="446B6E3E" w14:textId="77777777" w:rsidR="00641B52" w:rsidRPr="00641B52" w:rsidRDefault="00641B52" w:rsidP="00641B52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1B5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C1FEFB6" w14:textId="2721CBFB" w:rsidR="00536BE9" w:rsidRPr="00E8047B" w:rsidRDefault="00536BE9" w:rsidP="00E8047B">
      <w:pPr>
        <w:pStyle w:val="ListParagraph"/>
        <w:numPr>
          <w:ilvl w:val="0"/>
          <w:numId w:val="14"/>
        </w:numPr>
        <w:tabs>
          <w:tab w:val="left" w:pos="810"/>
        </w:tabs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047B">
        <w:rPr>
          <w:rFonts w:asciiTheme="majorBidi" w:hAnsiTheme="majorBidi"/>
          <w:sz w:val="30"/>
          <w:szCs w:val="30"/>
          <w:cs/>
        </w:rPr>
        <w:t>ในการประชุมสามัญผู้ถือหุ้น</w:t>
      </w:r>
      <w:r w:rsidRPr="00E8047B">
        <w:rPr>
          <w:rFonts w:asciiTheme="majorBidi" w:hAnsiTheme="majorBidi" w:hint="cs"/>
          <w:sz w:val="30"/>
          <w:szCs w:val="30"/>
          <w:cs/>
        </w:rPr>
        <w:t>ของบริษัทย่อย</w:t>
      </w:r>
      <w:r w:rsidRPr="00E8047B">
        <w:rPr>
          <w:rFonts w:asciiTheme="majorBidi" w:hAnsiTheme="majorBidi"/>
          <w:sz w:val="30"/>
          <w:szCs w:val="30"/>
          <w:cs/>
        </w:rPr>
        <w:t xml:space="preserve">ประจำปี </w:t>
      </w:r>
      <w:r w:rsidR="00936AC8" w:rsidRPr="00E8047B">
        <w:rPr>
          <w:rFonts w:asciiTheme="majorBidi" w:hAnsiTheme="majorBidi"/>
          <w:sz w:val="30"/>
          <w:szCs w:val="30"/>
        </w:rPr>
        <w:t>2567</w:t>
      </w:r>
      <w:r w:rsidRPr="00E8047B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936AC8" w:rsidRPr="00E8047B">
        <w:rPr>
          <w:rFonts w:asciiTheme="majorBidi" w:hAnsiTheme="majorBidi"/>
          <w:sz w:val="30"/>
          <w:szCs w:val="30"/>
        </w:rPr>
        <w:t>18</w:t>
      </w:r>
      <w:r w:rsidRPr="00E8047B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936AC8" w:rsidRPr="00E8047B">
        <w:rPr>
          <w:rFonts w:asciiTheme="majorBidi" w:hAnsiTheme="majorBidi"/>
          <w:sz w:val="30"/>
          <w:szCs w:val="30"/>
        </w:rPr>
        <w:t>2568</w:t>
      </w:r>
      <w:r w:rsidRPr="00E8047B">
        <w:rPr>
          <w:rFonts w:asciiTheme="majorBidi" w:hAnsiTheme="majorBidi"/>
          <w:sz w:val="30"/>
          <w:szCs w:val="30"/>
          <w:cs/>
        </w:rPr>
        <w:t xml:space="preserve"> </w:t>
      </w:r>
      <w:r w:rsidR="006055D8" w:rsidRPr="00E8047B">
        <w:rPr>
          <w:rFonts w:asciiTheme="majorBidi" w:hAnsiTheme="majorBidi" w:hint="cs"/>
          <w:sz w:val="30"/>
          <w:szCs w:val="30"/>
          <w:cs/>
        </w:rPr>
        <w:t>ที่ประชุม</w:t>
      </w:r>
      <w:r w:rsidRPr="00E8047B">
        <w:rPr>
          <w:rFonts w:asciiTheme="majorBidi" w:hAnsiTheme="majorBidi"/>
          <w:sz w:val="30"/>
          <w:szCs w:val="30"/>
          <w:cs/>
        </w:rPr>
        <w:t xml:space="preserve">มีมติอนุมัติการจ่ายเงินปันผลจากกำไรสะสมของบริษัท ในอัตราหุ้นละ </w:t>
      </w:r>
      <w:r w:rsidR="00936AC8" w:rsidRPr="00E8047B">
        <w:rPr>
          <w:rFonts w:asciiTheme="majorBidi" w:hAnsiTheme="majorBidi"/>
          <w:sz w:val="30"/>
          <w:szCs w:val="30"/>
        </w:rPr>
        <w:t>0.16</w:t>
      </w:r>
      <w:r w:rsidRPr="00E8047B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936AC8" w:rsidRPr="00E8047B">
        <w:rPr>
          <w:rFonts w:asciiTheme="majorBidi" w:hAnsiTheme="majorBidi"/>
          <w:sz w:val="30"/>
          <w:szCs w:val="30"/>
        </w:rPr>
        <w:t>1,344</w:t>
      </w:r>
      <w:r w:rsidRPr="00E8047B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="00936AC8" w:rsidRPr="00E8047B">
        <w:rPr>
          <w:rFonts w:asciiTheme="majorBidi" w:hAnsiTheme="majorBidi"/>
          <w:sz w:val="30"/>
          <w:szCs w:val="30"/>
        </w:rPr>
        <w:t>0.09</w:t>
      </w:r>
      <w:r w:rsidRPr="00E8047B">
        <w:rPr>
          <w:rFonts w:asciiTheme="majorBidi" w:hAnsiTheme="majorBidi"/>
          <w:sz w:val="30"/>
          <w:szCs w:val="30"/>
          <w:cs/>
        </w:rPr>
        <w:t xml:space="preserve"> บาท ซึ่งบริษัท</w:t>
      </w:r>
      <w:r w:rsidR="003A19CE" w:rsidRPr="00E8047B">
        <w:rPr>
          <w:rFonts w:asciiTheme="majorBidi" w:hAnsiTheme="majorBidi" w:hint="cs"/>
          <w:sz w:val="30"/>
          <w:szCs w:val="30"/>
          <w:cs/>
        </w:rPr>
        <w:t>ย่อย</w:t>
      </w:r>
      <w:r w:rsidRPr="00E8047B">
        <w:rPr>
          <w:rFonts w:asciiTheme="majorBidi" w:hAnsiTheme="majorBidi"/>
          <w:sz w:val="30"/>
          <w:szCs w:val="30"/>
          <w:cs/>
        </w:rPr>
        <w:t xml:space="preserve">ได้จ่ายให้กับผู้ถือหุ้นของบริษัทแล้วในระหว่างปี </w:t>
      </w:r>
      <w:r w:rsidR="00936AC8" w:rsidRPr="00E8047B">
        <w:rPr>
          <w:rFonts w:asciiTheme="majorBidi" w:hAnsiTheme="majorBidi"/>
          <w:sz w:val="30"/>
          <w:szCs w:val="30"/>
        </w:rPr>
        <w:t>2567</w:t>
      </w:r>
      <w:r w:rsidRPr="00E8047B">
        <w:rPr>
          <w:rFonts w:asciiTheme="majorBidi" w:hAnsiTheme="majorBidi"/>
          <w:sz w:val="30"/>
          <w:szCs w:val="30"/>
          <w:cs/>
        </w:rPr>
        <w:t xml:space="preserve"> ดังนั้น</w:t>
      </w:r>
      <w:r w:rsidR="00C52D95" w:rsidRPr="00E8047B">
        <w:rPr>
          <w:rFonts w:asciiTheme="majorBidi" w:hAnsiTheme="majorBidi"/>
          <w:sz w:val="30"/>
          <w:szCs w:val="30"/>
        </w:rPr>
        <w:t xml:space="preserve"> </w:t>
      </w:r>
      <w:r w:rsidRPr="00E8047B">
        <w:rPr>
          <w:rFonts w:asciiTheme="majorBidi" w:hAnsiTheme="majorBidi"/>
          <w:sz w:val="30"/>
          <w:szCs w:val="30"/>
          <w:cs/>
        </w:rPr>
        <w:t xml:space="preserve">เงินปันผลที่จะต้องจ่ายเพิ่มอีกจึงเท่ากับอัตราหุ้นละ </w:t>
      </w:r>
      <w:r w:rsidR="00936AC8" w:rsidRPr="00E8047B">
        <w:rPr>
          <w:rFonts w:asciiTheme="majorBidi" w:hAnsiTheme="majorBidi"/>
          <w:sz w:val="30"/>
          <w:szCs w:val="30"/>
        </w:rPr>
        <w:t>0.07</w:t>
      </w:r>
      <w:r w:rsidRPr="00E8047B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คิดเป็นจำนวนเงินรวม </w:t>
      </w:r>
      <w:r w:rsidR="00936AC8" w:rsidRPr="00E8047B">
        <w:rPr>
          <w:rFonts w:asciiTheme="majorBidi" w:hAnsiTheme="majorBidi"/>
          <w:sz w:val="30"/>
          <w:szCs w:val="30"/>
        </w:rPr>
        <w:t>588</w:t>
      </w:r>
      <w:r w:rsidRPr="00E8047B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936AC8" w:rsidRPr="00E8047B">
        <w:rPr>
          <w:rFonts w:asciiTheme="majorBidi" w:hAnsiTheme="majorBidi"/>
          <w:sz w:val="30"/>
          <w:szCs w:val="30"/>
        </w:rPr>
        <w:t>9</w:t>
      </w:r>
      <w:r w:rsidRPr="00E8047B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936AC8" w:rsidRPr="00E8047B">
        <w:rPr>
          <w:rFonts w:asciiTheme="majorBidi" w:hAnsiTheme="majorBidi"/>
          <w:sz w:val="30"/>
          <w:szCs w:val="30"/>
        </w:rPr>
        <w:t>2568</w:t>
      </w:r>
    </w:p>
    <w:p w14:paraId="0364B254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FA883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839E7E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435C0D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36D1C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8E5DFE" w14:textId="77777777" w:rsidR="008C5EB3" w:rsidRPr="005848A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8C5EB3" w:rsidRPr="005848A3" w:rsidSect="000B7DA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9A0ED" w14:textId="77777777" w:rsidR="00477AE3" w:rsidRDefault="00477AE3">
      <w:r>
        <w:separator/>
      </w:r>
    </w:p>
  </w:endnote>
  <w:endnote w:type="continuationSeparator" w:id="0">
    <w:p w14:paraId="2E23D37C" w14:textId="77777777" w:rsidR="00477AE3" w:rsidRDefault="0047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ABAE5AA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4C88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4C88" w:rsidRPr="009D4C88">
          <w:rPr>
            <w:rFonts w:asciiTheme="majorBidi" w:hAnsiTheme="majorBidi" w:cstheme="majorBidi"/>
            <w:noProof/>
            <w:sz w:val="30"/>
            <w:szCs w:val="30"/>
            <w:lang w:val="en-US"/>
          </w:rPr>
          <w:t>66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67502F95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4C88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2051B45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4C88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19E8984E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9D4C88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0CE425F5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9D4C88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7F22362A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9D4C88">
      <w:rPr>
        <w:rFonts w:ascii="Angsana New" w:hAnsi="Angsana New"/>
        <w:noProof/>
        <w:sz w:val="30"/>
        <w:szCs w:val="30"/>
      </w:rPr>
      <w:t>43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5E6DAC18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9D4C88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7B538E62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4C88" w:rsidRPr="009D4C88">
          <w:rPr>
            <w:rFonts w:asciiTheme="majorBidi" w:hAnsiTheme="majorBidi" w:cstheme="majorBidi"/>
            <w:noProof/>
            <w:sz w:val="30"/>
            <w:szCs w:val="30"/>
            <w:lang w:val="en-US"/>
          </w:rPr>
          <w:t>47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3A2585A8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4C88" w:rsidRPr="009D4C88">
          <w:rPr>
            <w:rFonts w:asciiTheme="majorBidi" w:hAnsiTheme="majorBidi" w:cstheme="majorBidi"/>
            <w:noProof/>
            <w:sz w:val="30"/>
            <w:szCs w:val="30"/>
            <w:lang w:val="en-US"/>
          </w:rPr>
          <w:t>50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11AB6" w14:textId="77777777" w:rsidR="00477AE3" w:rsidRDefault="00477AE3">
      <w:r>
        <w:separator/>
      </w:r>
    </w:p>
  </w:footnote>
  <w:footnote w:type="continuationSeparator" w:id="0">
    <w:p w14:paraId="40DF70A6" w14:textId="77777777" w:rsidR="00477AE3" w:rsidRDefault="00477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349E113B" w:rsidR="0001110F" w:rsidRPr="00720668" w:rsidRDefault="008E1AF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  <w:lang w:val="en-US"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  <w:lang w:val="en-US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64468F9A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0AA9AFE5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04D5073D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6AEF3972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2267CB05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2F0D57E3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59568D95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2A6A72D5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00A2277B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A644B">
      <w:rPr>
        <w:rFonts w:ascii="Angsana New" w:hAnsi="Angsana New"/>
        <w:b/>
        <w:bCs/>
        <w:sz w:val="32"/>
        <w:szCs w:val="32"/>
      </w:rPr>
      <w:t xml:space="preserve">31 </w:t>
    </w:r>
    <w:r w:rsidR="00FA644B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943"/>
    <w:rsid w:val="00052980"/>
    <w:rsid w:val="00052A94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23C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A19"/>
    <w:rsid w:val="00101BD2"/>
    <w:rsid w:val="00101F50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49E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59E"/>
    <w:rsid w:val="001527D6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B48"/>
    <w:rsid w:val="00170E99"/>
    <w:rsid w:val="00171049"/>
    <w:rsid w:val="00171225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6D24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C2"/>
    <w:rsid w:val="00183146"/>
    <w:rsid w:val="00183154"/>
    <w:rsid w:val="0018326F"/>
    <w:rsid w:val="0018336E"/>
    <w:rsid w:val="001833A6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865"/>
    <w:rsid w:val="001B2B07"/>
    <w:rsid w:val="001B2D00"/>
    <w:rsid w:val="001B2D57"/>
    <w:rsid w:val="001B2DED"/>
    <w:rsid w:val="001B2E60"/>
    <w:rsid w:val="001B2FA3"/>
    <w:rsid w:val="001B33E2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4E6F"/>
    <w:rsid w:val="001E514B"/>
    <w:rsid w:val="001E5369"/>
    <w:rsid w:val="001E53D4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1F57"/>
    <w:rsid w:val="001F2188"/>
    <w:rsid w:val="001F2747"/>
    <w:rsid w:val="001F2BD0"/>
    <w:rsid w:val="001F2E65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511"/>
    <w:rsid w:val="00231569"/>
    <w:rsid w:val="00231751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0C4"/>
    <w:rsid w:val="00276436"/>
    <w:rsid w:val="0027650F"/>
    <w:rsid w:val="00276601"/>
    <w:rsid w:val="00276837"/>
    <w:rsid w:val="00276936"/>
    <w:rsid w:val="002769E8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8FF"/>
    <w:rsid w:val="00294A5D"/>
    <w:rsid w:val="00294B83"/>
    <w:rsid w:val="00294F56"/>
    <w:rsid w:val="002952F9"/>
    <w:rsid w:val="00295617"/>
    <w:rsid w:val="00295B2B"/>
    <w:rsid w:val="00295BB3"/>
    <w:rsid w:val="00295EE3"/>
    <w:rsid w:val="00295FBB"/>
    <w:rsid w:val="0029614A"/>
    <w:rsid w:val="002965A9"/>
    <w:rsid w:val="00296775"/>
    <w:rsid w:val="002967D0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BDB"/>
    <w:rsid w:val="002E2D0C"/>
    <w:rsid w:val="002E2D74"/>
    <w:rsid w:val="002E33D0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325E"/>
    <w:rsid w:val="003033F7"/>
    <w:rsid w:val="0030361C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B91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1E"/>
    <w:rsid w:val="0033726D"/>
    <w:rsid w:val="00337361"/>
    <w:rsid w:val="003373FF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2079"/>
    <w:rsid w:val="003424A1"/>
    <w:rsid w:val="003426F8"/>
    <w:rsid w:val="00342A2B"/>
    <w:rsid w:val="00342B69"/>
    <w:rsid w:val="00343326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FB"/>
    <w:rsid w:val="003A25F2"/>
    <w:rsid w:val="003A2675"/>
    <w:rsid w:val="003A27F4"/>
    <w:rsid w:val="003A286B"/>
    <w:rsid w:val="003A29B5"/>
    <w:rsid w:val="003A2AB2"/>
    <w:rsid w:val="003A2AC8"/>
    <w:rsid w:val="003A2D2D"/>
    <w:rsid w:val="003A2FA0"/>
    <w:rsid w:val="003A310C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B61"/>
    <w:rsid w:val="00423F4E"/>
    <w:rsid w:val="004241FC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1C0"/>
    <w:rsid w:val="004307C6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F2E"/>
    <w:rsid w:val="00444F3F"/>
    <w:rsid w:val="00445221"/>
    <w:rsid w:val="00445427"/>
    <w:rsid w:val="004455C9"/>
    <w:rsid w:val="00445961"/>
    <w:rsid w:val="00445B25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E3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0D3"/>
    <w:rsid w:val="0050117C"/>
    <w:rsid w:val="00501184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78E"/>
    <w:rsid w:val="00533DFA"/>
    <w:rsid w:val="00534E53"/>
    <w:rsid w:val="005350FB"/>
    <w:rsid w:val="00535322"/>
    <w:rsid w:val="00535832"/>
    <w:rsid w:val="00535E8D"/>
    <w:rsid w:val="00536645"/>
    <w:rsid w:val="00536798"/>
    <w:rsid w:val="005369A8"/>
    <w:rsid w:val="00536BE9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DEF"/>
    <w:rsid w:val="005D5F12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389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5D8"/>
    <w:rsid w:val="006057E8"/>
    <w:rsid w:val="0060583F"/>
    <w:rsid w:val="0060584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2D50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A37"/>
    <w:rsid w:val="00623B1C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91D"/>
    <w:rsid w:val="00632C66"/>
    <w:rsid w:val="00632D0F"/>
    <w:rsid w:val="00632DF3"/>
    <w:rsid w:val="00632E1F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8B1"/>
    <w:rsid w:val="00645E06"/>
    <w:rsid w:val="00645FB5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ADF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2F67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D4F"/>
    <w:rsid w:val="00730E0A"/>
    <w:rsid w:val="007310A2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8F2"/>
    <w:rsid w:val="007A2976"/>
    <w:rsid w:val="007A2A3B"/>
    <w:rsid w:val="007A2EF3"/>
    <w:rsid w:val="007A30A2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612"/>
    <w:rsid w:val="007B77F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213"/>
    <w:rsid w:val="007D62D9"/>
    <w:rsid w:val="007D65D4"/>
    <w:rsid w:val="007D669C"/>
    <w:rsid w:val="007D6792"/>
    <w:rsid w:val="007D6F1C"/>
    <w:rsid w:val="007D705B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5DB6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B73"/>
    <w:rsid w:val="00834CEE"/>
    <w:rsid w:val="00834CF1"/>
    <w:rsid w:val="0083558A"/>
    <w:rsid w:val="008355C4"/>
    <w:rsid w:val="00835648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2E5F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111"/>
    <w:rsid w:val="00891260"/>
    <w:rsid w:val="0089130C"/>
    <w:rsid w:val="008913B9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41A5"/>
    <w:rsid w:val="00904391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592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299A"/>
    <w:rsid w:val="0094364A"/>
    <w:rsid w:val="00943812"/>
    <w:rsid w:val="0094392D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4DE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F9F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4DA"/>
    <w:rsid w:val="0097253F"/>
    <w:rsid w:val="00972A26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2FD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C88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C8"/>
    <w:rsid w:val="00A154E8"/>
    <w:rsid w:val="00A15854"/>
    <w:rsid w:val="00A15DC2"/>
    <w:rsid w:val="00A15E59"/>
    <w:rsid w:val="00A15EA0"/>
    <w:rsid w:val="00A164F3"/>
    <w:rsid w:val="00A1669C"/>
    <w:rsid w:val="00A16797"/>
    <w:rsid w:val="00A168D0"/>
    <w:rsid w:val="00A16B0C"/>
    <w:rsid w:val="00A16C8A"/>
    <w:rsid w:val="00A1711E"/>
    <w:rsid w:val="00A17145"/>
    <w:rsid w:val="00A176AD"/>
    <w:rsid w:val="00A176F7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3D75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581"/>
    <w:rsid w:val="00A419A3"/>
    <w:rsid w:val="00A41F68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A10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4EC4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899"/>
    <w:rsid w:val="00AF4F48"/>
    <w:rsid w:val="00AF5461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08F5"/>
    <w:rsid w:val="00B10A11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9A0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D40"/>
    <w:rsid w:val="00C23E89"/>
    <w:rsid w:val="00C240F8"/>
    <w:rsid w:val="00C241B7"/>
    <w:rsid w:val="00C24224"/>
    <w:rsid w:val="00C24651"/>
    <w:rsid w:val="00C24806"/>
    <w:rsid w:val="00C24E2D"/>
    <w:rsid w:val="00C2566B"/>
    <w:rsid w:val="00C25751"/>
    <w:rsid w:val="00C257D4"/>
    <w:rsid w:val="00C25999"/>
    <w:rsid w:val="00C25E2E"/>
    <w:rsid w:val="00C25E57"/>
    <w:rsid w:val="00C26B4C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16D"/>
    <w:rsid w:val="00C574CA"/>
    <w:rsid w:val="00C5754B"/>
    <w:rsid w:val="00C57914"/>
    <w:rsid w:val="00C57B90"/>
    <w:rsid w:val="00C6037C"/>
    <w:rsid w:val="00C606C8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6EDC"/>
    <w:rsid w:val="00C67223"/>
    <w:rsid w:val="00C6747F"/>
    <w:rsid w:val="00C67751"/>
    <w:rsid w:val="00C6788E"/>
    <w:rsid w:val="00C67A45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2CA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7EF"/>
    <w:rsid w:val="00D068A8"/>
    <w:rsid w:val="00D069D5"/>
    <w:rsid w:val="00D06BDE"/>
    <w:rsid w:val="00D06C61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920"/>
    <w:rsid w:val="00D44B0F"/>
    <w:rsid w:val="00D44C1C"/>
    <w:rsid w:val="00D44C8D"/>
    <w:rsid w:val="00D456F0"/>
    <w:rsid w:val="00D45B9E"/>
    <w:rsid w:val="00D45CDF"/>
    <w:rsid w:val="00D45D7E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0D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A6A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5F90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621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512"/>
    <w:rsid w:val="00F847D5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83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61F9"/>
    <w:rsid w:val="00FA6201"/>
    <w:rsid w:val="00FA62D5"/>
    <w:rsid w:val="00FA644B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3B0"/>
    <w:rsid w:val="00FB35E6"/>
    <w:rsid w:val="00FB370C"/>
    <w:rsid w:val="00FB37E4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72B9"/>
    <w:rsid w:val="00FC77E7"/>
    <w:rsid w:val="00FC79CD"/>
    <w:rsid w:val="00FC7A15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9CE42-D8A2-49E1-9B20-BC9AD3E64A86}">
  <ds:schemaRefs>
    <ds:schemaRef ds:uri="05716746-add9-412a-97a9-1b5167d151a3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f6ba49b0-bcda-4796-8236-5b5cc1493ace"/>
    <ds:schemaRef ds:uri="http://purl.org/dc/terms/"/>
    <ds:schemaRef ds:uri="4243d5be-521d-4052-81ca-f0f31ea6f2da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F9ABC8-5466-4C60-89F1-99EBDFB9B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259419-53A2-4CBE-B7AC-008B16F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51</Pages>
  <Words>10681</Words>
  <Characters>60888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2025-05-09T10:40:00Z</cp:lastPrinted>
  <dcterms:created xsi:type="dcterms:W3CDTF">2025-05-13T09:07:00Z</dcterms:created>
  <dcterms:modified xsi:type="dcterms:W3CDTF">2025-05-13T09:07:00Z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