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14CECCD8" w14:textId="7B74D113" w:rsidR="00ED6C3D" w:rsidRPr="00ED6C3D" w:rsidRDefault="00ED6C3D" w:rsidP="00ED6C3D">
      <w:pPr>
        <w:pStyle w:val="CoverTitle"/>
        <w:jc w:val="center"/>
        <w:rPr>
          <w:spacing w:val="-3"/>
          <w:szCs w:val="36"/>
        </w:rPr>
      </w:pPr>
      <w:r w:rsidRPr="00ED6C3D">
        <w:rPr>
          <w:spacing w:val="-3"/>
          <w:szCs w:val="36"/>
        </w:rPr>
        <w:t xml:space="preserve">for the three-month period ended </w:t>
      </w:r>
    </w:p>
    <w:p w14:paraId="657A6A3E" w14:textId="0DE60E0C" w:rsidR="00224A85" w:rsidRPr="00F015C4" w:rsidRDefault="00ED6C3D" w:rsidP="00ED6C3D">
      <w:pPr>
        <w:pStyle w:val="CoverTitle"/>
        <w:jc w:val="center"/>
        <w:rPr>
          <w:rFonts w:cstheme="minorBidi"/>
          <w:sz w:val="32"/>
          <w:szCs w:val="45"/>
          <w:lang w:val="en-US" w:bidi="th-TH"/>
        </w:rPr>
      </w:pPr>
      <w:r w:rsidRPr="00ED6C3D">
        <w:rPr>
          <w:spacing w:val="-3"/>
          <w:szCs w:val="36"/>
        </w:rPr>
        <w:t>3</w:t>
      </w:r>
      <w:r w:rsidR="009927AB">
        <w:rPr>
          <w:spacing w:val="-3"/>
          <w:szCs w:val="36"/>
        </w:rPr>
        <w:t>1</w:t>
      </w:r>
      <w:r w:rsidRPr="00ED6C3D">
        <w:rPr>
          <w:spacing w:val="-3"/>
          <w:szCs w:val="36"/>
        </w:rPr>
        <w:t xml:space="preserve"> </w:t>
      </w:r>
      <w:r w:rsidR="009927AB">
        <w:rPr>
          <w:spacing w:val="-3"/>
          <w:szCs w:val="36"/>
        </w:rPr>
        <w:t>March</w:t>
      </w:r>
      <w:r w:rsidR="00C7108E">
        <w:rPr>
          <w:rFonts w:cstheme="minorBidi"/>
          <w:spacing w:val="-3"/>
          <w:szCs w:val="45"/>
        </w:rPr>
        <w:t xml:space="preserve"> </w:t>
      </w:r>
      <w:r w:rsidR="00224A85" w:rsidRPr="00F015C4">
        <w:rPr>
          <w:spacing w:val="-3"/>
          <w:szCs w:val="36"/>
        </w:rPr>
        <w:t>202</w:t>
      </w:r>
      <w:r w:rsidR="009927AB">
        <w:rPr>
          <w:rFonts w:cstheme="minorBidi"/>
          <w:spacing w:val="-3"/>
          <w:szCs w:val="45"/>
          <w:lang w:bidi="th-TH"/>
        </w:rPr>
        <w:t>5</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11FB3BC9" w:rsidR="0019149F" w:rsidRPr="007F67A3" w:rsidRDefault="0019149F" w:rsidP="0019149F">
      <w:pPr>
        <w:pStyle w:val="CoverTitle"/>
        <w:jc w:val="center"/>
        <w:rPr>
          <w:rFonts w:cstheme="minorBidi"/>
          <w:spacing w:val="-3"/>
          <w:szCs w:val="45"/>
          <w:cs/>
          <w:lang w:bidi="th-TH"/>
        </w:rPr>
      </w:pP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default" r:id="rId12"/>
          <w:footerReference w:type="even" r:id="rId13"/>
          <w:footerReference w:type="default" r:id="rId14"/>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C7108E" w:rsidRDefault="00941574" w:rsidP="00941574">
      <w:pPr>
        <w:pStyle w:val="RNormal"/>
        <w:rPr>
          <w:rFonts w:cstheme="minorBidi"/>
          <w:cs/>
          <w:lang w:bidi="th-TH"/>
        </w:rPr>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5AB0F545" w14:textId="3FA8CDF3" w:rsidR="00224A85" w:rsidRPr="00F015C4" w:rsidRDefault="00224A85" w:rsidP="00224A85">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w:t>
      </w:r>
      <w:r w:rsidR="00ED6C3D" w:rsidRPr="00ED6C3D">
        <w:rPr>
          <w:rFonts w:cs="Times New Roman"/>
        </w:rPr>
        <w:t>3</w:t>
      </w:r>
      <w:r w:rsidR="009927AB">
        <w:rPr>
          <w:rFonts w:cs="Times New Roman"/>
        </w:rPr>
        <w:t>1</w:t>
      </w:r>
      <w:r w:rsidR="00ED6C3D" w:rsidRPr="00ED6C3D">
        <w:rPr>
          <w:rFonts w:cs="Times New Roman"/>
        </w:rPr>
        <w:t xml:space="preserve"> </w:t>
      </w:r>
      <w:r w:rsidR="009927AB">
        <w:rPr>
          <w:rFonts w:cs="Times New Roman"/>
        </w:rPr>
        <w:t>March</w:t>
      </w:r>
      <w:r w:rsidR="00C7108E">
        <w:rPr>
          <w:rFonts w:cs="Times New Roman"/>
        </w:rPr>
        <w:t xml:space="preserve"> </w:t>
      </w:r>
      <w:r w:rsidRPr="00F015C4">
        <w:rPr>
          <w:rFonts w:cs="Times New Roman"/>
        </w:rPr>
        <w:t>202</w:t>
      </w:r>
      <w:r w:rsidR="009927AB">
        <w:rPr>
          <w:rFonts w:cs="Times New Roman"/>
        </w:rPr>
        <w:t>5</w:t>
      </w:r>
      <w:r w:rsidRPr="00F015C4">
        <w:rPr>
          <w:rFonts w:cs="Times New Roman"/>
        </w:rPr>
        <w:t>; the consolidated and separate statements of comprehensive</w:t>
      </w:r>
      <w:r w:rsidR="00C642C8">
        <w:rPr>
          <w:rFonts w:cs="Times New Roman"/>
        </w:rPr>
        <w:t xml:space="preserve"> income</w:t>
      </w:r>
      <w:r w:rsidRPr="00F015C4">
        <w:rPr>
          <w:rFonts w:cs="Times New Roman"/>
        </w:rPr>
        <w:t>, changes in</w:t>
      </w:r>
      <w:r w:rsidRPr="00F015C4">
        <w:rPr>
          <w:rFonts w:cs="Times New Roman"/>
          <w:lang w:val="en-US"/>
        </w:rPr>
        <w:t xml:space="preserve"> </w:t>
      </w:r>
      <w:r w:rsidRPr="00F015C4">
        <w:rPr>
          <w:rFonts w:cs="Times New Roman"/>
        </w:rPr>
        <w:t xml:space="preserve">equity and cash flows </w:t>
      </w:r>
      <w:r w:rsidR="00ED6C3D" w:rsidRPr="00ED6C3D">
        <w:rPr>
          <w:rFonts w:cs="Times New Roman"/>
        </w:rPr>
        <w:t xml:space="preserve">for the </w:t>
      </w:r>
      <w:proofErr w:type="spellStart"/>
      <w:r w:rsidR="00ED6C3D" w:rsidRPr="00ED6C3D">
        <w:rPr>
          <w:rFonts w:cs="Times New Roman"/>
        </w:rPr>
        <w:t>the</w:t>
      </w:r>
      <w:proofErr w:type="spellEnd"/>
      <w:r w:rsidR="00ED6C3D" w:rsidRPr="00ED6C3D">
        <w:rPr>
          <w:rFonts w:cs="Times New Roman"/>
        </w:rPr>
        <w:t xml:space="preserve"> </w:t>
      </w:r>
      <w:r w:rsidR="009927AB">
        <w:rPr>
          <w:rFonts w:cs="Times New Roman"/>
        </w:rPr>
        <w:t>three</w:t>
      </w:r>
      <w:r w:rsidR="00ED6C3D" w:rsidRPr="00ED6C3D">
        <w:rPr>
          <w:rFonts w:cs="Times New Roman"/>
        </w:rPr>
        <w:t>-month period ended 3</w:t>
      </w:r>
      <w:r w:rsidR="009927AB">
        <w:rPr>
          <w:rFonts w:cs="Times New Roman"/>
        </w:rPr>
        <w:t>1</w:t>
      </w:r>
      <w:r w:rsidR="00ED6C3D" w:rsidRPr="00ED6C3D">
        <w:rPr>
          <w:rFonts w:cs="Times New Roman"/>
        </w:rPr>
        <w:t xml:space="preserve"> </w:t>
      </w:r>
      <w:r w:rsidR="009927AB">
        <w:rPr>
          <w:rFonts w:cs="Times New Roman"/>
        </w:rPr>
        <w:t>March</w:t>
      </w:r>
      <w:r w:rsidR="00C7108E">
        <w:rPr>
          <w:rFonts w:cs="Times New Roman"/>
        </w:rPr>
        <w:t xml:space="preserve"> </w:t>
      </w:r>
      <w:r w:rsidRPr="00F015C4">
        <w:rPr>
          <w:rFonts w:cs="Times New Roman"/>
        </w:rPr>
        <w:t>202</w:t>
      </w:r>
      <w:r w:rsidR="009927AB">
        <w:rPr>
          <w:rFonts w:cs="Times New Roman"/>
        </w:rPr>
        <w:t>5</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F015C4" w:rsidRDefault="00224A85" w:rsidP="00224A85">
      <w:pPr>
        <w:jc w:val="both"/>
        <w:rPr>
          <w:rFonts w:cs="Times New Roman"/>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0F2ADE36" w14:textId="77777777" w:rsidR="00224A85" w:rsidRPr="00F015C4" w:rsidRDefault="00224A85" w:rsidP="00224A85">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7A9B877E" w14:textId="77777777" w:rsidR="00224A85" w:rsidRPr="00AC2ABE" w:rsidRDefault="00224A85" w:rsidP="00224A85">
      <w:pPr>
        <w:pStyle w:val="NoSpacing"/>
        <w:rPr>
          <w:rFonts w:ascii="Times New Roman" w:hAnsi="Times New Roman" w:cs="Times New Roman"/>
          <w:i/>
          <w:iCs/>
          <w:sz w:val="22"/>
          <w:lang w:val="en-GB"/>
        </w:rPr>
      </w:pPr>
    </w:p>
    <w:p w14:paraId="3BA9F0B9" w14:textId="77777777" w:rsidR="00224A85" w:rsidRPr="00F015C4" w:rsidRDefault="00224A85" w:rsidP="00224A85">
      <w:pPr>
        <w:pStyle w:val="NoSpacing"/>
        <w:rPr>
          <w:rFonts w:ascii="Times New Roman" w:hAnsi="Times New Roman" w:cstheme="minorBidi"/>
          <w:i/>
          <w:iCs/>
          <w:sz w:val="22"/>
        </w:rPr>
      </w:pPr>
      <w:bookmarkStart w:id="0" w:name="_GoBack"/>
      <w:bookmarkEnd w:id="0"/>
      <w:r w:rsidRPr="00F015C4">
        <w:rPr>
          <w:rFonts w:ascii="Times New Roman" w:hAnsi="Times New Roman" w:cs="Times New Roman"/>
          <w:i/>
          <w:iCs/>
          <w:sz w:val="22"/>
        </w:rPr>
        <w:t>Emphasis of Matter</w:t>
      </w:r>
    </w:p>
    <w:p w14:paraId="0184BE1B" w14:textId="77777777" w:rsidR="00224A85" w:rsidRPr="00F015C4" w:rsidRDefault="00224A85" w:rsidP="00224A85">
      <w:pPr>
        <w:pStyle w:val="NoSpacing"/>
        <w:rPr>
          <w:rFonts w:ascii="Times New Roman" w:hAnsi="Times New Roman" w:cstheme="minorBidi"/>
          <w:sz w:val="22"/>
        </w:rPr>
      </w:pPr>
    </w:p>
    <w:p w14:paraId="5C7DBD91" w14:textId="77777777" w:rsidR="00224A85" w:rsidRPr="00FB5398" w:rsidRDefault="00224A85" w:rsidP="00224A85">
      <w:pPr>
        <w:pStyle w:val="NoSpacing"/>
        <w:rPr>
          <w:rFonts w:ascii="Times New Roman" w:hAnsi="Times New Roman" w:cs="Times New Roman"/>
          <w:sz w:val="22"/>
        </w:rPr>
      </w:pPr>
      <w:r w:rsidRPr="00FB5398">
        <w:rPr>
          <w:rFonts w:ascii="Times New Roman" w:hAnsi="Times New Roman" w:cs="Times New Roman"/>
          <w:sz w:val="22"/>
        </w:rPr>
        <w:t>I draw attention to the following matters:</w:t>
      </w:r>
    </w:p>
    <w:p w14:paraId="5EDE4083" w14:textId="77777777" w:rsidR="00224A85" w:rsidRPr="00FB5398" w:rsidRDefault="00224A85" w:rsidP="00224A85">
      <w:pPr>
        <w:pStyle w:val="NoSpacing"/>
        <w:jc w:val="both"/>
        <w:rPr>
          <w:rFonts w:ascii="Times New Roman" w:hAnsi="Times New Roman" w:cs="Times New Roman"/>
          <w:sz w:val="22"/>
        </w:rPr>
      </w:pPr>
    </w:p>
    <w:p w14:paraId="0F5DC8EB" w14:textId="4D232977" w:rsidR="00224A85" w:rsidRPr="00FB5398" w:rsidRDefault="00224A85" w:rsidP="00821F73">
      <w:pPr>
        <w:jc w:val="both"/>
        <w:rPr>
          <w:rFonts w:cs="Times New Roman"/>
        </w:rPr>
      </w:pPr>
      <w:r w:rsidRPr="00FB5398">
        <w:rPr>
          <w:rFonts w:cs="Times New Roman"/>
        </w:rPr>
        <w:t xml:space="preserve">I draw attention to notes </w:t>
      </w:r>
      <w:r w:rsidR="00945C37">
        <w:rPr>
          <w:rFonts w:cs="Times New Roman"/>
        </w:rPr>
        <w:t>1</w:t>
      </w:r>
      <w:r w:rsidR="00F02841">
        <w:rPr>
          <w:rFonts w:cs="Times New Roman"/>
        </w:rPr>
        <w:t>2</w:t>
      </w:r>
      <w:r w:rsidRPr="00FB5398">
        <w:rPr>
          <w:rFonts w:cs="Times New Roman"/>
        </w:rPr>
        <w:t>(2) and 1</w:t>
      </w:r>
      <w:r w:rsidR="00945C37">
        <w:rPr>
          <w:rFonts w:cs="Times New Roman"/>
        </w:rPr>
        <w:t>2</w:t>
      </w:r>
      <w:r w:rsidRPr="00FB5398">
        <w:rPr>
          <w:rFonts w:cs="Times New Roman"/>
        </w:rPr>
        <w:t>(4) to 1</w:t>
      </w:r>
      <w:r w:rsidR="00945C37">
        <w:rPr>
          <w:rFonts w:cs="Times New Roman"/>
        </w:rPr>
        <w:t>2</w:t>
      </w:r>
      <w:r w:rsidRPr="00FB5398">
        <w:rPr>
          <w:rFonts w:cs="Times New Roman"/>
        </w:rPr>
        <w:t>(7) to the</w:t>
      </w:r>
      <w:r w:rsidRPr="004F2CF0">
        <w:rPr>
          <w:rFonts w:cs="Times New Roman" w:hint="cs"/>
          <w:cs/>
        </w:rPr>
        <w:t xml:space="preserve"> </w:t>
      </w:r>
      <w:r w:rsidRPr="004F2CF0">
        <w:rPr>
          <w:rFonts w:cs="Times New Roman"/>
        </w:rPr>
        <w:t>interim</w:t>
      </w:r>
      <w:r w:rsidRPr="00FB5398">
        <w:rPr>
          <w:rFonts w:cs="Times New Roman"/>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7F67A3" w:rsidRDefault="00AC2ABE">
      <w:pPr>
        <w:spacing w:line="240" w:lineRule="auto"/>
        <w:rPr>
          <w:rFonts w:cs="Times New Roman"/>
        </w:rPr>
        <w:sectPr w:rsidR="00B65DC7" w:rsidRPr="007F67A3" w:rsidSect="004676EB">
          <w:headerReference w:type="default" r:id="rId15"/>
          <w:footerReference w:type="default" r:id="rId16"/>
          <w:pgSz w:w="11909" w:h="16834" w:code="9"/>
          <w:pgMar w:top="691" w:right="1152" w:bottom="994" w:left="1152" w:header="706" w:footer="720" w:gutter="0"/>
          <w:pgNumType w:start="2"/>
          <w:cols w:space="737"/>
          <w:docGrid w:linePitch="299"/>
        </w:sectPr>
      </w:pPr>
      <w:r w:rsidRPr="007F67A3">
        <w:rPr>
          <w:rFonts w:cs="Times New Roman"/>
        </w:rPr>
        <w:br w:type="page"/>
      </w:r>
    </w:p>
    <w:p w14:paraId="166124B0" w14:textId="36069730" w:rsidR="00224A85" w:rsidRPr="003C06E4" w:rsidRDefault="00224A85" w:rsidP="005F4D70">
      <w:pPr>
        <w:pStyle w:val="PlainText"/>
        <w:numPr>
          <w:ilvl w:val="0"/>
          <w:numId w:val="12"/>
        </w:numPr>
        <w:spacing w:before="120"/>
        <w:ind w:left="720"/>
        <w:jc w:val="both"/>
        <w:rPr>
          <w:rFonts w:ascii="Times New Roman" w:hAnsi="Times New Roman" w:cs="Times New Roman"/>
          <w:sz w:val="22"/>
          <w:szCs w:val="22"/>
          <w:lang w:val="en-US"/>
        </w:rPr>
      </w:pPr>
      <w:r w:rsidRPr="000A6D54">
        <w:rPr>
          <w:rFonts w:ascii="Times New Roman" w:hAnsi="Times New Roman" w:cs="Times New Roman"/>
          <w:sz w:val="22"/>
          <w:szCs w:val="22"/>
          <w:lang w:val="en-US"/>
        </w:rPr>
        <w:lastRenderedPageBreak/>
        <w:t xml:space="preserve">On 2 </w:t>
      </w:r>
      <w:r w:rsidR="000A6D54" w:rsidRPr="000A6D54">
        <w:rPr>
          <w:rFonts w:ascii="Times New Roman" w:hAnsi="Times New Roman" w:cs="Times New Roman"/>
          <w:sz w:val="22"/>
        </w:rPr>
        <w:t>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14 September 2023, the Supreme Court allowed the Company to submit an appeal to the Supreme Court and accepted the said Company’s appeal for consideration. The case is pending a judgement of the Supreme Court.</w:t>
      </w:r>
      <w:r w:rsidRPr="000A6D54">
        <w:rPr>
          <w:rFonts w:ascii="Times New Roman" w:hAnsi="Times New Roman" w:cs="Times New Roman"/>
          <w:sz w:val="22"/>
        </w:rPr>
        <w:t xml:space="preserve"> </w:t>
      </w:r>
    </w:p>
    <w:p w14:paraId="769CBC3B" w14:textId="77777777" w:rsidR="003C06E4" w:rsidRPr="000A6D54" w:rsidRDefault="003C06E4" w:rsidP="003C06E4">
      <w:pPr>
        <w:pStyle w:val="NoSpacing"/>
        <w:jc w:val="both"/>
        <w:rPr>
          <w:rFonts w:ascii="Times New Roman" w:hAnsi="Times New Roman" w:cs="Times New Roman"/>
          <w:sz w:val="22"/>
        </w:rPr>
      </w:pPr>
    </w:p>
    <w:p w14:paraId="1A37E6F2" w14:textId="6FCAD7C4" w:rsidR="00835981" w:rsidRPr="003C06E4" w:rsidRDefault="00224A85" w:rsidP="00835981">
      <w:pPr>
        <w:pStyle w:val="PlainText"/>
        <w:numPr>
          <w:ilvl w:val="0"/>
          <w:numId w:val="12"/>
        </w:numPr>
        <w:spacing w:before="120"/>
        <w:ind w:left="720"/>
        <w:jc w:val="both"/>
        <w:rPr>
          <w:rFonts w:ascii="Times New Roman" w:hAnsi="Times New Roman" w:cs="Times New Roman"/>
          <w:sz w:val="22"/>
          <w:szCs w:val="22"/>
          <w:lang w:val="en-US"/>
        </w:rPr>
      </w:pPr>
      <w:r w:rsidRPr="00CF086D">
        <w:rPr>
          <w:rFonts w:ascii="Times New Roman" w:hAnsi="Times New Roman" w:cs="Times New Roman"/>
          <w:sz w:val="22"/>
          <w:szCs w:val="22"/>
          <w:lang w:val="en-US"/>
        </w:rPr>
        <w:t>On 13 December 2019</w:t>
      </w:r>
      <w:r w:rsidRPr="00CF086D">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w:t>
      </w:r>
      <w:r w:rsidR="00835981" w:rsidRPr="000A6D54">
        <w:rPr>
          <w:rFonts w:ascii="Times New Roman" w:hAnsi="Times New Roman" w:cs="Times New Roman"/>
          <w:sz w:val="22"/>
        </w:rPr>
        <w:t xml:space="preserve"> The case is pending a judgement of the Supreme Court. </w:t>
      </w:r>
    </w:p>
    <w:p w14:paraId="27C91E6C" w14:textId="35A4CFF8" w:rsidR="00F07E46" w:rsidRPr="00CF086D" w:rsidRDefault="00F07E46" w:rsidP="004A20AA">
      <w:pPr>
        <w:pStyle w:val="PlainText"/>
        <w:spacing w:before="120"/>
        <w:ind w:left="720"/>
        <w:jc w:val="both"/>
        <w:rPr>
          <w:rFonts w:ascii="Times New Roman" w:hAnsi="Times New Roman" w:cs="Times New Roman"/>
          <w:sz w:val="22"/>
        </w:rPr>
      </w:pPr>
    </w:p>
    <w:p w14:paraId="5EBCE75F" w14:textId="77777777" w:rsidR="00F07E46" w:rsidRDefault="00F07E46">
      <w:pPr>
        <w:spacing w:line="240" w:lineRule="auto"/>
        <w:rPr>
          <w:rFonts w:cs="Times New Roman"/>
        </w:rPr>
        <w:sectPr w:rsidR="00F07E46" w:rsidSect="004676EB">
          <w:headerReference w:type="default" r:id="rId17"/>
          <w:footerReference w:type="default" r:id="rId18"/>
          <w:pgSz w:w="11909" w:h="16834" w:code="9"/>
          <w:pgMar w:top="691" w:right="1152" w:bottom="994" w:left="1152" w:header="706" w:footer="720" w:gutter="0"/>
          <w:pgNumType w:start="2"/>
          <w:cols w:space="737"/>
          <w:docGrid w:linePitch="299"/>
        </w:sectPr>
      </w:pPr>
      <w:r>
        <w:rPr>
          <w:rFonts w:cs="Times New Roman"/>
        </w:rPr>
        <w:br w:type="page"/>
      </w:r>
    </w:p>
    <w:p w14:paraId="30E8FABD" w14:textId="77777777" w:rsidR="0066560B" w:rsidRPr="00C327BA" w:rsidRDefault="00224A85" w:rsidP="006777D7">
      <w:pPr>
        <w:pStyle w:val="PlainText"/>
        <w:numPr>
          <w:ilvl w:val="0"/>
          <w:numId w:val="11"/>
        </w:numPr>
        <w:spacing w:before="120"/>
        <w:ind w:left="720"/>
        <w:jc w:val="both"/>
        <w:rPr>
          <w:rFonts w:ascii="Times New Roman" w:hAnsi="Times New Roman" w:cs="Times New Roman"/>
          <w:sz w:val="22"/>
          <w:szCs w:val="22"/>
          <w:lang w:val="en-US"/>
        </w:rPr>
      </w:pPr>
      <w:r w:rsidRPr="00C327BA">
        <w:rPr>
          <w:rFonts w:ascii="Times New Roman" w:hAnsi="Times New Roman" w:cs="Times New Roman"/>
          <w:sz w:val="22"/>
          <w:szCs w:val="22"/>
          <w:lang w:val="en-US"/>
        </w:rPr>
        <w:lastRenderedPageBreak/>
        <w:t>On 24 March 2020</w:t>
      </w:r>
      <w:r w:rsidRPr="00C327BA">
        <w:rPr>
          <w:rFonts w:ascii="Times New Roman" w:hAnsi="Times New Roman" w:cs="Times New Roman"/>
          <w:sz w:val="22"/>
        </w:rPr>
        <w:t xml:space="preserve">,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Pr="00C327BA">
        <w:rPr>
          <w:rFonts w:ascii="Times New Roman" w:hAnsi="Times New Roman" w:cs="Times New Roman"/>
          <w:sz w:val="22"/>
        </w:rPr>
        <w:t>totaling</w:t>
      </w:r>
      <w:proofErr w:type="spellEnd"/>
      <w:r w:rsidRPr="00C327BA">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r w:rsidR="00F07E46" w:rsidRPr="00C327BA">
        <w:rPr>
          <w:rFonts w:ascii="Times New Roman" w:hAnsi="Times New Roman" w:cs="Times New Roman"/>
          <w:sz w:val="22"/>
        </w:rPr>
        <w:t xml:space="preserve"> </w:t>
      </w:r>
    </w:p>
    <w:p w14:paraId="024F2F5C" w14:textId="77777777" w:rsidR="0066560B" w:rsidRPr="00C327BA" w:rsidRDefault="0066560B" w:rsidP="003C06E4">
      <w:pPr>
        <w:pStyle w:val="NoSpacing"/>
        <w:jc w:val="both"/>
        <w:rPr>
          <w:rFonts w:ascii="Times New Roman" w:hAnsi="Times New Roman" w:cs="Times New Roman"/>
          <w:sz w:val="22"/>
        </w:rPr>
      </w:pPr>
    </w:p>
    <w:p w14:paraId="5DF21E38" w14:textId="7A704BB4" w:rsidR="00224A85" w:rsidRDefault="005828A3" w:rsidP="005828A3">
      <w:pPr>
        <w:pStyle w:val="PlainText"/>
        <w:spacing w:before="120"/>
        <w:ind w:left="720"/>
        <w:jc w:val="both"/>
        <w:rPr>
          <w:rFonts w:ascii="Times New Roman" w:hAnsi="Times New Roman" w:cs="Times New Roman"/>
          <w:sz w:val="22"/>
        </w:rPr>
      </w:pPr>
      <w:r w:rsidRPr="005828A3">
        <w:rPr>
          <w:rFonts w:ascii="Times New Roman" w:hAnsi="Times New Roman" w:cs="Times New Roman"/>
          <w:sz w:val="22"/>
        </w:rPr>
        <w:t>On 29 February 2024, the Office of Attorney General filed a petition requesting an executing officer to attach a monetary claim in the Company’s deposit accounts.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 On 13 March 2024, the Company filed a petition asking the Civil Court to revoke the attachment on the monetary claim in the Company’s deposit accounts. On 13 September 2024, the Civil Court issued an order to dismiss the petition requesting the Court to revoke the attachment on the monetary claim in the Company’s deposit accounts. On 13 November 2024, the Company filed an appeal against the order to dismiss the petition. The case is pending consideration by the Court of Appeal.</w:t>
      </w:r>
    </w:p>
    <w:p w14:paraId="0BF438C2" w14:textId="77777777" w:rsidR="005828A3" w:rsidRPr="000B32FD" w:rsidRDefault="005828A3" w:rsidP="005828A3">
      <w:pPr>
        <w:pStyle w:val="PlainText"/>
        <w:spacing w:before="120"/>
        <w:ind w:left="720"/>
        <w:jc w:val="both"/>
        <w:rPr>
          <w:rFonts w:ascii="Times New Roman" w:hAnsi="Times New Roman" w:cs="Times New Roman"/>
          <w:sz w:val="22"/>
        </w:rPr>
      </w:pPr>
    </w:p>
    <w:p w14:paraId="2C7E3857" w14:textId="77777777" w:rsidR="00224A85" w:rsidRPr="00F015C4" w:rsidRDefault="00224A85" w:rsidP="3B19B7B8">
      <w:pPr>
        <w:pStyle w:val="NoSpacing"/>
        <w:jc w:val="both"/>
        <w:rPr>
          <w:rFonts w:ascii="Times New Roman" w:hAnsi="Times New Roman" w:cs="Times New Roman"/>
          <w:i/>
          <w:iCs/>
          <w:sz w:val="22"/>
          <w:lang w:val="en-GB"/>
        </w:rPr>
      </w:pPr>
      <w:r w:rsidRPr="3B19B7B8">
        <w:rPr>
          <w:rFonts w:ascii="Times New Roman" w:hAnsi="Times New Roman" w:cs="Times New Roman"/>
          <w:sz w:val="22"/>
          <w:lang w:val="en-GB"/>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614B919E" w14:textId="1800F72C" w:rsidR="00A25DB5" w:rsidRDefault="00907CDA" w:rsidP="005D40DE">
      <w:pPr>
        <w:pStyle w:val="RNormal"/>
      </w:pPr>
      <w:r>
        <w:rPr>
          <w:rFonts w:cs="Angsana New"/>
          <w:szCs w:val="28"/>
          <w:lang w:bidi="th-TH"/>
        </w:rPr>
        <w:t>13</w:t>
      </w:r>
      <w:r w:rsidR="00ED6C3D" w:rsidRPr="00ED6C3D">
        <w:rPr>
          <w:rFonts w:cs="Angsana New"/>
          <w:szCs w:val="28"/>
          <w:lang w:bidi="th-TH"/>
        </w:rPr>
        <w:t xml:space="preserve"> </w:t>
      </w:r>
      <w:r w:rsidR="009927AB">
        <w:rPr>
          <w:rFonts w:cs="Angsana New"/>
          <w:szCs w:val="28"/>
          <w:lang w:bidi="th-TH"/>
        </w:rPr>
        <w:t>May</w:t>
      </w:r>
      <w:r w:rsidR="00ED6C3D" w:rsidRPr="00ED6C3D">
        <w:rPr>
          <w:rFonts w:cs="Angsana New"/>
          <w:szCs w:val="28"/>
          <w:lang w:bidi="th-TH"/>
        </w:rPr>
        <w:t xml:space="preserve"> </w:t>
      </w:r>
      <w:r w:rsidR="00224A85">
        <w:rPr>
          <w:rFonts w:cs="Angsana New"/>
          <w:szCs w:val="28"/>
          <w:lang w:bidi="th-TH"/>
        </w:rPr>
        <w:t>202</w:t>
      </w:r>
      <w:r w:rsidR="005D40DE">
        <w:rPr>
          <w:rFonts w:cs="Angsana New"/>
          <w:szCs w:val="28"/>
          <w:lang w:bidi="th-TH"/>
        </w:rPr>
        <w:t>5</w:t>
      </w:r>
    </w:p>
    <w:sectPr w:rsidR="00A25DB5" w:rsidSect="007E3760">
      <w:headerReference w:type="default" r:id="rId19"/>
      <w:footerReference w:type="default" r:id="rId20"/>
      <w:pgSz w:w="11909" w:h="16834" w:code="9"/>
      <w:pgMar w:top="691" w:right="1152" w:bottom="994" w:left="1152" w:header="706" w:footer="720" w:gutter="0"/>
      <w:pgNumType w:start="15"/>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F300C" w14:textId="77777777" w:rsidR="000879DA" w:rsidRPr="00E40049" w:rsidRDefault="000879DA">
      <w:pPr>
        <w:rPr>
          <w:sz w:val="20"/>
          <w:szCs w:val="20"/>
        </w:rPr>
      </w:pPr>
      <w:r w:rsidRPr="00E40049">
        <w:rPr>
          <w:sz w:val="20"/>
          <w:szCs w:val="20"/>
        </w:rPr>
        <w:separator/>
      </w:r>
    </w:p>
    <w:p w14:paraId="3752FBD3" w14:textId="77777777" w:rsidR="000879DA" w:rsidRPr="00E40049" w:rsidRDefault="000879DA">
      <w:pPr>
        <w:rPr>
          <w:sz w:val="20"/>
          <w:szCs w:val="20"/>
        </w:rPr>
      </w:pPr>
    </w:p>
  </w:endnote>
  <w:endnote w:type="continuationSeparator" w:id="0">
    <w:p w14:paraId="0BB00868" w14:textId="77777777" w:rsidR="000879DA" w:rsidRPr="00E40049" w:rsidRDefault="000879DA">
      <w:pPr>
        <w:rPr>
          <w:sz w:val="20"/>
          <w:szCs w:val="20"/>
        </w:rPr>
      </w:pPr>
      <w:r w:rsidRPr="00E40049">
        <w:rPr>
          <w:sz w:val="20"/>
          <w:szCs w:val="20"/>
        </w:rPr>
        <w:continuationSeparator/>
      </w:r>
    </w:p>
    <w:p w14:paraId="7B3F3B38" w14:textId="77777777" w:rsidR="000879DA" w:rsidRPr="00E40049" w:rsidRDefault="000879DA">
      <w:pPr>
        <w:rPr>
          <w:sz w:val="20"/>
          <w:szCs w:val="20"/>
        </w:rPr>
      </w:pPr>
    </w:p>
  </w:endnote>
  <w:endnote w:type="continuationNotice" w:id="1">
    <w:p w14:paraId="16A2F73B" w14:textId="77777777" w:rsidR="000879DA" w:rsidRDefault="000879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021264"/>
      <w:docPartObj>
        <w:docPartGallery w:val="Page Numbers (Bottom of Page)"/>
        <w:docPartUnique/>
      </w:docPartObj>
    </w:sdtPr>
    <w:sdtEndPr>
      <w:rPr>
        <w:noProof/>
        <w:sz w:val="22"/>
        <w:szCs w:val="22"/>
      </w:rPr>
    </w:sdtEndPr>
    <w:sdtContent>
      <w:p w14:paraId="0AF9DB11" w14:textId="2E4CFFF4" w:rsidR="00F07E46" w:rsidRPr="007A5971" w:rsidRDefault="00F07E46">
        <w:pPr>
          <w:pStyle w:val="Footer"/>
          <w:jc w:val="center"/>
          <w:rPr>
            <w:noProof/>
            <w:sz w:val="22"/>
            <w:szCs w:val="22"/>
          </w:rPr>
        </w:pPr>
        <w:r w:rsidRPr="007A5971">
          <w:rPr>
            <w:noProof/>
            <w:sz w:val="22"/>
            <w:szCs w:val="22"/>
          </w:rPr>
          <w:fldChar w:fldCharType="begin"/>
        </w:r>
        <w:r w:rsidRPr="007A5971">
          <w:rPr>
            <w:noProof/>
            <w:sz w:val="22"/>
            <w:szCs w:val="22"/>
          </w:rPr>
          <w:instrText xml:space="preserve"> PAGE   \* MERGEFORMAT </w:instrText>
        </w:r>
        <w:r w:rsidRPr="007A5971">
          <w:rPr>
            <w:noProof/>
            <w:sz w:val="22"/>
            <w:szCs w:val="22"/>
          </w:rPr>
          <w:fldChar w:fldCharType="separate"/>
        </w:r>
        <w:r w:rsidR="000421B8">
          <w:rPr>
            <w:noProof/>
            <w:sz w:val="22"/>
            <w:szCs w:val="22"/>
          </w:rPr>
          <w:t>2</w:t>
        </w:r>
        <w:r w:rsidRPr="007A5971">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4BA2F8A5" w:rsidR="0028066B" w:rsidRPr="005D40DE" w:rsidRDefault="005D40DE" w:rsidP="001C0989">
    <w:pPr>
      <w:pStyle w:val="Footer"/>
      <w:jc w:val="center"/>
      <w:rPr>
        <w:sz w:val="22"/>
        <w:szCs w:val="22"/>
        <w:lang w:val="en-US"/>
      </w:rPr>
    </w:pPr>
    <w:r>
      <w:rPr>
        <w:sz w:val="22"/>
        <w:szCs w:val="22"/>
        <w:lang w:val="en-US"/>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5F7CC" w14:textId="77777777" w:rsidR="000879DA" w:rsidRPr="00E40049" w:rsidRDefault="000879DA">
      <w:pPr>
        <w:rPr>
          <w:sz w:val="20"/>
          <w:szCs w:val="20"/>
        </w:rPr>
      </w:pPr>
      <w:r w:rsidRPr="00E40049">
        <w:rPr>
          <w:sz w:val="20"/>
          <w:szCs w:val="20"/>
        </w:rPr>
        <w:separator/>
      </w:r>
    </w:p>
    <w:p w14:paraId="0B904A51" w14:textId="77777777" w:rsidR="000879DA" w:rsidRPr="00E40049" w:rsidRDefault="000879DA">
      <w:pPr>
        <w:rPr>
          <w:sz w:val="20"/>
          <w:szCs w:val="20"/>
        </w:rPr>
      </w:pPr>
    </w:p>
  </w:footnote>
  <w:footnote w:type="continuationSeparator" w:id="0">
    <w:p w14:paraId="76E4C50F" w14:textId="77777777" w:rsidR="000879DA" w:rsidRPr="00E40049" w:rsidRDefault="000879DA">
      <w:pPr>
        <w:rPr>
          <w:sz w:val="20"/>
          <w:szCs w:val="20"/>
        </w:rPr>
      </w:pPr>
      <w:r w:rsidRPr="00E40049">
        <w:rPr>
          <w:sz w:val="20"/>
          <w:szCs w:val="20"/>
        </w:rPr>
        <w:continuationSeparator/>
      </w:r>
    </w:p>
    <w:p w14:paraId="4168B60D" w14:textId="77777777" w:rsidR="000879DA" w:rsidRPr="00E40049" w:rsidRDefault="000879DA">
      <w:pPr>
        <w:rPr>
          <w:sz w:val="20"/>
          <w:szCs w:val="20"/>
        </w:rPr>
      </w:pPr>
    </w:p>
  </w:footnote>
  <w:footnote w:type="continuationNotice" w:id="1">
    <w:p w14:paraId="171FD3D0" w14:textId="77777777" w:rsidR="000879DA" w:rsidRDefault="000879D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1948C" w14:textId="09891279" w:rsidR="00652B5D" w:rsidRPr="00C7108E" w:rsidRDefault="00652B5D" w:rsidP="00C7108E">
    <w:pPr>
      <w:pStyle w:val="Header"/>
      <w:spacing w:line="240" w:lineRule="atLeast"/>
      <w:jc w:val="left"/>
      <w:rPr>
        <w:sz w:val="28"/>
        <w:szCs w:val="28"/>
      </w:rPr>
    </w:pPr>
  </w:p>
  <w:p w14:paraId="6A966E6B" w14:textId="2816DD22" w:rsidR="00C7108E" w:rsidRPr="00C7108E" w:rsidRDefault="00C7108E" w:rsidP="00C7108E">
    <w:pPr>
      <w:pStyle w:val="Header"/>
      <w:spacing w:line="240" w:lineRule="atLeast"/>
      <w:jc w:val="left"/>
      <w:rPr>
        <w:sz w:val="28"/>
        <w:szCs w:val="28"/>
      </w:rPr>
    </w:pPr>
  </w:p>
  <w:p w14:paraId="102E2829" w14:textId="55C77952" w:rsidR="00C7108E" w:rsidRPr="00C7108E" w:rsidRDefault="00C7108E" w:rsidP="00C7108E">
    <w:pPr>
      <w:pStyle w:val="Header"/>
      <w:spacing w:line="240" w:lineRule="atLeast"/>
      <w:jc w:val="left"/>
      <w:rPr>
        <w:sz w:val="28"/>
        <w:szCs w:val="28"/>
      </w:rPr>
    </w:pPr>
  </w:p>
  <w:p w14:paraId="6086231E" w14:textId="14FE180F" w:rsidR="00C7108E" w:rsidRPr="00C7108E" w:rsidRDefault="00C7108E" w:rsidP="00C7108E">
    <w:pPr>
      <w:pStyle w:val="Header"/>
      <w:spacing w:line="240" w:lineRule="atLeast"/>
      <w:jc w:val="left"/>
      <w:rPr>
        <w:sz w:val="28"/>
        <w:szCs w:val="28"/>
      </w:rPr>
    </w:pPr>
  </w:p>
  <w:p w14:paraId="72EDA8F9" w14:textId="22785B22" w:rsidR="00C7108E" w:rsidRPr="00C7108E" w:rsidRDefault="00C7108E" w:rsidP="00C7108E">
    <w:pPr>
      <w:pStyle w:val="Header"/>
      <w:spacing w:line="240" w:lineRule="atLeast"/>
      <w:jc w:val="left"/>
      <w:rPr>
        <w:sz w:val="28"/>
        <w:szCs w:val="28"/>
      </w:rPr>
    </w:pPr>
  </w:p>
  <w:p w14:paraId="7E4CF8CC" w14:textId="69F194F4" w:rsidR="00C7108E" w:rsidRPr="00C7108E" w:rsidRDefault="00C7108E" w:rsidP="00C7108E">
    <w:pPr>
      <w:pStyle w:val="Header"/>
      <w:spacing w:line="240" w:lineRule="atLeast"/>
      <w:jc w:val="left"/>
      <w:rPr>
        <w:sz w:val="28"/>
        <w:szCs w:val="28"/>
      </w:rPr>
    </w:pPr>
  </w:p>
  <w:p w14:paraId="73EC55BD" w14:textId="4CA23297" w:rsidR="00C7108E" w:rsidRPr="00C7108E" w:rsidRDefault="00C7108E" w:rsidP="00C7108E">
    <w:pPr>
      <w:pStyle w:val="Header"/>
      <w:spacing w:line="240" w:lineRule="atLeast"/>
      <w:jc w:val="left"/>
      <w:rPr>
        <w:sz w:val="28"/>
        <w:szCs w:val="28"/>
      </w:rPr>
    </w:pPr>
  </w:p>
  <w:p w14:paraId="057B994F" w14:textId="71B525FE" w:rsidR="00C7108E" w:rsidRPr="00C7108E" w:rsidRDefault="00C7108E" w:rsidP="00C7108E">
    <w:pPr>
      <w:pStyle w:val="Header"/>
      <w:spacing w:line="240" w:lineRule="atLeast"/>
      <w:jc w:val="left"/>
      <w:rPr>
        <w:sz w:val="28"/>
        <w:szCs w:val="28"/>
      </w:rPr>
    </w:pPr>
  </w:p>
  <w:p w14:paraId="4D7F6740" w14:textId="2BA8E455" w:rsidR="00C7108E" w:rsidRPr="00C7108E" w:rsidRDefault="00C7108E" w:rsidP="00C7108E">
    <w:pPr>
      <w:pStyle w:val="Header"/>
      <w:spacing w:line="240" w:lineRule="atLeast"/>
      <w:jc w:val="left"/>
      <w:rPr>
        <w:sz w:val="28"/>
        <w:szCs w:val="28"/>
      </w:rPr>
    </w:pPr>
  </w:p>
  <w:p w14:paraId="094C61CE" w14:textId="5250D5E8" w:rsidR="00C7108E" w:rsidRPr="00C7108E" w:rsidRDefault="00C7108E" w:rsidP="00C7108E">
    <w:pPr>
      <w:pStyle w:val="Header"/>
      <w:spacing w:line="240" w:lineRule="atLeast"/>
      <w:jc w:val="left"/>
      <w:rPr>
        <w:sz w:val="28"/>
        <w:szCs w:val="28"/>
      </w:rPr>
    </w:pPr>
  </w:p>
  <w:p w14:paraId="022AF65C" w14:textId="4539C911" w:rsidR="00C7108E" w:rsidRPr="00C7108E" w:rsidRDefault="00C7108E" w:rsidP="00C7108E">
    <w:pPr>
      <w:pStyle w:val="Header"/>
      <w:spacing w:line="240" w:lineRule="atLeast"/>
      <w:jc w:val="left"/>
      <w:rPr>
        <w:sz w:val="28"/>
        <w:szCs w:val="28"/>
      </w:rPr>
    </w:pPr>
  </w:p>
  <w:p w14:paraId="54E35A02" w14:textId="3100DE7C" w:rsidR="00C7108E" w:rsidRPr="00C7108E" w:rsidRDefault="00C7108E" w:rsidP="00C7108E">
    <w:pPr>
      <w:pStyle w:val="Header"/>
      <w:spacing w:line="240" w:lineRule="atLeast"/>
      <w:jc w:val="left"/>
      <w:rPr>
        <w:sz w:val="28"/>
        <w:szCs w:val="28"/>
      </w:rPr>
    </w:pPr>
  </w:p>
  <w:p w14:paraId="09641A22" w14:textId="77777777" w:rsidR="00C7108E" w:rsidRPr="00C7108E" w:rsidRDefault="00C7108E" w:rsidP="00C7108E">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1CCC1" w14:textId="48393F1D" w:rsidR="00652B5D" w:rsidRDefault="00652B5D" w:rsidP="00652B5D">
    <w:pPr>
      <w:pStyle w:val="Header"/>
      <w:spacing w:line="240" w:lineRule="atLeast"/>
      <w:jc w:val="left"/>
      <w:rPr>
        <w:sz w:val="28"/>
        <w:szCs w:val="28"/>
      </w:rPr>
    </w:pPr>
  </w:p>
  <w:p w14:paraId="573726C2" w14:textId="77777777" w:rsidR="00904A78" w:rsidRDefault="00904A78" w:rsidP="00652B5D">
    <w:pPr>
      <w:pStyle w:val="Header"/>
      <w:spacing w:line="240" w:lineRule="atLeast"/>
      <w:jc w:val="left"/>
      <w:rPr>
        <w:sz w:val="28"/>
        <w:szCs w:val="28"/>
      </w:rPr>
    </w:pPr>
  </w:p>
  <w:p w14:paraId="64E8C5C7" w14:textId="77777777" w:rsidR="00652B5D" w:rsidRDefault="00652B5D" w:rsidP="00652B5D">
    <w:pPr>
      <w:pStyle w:val="Header"/>
      <w:spacing w:line="240" w:lineRule="atLeast"/>
      <w:jc w:val="left"/>
      <w:rPr>
        <w:sz w:val="28"/>
        <w:szCs w:val="28"/>
      </w:rPr>
    </w:pPr>
  </w:p>
  <w:p w14:paraId="611F9290" w14:textId="77777777" w:rsidR="00652B5D" w:rsidRDefault="00652B5D" w:rsidP="00652B5D">
    <w:pPr>
      <w:pStyle w:val="Header"/>
      <w:spacing w:line="240" w:lineRule="atLeast"/>
      <w:jc w:val="left"/>
      <w:rPr>
        <w:sz w:val="28"/>
        <w:szCs w:val="28"/>
      </w:rPr>
    </w:pPr>
  </w:p>
  <w:p w14:paraId="13467921" w14:textId="77777777" w:rsidR="00652B5D" w:rsidRDefault="00652B5D" w:rsidP="00652B5D">
    <w:pPr>
      <w:pStyle w:val="Header"/>
      <w:spacing w:line="240" w:lineRule="atLeast"/>
      <w:jc w:val="left"/>
      <w:rPr>
        <w:sz w:val="28"/>
        <w:szCs w:val="28"/>
      </w:rPr>
    </w:pPr>
  </w:p>
  <w:p w14:paraId="11A1A029" w14:textId="77777777" w:rsidR="00652B5D" w:rsidRDefault="00652B5D" w:rsidP="00652B5D">
    <w:pPr>
      <w:pStyle w:val="Header"/>
      <w:spacing w:line="240" w:lineRule="atLeast"/>
      <w:jc w:val="left"/>
      <w:rPr>
        <w:sz w:val="28"/>
        <w:szCs w:val="28"/>
      </w:rPr>
    </w:pPr>
  </w:p>
  <w:p w14:paraId="008A0F14" w14:textId="77777777" w:rsidR="00652B5D" w:rsidRDefault="00652B5D" w:rsidP="00652B5D">
    <w:pPr>
      <w:pStyle w:val="Header"/>
      <w:spacing w:line="240" w:lineRule="atLeast"/>
      <w:jc w:val="left"/>
      <w:rPr>
        <w:sz w:val="28"/>
        <w:szCs w:val="28"/>
      </w:rPr>
    </w:pPr>
  </w:p>
  <w:p w14:paraId="4B711EFF" w14:textId="77777777" w:rsidR="00652B5D" w:rsidRDefault="00652B5D" w:rsidP="00652B5D">
    <w:pPr>
      <w:pStyle w:val="Header"/>
      <w:spacing w:line="240" w:lineRule="atLeast"/>
      <w:jc w:val="left"/>
      <w:rPr>
        <w:sz w:val="28"/>
        <w:szCs w:val="28"/>
      </w:rPr>
    </w:pPr>
  </w:p>
  <w:p w14:paraId="4DBF0756" w14:textId="77777777" w:rsidR="00652B5D" w:rsidRDefault="00652B5D" w:rsidP="00652B5D">
    <w:pPr>
      <w:pStyle w:val="Header"/>
      <w:spacing w:line="240" w:lineRule="atLeast"/>
      <w:jc w:val="left"/>
      <w:rPr>
        <w:sz w:val="28"/>
        <w:szCs w:val="28"/>
      </w:rPr>
    </w:pPr>
  </w:p>
  <w:p w14:paraId="3489465C" w14:textId="1684AF09" w:rsidR="00652B5D" w:rsidRDefault="00652B5D" w:rsidP="00652B5D">
    <w:pPr>
      <w:pStyle w:val="Header"/>
      <w:spacing w:line="240" w:lineRule="atLeast"/>
      <w:jc w:val="left"/>
      <w:rPr>
        <w:sz w:val="28"/>
        <w:szCs w:val="28"/>
      </w:rPr>
    </w:pPr>
  </w:p>
  <w:p w14:paraId="7B3BBADE" w14:textId="3D7CC53E" w:rsidR="00C7108E" w:rsidRDefault="00C7108E" w:rsidP="00652B5D">
    <w:pPr>
      <w:pStyle w:val="Header"/>
      <w:spacing w:line="240" w:lineRule="atLeast"/>
      <w:jc w:val="left"/>
      <w:rPr>
        <w:sz w:val="28"/>
        <w:szCs w:val="28"/>
      </w:rPr>
    </w:pPr>
  </w:p>
  <w:p w14:paraId="76A7B941" w14:textId="77777777" w:rsidR="00C7108E" w:rsidRPr="00652B5D" w:rsidRDefault="00C7108E" w:rsidP="00652B5D">
    <w:pPr>
      <w:pStyle w:val="Header"/>
      <w:spacing w:line="240" w:lineRule="atLeast"/>
      <w:jc w:val="lef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52CCA" w14:textId="39A0F514" w:rsidR="00F86B80" w:rsidRPr="00C7108E" w:rsidRDefault="00F86B80" w:rsidP="00FC6E70">
    <w:pPr>
      <w:pStyle w:val="Header"/>
      <w:spacing w:line="240" w:lineRule="atLeast"/>
      <w:jc w:val="left"/>
      <w:rPr>
        <w:rFonts w:cs="Times New Roman"/>
        <w:sz w:val="28"/>
        <w:szCs w:val="28"/>
      </w:rPr>
    </w:pPr>
  </w:p>
  <w:p w14:paraId="7C8D8EEC" w14:textId="77777777" w:rsidR="00F86B80" w:rsidRPr="00C7108E" w:rsidRDefault="00F86B80" w:rsidP="00FC6E70">
    <w:pPr>
      <w:pStyle w:val="Header"/>
      <w:spacing w:line="240" w:lineRule="atLeast"/>
      <w:jc w:val="left"/>
      <w:rPr>
        <w:rFonts w:cstheme="minorBidi"/>
        <w:sz w:val="28"/>
        <w:szCs w:val="28"/>
      </w:rPr>
    </w:pPr>
  </w:p>
  <w:p w14:paraId="14C02A7C" w14:textId="71CF2430" w:rsidR="00FC6E70" w:rsidRPr="00C7108E" w:rsidRDefault="00FC6E70" w:rsidP="00FC6E70">
    <w:pPr>
      <w:pStyle w:val="Header"/>
      <w:spacing w:line="240" w:lineRule="atLeast"/>
      <w:jc w:val="left"/>
      <w:rPr>
        <w:rFonts w:cs="Times New Roman"/>
        <w:sz w:val="28"/>
        <w:szCs w:val="28"/>
      </w:rPr>
    </w:pPr>
  </w:p>
  <w:p w14:paraId="32AC4378" w14:textId="29610E73" w:rsidR="00FC6E70" w:rsidRDefault="00FC6E70" w:rsidP="00FC6E70">
    <w:pPr>
      <w:pStyle w:val="Header"/>
      <w:spacing w:line="240" w:lineRule="atLeast"/>
      <w:jc w:val="left"/>
      <w:rPr>
        <w:rFonts w:cstheme="minorBidi"/>
        <w:sz w:val="28"/>
        <w:szCs w:val="28"/>
      </w:rPr>
    </w:pPr>
  </w:p>
  <w:p w14:paraId="0B740A5A" w14:textId="77777777" w:rsidR="00C7108E" w:rsidRPr="00C7108E" w:rsidRDefault="00C7108E" w:rsidP="00FC6E70">
    <w:pPr>
      <w:pStyle w:val="Header"/>
      <w:spacing w:line="240" w:lineRule="atLeast"/>
      <w:jc w:val="left"/>
      <w:rPr>
        <w:rFonts w:cstheme="minorBidi"/>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2692D" w14:textId="77777777" w:rsidR="0028066B" w:rsidRPr="005D40DE" w:rsidRDefault="0028066B" w:rsidP="005D40DE">
    <w:pPr>
      <w:pStyle w:val="Header"/>
      <w:spacing w:line="240" w:lineRule="atLeast"/>
      <w:jc w:val="left"/>
      <w:rPr>
        <w:rFonts w:cs="Times New Roman"/>
        <w:sz w:val="28"/>
        <w:szCs w:val="28"/>
      </w:rPr>
    </w:pPr>
  </w:p>
  <w:p w14:paraId="3D66EB04" w14:textId="77777777" w:rsidR="005D40DE" w:rsidRPr="005D40DE" w:rsidRDefault="005D40DE" w:rsidP="005D40DE">
    <w:pPr>
      <w:pStyle w:val="Header"/>
      <w:spacing w:line="240" w:lineRule="atLeast"/>
      <w:jc w:val="left"/>
      <w:rPr>
        <w:rFonts w:cs="Times New Roman"/>
        <w:sz w:val="28"/>
        <w:szCs w:val="28"/>
      </w:rPr>
    </w:pPr>
  </w:p>
  <w:p w14:paraId="7406FCAA" w14:textId="77777777" w:rsidR="005D40DE" w:rsidRPr="005D40DE" w:rsidRDefault="005D40DE" w:rsidP="005D40DE">
    <w:pPr>
      <w:pStyle w:val="Header"/>
      <w:spacing w:line="240" w:lineRule="atLeast"/>
      <w:jc w:val="left"/>
      <w:rPr>
        <w:rFonts w:cs="Times New Roman"/>
        <w:sz w:val="28"/>
        <w:szCs w:val="28"/>
      </w:rPr>
    </w:pPr>
  </w:p>
  <w:p w14:paraId="7441D92F" w14:textId="77777777" w:rsidR="005D40DE" w:rsidRPr="005D40DE" w:rsidRDefault="005D40DE" w:rsidP="005D40DE">
    <w:pPr>
      <w:pStyle w:val="Header"/>
      <w:spacing w:line="240" w:lineRule="atLeast"/>
      <w:jc w:val="left"/>
      <w:rPr>
        <w:rFonts w:cs="Times New Roman"/>
        <w:sz w:val="28"/>
        <w:szCs w:val="28"/>
      </w:rPr>
    </w:pPr>
  </w:p>
  <w:p w14:paraId="32DC244D" w14:textId="77777777" w:rsidR="005D40DE" w:rsidRPr="005D40DE" w:rsidRDefault="005D40DE" w:rsidP="005D40DE">
    <w:pPr>
      <w:pStyle w:val="Header"/>
      <w:spacing w:line="240" w:lineRule="atLeast"/>
      <w:jc w:val="left"/>
      <w:rPr>
        <w:rFonts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2A"/>
    <w:rsid w:val="00000998"/>
    <w:rsid w:val="00000B39"/>
    <w:rsid w:val="00000BDB"/>
    <w:rsid w:val="00000C25"/>
    <w:rsid w:val="000010A9"/>
    <w:rsid w:val="00001247"/>
    <w:rsid w:val="0000126A"/>
    <w:rsid w:val="00001C83"/>
    <w:rsid w:val="00001ED2"/>
    <w:rsid w:val="0000227D"/>
    <w:rsid w:val="0000247D"/>
    <w:rsid w:val="000025C2"/>
    <w:rsid w:val="000027B1"/>
    <w:rsid w:val="00002946"/>
    <w:rsid w:val="00002961"/>
    <w:rsid w:val="00002C07"/>
    <w:rsid w:val="00002C3A"/>
    <w:rsid w:val="00002D8B"/>
    <w:rsid w:val="00002F15"/>
    <w:rsid w:val="00003110"/>
    <w:rsid w:val="000034B9"/>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FAD"/>
    <w:rsid w:val="000062C4"/>
    <w:rsid w:val="0000666E"/>
    <w:rsid w:val="00006AC5"/>
    <w:rsid w:val="00007104"/>
    <w:rsid w:val="00007193"/>
    <w:rsid w:val="0000739D"/>
    <w:rsid w:val="0000795F"/>
    <w:rsid w:val="00007FB9"/>
    <w:rsid w:val="000100D5"/>
    <w:rsid w:val="0001023B"/>
    <w:rsid w:val="00010255"/>
    <w:rsid w:val="000103C6"/>
    <w:rsid w:val="000104F2"/>
    <w:rsid w:val="00010850"/>
    <w:rsid w:val="000109B0"/>
    <w:rsid w:val="000109BF"/>
    <w:rsid w:val="00010C3A"/>
    <w:rsid w:val="00010CE9"/>
    <w:rsid w:val="00012007"/>
    <w:rsid w:val="00012021"/>
    <w:rsid w:val="0001225B"/>
    <w:rsid w:val="00012AC0"/>
    <w:rsid w:val="00012CE8"/>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5191"/>
    <w:rsid w:val="000152C7"/>
    <w:rsid w:val="000152D2"/>
    <w:rsid w:val="000152DA"/>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1250"/>
    <w:rsid w:val="0002132A"/>
    <w:rsid w:val="0002159C"/>
    <w:rsid w:val="0002177A"/>
    <w:rsid w:val="00021843"/>
    <w:rsid w:val="00021A91"/>
    <w:rsid w:val="00021B07"/>
    <w:rsid w:val="00021C44"/>
    <w:rsid w:val="00021FC8"/>
    <w:rsid w:val="0002219F"/>
    <w:rsid w:val="00022627"/>
    <w:rsid w:val="000228CF"/>
    <w:rsid w:val="00022EDC"/>
    <w:rsid w:val="00023342"/>
    <w:rsid w:val="00023378"/>
    <w:rsid w:val="000235B0"/>
    <w:rsid w:val="00023611"/>
    <w:rsid w:val="000236A4"/>
    <w:rsid w:val="00023D78"/>
    <w:rsid w:val="00023DC8"/>
    <w:rsid w:val="00023E89"/>
    <w:rsid w:val="00023F73"/>
    <w:rsid w:val="000243C2"/>
    <w:rsid w:val="0002453A"/>
    <w:rsid w:val="000247C4"/>
    <w:rsid w:val="000248CD"/>
    <w:rsid w:val="00025020"/>
    <w:rsid w:val="0002510E"/>
    <w:rsid w:val="00025665"/>
    <w:rsid w:val="00025792"/>
    <w:rsid w:val="00025984"/>
    <w:rsid w:val="00025A39"/>
    <w:rsid w:val="00025B52"/>
    <w:rsid w:val="00025F88"/>
    <w:rsid w:val="0002605F"/>
    <w:rsid w:val="000261F0"/>
    <w:rsid w:val="00026232"/>
    <w:rsid w:val="0002627E"/>
    <w:rsid w:val="00026300"/>
    <w:rsid w:val="00026442"/>
    <w:rsid w:val="00026B16"/>
    <w:rsid w:val="00026B81"/>
    <w:rsid w:val="00026EC1"/>
    <w:rsid w:val="0002717D"/>
    <w:rsid w:val="0002727F"/>
    <w:rsid w:val="0002760F"/>
    <w:rsid w:val="00027896"/>
    <w:rsid w:val="000279E1"/>
    <w:rsid w:val="00027D7B"/>
    <w:rsid w:val="00030140"/>
    <w:rsid w:val="0003088B"/>
    <w:rsid w:val="00030BEA"/>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BED"/>
    <w:rsid w:val="00033CBE"/>
    <w:rsid w:val="0003406E"/>
    <w:rsid w:val="00034127"/>
    <w:rsid w:val="000343A9"/>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8"/>
    <w:rsid w:val="00041007"/>
    <w:rsid w:val="0004120E"/>
    <w:rsid w:val="00041682"/>
    <w:rsid w:val="00041B9F"/>
    <w:rsid w:val="000421B8"/>
    <w:rsid w:val="0004237A"/>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AEC"/>
    <w:rsid w:val="00045BFD"/>
    <w:rsid w:val="000463E4"/>
    <w:rsid w:val="00046B21"/>
    <w:rsid w:val="00046CB8"/>
    <w:rsid w:val="00047336"/>
    <w:rsid w:val="00047807"/>
    <w:rsid w:val="00047BA3"/>
    <w:rsid w:val="00047BAE"/>
    <w:rsid w:val="00047BB2"/>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BA5"/>
    <w:rsid w:val="00060CF4"/>
    <w:rsid w:val="00060D53"/>
    <w:rsid w:val="00060ED7"/>
    <w:rsid w:val="00060FCD"/>
    <w:rsid w:val="0006104D"/>
    <w:rsid w:val="000617BF"/>
    <w:rsid w:val="00061C11"/>
    <w:rsid w:val="00061DCA"/>
    <w:rsid w:val="0006207D"/>
    <w:rsid w:val="00062128"/>
    <w:rsid w:val="000622CB"/>
    <w:rsid w:val="0006248C"/>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C36"/>
    <w:rsid w:val="00064FB2"/>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F3A"/>
    <w:rsid w:val="00066FD5"/>
    <w:rsid w:val="00066FFA"/>
    <w:rsid w:val="000670CF"/>
    <w:rsid w:val="000672C2"/>
    <w:rsid w:val="00067532"/>
    <w:rsid w:val="0006754A"/>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656"/>
    <w:rsid w:val="00075980"/>
    <w:rsid w:val="00075DE1"/>
    <w:rsid w:val="0007647A"/>
    <w:rsid w:val="00076716"/>
    <w:rsid w:val="0007698B"/>
    <w:rsid w:val="0007770C"/>
    <w:rsid w:val="00077CB1"/>
    <w:rsid w:val="00077DD5"/>
    <w:rsid w:val="00077EDE"/>
    <w:rsid w:val="00080134"/>
    <w:rsid w:val="0008036A"/>
    <w:rsid w:val="000806EE"/>
    <w:rsid w:val="0008091B"/>
    <w:rsid w:val="00081463"/>
    <w:rsid w:val="00081725"/>
    <w:rsid w:val="0008177E"/>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77D"/>
    <w:rsid w:val="000879DA"/>
    <w:rsid w:val="00087EE3"/>
    <w:rsid w:val="00090345"/>
    <w:rsid w:val="000905CF"/>
    <w:rsid w:val="00090998"/>
    <w:rsid w:val="00090A5A"/>
    <w:rsid w:val="00090BCF"/>
    <w:rsid w:val="00090DA2"/>
    <w:rsid w:val="000912DA"/>
    <w:rsid w:val="00091801"/>
    <w:rsid w:val="000925B1"/>
    <w:rsid w:val="000927F7"/>
    <w:rsid w:val="000928CA"/>
    <w:rsid w:val="00092D21"/>
    <w:rsid w:val="00092E42"/>
    <w:rsid w:val="00093327"/>
    <w:rsid w:val="00093528"/>
    <w:rsid w:val="000935F5"/>
    <w:rsid w:val="00093827"/>
    <w:rsid w:val="000938F5"/>
    <w:rsid w:val="00093AFA"/>
    <w:rsid w:val="00093C3C"/>
    <w:rsid w:val="00093F60"/>
    <w:rsid w:val="00093F65"/>
    <w:rsid w:val="000940C2"/>
    <w:rsid w:val="0009487C"/>
    <w:rsid w:val="00094F4D"/>
    <w:rsid w:val="0009510C"/>
    <w:rsid w:val="000952C0"/>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CED"/>
    <w:rsid w:val="00097DE7"/>
    <w:rsid w:val="00097E31"/>
    <w:rsid w:val="000A0958"/>
    <w:rsid w:val="000A09A8"/>
    <w:rsid w:val="000A0A58"/>
    <w:rsid w:val="000A1264"/>
    <w:rsid w:val="000A12D7"/>
    <w:rsid w:val="000A1702"/>
    <w:rsid w:val="000A1A46"/>
    <w:rsid w:val="000A1D5D"/>
    <w:rsid w:val="000A1DEB"/>
    <w:rsid w:val="000A2051"/>
    <w:rsid w:val="000A261F"/>
    <w:rsid w:val="000A2882"/>
    <w:rsid w:val="000A2DB6"/>
    <w:rsid w:val="000A2DDA"/>
    <w:rsid w:val="000A3352"/>
    <w:rsid w:val="000A3872"/>
    <w:rsid w:val="000A3C9C"/>
    <w:rsid w:val="000A3D23"/>
    <w:rsid w:val="000A3D95"/>
    <w:rsid w:val="000A3E99"/>
    <w:rsid w:val="000A3EF1"/>
    <w:rsid w:val="000A3F30"/>
    <w:rsid w:val="000A4205"/>
    <w:rsid w:val="000A43E4"/>
    <w:rsid w:val="000A4FF0"/>
    <w:rsid w:val="000A5023"/>
    <w:rsid w:val="000A54A5"/>
    <w:rsid w:val="000A5797"/>
    <w:rsid w:val="000A57BD"/>
    <w:rsid w:val="000A5F45"/>
    <w:rsid w:val="000A62F7"/>
    <w:rsid w:val="000A6387"/>
    <w:rsid w:val="000A6C7D"/>
    <w:rsid w:val="000A6D54"/>
    <w:rsid w:val="000B04EF"/>
    <w:rsid w:val="000B11D9"/>
    <w:rsid w:val="000B1595"/>
    <w:rsid w:val="000B180B"/>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0D5"/>
    <w:rsid w:val="000B4153"/>
    <w:rsid w:val="000B4289"/>
    <w:rsid w:val="000B449C"/>
    <w:rsid w:val="000B465B"/>
    <w:rsid w:val="000B4AAB"/>
    <w:rsid w:val="000B4CF3"/>
    <w:rsid w:val="000B4DB1"/>
    <w:rsid w:val="000B4DBC"/>
    <w:rsid w:val="000B501F"/>
    <w:rsid w:val="000B50C6"/>
    <w:rsid w:val="000B510F"/>
    <w:rsid w:val="000B5391"/>
    <w:rsid w:val="000B53CF"/>
    <w:rsid w:val="000B58E7"/>
    <w:rsid w:val="000B59AD"/>
    <w:rsid w:val="000B5CF4"/>
    <w:rsid w:val="000B5D2A"/>
    <w:rsid w:val="000B5D56"/>
    <w:rsid w:val="000B5ECC"/>
    <w:rsid w:val="000B5FE5"/>
    <w:rsid w:val="000B6479"/>
    <w:rsid w:val="000B6B5C"/>
    <w:rsid w:val="000B6D7F"/>
    <w:rsid w:val="000B7051"/>
    <w:rsid w:val="000B7561"/>
    <w:rsid w:val="000B75A6"/>
    <w:rsid w:val="000B772F"/>
    <w:rsid w:val="000B7879"/>
    <w:rsid w:val="000B79F7"/>
    <w:rsid w:val="000B7ED7"/>
    <w:rsid w:val="000B7FC1"/>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18"/>
    <w:rsid w:val="000C254A"/>
    <w:rsid w:val="000C2596"/>
    <w:rsid w:val="000C2B0B"/>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7046"/>
    <w:rsid w:val="000C7049"/>
    <w:rsid w:val="000C7071"/>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6B"/>
    <w:rsid w:val="000D25A7"/>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A4C"/>
    <w:rsid w:val="000E0DE5"/>
    <w:rsid w:val="000E1650"/>
    <w:rsid w:val="000E1794"/>
    <w:rsid w:val="000E1D77"/>
    <w:rsid w:val="000E1DBD"/>
    <w:rsid w:val="000E1DF9"/>
    <w:rsid w:val="000E1EB0"/>
    <w:rsid w:val="000E20D7"/>
    <w:rsid w:val="000E21B4"/>
    <w:rsid w:val="000E2542"/>
    <w:rsid w:val="000E2637"/>
    <w:rsid w:val="000E272C"/>
    <w:rsid w:val="000E2A81"/>
    <w:rsid w:val="000E2D3C"/>
    <w:rsid w:val="000E2F00"/>
    <w:rsid w:val="000E2F4B"/>
    <w:rsid w:val="000E36B8"/>
    <w:rsid w:val="000E3A5B"/>
    <w:rsid w:val="000E3AE8"/>
    <w:rsid w:val="000E3AF8"/>
    <w:rsid w:val="000E3CD6"/>
    <w:rsid w:val="000E3FDA"/>
    <w:rsid w:val="000E4306"/>
    <w:rsid w:val="000E45AD"/>
    <w:rsid w:val="000E45D9"/>
    <w:rsid w:val="000E45F1"/>
    <w:rsid w:val="000E46AB"/>
    <w:rsid w:val="000E4C3C"/>
    <w:rsid w:val="000E4EA3"/>
    <w:rsid w:val="000E5306"/>
    <w:rsid w:val="000E5552"/>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1B4"/>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F6A"/>
    <w:rsid w:val="000F2571"/>
    <w:rsid w:val="000F26F0"/>
    <w:rsid w:val="000F2A78"/>
    <w:rsid w:val="000F30CB"/>
    <w:rsid w:val="000F32C9"/>
    <w:rsid w:val="000F349C"/>
    <w:rsid w:val="000F37A4"/>
    <w:rsid w:val="000F3CED"/>
    <w:rsid w:val="000F3D53"/>
    <w:rsid w:val="000F3E2E"/>
    <w:rsid w:val="000F3EDD"/>
    <w:rsid w:val="000F483C"/>
    <w:rsid w:val="000F4E5A"/>
    <w:rsid w:val="000F4EA9"/>
    <w:rsid w:val="000F551C"/>
    <w:rsid w:val="000F559D"/>
    <w:rsid w:val="000F58F6"/>
    <w:rsid w:val="000F612D"/>
    <w:rsid w:val="000F6212"/>
    <w:rsid w:val="000F63FA"/>
    <w:rsid w:val="000F6956"/>
    <w:rsid w:val="000F6A4E"/>
    <w:rsid w:val="000F6E75"/>
    <w:rsid w:val="0010011E"/>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612"/>
    <w:rsid w:val="00103638"/>
    <w:rsid w:val="0010373C"/>
    <w:rsid w:val="00103B41"/>
    <w:rsid w:val="00103E2D"/>
    <w:rsid w:val="00103FAD"/>
    <w:rsid w:val="0010401B"/>
    <w:rsid w:val="0010426F"/>
    <w:rsid w:val="00104613"/>
    <w:rsid w:val="00104BE2"/>
    <w:rsid w:val="00104C73"/>
    <w:rsid w:val="00104D30"/>
    <w:rsid w:val="00105037"/>
    <w:rsid w:val="001052BB"/>
    <w:rsid w:val="00105579"/>
    <w:rsid w:val="00105DED"/>
    <w:rsid w:val="001060B4"/>
    <w:rsid w:val="00106290"/>
    <w:rsid w:val="00106780"/>
    <w:rsid w:val="00106873"/>
    <w:rsid w:val="00106995"/>
    <w:rsid w:val="00106A82"/>
    <w:rsid w:val="00106A90"/>
    <w:rsid w:val="00106BD8"/>
    <w:rsid w:val="00106FA1"/>
    <w:rsid w:val="0010752D"/>
    <w:rsid w:val="0010768C"/>
    <w:rsid w:val="00107D67"/>
    <w:rsid w:val="0011044F"/>
    <w:rsid w:val="00110518"/>
    <w:rsid w:val="001109A4"/>
    <w:rsid w:val="00110EB6"/>
    <w:rsid w:val="00110FCB"/>
    <w:rsid w:val="00111129"/>
    <w:rsid w:val="001117C4"/>
    <w:rsid w:val="00111B27"/>
    <w:rsid w:val="00111EA3"/>
    <w:rsid w:val="001121EE"/>
    <w:rsid w:val="0011221B"/>
    <w:rsid w:val="001122F0"/>
    <w:rsid w:val="00112764"/>
    <w:rsid w:val="00112793"/>
    <w:rsid w:val="00112A2E"/>
    <w:rsid w:val="00112E5D"/>
    <w:rsid w:val="0011311E"/>
    <w:rsid w:val="001133E7"/>
    <w:rsid w:val="001138B4"/>
    <w:rsid w:val="00113A45"/>
    <w:rsid w:val="00113AB1"/>
    <w:rsid w:val="00113BB5"/>
    <w:rsid w:val="00113D99"/>
    <w:rsid w:val="00114674"/>
    <w:rsid w:val="001147C1"/>
    <w:rsid w:val="00114D3F"/>
    <w:rsid w:val="00114EF2"/>
    <w:rsid w:val="001150D7"/>
    <w:rsid w:val="001157C1"/>
    <w:rsid w:val="00115867"/>
    <w:rsid w:val="00115A4E"/>
    <w:rsid w:val="00115BAA"/>
    <w:rsid w:val="001168BE"/>
    <w:rsid w:val="00116918"/>
    <w:rsid w:val="00116AFC"/>
    <w:rsid w:val="001172FC"/>
    <w:rsid w:val="001176FF"/>
    <w:rsid w:val="001178CF"/>
    <w:rsid w:val="00117EBD"/>
    <w:rsid w:val="00117F71"/>
    <w:rsid w:val="00120040"/>
    <w:rsid w:val="001200C7"/>
    <w:rsid w:val="00120242"/>
    <w:rsid w:val="001205E1"/>
    <w:rsid w:val="00120667"/>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918"/>
    <w:rsid w:val="00134D26"/>
    <w:rsid w:val="0013589F"/>
    <w:rsid w:val="001358F2"/>
    <w:rsid w:val="00135FE7"/>
    <w:rsid w:val="00136101"/>
    <w:rsid w:val="001361BB"/>
    <w:rsid w:val="00136321"/>
    <w:rsid w:val="0013667B"/>
    <w:rsid w:val="00136CC3"/>
    <w:rsid w:val="00136CF6"/>
    <w:rsid w:val="00136F64"/>
    <w:rsid w:val="00137196"/>
    <w:rsid w:val="001372D3"/>
    <w:rsid w:val="00137514"/>
    <w:rsid w:val="0013774A"/>
    <w:rsid w:val="00137B4B"/>
    <w:rsid w:val="00137D0F"/>
    <w:rsid w:val="00140187"/>
    <w:rsid w:val="00140356"/>
    <w:rsid w:val="001405D3"/>
    <w:rsid w:val="00140657"/>
    <w:rsid w:val="0014098A"/>
    <w:rsid w:val="00140A5D"/>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8D"/>
    <w:rsid w:val="0014787C"/>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9D9"/>
    <w:rsid w:val="00153F08"/>
    <w:rsid w:val="00153F7C"/>
    <w:rsid w:val="001545C1"/>
    <w:rsid w:val="00154672"/>
    <w:rsid w:val="001547EF"/>
    <w:rsid w:val="001548B6"/>
    <w:rsid w:val="0015541C"/>
    <w:rsid w:val="00155445"/>
    <w:rsid w:val="00155B1F"/>
    <w:rsid w:val="00155C77"/>
    <w:rsid w:val="00155E69"/>
    <w:rsid w:val="00155F5B"/>
    <w:rsid w:val="001564C3"/>
    <w:rsid w:val="00156A73"/>
    <w:rsid w:val="00157339"/>
    <w:rsid w:val="0015798A"/>
    <w:rsid w:val="00160394"/>
    <w:rsid w:val="00160C00"/>
    <w:rsid w:val="00160E91"/>
    <w:rsid w:val="00160EDF"/>
    <w:rsid w:val="00160F6A"/>
    <w:rsid w:val="00160F6C"/>
    <w:rsid w:val="001611F3"/>
    <w:rsid w:val="00161A2C"/>
    <w:rsid w:val="00161F7C"/>
    <w:rsid w:val="00162189"/>
    <w:rsid w:val="00162506"/>
    <w:rsid w:val="001628BC"/>
    <w:rsid w:val="00162A39"/>
    <w:rsid w:val="00162AC4"/>
    <w:rsid w:val="00162F3A"/>
    <w:rsid w:val="00163448"/>
    <w:rsid w:val="001634BE"/>
    <w:rsid w:val="0016389C"/>
    <w:rsid w:val="00163A4F"/>
    <w:rsid w:val="00163A84"/>
    <w:rsid w:val="00163BB6"/>
    <w:rsid w:val="00163CF0"/>
    <w:rsid w:val="00163D4F"/>
    <w:rsid w:val="00163E9B"/>
    <w:rsid w:val="0016437E"/>
    <w:rsid w:val="001644E4"/>
    <w:rsid w:val="00164564"/>
    <w:rsid w:val="00164982"/>
    <w:rsid w:val="00164ED8"/>
    <w:rsid w:val="001656CF"/>
    <w:rsid w:val="00165797"/>
    <w:rsid w:val="00165CDD"/>
    <w:rsid w:val="00165CE9"/>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7DA"/>
    <w:rsid w:val="0017682D"/>
    <w:rsid w:val="00176947"/>
    <w:rsid w:val="00176989"/>
    <w:rsid w:val="001769BB"/>
    <w:rsid w:val="001769C1"/>
    <w:rsid w:val="00176A32"/>
    <w:rsid w:val="001770DE"/>
    <w:rsid w:val="00177210"/>
    <w:rsid w:val="001778A2"/>
    <w:rsid w:val="00177BE7"/>
    <w:rsid w:val="00180074"/>
    <w:rsid w:val="00180440"/>
    <w:rsid w:val="00180531"/>
    <w:rsid w:val="00180568"/>
    <w:rsid w:val="00180750"/>
    <w:rsid w:val="00180846"/>
    <w:rsid w:val="00180DEC"/>
    <w:rsid w:val="00181262"/>
    <w:rsid w:val="00181749"/>
    <w:rsid w:val="001818D6"/>
    <w:rsid w:val="001819C2"/>
    <w:rsid w:val="00181DD8"/>
    <w:rsid w:val="001823F2"/>
    <w:rsid w:val="00182AD3"/>
    <w:rsid w:val="00182B27"/>
    <w:rsid w:val="00182FB3"/>
    <w:rsid w:val="00183319"/>
    <w:rsid w:val="00183564"/>
    <w:rsid w:val="001838AA"/>
    <w:rsid w:val="00183CF8"/>
    <w:rsid w:val="00183E46"/>
    <w:rsid w:val="00183E65"/>
    <w:rsid w:val="00183FB1"/>
    <w:rsid w:val="0018408D"/>
    <w:rsid w:val="0018410E"/>
    <w:rsid w:val="001849B4"/>
    <w:rsid w:val="00184A5D"/>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003"/>
    <w:rsid w:val="0019441F"/>
    <w:rsid w:val="00194BB3"/>
    <w:rsid w:val="00194E72"/>
    <w:rsid w:val="00194E8F"/>
    <w:rsid w:val="001950CD"/>
    <w:rsid w:val="00195339"/>
    <w:rsid w:val="00195A33"/>
    <w:rsid w:val="00195B55"/>
    <w:rsid w:val="0019614B"/>
    <w:rsid w:val="00196461"/>
    <w:rsid w:val="0019731E"/>
    <w:rsid w:val="00197419"/>
    <w:rsid w:val="00197893"/>
    <w:rsid w:val="00197966"/>
    <w:rsid w:val="00197D0F"/>
    <w:rsid w:val="00197D32"/>
    <w:rsid w:val="001A0177"/>
    <w:rsid w:val="001A0439"/>
    <w:rsid w:val="001A06FD"/>
    <w:rsid w:val="001A0BDE"/>
    <w:rsid w:val="001A0D04"/>
    <w:rsid w:val="001A110D"/>
    <w:rsid w:val="001A1199"/>
    <w:rsid w:val="001A127C"/>
    <w:rsid w:val="001A13D8"/>
    <w:rsid w:val="001A14E6"/>
    <w:rsid w:val="001A17A5"/>
    <w:rsid w:val="001A18D3"/>
    <w:rsid w:val="001A1B4F"/>
    <w:rsid w:val="001A1CA3"/>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94B"/>
    <w:rsid w:val="001A5C0A"/>
    <w:rsid w:val="001A5E56"/>
    <w:rsid w:val="001A5EA1"/>
    <w:rsid w:val="001A66E4"/>
    <w:rsid w:val="001A69C6"/>
    <w:rsid w:val="001A6B10"/>
    <w:rsid w:val="001A6B63"/>
    <w:rsid w:val="001A72C4"/>
    <w:rsid w:val="001A742C"/>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F1C"/>
    <w:rsid w:val="001B32CD"/>
    <w:rsid w:val="001B3479"/>
    <w:rsid w:val="001B35A2"/>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4E02"/>
    <w:rsid w:val="001B5554"/>
    <w:rsid w:val="001B5D83"/>
    <w:rsid w:val="001B63CA"/>
    <w:rsid w:val="001B652D"/>
    <w:rsid w:val="001B65BB"/>
    <w:rsid w:val="001B6967"/>
    <w:rsid w:val="001B6D81"/>
    <w:rsid w:val="001B6E64"/>
    <w:rsid w:val="001B72C5"/>
    <w:rsid w:val="001B74F1"/>
    <w:rsid w:val="001B78BD"/>
    <w:rsid w:val="001B7941"/>
    <w:rsid w:val="001B7F10"/>
    <w:rsid w:val="001B7FE1"/>
    <w:rsid w:val="001C00BA"/>
    <w:rsid w:val="001C00D7"/>
    <w:rsid w:val="001C0318"/>
    <w:rsid w:val="001C045B"/>
    <w:rsid w:val="001C0535"/>
    <w:rsid w:val="001C060C"/>
    <w:rsid w:val="001C0989"/>
    <w:rsid w:val="001C09A6"/>
    <w:rsid w:val="001C0DF0"/>
    <w:rsid w:val="001C1817"/>
    <w:rsid w:val="001C25A7"/>
    <w:rsid w:val="001C2794"/>
    <w:rsid w:val="001C2829"/>
    <w:rsid w:val="001C32A7"/>
    <w:rsid w:val="001C32ED"/>
    <w:rsid w:val="001C34FA"/>
    <w:rsid w:val="001C3D1A"/>
    <w:rsid w:val="001C3D2A"/>
    <w:rsid w:val="001C3DA1"/>
    <w:rsid w:val="001C3FB8"/>
    <w:rsid w:val="001C4451"/>
    <w:rsid w:val="001C467E"/>
    <w:rsid w:val="001C5065"/>
    <w:rsid w:val="001C50A9"/>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78"/>
    <w:rsid w:val="001D0163"/>
    <w:rsid w:val="001D033A"/>
    <w:rsid w:val="001D047A"/>
    <w:rsid w:val="001D04FF"/>
    <w:rsid w:val="001D059E"/>
    <w:rsid w:val="001D084B"/>
    <w:rsid w:val="001D09E3"/>
    <w:rsid w:val="001D0AE9"/>
    <w:rsid w:val="001D0AF8"/>
    <w:rsid w:val="001D1552"/>
    <w:rsid w:val="001D1955"/>
    <w:rsid w:val="001D2002"/>
    <w:rsid w:val="001D2060"/>
    <w:rsid w:val="001D21A2"/>
    <w:rsid w:val="001D2871"/>
    <w:rsid w:val="001D2B84"/>
    <w:rsid w:val="001D2BD2"/>
    <w:rsid w:val="001D3226"/>
    <w:rsid w:val="001D3425"/>
    <w:rsid w:val="001D3758"/>
    <w:rsid w:val="001D37FD"/>
    <w:rsid w:val="001D3856"/>
    <w:rsid w:val="001D3BDF"/>
    <w:rsid w:val="001D3D21"/>
    <w:rsid w:val="001D3E6E"/>
    <w:rsid w:val="001D3F6F"/>
    <w:rsid w:val="001D4515"/>
    <w:rsid w:val="001D4B41"/>
    <w:rsid w:val="001D4BC8"/>
    <w:rsid w:val="001D4D1C"/>
    <w:rsid w:val="001D4D73"/>
    <w:rsid w:val="001D5097"/>
    <w:rsid w:val="001D5329"/>
    <w:rsid w:val="001D5478"/>
    <w:rsid w:val="001D569F"/>
    <w:rsid w:val="001D56DE"/>
    <w:rsid w:val="001D5A8C"/>
    <w:rsid w:val="001D5C84"/>
    <w:rsid w:val="001D5E0B"/>
    <w:rsid w:val="001D5F9B"/>
    <w:rsid w:val="001D6033"/>
    <w:rsid w:val="001D6092"/>
    <w:rsid w:val="001D6100"/>
    <w:rsid w:val="001D62F1"/>
    <w:rsid w:val="001D663D"/>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62A3"/>
    <w:rsid w:val="001E6895"/>
    <w:rsid w:val="001E68EE"/>
    <w:rsid w:val="001E6924"/>
    <w:rsid w:val="001E69C8"/>
    <w:rsid w:val="001E6CAF"/>
    <w:rsid w:val="001E753E"/>
    <w:rsid w:val="001E77D0"/>
    <w:rsid w:val="001E79A3"/>
    <w:rsid w:val="001E7D35"/>
    <w:rsid w:val="001E7DA7"/>
    <w:rsid w:val="001F0216"/>
    <w:rsid w:val="001F05AC"/>
    <w:rsid w:val="001F0624"/>
    <w:rsid w:val="001F081D"/>
    <w:rsid w:val="001F0909"/>
    <w:rsid w:val="001F0A21"/>
    <w:rsid w:val="001F0D0A"/>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904"/>
    <w:rsid w:val="00200C13"/>
    <w:rsid w:val="00201013"/>
    <w:rsid w:val="00201098"/>
    <w:rsid w:val="0020121F"/>
    <w:rsid w:val="002012EE"/>
    <w:rsid w:val="00201523"/>
    <w:rsid w:val="00201B98"/>
    <w:rsid w:val="002022B9"/>
    <w:rsid w:val="00202464"/>
    <w:rsid w:val="0020281E"/>
    <w:rsid w:val="0020293F"/>
    <w:rsid w:val="00202B90"/>
    <w:rsid w:val="0020308B"/>
    <w:rsid w:val="002031A1"/>
    <w:rsid w:val="00203299"/>
    <w:rsid w:val="0020345E"/>
    <w:rsid w:val="002035C3"/>
    <w:rsid w:val="00204054"/>
    <w:rsid w:val="00204593"/>
    <w:rsid w:val="00204635"/>
    <w:rsid w:val="002049D1"/>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AE"/>
    <w:rsid w:val="00207ADC"/>
    <w:rsid w:val="00207BAD"/>
    <w:rsid w:val="00207BF2"/>
    <w:rsid w:val="00207C7D"/>
    <w:rsid w:val="00207DEF"/>
    <w:rsid w:val="00207F0F"/>
    <w:rsid w:val="00207FA2"/>
    <w:rsid w:val="0021010E"/>
    <w:rsid w:val="002101ED"/>
    <w:rsid w:val="002103C6"/>
    <w:rsid w:val="002106BA"/>
    <w:rsid w:val="002106CF"/>
    <w:rsid w:val="00210853"/>
    <w:rsid w:val="002118D7"/>
    <w:rsid w:val="00211BF6"/>
    <w:rsid w:val="002124FD"/>
    <w:rsid w:val="002126DC"/>
    <w:rsid w:val="00212E8A"/>
    <w:rsid w:val="00212F1A"/>
    <w:rsid w:val="00212FFD"/>
    <w:rsid w:val="00213172"/>
    <w:rsid w:val="002133B7"/>
    <w:rsid w:val="002135A8"/>
    <w:rsid w:val="00213A9E"/>
    <w:rsid w:val="00213DFD"/>
    <w:rsid w:val="002140D2"/>
    <w:rsid w:val="0021444D"/>
    <w:rsid w:val="002144E9"/>
    <w:rsid w:val="00214998"/>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C59"/>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E53"/>
    <w:rsid w:val="00224E6A"/>
    <w:rsid w:val="002252EC"/>
    <w:rsid w:val="002253D1"/>
    <w:rsid w:val="00225C6B"/>
    <w:rsid w:val="00225D16"/>
    <w:rsid w:val="00225D29"/>
    <w:rsid w:val="00226292"/>
    <w:rsid w:val="00226653"/>
    <w:rsid w:val="0022696E"/>
    <w:rsid w:val="00226D44"/>
    <w:rsid w:val="00227511"/>
    <w:rsid w:val="002277F3"/>
    <w:rsid w:val="00227864"/>
    <w:rsid w:val="00230044"/>
    <w:rsid w:val="002305B8"/>
    <w:rsid w:val="0023078F"/>
    <w:rsid w:val="00230A2F"/>
    <w:rsid w:val="00230C4B"/>
    <w:rsid w:val="00230C5D"/>
    <w:rsid w:val="00231195"/>
    <w:rsid w:val="00231522"/>
    <w:rsid w:val="002315F6"/>
    <w:rsid w:val="00231AEA"/>
    <w:rsid w:val="00231CED"/>
    <w:rsid w:val="00231FCB"/>
    <w:rsid w:val="00232672"/>
    <w:rsid w:val="00232AAC"/>
    <w:rsid w:val="00232C30"/>
    <w:rsid w:val="0023308E"/>
    <w:rsid w:val="00233852"/>
    <w:rsid w:val="00233A1C"/>
    <w:rsid w:val="00233A95"/>
    <w:rsid w:val="00233CA8"/>
    <w:rsid w:val="00233CAA"/>
    <w:rsid w:val="00234408"/>
    <w:rsid w:val="0023453A"/>
    <w:rsid w:val="0023461B"/>
    <w:rsid w:val="00234708"/>
    <w:rsid w:val="00234774"/>
    <w:rsid w:val="002347BF"/>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D02"/>
    <w:rsid w:val="002410B7"/>
    <w:rsid w:val="002412FE"/>
    <w:rsid w:val="0024151F"/>
    <w:rsid w:val="00241525"/>
    <w:rsid w:val="0024185F"/>
    <w:rsid w:val="00241D15"/>
    <w:rsid w:val="00241DA2"/>
    <w:rsid w:val="00241E1F"/>
    <w:rsid w:val="00241F77"/>
    <w:rsid w:val="00241F87"/>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C6B"/>
    <w:rsid w:val="00247E6D"/>
    <w:rsid w:val="00247EA0"/>
    <w:rsid w:val="0025008C"/>
    <w:rsid w:val="00250327"/>
    <w:rsid w:val="0025036F"/>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274B"/>
    <w:rsid w:val="002529AD"/>
    <w:rsid w:val="00252FF7"/>
    <w:rsid w:val="00253157"/>
    <w:rsid w:val="0025316E"/>
    <w:rsid w:val="002539CD"/>
    <w:rsid w:val="00253B7C"/>
    <w:rsid w:val="00253C6D"/>
    <w:rsid w:val="00253D57"/>
    <w:rsid w:val="00253D80"/>
    <w:rsid w:val="0025410F"/>
    <w:rsid w:val="00254253"/>
    <w:rsid w:val="00254295"/>
    <w:rsid w:val="0025440F"/>
    <w:rsid w:val="00254998"/>
    <w:rsid w:val="00254D12"/>
    <w:rsid w:val="002553CF"/>
    <w:rsid w:val="00255CD5"/>
    <w:rsid w:val="002563B9"/>
    <w:rsid w:val="002565C5"/>
    <w:rsid w:val="00256BAF"/>
    <w:rsid w:val="00256CEC"/>
    <w:rsid w:val="0025740F"/>
    <w:rsid w:val="002576E7"/>
    <w:rsid w:val="00257AF7"/>
    <w:rsid w:val="00257C1A"/>
    <w:rsid w:val="0026024C"/>
    <w:rsid w:val="0026026A"/>
    <w:rsid w:val="00260485"/>
    <w:rsid w:val="002606A0"/>
    <w:rsid w:val="002608AC"/>
    <w:rsid w:val="00261004"/>
    <w:rsid w:val="002611BD"/>
    <w:rsid w:val="002611F7"/>
    <w:rsid w:val="00261C1C"/>
    <w:rsid w:val="002623D8"/>
    <w:rsid w:val="00262830"/>
    <w:rsid w:val="00263042"/>
    <w:rsid w:val="00263312"/>
    <w:rsid w:val="00263374"/>
    <w:rsid w:val="002633AE"/>
    <w:rsid w:val="00263756"/>
    <w:rsid w:val="00263B44"/>
    <w:rsid w:val="00264320"/>
    <w:rsid w:val="002643FC"/>
    <w:rsid w:val="00264713"/>
    <w:rsid w:val="00264E7A"/>
    <w:rsid w:val="002651CD"/>
    <w:rsid w:val="00265678"/>
    <w:rsid w:val="00265CA1"/>
    <w:rsid w:val="00265F4A"/>
    <w:rsid w:val="00265FCD"/>
    <w:rsid w:val="002663CE"/>
    <w:rsid w:val="002664D7"/>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C1F"/>
    <w:rsid w:val="00271DD1"/>
    <w:rsid w:val="00271EB2"/>
    <w:rsid w:val="002725E8"/>
    <w:rsid w:val="002730A6"/>
    <w:rsid w:val="00273544"/>
    <w:rsid w:val="00273763"/>
    <w:rsid w:val="0027392F"/>
    <w:rsid w:val="00273A7C"/>
    <w:rsid w:val="00273E8D"/>
    <w:rsid w:val="00274435"/>
    <w:rsid w:val="002746BA"/>
    <w:rsid w:val="00274714"/>
    <w:rsid w:val="002752DD"/>
    <w:rsid w:val="0027532B"/>
    <w:rsid w:val="00275334"/>
    <w:rsid w:val="00275362"/>
    <w:rsid w:val="002753BB"/>
    <w:rsid w:val="0027586E"/>
    <w:rsid w:val="00276062"/>
    <w:rsid w:val="0027613A"/>
    <w:rsid w:val="002763DA"/>
    <w:rsid w:val="0027640C"/>
    <w:rsid w:val="0027663C"/>
    <w:rsid w:val="00276677"/>
    <w:rsid w:val="0027689C"/>
    <w:rsid w:val="0027696A"/>
    <w:rsid w:val="00276CEF"/>
    <w:rsid w:val="00276F5A"/>
    <w:rsid w:val="00277410"/>
    <w:rsid w:val="00277640"/>
    <w:rsid w:val="002778D7"/>
    <w:rsid w:val="002778E1"/>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35"/>
    <w:rsid w:val="00282DFE"/>
    <w:rsid w:val="00283162"/>
    <w:rsid w:val="00283A9F"/>
    <w:rsid w:val="00283B50"/>
    <w:rsid w:val="00283D55"/>
    <w:rsid w:val="00283FF3"/>
    <w:rsid w:val="00284334"/>
    <w:rsid w:val="00284715"/>
    <w:rsid w:val="00284C2B"/>
    <w:rsid w:val="002850E9"/>
    <w:rsid w:val="00285119"/>
    <w:rsid w:val="00285726"/>
    <w:rsid w:val="00285963"/>
    <w:rsid w:val="002859C2"/>
    <w:rsid w:val="002859FD"/>
    <w:rsid w:val="00285A05"/>
    <w:rsid w:val="002864C9"/>
    <w:rsid w:val="0028761A"/>
    <w:rsid w:val="00287908"/>
    <w:rsid w:val="0029012B"/>
    <w:rsid w:val="00290709"/>
    <w:rsid w:val="0029183D"/>
    <w:rsid w:val="00291C4A"/>
    <w:rsid w:val="00291C70"/>
    <w:rsid w:val="00291CA6"/>
    <w:rsid w:val="00291D60"/>
    <w:rsid w:val="0029226A"/>
    <w:rsid w:val="00292277"/>
    <w:rsid w:val="002926AA"/>
    <w:rsid w:val="002926FA"/>
    <w:rsid w:val="0029279C"/>
    <w:rsid w:val="00292C63"/>
    <w:rsid w:val="00292CAF"/>
    <w:rsid w:val="002931A0"/>
    <w:rsid w:val="002938C0"/>
    <w:rsid w:val="00293CF1"/>
    <w:rsid w:val="002940AC"/>
    <w:rsid w:val="00294119"/>
    <w:rsid w:val="002941F7"/>
    <w:rsid w:val="00294441"/>
    <w:rsid w:val="002944C7"/>
    <w:rsid w:val="0029463B"/>
    <w:rsid w:val="00294848"/>
    <w:rsid w:val="0029484D"/>
    <w:rsid w:val="0029507D"/>
    <w:rsid w:val="002950F6"/>
    <w:rsid w:val="002951AB"/>
    <w:rsid w:val="002952E3"/>
    <w:rsid w:val="002952F8"/>
    <w:rsid w:val="00295333"/>
    <w:rsid w:val="002953BA"/>
    <w:rsid w:val="002954D1"/>
    <w:rsid w:val="0029587E"/>
    <w:rsid w:val="00295D33"/>
    <w:rsid w:val="00295E28"/>
    <w:rsid w:val="00295FFD"/>
    <w:rsid w:val="00296DE9"/>
    <w:rsid w:val="002971A0"/>
    <w:rsid w:val="0029739D"/>
    <w:rsid w:val="00297792"/>
    <w:rsid w:val="0029781A"/>
    <w:rsid w:val="00297A56"/>
    <w:rsid w:val="00297AFE"/>
    <w:rsid w:val="00297D72"/>
    <w:rsid w:val="00297F5B"/>
    <w:rsid w:val="00297F75"/>
    <w:rsid w:val="002A0003"/>
    <w:rsid w:val="002A035D"/>
    <w:rsid w:val="002A03C6"/>
    <w:rsid w:val="002A06BF"/>
    <w:rsid w:val="002A0740"/>
    <w:rsid w:val="002A088D"/>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E78"/>
    <w:rsid w:val="002A70A2"/>
    <w:rsid w:val="002A73FC"/>
    <w:rsid w:val="002A743F"/>
    <w:rsid w:val="002A7520"/>
    <w:rsid w:val="002A7BEB"/>
    <w:rsid w:val="002A7D8E"/>
    <w:rsid w:val="002A7E4F"/>
    <w:rsid w:val="002A7E72"/>
    <w:rsid w:val="002B00E4"/>
    <w:rsid w:val="002B0604"/>
    <w:rsid w:val="002B093B"/>
    <w:rsid w:val="002B0D28"/>
    <w:rsid w:val="002B12AD"/>
    <w:rsid w:val="002B1454"/>
    <w:rsid w:val="002B14BC"/>
    <w:rsid w:val="002B15BE"/>
    <w:rsid w:val="002B16DA"/>
    <w:rsid w:val="002B1E33"/>
    <w:rsid w:val="002B2009"/>
    <w:rsid w:val="002B2531"/>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761"/>
    <w:rsid w:val="002B4A64"/>
    <w:rsid w:val="002B4C6F"/>
    <w:rsid w:val="002B51E4"/>
    <w:rsid w:val="002B53C5"/>
    <w:rsid w:val="002B5543"/>
    <w:rsid w:val="002B5A4B"/>
    <w:rsid w:val="002B5EFC"/>
    <w:rsid w:val="002B5F28"/>
    <w:rsid w:val="002B5F2E"/>
    <w:rsid w:val="002B6712"/>
    <w:rsid w:val="002B68FD"/>
    <w:rsid w:val="002B6A6E"/>
    <w:rsid w:val="002B6AFE"/>
    <w:rsid w:val="002B6B43"/>
    <w:rsid w:val="002B6EDF"/>
    <w:rsid w:val="002B70FF"/>
    <w:rsid w:val="002B722F"/>
    <w:rsid w:val="002B7601"/>
    <w:rsid w:val="002B7A7B"/>
    <w:rsid w:val="002B7B31"/>
    <w:rsid w:val="002B7E2A"/>
    <w:rsid w:val="002C0231"/>
    <w:rsid w:val="002C043F"/>
    <w:rsid w:val="002C0940"/>
    <w:rsid w:val="002C11EA"/>
    <w:rsid w:val="002C12CD"/>
    <w:rsid w:val="002C15DD"/>
    <w:rsid w:val="002C16A0"/>
    <w:rsid w:val="002C1915"/>
    <w:rsid w:val="002C2777"/>
    <w:rsid w:val="002C27E9"/>
    <w:rsid w:val="002C295C"/>
    <w:rsid w:val="002C2C87"/>
    <w:rsid w:val="002C3633"/>
    <w:rsid w:val="002C376A"/>
    <w:rsid w:val="002C3A05"/>
    <w:rsid w:val="002C3C39"/>
    <w:rsid w:val="002C438F"/>
    <w:rsid w:val="002C461D"/>
    <w:rsid w:val="002C49D6"/>
    <w:rsid w:val="002C4A3C"/>
    <w:rsid w:val="002C4AC0"/>
    <w:rsid w:val="002C57C0"/>
    <w:rsid w:val="002C6123"/>
    <w:rsid w:val="002C6C2A"/>
    <w:rsid w:val="002C6C62"/>
    <w:rsid w:val="002C6EE6"/>
    <w:rsid w:val="002C723A"/>
    <w:rsid w:val="002C7336"/>
    <w:rsid w:val="002C7393"/>
    <w:rsid w:val="002C7D43"/>
    <w:rsid w:val="002C7F3E"/>
    <w:rsid w:val="002C7F9A"/>
    <w:rsid w:val="002D042E"/>
    <w:rsid w:val="002D0666"/>
    <w:rsid w:val="002D0B94"/>
    <w:rsid w:val="002D0C41"/>
    <w:rsid w:val="002D0CA6"/>
    <w:rsid w:val="002D0DB4"/>
    <w:rsid w:val="002D0E70"/>
    <w:rsid w:val="002D0F01"/>
    <w:rsid w:val="002D1584"/>
    <w:rsid w:val="002D1B5E"/>
    <w:rsid w:val="002D1EE2"/>
    <w:rsid w:val="002D1F89"/>
    <w:rsid w:val="002D2104"/>
    <w:rsid w:val="002D2451"/>
    <w:rsid w:val="002D2472"/>
    <w:rsid w:val="002D2711"/>
    <w:rsid w:val="002D28FD"/>
    <w:rsid w:val="002D2E16"/>
    <w:rsid w:val="002D33F1"/>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016"/>
    <w:rsid w:val="002D7607"/>
    <w:rsid w:val="002D7A7D"/>
    <w:rsid w:val="002D7E19"/>
    <w:rsid w:val="002D7EE2"/>
    <w:rsid w:val="002E0425"/>
    <w:rsid w:val="002E074A"/>
    <w:rsid w:val="002E0A0A"/>
    <w:rsid w:val="002E17AC"/>
    <w:rsid w:val="002E1BCF"/>
    <w:rsid w:val="002E1E70"/>
    <w:rsid w:val="002E1F8C"/>
    <w:rsid w:val="002E1FA5"/>
    <w:rsid w:val="002E1FFD"/>
    <w:rsid w:val="002E21BE"/>
    <w:rsid w:val="002E2410"/>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4"/>
    <w:rsid w:val="003019A5"/>
    <w:rsid w:val="00301A5A"/>
    <w:rsid w:val="00301FDE"/>
    <w:rsid w:val="003022B8"/>
    <w:rsid w:val="00302331"/>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A46"/>
    <w:rsid w:val="00305CE5"/>
    <w:rsid w:val="00306011"/>
    <w:rsid w:val="003060A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CC"/>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588"/>
    <w:rsid w:val="003146BA"/>
    <w:rsid w:val="0031483A"/>
    <w:rsid w:val="003148CF"/>
    <w:rsid w:val="003149B5"/>
    <w:rsid w:val="00314C12"/>
    <w:rsid w:val="00314E88"/>
    <w:rsid w:val="0031550E"/>
    <w:rsid w:val="00315703"/>
    <w:rsid w:val="0031574A"/>
    <w:rsid w:val="003157C2"/>
    <w:rsid w:val="00315C86"/>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EC8"/>
    <w:rsid w:val="00327F8C"/>
    <w:rsid w:val="0033024C"/>
    <w:rsid w:val="00330264"/>
    <w:rsid w:val="003309E4"/>
    <w:rsid w:val="00330A80"/>
    <w:rsid w:val="00330DAB"/>
    <w:rsid w:val="00330E29"/>
    <w:rsid w:val="00330F24"/>
    <w:rsid w:val="00331004"/>
    <w:rsid w:val="003310A8"/>
    <w:rsid w:val="00331152"/>
    <w:rsid w:val="003313E6"/>
    <w:rsid w:val="003314EE"/>
    <w:rsid w:val="0033185C"/>
    <w:rsid w:val="0033189A"/>
    <w:rsid w:val="00331A67"/>
    <w:rsid w:val="00331B17"/>
    <w:rsid w:val="00331DCE"/>
    <w:rsid w:val="00331E1F"/>
    <w:rsid w:val="00331EAC"/>
    <w:rsid w:val="00331EAD"/>
    <w:rsid w:val="00332001"/>
    <w:rsid w:val="003323C5"/>
    <w:rsid w:val="003324D8"/>
    <w:rsid w:val="003325EE"/>
    <w:rsid w:val="0033287D"/>
    <w:rsid w:val="00332DCD"/>
    <w:rsid w:val="003331F0"/>
    <w:rsid w:val="003333D1"/>
    <w:rsid w:val="00333895"/>
    <w:rsid w:val="00333901"/>
    <w:rsid w:val="00333BA8"/>
    <w:rsid w:val="00334115"/>
    <w:rsid w:val="003344A4"/>
    <w:rsid w:val="003345FD"/>
    <w:rsid w:val="0033466A"/>
    <w:rsid w:val="003347D5"/>
    <w:rsid w:val="00334923"/>
    <w:rsid w:val="0033492F"/>
    <w:rsid w:val="003349B9"/>
    <w:rsid w:val="00334C4E"/>
    <w:rsid w:val="00334EFC"/>
    <w:rsid w:val="00335374"/>
    <w:rsid w:val="003353BF"/>
    <w:rsid w:val="003353C5"/>
    <w:rsid w:val="003355BB"/>
    <w:rsid w:val="003357EF"/>
    <w:rsid w:val="00335928"/>
    <w:rsid w:val="00335D0F"/>
    <w:rsid w:val="00335D5A"/>
    <w:rsid w:val="00336098"/>
    <w:rsid w:val="003365D6"/>
    <w:rsid w:val="00336607"/>
    <w:rsid w:val="00336CBE"/>
    <w:rsid w:val="00337521"/>
    <w:rsid w:val="00337785"/>
    <w:rsid w:val="003378A6"/>
    <w:rsid w:val="00337FA2"/>
    <w:rsid w:val="00337FE9"/>
    <w:rsid w:val="00340170"/>
    <w:rsid w:val="003402BA"/>
    <w:rsid w:val="00340534"/>
    <w:rsid w:val="0034058B"/>
    <w:rsid w:val="00340C84"/>
    <w:rsid w:val="00340FDD"/>
    <w:rsid w:val="003410D8"/>
    <w:rsid w:val="003413C1"/>
    <w:rsid w:val="003413D4"/>
    <w:rsid w:val="003415C7"/>
    <w:rsid w:val="00341C3A"/>
    <w:rsid w:val="00341EF5"/>
    <w:rsid w:val="00341FE6"/>
    <w:rsid w:val="00342178"/>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69"/>
    <w:rsid w:val="00344CB7"/>
    <w:rsid w:val="00344DA4"/>
    <w:rsid w:val="0034506F"/>
    <w:rsid w:val="003454A0"/>
    <w:rsid w:val="00345536"/>
    <w:rsid w:val="0034561E"/>
    <w:rsid w:val="003458AA"/>
    <w:rsid w:val="00345DA4"/>
    <w:rsid w:val="0034682E"/>
    <w:rsid w:val="003469F1"/>
    <w:rsid w:val="00346B35"/>
    <w:rsid w:val="00346B55"/>
    <w:rsid w:val="00346C1E"/>
    <w:rsid w:val="00346FC7"/>
    <w:rsid w:val="00347548"/>
    <w:rsid w:val="00347B9D"/>
    <w:rsid w:val="00347B9F"/>
    <w:rsid w:val="00347BDE"/>
    <w:rsid w:val="00347BE4"/>
    <w:rsid w:val="00347C82"/>
    <w:rsid w:val="00350439"/>
    <w:rsid w:val="00350735"/>
    <w:rsid w:val="003508AE"/>
    <w:rsid w:val="00350956"/>
    <w:rsid w:val="00350AC1"/>
    <w:rsid w:val="00350CDD"/>
    <w:rsid w:val="00350E31"/>
    <w:rsid w:val="00350F7B"/>
    <w:rsid w:val="00351C30"/>
    <w:rsid w:val="00351F21"/>
    <w:rsid w:val="00351FB6"/>
    <w:rsid w:val="00352365"/>
    <w:rsid w:val="00352420"/>
    <w:rsid w:val="003532A1"/>
    <w:rsid w:val="00353B3C"/>
    <w:rsid w:val="00353C32"/>
    <w:rsid w:val="0035426C"/>
    <w:rsid w:val="00354504"/>
    <w:rsid w:val="00354570"/>
    <w:rsid w:val="00354B56"/>
    <w:rsid w:val="00354D14"/>
    <w:rsid w:val="00354D89"/>
    <w:rsid w:val="00354E42"/>
    <w:rsid w:val="00355346"/>
    <w:rsid w:val="00355530"/>
    <w:rsid w:val="003555AD"/>
    <w:rsid w:val="003555C2"/>
    <w:rsid w:val="00355D7B"/>
    <w:rsid w:val="00355E2E"/>
    <w:rsid w:val="00355E8E"/>
    <w:rsid w:val="0035617B"/>
    <w:rsid w:val="00356446"/>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AF"/>
    <w:rsid w:val="00376C5D"/>
    <w:rsid w:val="00376ED4"/>
    <w:rsid w:val="00376FBA"/>
    <w:rsid w:val="00376FFD"/>
    <w:rsid w:val="00377076"/>
    <w:rsid w:val="003772BA"/>
    <w:rsid w:val="003772E1"/>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B26"/>
    <w:rsid w:val="00382F0A"/>
    <w:rsid w:val="0038305A"/>
    <w:rsid w:val="0038305E"/>
    <w:rsid w:val="00383391"/>
    <w:rsid w:val="00383488"/>
    <w:rsid w:val="003836BC"/>
    <w:rsid w:val="00383A34"/>
    <w:rsid w:val="00383A5D"/>
    <w:rsid w:val="00383F33"/>
    <w:rsid w:val="00384111"/>
    <w:rsid w:val="0038434C"/>
    <w:rsid w:val="003844F8"/>
    <w:rsid w:val="0038453F"/>
    <w:rsid w:val="00384C61"/>
    <w:rsid w:val="00384E19"/>
    <w:rsid w:val="00384F65"/>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4AD"/>
    <w:rsid w:val="003905CC"/>
    <w:rsid w:val="00390847"/>
    <w:rsid w:val="003908F5"/>
    <w:rsid w:val="00390A59"/>
    <w:rsid w:val="00390B3B"/>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E42"/>
    <w:rsid w:val="003A510A"/>
    <w:rsid w:val="003A542C"/>
    <w:rsid w:val="003A5458"/>
    <w:rsid w:val="003A55D5"/>
    <w:rsid w:val="003A56CD"/>
    <w:rsid w:val="003A5919"/>
    <w:rsid w:val="003A5ADD"/>
    <w:rsid w:val="003A5AF7"/>
    <w:rsid w:val="003A5BA3"/>
    <w:rsid w:val="003A5C90"/>
    <w:rsid w:val="003A5D69"/>
    <w:rsid w:val="003A5FF0"/>
    <w:rsid w:val="003A64F8"/>
    <w:rsid w:val="003A6545"/>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B8E"/>
    <w:rsid w:val="003B0C43"/>
    <w:rsid w:val="003B0DEC"/>
    <w:rsid w:val="003B169C"/>
    <w:rsid w:val="003B1C2F"/>
    <w:rsid w:val="003B1F37"/>
    <w:rsid w:val="003B265E"/>
    <w:rsid w:val="003B26A5"/>
    <w:rsid w:val="003B2723"/>
    <w:rsid w:val="003B296D"/>
    <w:rsid w:val="003B29CD"/>
    <w:rsid w:val="003B29FA"/>
    <w:rsid w:val="003B2C5C"/>
    <w:rsid w:val="003B2FD6"/>
    <w:rsid w:val="003B3220"/>
    <w:rsid w:val="003B333F"/>
    <w:rsid w:val="003B38D4"/>
    <w:rsid w:val="003B3A3E"/>
    <w:rsid w:val="003B3AD8"/>
    <w:rsid w:val="003B3F28"/>
    <w:rsid w:val="003B41F6"/>
    <w:rsid w:val="003B4264"/>
    <w:rsid w:val="003B44E2"/>
    <w:rsid w:val="003B4592"/>
    <w:rsid w:val="003B4A8F"/>
    <w:rsid w:val="003B4A94"/>
    <w:rsid w:val="003B4B6D"/>
    <w:rsid w:val="003B4C3B"/>
    <w:rsid w:val="003B4CFB"/>
    <w:rsid w:val="003B51B9"/>
    <w:rsid w:val="003B536B"/>
    <w:rsid w:val="003B5889"/>
    <w:rsid w:val="003B5CD7"/>
    <w:rsid w:val="003B60F8"/>
    <w:rsid w:val="003B629A"/>
    <w:rsid w:val="003B6663"/>
    <w:rsid w:val="003B6838"/>
    <w:rsid w:val="003B6AFB"/>
    <w:rsid w:val="003B6B60"/>
    <w:rsid w:val="003B6C02"/>
    <w:rsid w:val="003B6C97"/>
    <w:rsid w:val="003B6EA8"/>
    <w:rsid w:val="003B75A6"/>
    <w:rsid w:val="003B7608"/>
    <w:rsid w:val="003B76F0"/>
    <w:rsid w:val="003B7829"/>
    <w:rsid w:val="003B7920"/>
    <w:rsid w:val="003B7D13"/>
    <w:rsid w:val="003C01D5"/>
    <w:rsid w:val="003C04BB"/>
    <w:rsid w:val="003C062D"/>
    <w:rsid w:val="003C068E"/>
    <w:rsid w:val="003C06E4"/>
    <w:rsid w:val="003C0ECF"/>
    <w:rsid w:val="003C14DF"/>
    <w:rsid w:val="003C18C0"/>
    <w:rsid w:val="003C196C"/>
    <w:rsid w:val="003C1AE6"/>
    <w:rsid w:val="003C1C78"/>
    <w:rsid w:val="003C1CD1"/>
    <w:rsid w:val="003C1E48"/>
    <w:rsid w:val="003C1E66"/>
    <w:rsid w:val="003C22C1"/>
    <w:rsid w:val="003C2568"/>
    <w:rsid w:val="003C2AC2"/>
    <w:rsid w:val="003C2CD2"/>
    <w:rsid w:val="003C2D5A"/>
    <w:rsid w:val="003C3458"/>
    <w:rsid w:val="003C34F6"/>
    <w:rsid w:val="003C351D"/>
    <w:rsid w:val="003C37F0"/>
    <w:rsid w:val="003C3BE6"/>
    <w:rsid w:val="003C3C79"/>
    <w:rsid w:val="003C40B0"/>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B20"/>
    <w:rsid w:val="003C6B75"/>
    <w:rsid w:val="003C7056"/>
    <w:rsid w:val="003C79FD"/>
    <w:rsid w:val="003C7B79"/>
    <w:rsid w:val="003C7C18"/>
    <w:rsid w:val="003C7DCA"/>
    <w:rsid w:val="003C7EEF"/>
    <w:rsid w:val="003D0225"/>
    <w:rsid w:val="003D04B7"/>
    <w:rsid w:val="003D050E"/>
    <w:rsid w:val="003D05B2"/>
    <w:rsid w:val="003D0614"/>
    <w:rsid w:val="003D0695"/>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182"/>
    <w:rsid w:val="003D4332"/>
    <w:rsid w:val="003D43DE"/>
    <w:rsid w:val="003D4974"/>
    <w:rsid w:val="003D4C6D"/>
    <w:rsid w:val="003D4FCF"/>
    <w:rsid w:val="003D5369"/>
    <w:rsid w:val="003D5402"/>
    <w:rsid w:val="003D554E"/>
    <w:rsid w:val="003D58EC"/>
    <w:rsid w:val="003D5960"/>
    <w:rsid w:val="003D5A41"/>
    <w:rsid w:val="003D5FED"/>
    <w:rsid w:val="003D610A"/>
    <w:rsid w:val="003D6433"/>
    <w:rsid w:val="003D65B8"/>
    <w:rsid w:val="003D67FC"/>
    <w:rsid w:val="003D6BDC"/>
    <w:rsid w:val="003D6CB4"/>
    <w:rsid w:val="003D6D0D"/>
    <w:rsid w:val="003D6E27"/>
    <w:rsid w:val="003D6E61"/>
    <w:rsid w:val="003D768D"/>
    <w:rsid w:val="003E0250"/>
    <w:rsid w:val="003E037B"/>
    <w:rsid w:val="003E0764"/>
    <w:rsid w:val="003E084C"/>
    <w:rsid w:val="003E0963"/>
    <w:rsid w:val="003E09BB"/>
    <w:rsid w:val="003E09E1"/>
    <w:rsid w:val="003E0B73"/>
    <w:rsid w:val="003E0F58"/>
    <w:rsid w:val="003E10E0"/>
    <w:rsid w:val="003E13AA"/>
    <w:rsid w:val="003E160C"/>
    <w:rsid w:val="003E1653"/>
    <w:rsid w:val="003E16CD"/>
    <w:rsid w:val="003E1A81"/>
    <w:rsid w:val="003E1B17"/>
    <w:rsid w:val="003E1D82"/>
    <w:rsid w:val="003E1E0E"/>
    <w:rsid w:val="003E22C8"/>
    <w:rsid w:val="003E22E8"/>
    <w:rsid w:val="003E23C9"/>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B77"/>
    <w:rsid w:val="003E5C06"/>
    <w:rsid w:val="003E5CB2"/>
    <w:rsid w:val="003E5D63"/>
    <w:rsid w:val="003E61A7"/>
    <w:rsid w:val="003E6397"/>
    <w:rsid w:val="003E674A"/>
    <w:rsid w:val="003E71DE"/>
    <w:rsid w:val="003E73F6"/>
    <w:rsid w:val="003E7553"/>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218A"/>
    <w:rsid w:val="003F23CA"/>
    <w:rsid w:val="003F2596"/>
    <w:rsid w:val="003F2A7B"/>
    <w:rsid w:val="003F2B0E"/>
    <w:rsid w:val="003F2C09"/>
    <w:rsid w:val="003F2D16"/>
    <w:rsid w:val="003F30B6"/>
    <w:rsid w:val="003F3D16"/>
    <w:rsid w:val="003F4052"/>
    <w:rsid w:val="003F4261"/>
    <w:rsid w:val="003F4273"/>
    <w:rsid w:val="003F4543"/>
    <w:rsid w:val="003F4589"/>
    <w:rsid w:val="003F478C"/>
    <w:rsid w:val="003F47EA"/>
    <w:rsid w:val="003F493E"/>
    <w:rsid w:val="003F4AB6"/>
    <w:rsid w:val="003F4BE0"/>
    <w:rsid w:val="003F4BFA"/>
    <w:rsid w:val="003F51D4"/>
    <w:rsid w:val="003F5212"/>
    <w:rsid w:val="003F596B"/>
    <w:rsid w:val="003F5A45"/>
    <w:rsid w:val="003F5B92"/>
    <w:rsid w:val="003F5E1B"/>
    <w:rsid w:val="003F5E1D"/>
    <w:rsid w:val="003F6C87"/>
    <w:rsid w:val="003F6CE0"/>
    <w:rsid w:val="003F6DE7"/>
    <w:rsid w:val="003F715C"/>
    <w:rsid w:val="003F71C1"/>
    <w:rsid w:val="003F76A5"/>
    <w:rsid w:val="003F798E"/>
    <w:rsid w:val="00400172"/>
    <w:rsid w:val="00400297"/>
    <w:rsid w:val="00400551"/>
    <w:rsid w:val="004007ED"/>
    <w:rsid w:val="00400A9A"/>
    <w:rsid w:val="00400ABF"/>
    <w:rsid w:val="0040125B"/>
    <w:rsid w:val="004014C3"/>
    <w:rsid w:val="00401531"/>
    <w:rsid w:val="00401546"/>
    <w:rsid w:val="004015BA"/>
    <w:rsid w:val="004015BC"/>
    <w:rsid w:val="004017F1"/>
    <w:rsid w:val="004019FB"/>
    <w:rsid w:val="00401A6B"/>
    <w:rsid w:val="00402154"/>
    <w:rsid w:val="00402273"/>
    <w:rsid w:val="00402316"/>
    <w:rsid w:val="0040256B"/>
    <w:rsid w:val="00402784"/>
    <w:rsid w:val="00402A49"/>
    <w:rsid w:val="00402BD0"/>
    <w:rsid w:val="00403353"/>
    <w:rsid w:val="004035CB"/>
    <w:rsid w:val="004039C7"/>
    <w:rsid w:val="004039CB"/>
    <w:rsid w:val="00403A8C"/>
    <w:rsid w:val="00403D47"/>
    <w:rsid w:val="0040419B"/>
    <w:rsid w:val="00404371"/>
    <w:rsid w:val="004046D3"/>
    <w:rsid w:val="00404701"/>
    <w:rsid w:val="004047F0"/>
    <w:rsid w:val="00404820"/>
    <w:rsid w:val="00404A4D"/>
    <w:rsid w:val="00404B64"/>
    <w:rsid w:val="00404BF7"/>
    <w:rsid w:val="00404C86"/>
    <w:rsid w:val="00404CDF"/>
    <w:rsid w:val="00404D56"/>
    <w:rsid w:val="00404E1A"/>
    <w:rsid w:val="00404F5D"/>
    <w:rsid w:val="00404FE2"/>
    <w:rsid w:val="0040583B"/>
    <w:rsid w:val="00405CD2"/>
    <w:rsid w:val="00405D08"/>
    <w:rsid w:val="004061FF"/>
    <w:rsid w:val="004062B8"/>
    <w:rsid w:val="004062FD"/>
    <w:rsid w:val="00406B7E"/>
    <w:rsid w:val="00406BBA"/>
    <w:rsid w:val="00406BEC"/>
    <w:rsid w:val="004072D8"/>
    <w:rsid w:val="0040736D"/>
    <w:rsid w:val="004077D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8AC"/>
    <w:rsid w:val="00411964"/>
    <w:rsid w:val="00411A59"/>
    <w:rsid w:val="00411B57"/>
    <w:rsid w:val="0041268E"/>
    <w:rsid w:val="0041299D"/>
    <w:rsid w:val="004137A9"/>
    <w:rsid w:val="00413CD8"/>
    <w:rsid w:val="00413E16"/>
    <w:rsid w:val="0041407B"/>
    <w:rsid w:val="0041420E"/>
    <w:rsid w:val="00414396"/>
    <w:rsid w:val="00414556"/>
    <w:rsid w:val="0041469E"/>
    <w:rsid w:val="0041487E"/>
    <w:rsid w:val="004149B6"/>
    <w:rsid w:val="00414E46"/>
    <w:rsid w:val="00414ED6"/>
    <w:rsid w:val="00414EF4"/>
    <w:rsid w:val="00414FD1"/>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B30"/>
    <w:rsid w:val="00417F0C"/>
    <w:rsid w:val="00417F38"/>
    <w:rsid w:val="004201EF"/>
    <w:rsid w:val="00420528"/>
    <w:rsid w:val="00420770"/>
    <w:rsid w:val="00420F4C"/>
    <w:rsid w:val="0042135D"/>
    <w:rsid w:val="004219D7"/>
    <w:rsid w:val="00421AA5"/>
    <w:rsid w:val="00421BEC"/>
    <w:rsid w:val="004224EC"/>
    <w:rsid w:val="00422587"/>
    <w:rsid w:val="004226A6"/>
    <w:rsid w:val="00422925"/>
    <w:rsid w:val="00422B3A"/>
    <w:rsid w:val="00422D14"/>
    <w:rsid w:val="00422FCF"/>
    <w:rsid w:val="00423303"/>
    <w:rsid w:val="0042343F"/>
    <w:rsid w:val="00423807"/>
    <w:rsid w:val="00423CDD"/>
    <w:rsid w:val="00423F49"/>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724C"/>
    <w:rsid w:val="00427377"/>
    <w:rsid w:val="0042740F"/>
    <w:rsid w:val="0042766F"/>
    <w:rsid w:val="0042774A"/>
    <w:rsid w:val="00427A29"/>
    <w:rsid w:val="00427AA6"/>
    <w:rsid w:val="00427ABC"/>
    <w:rsid w:val="00427EB3"/>
    <w:rsid w:val="004301AE"/>
    <w:rsid w:val="0043033F"/>
    <w:rsid w:val="0043044B"/>
    <w:rsid w:val="00430502"/>
    <w:rsid w:val="004305C3"/>
    <w:rsid w:val="004309DB"/>
    <w:rsid w:val="00430FB5"/>
    <w:rsid w:val="00431274"/>
    <w:rsid w:val="00431356"/>
    <w:rsid w:val="004313C2"/>
    <w:rsid w:val="004314AF"/>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5DA"/>
    <w:rsid w:val="004346FC"/>
    <w:rsid w:val="00434B57"/>
    <w:rsid w:val="00434B74"/>
    <w:rsid w:val="0043502E"/>
    <w:rsid w:val="004350FF"/>
    <w:rsid w:val="004352CA"/>
    <w:rsid w:val="0043532F"/>
    <w:rsid w:val="00435E38"/>
    <w:rsid w:val="00435EA8"/>
    <w:rsid w:val="00435F23"/>
    <w:rsid w:val="00436627"/>
    <w:rsid w:val="00436A20"/>
    <w:rsid w:val="00436A51"/>
    <w:rsid w:val="00436DAF"/>
    <w:rsid w:val="00436E8D"/>
    <w:rsid w:val="00436FC8"/>
    <w:rsid w:val="004371F7"/>
    <w:rsid w:val="00437225"/>
    <w:rsid w:val="0043756F"/>
    <w:rsid w:val="00437A59"/>
    <w:rsid w:val="00437CF3"/>
    <w:rsid w:val="00437DCF"/>
    <w:rsid w:val="0044007F"/>
    <w:rsid w:val="004400F6"/>
    <w:rsid w:val="0044015B"/>
    <w:rsid w:val="00440579"/>
    <w:rsid w:val="004408AF"/>
    <w:rsid w:val="00440BB6"/>
    <w:rsid w:val="00440FCB"/>
    <w:rsid w:val="0044173F"/>
    <w:rsid w:val="004417FD"/>
    <w:rsid w:val="004419CF"/>
    <w:rsid w:val="00442234"/>
    <w:rsid w:val="0044270A"/>
    <w:rsid w:val="00442AC0"/>
    <w:rsid w:val="00442D8B"/>
    <w:rsid w:val="00442E43"/>
    <w:rsid w:val="00442EA5"/>
    <w:rsid w:val="00443145"/>
    <w:rsid w:val="004432CC"/>
    <w:rsid w:val="004433A0"/>
    <w:rsid w:val="0044345D"/>
    <w:rsid w:val="00443888"/>
    <w:rsid w:val="004439F7"/>
    <w:rsid w:val="00443CDD"/>
    <w:rsid w:val="004447C4"/>
    <w:rsid w:val="004448AA"/>
    <w:rsid w:val="004448AE"/>
    <w:rsid w:val="00444D31"/>
    <w:rsid w:val="00445170"/>
    <w:rsid w:val="00445184"/>
    <w:rsid w:val="004456F6"/>
    <w:rsid w:val="00445779"/>
    <w:rsid w:val="00445FAF"/>
    <w:rsid w:val="0044611F"/>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BF"/>
    <w:rsid w:val="0045191B"/>
    <w:rsid w:val="0045191E"/>
    <w:rsid w:val="0045197D"/>
    <w:rsid w:val="00452AF8"/>
    <w:rsid w:val="00452C6C"/>
    <w:rsid w:val="00452E04"/>
    <w:rsid w:val="004531C6"/>
    <w:rsid w:val="004533E4"/>
    <w:rsid w:val="0045357E"/>
    <w:rsid w:val="004535A4"/>
    <w:rsid w:val="004535F6"/>
    <w:rsid w:val="00453656"/>
    <w:rsid w:val="00453907"/>
    <w:rsid w:val="00453916"/>
    <w:rsid w:val="00453A08"/>
    <w:rsid w:val="00454D23"/>
    <w:rsid w:val="00454FBE"/>
    <w:rsid w:val="004550B7"/>
    <w:rsid w:val="0045546C"/>
    <w:rsid w:val="004555F3"/>
    <w:rsid w:val="0045564F"/>
    <w:rsid w:val="00455814"/>
    <w:rsid w:val="0045629B"/>
    <w:rsid w:val="004562B1"/>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733"/>
    <w:rsid w:val="00460B29"/>
    <w:rsid w:val="00460EA8"/>
    <w:rsid w:val="00460F86"/>
    <w:rsid w:val="00461185"/>
    <w:rsid w:val="00461314"/>
    <w:rsid w:val="00461950"/>
    <w:rsid w:val="004619AE"/>
    <w:rsid w:val="00461FED"/>
    <w:rsid w:val="004620BF"/>
    <w:rsid w:val="00462158"/>
    <w:rsid w:val="004622DB"/>
    <w:rsid w:val="004625E4"/>
    <w:rsid w:val="004627BE"/>
    <w:rsid w:val="00462B77"/>
    <w:rsid w:val="00462D16"/>
    <w:rsid w:val="0046303B"/>
    <w:rsid w:val="004632F1"/>
    <w:rsid w:val="00463781"/>
    <w:rsid w:val="00463F88"/>
    <w:rsid w:val="00464380"/>
    <w:rsid w:val="00464520"/>
    <w:rsid w:val="00464641"/>
    <w:rsid w:val="00464A78"/>
    <w:rsid w:val="00464E07"/>
    <w:rsid w:val="00464F7C"/>
    <w:rsid w:val="00465021"/>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81A"/>
    <w:rsid w:val="0047083D"/>
    <w:rsid w:val="004708B9"/>
    <w:rsid w:val="0047096A"/>
    <w:rsid w:val="00470C42"/>
    <w:rsid w:val="00470E71"/>
    <w:rsid w:val="00471552"/>
    <w:rsid w:val="00471A94"/>
    <w:rsid w:val="00471E6B"/>
    <w:rsid w:val="00471FFC"/>
    <w:rsid w:val="004721F9"/>
    <w:rsid w:val="004722CD"/>
    <w:rsid w:val="00472815"/>
    <w:rsid w:val="0047298C"/>
    <w:rsid w:val="00472BF5"/>
    <w:rsid w:val="004730A1"/>
    <w:rsid w:val="00473216"/>
    <w:rsid w:val="00473326"/>
    <w:rsid w:val="004735F1"/>
    <w:rsid w:val="00473605"/>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DBC"/>
    <w:rsid w:val="004802BB"/>
    <w:rsid w:val="004807C4"/>
    <w:rsid w:val="004807D9"/>
    <w:rsid w:val="004808B3"/>
    <w:rsid w:val="00480AD0"/>
    <w:rsid w:val="00480DCB"/>
    <w:rsid w:val="00480E56"/>
    <w:rsid w:val="00480E68"/>
    <w:rsid w:val="004813E7"/>
    <w:rsid w:val="004814DA"/>
    <w:rsid w:val="00481522"/>
    <w:rsid w:val="00481C74"/>
    <w:rsid w:val="00481D16"/>
    <w:rsid w:val="00481D43"/>
    <w:rsid w:val="004824F5"/>
    <w:rsid w:val="004824FE"/>
    <w:rsid w:val="004826A1"/>
    <w:rsid w:val="00482B10"/>
    <w:rsid w:val="00482EAA"/>
    <w:rsid w:val="0048321A"/>
    <w:rsid w:val="004836A0"/>
    <w:rsid w:val="00483803"/>
    <w:rsid w:val="00484057"/>
    <w:rsid w:val="0048437A"/>
    <w:rsid w:val="00484490"/>
    <w:rsid w:val="00484590"/>
    <w:rsid w:val="00484678"/>
    <w:rsid w:val="004848C5"/>
    <w:rsid w:val="00484A3E"/>
    <w:rsid w:val="00484AB7"/>
    <w:rsid w:val="00484AB9"/>
    <w:rsid w:val="00484ABA"/>
    <w:rsid w:val="00485065"/>
    <w:rsid w:val="00485B8F"/>
    <w:rsid w:val="00485C2C"/>
    <w:rsid w:val="00485D68"/>
    <w:rsid w:val="00485E70"/>
    <w:rsid w:val="0048614B"/>
    <w:rsid w:val="004862E3"/>
    <w:rsid w:val="004863B9"/>
    <w:rsid w:val="0048652F"/>
    <w:rsid w:val="004865A7"/>
    <w:rsid w:val="00486C85"/>
    <w:rsid w:val="00486CB9"/>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E4"/>
    <w:rsid w:val="00490949"/>
    <w:rsid w:val="00490E9B"/>
    <w:rsid w:val="004912B1"/>
    <w:rsid w:val="004913FF"/>
    <w:rsid w:val="00492490"/>
    <w:rsid w:val="0049266A"/>
    <w:rsid w:val="00492825"/>
    <w:rsid w:val="00492861"/>
    <w:rsid w:val="00492F27"/>
    <w:rsid w:val="00493355"/>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DBD"/>
    <w:rsid w:val="00497166"/>
    <w:rsid w:val="00497BED"/>
    <w:rsid w:val="00497D21"/>
    <w:rsid w:val="004A01D8"/>
    <w:rsid w:val="004A0201"/>
    <w:rsid w:val="004A02E7"/>
    <w:rsid w:val="004A038D"/>
    <w:rsid w:val="004A03E5"/>
    <w:rsid w:val="004A03FD"/>
    <w:rsid w:val="004A0693"/>
    <w:rsid w:val="004A09C7"/>
    <w:rsid w:val="004A0B6B"/>
    <w:rsid w:val="004A1107"/>
    <w:rsid w:val="004A1217"/>
    <w:rsid w:val="004A12D3"/>
    <w:rsid w:val="004A16CD"/>
    <w:rsid w:val="004A1A5C"/>
    <w:rsid w:val="004A1C53"/>
    <w:rsid w:val="004A1EAF"/>
    <w:rsid w:val="004A20AA"/>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0BE"/>
    <w:rsid w:val="004A656D"/>
    <w:rsid w:val="004A65D4"/>
    <w:rsid w:val="004A686E"/>
    <w:rsid w:val="004A6B0F"/>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9D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3121"/>
    <w:rsid w:val="004B31D4"/>
    <w:rsid w:val="004B37B1"/>
    <w:rsid w:val="004B3D20"/>
    <w:rsid w:val="004B423F"/>
    <w:rsid w:val="004B44EF"/>
    <w:rsid w:val="004B4500"/>
    <w:rsid w:val="004B4A20"/>
    <w:rsid w:val="004B4A3F"/>
    <w:rsid w:val="004B4E7C"/>
    <w:rsid w:val="004B58F4"/>
    <w:rsid w:val="004B59D1"/>
    <w:rsid w:val="004B5ADB"/>
    <w:rsid w:val="004B5B77"/>
    <w:rsid w:val="004B5C38"/>
    <w:rsid w:val="004B5D57"/>
    <w:rsid w:val="004B5F1C"/>
    <w:rsid w:val="004B5F91"/>
    <w:rsid w:val="004B60E3"/>
    <w:rsid w:val="004B6B2C"/>
    <w:rsid w:val="004B7002"/>
    <w:rsid w:val="004B71A5"/>
    <w:rsid w:val="004B7E25"/>
    <w:rsid w:val="004C04EE"/>
    <w:rsid w:val="004C0602"/>
    <w:rsid w:val="004C06F0"/>
    <w:rsid w:val="004C0D6F"/>
    <w:rsid w:val="004C110C"/>
    <w:rsid w:val="004C1666"/>
    <w:rsid w:val="004C1862"/>
    <w:rsid w:val="004C1A0F"/>
    <w:rsid w:val="004C1D08"/>
    <w:rsid w:val="004C1E90"/>
    <w:rsid w:val="004C1EC7"/>
    <w:rsid w:val="004C20AC"/>
    <w:rsid w:val="004C256D"/>
    <w:rsid w:val="004C25A9"/>
    <w:rsid w:val="004C26A1"/>
    <w:rsid w:val="004C26C4"/>
    <w:rsid w:val="004C28F9"/>
    <w:rsid w:val="004C2905"/>
    <w:rsid w:val="004C32F4"/>
    <w:rsid w:val="004C3A7D"/>
    <w:rsid w:val="004C40B2"/>
    <w:rsid w:val="004C4183"/>
    <w:rsid w:val="004C45A5"/>
    <w:rsid w:val="004C50BD"/>
    <w:rsid w:val="004C56DF"/>
    <w:rsid w:val="004C5DC1"/>
    <w:rsid w:val="004C6142"/>
    <w:rsid w:val="004C61CE"/>
    <w:rsid w:val="004C62A4"/>
    <w:rsid w:val="004C6353"/>
    <w:rsid w:val="004C6400"/>
    <w:rsid w:val="004C64C9"/>
    <w:rsid w:val="004C6568"/>
    <w:rsid w:val="004C6905"/>
    <w:rsid w:val="004C69E1"/>
    <w:rsid w:val="004C6D0C"/>
    <w:rsid w:val="004C7164"/>
    <w:rsid w:val="004C7544"/>
    <w:rsid w:val="004C7546"/>
    <w:rsid w:val="004C778E"/>
    <w:rsid w:val="004C7866"/>
    <w:rsid w:val="004C7B26"/>
    <w:rsid w:val="004C7B59"/>
    <w:rsid w:val="004D021B"/>
    <w:rsid w:val="004D046F"/>
    <w:rsid w:val="004D095C"/>
    <w:rsid w:val="004D1339"/>
    <w:rsid w:val="004D16A1"/>
    <w:rsid w:val="004D16CF"/>
    <w:rsid w:val="004D1718"/>
    <w:rsid w:val="004D17B9"/>
    <w:rsid w:val="004D184E"/>
    <w:rsid w:val="004D1D29"/>
    <w:rsid w:val="004D1E74"/>
    <w:rsid w:val="004D1E80"/>
    <w:rsid w:val="004D215C"/>
    <w:rsid w:val="004D2468"/>
    <w:rsid w:val="004D265C"/>
    <w:rsid w:val="004D2A55"/>
    <w:rsid w:val="004D2DC9"/>
    <w:rsid w:val="004D3000"/>
    <w:rsid w:val="004D3564"/>
    <w:rsid w:val="004D37AD"/>
    <w:rsid w:val="004D37C6"/>
    <w:rsid w:val="004D382E"/>
    <w:rsid w:val="004D3E7E"/>
    <w:rsid w:val="004D3FFA"/>
    <w:rsid w:val="004D418C"/>
    <w:rsid w:val="004D41E1"/>
    <w:rsid w:val="004D4734"/>
    <w:rsid w:val="004D4BA2"/>
    <w:rsid w:val="004D4E57"/>
    <w:rsid w:val="004D50CE"/>
    <w:rsid w:val="004D518B"/>
    <w:rsid w:val="004D51E9"/>
    <w:rsid w:val="004D5270"/>
    <w:rsid w:val="004D52DF"/>
    <w:rsid w:val="004D53E8"/>
    <w:rsid w:val="004D5710"/>
    <w:rsid w:val="004D5B1A"/>
    <w:rsid w:val="004D5B51"/>
    <w:rsid w:val="004D5B5D"/>
    <w:rsid w:val="004D627C"/>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96B"/>
    <w:rsid w:val="004D7BF4"/>
    <w:rsid w:val="004D7C66"/>
    <w:rsid w:val="004D7F66"/>
    <w:rsid w:val="004E04B0"/>
    <w:rsid w:val="004E09D9"/>
    <w:rsid w:val="004E0A3F"/>
    <w:rsid w:val="004E0C9F"/>
    <w:rsid w:val="004E0D79"/>
    <w:rsid w:val="004E0DB5"/>
    <w:rsid w:val="004E0F97"/>
    <w:rsid w:val="004E0FBA"/>
    <w:rsid w:val="004E14AA"/>
    <w:rsid w:val="004E1C39"/>
    <w:rsid w:val="004E1DA1"/>
    <w:rsid w:val="004E214B"/>
    <w:rsid w:val="004E2539"/>
    <w:rsid w:val="004E2568"/>
    <w:rsid w:val="004E2AD8"/>
    <w:rsid w:val="004E2C34"/>
    <w:rsid w:val="004E3121"/>
    <w:rsid w:val="004E3167"/>
    <w:rsid w:val="004E33A6"/>
    <w:rsid w:val="004E3857"/>
    <w:rsid w:val="004E3A6F"/>
    <w:rsid w:val="004E3B9F"/>
    <w:rsid w:val="004E3C31"/>
    <w:rsid w:val="004E4023"/>
    <w:rsid w:val="004E4335"/>
    <w:rsid w:val="004E5198"/>
    <w:rsid w:val="004E521B"/>
    <w:rsid w:val="004E56A9"/>
    <w:rsid w:val="004E59C0"/>
    <w:rsid w:val="004E5C45"/>
    <w:rsid w:val="004E637B"/>
    <w:rsid w:val="004E63B2"/>
    <w:rsid w:val="004E668E"/>
    <w:rsid w:val="004E69CC"/>
    <w:rsid w:val="004E76B5"/>
    <w:rsid w:val="004E77F3"/>
    <w:rsid w:val="004E7A7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643"/>
    <w:rsid w:val="004F27DD"/>
    <w:rsid w:val="004F2979"/>
    <w:rsid w:val="004F2A85"/>
    <w:rsid w:val="004F2BB9"/>
    <w:rsid w:val="004F2CF0"/>
    <w:rsid w:val="004F2E8B"/>
    <w:rsid w:val="004F2EC3"/>
    <w:rsid w:val="004F2F81"/>
    <w:rsid w:val="004F2FEB"/>
    <w:rsid w:val="004F3166"/>
    <w:rsid w:val="004F31DB"/>
    <w:rsid w:val="004F356F"/>
    <w:rsid w:val="004F357F"/>
    <w:rsid w:val="004F3ADD"/>
    <w:rsid w:val="004F3AE3"/>
    <w:rsid w:val="004F3C75"/>
    <w:rsid w:val="004F3E31"/>
    <w:rsid w:val="004F468A"/>
    <w:rsid w:val="004F4A31"/>
    <w:rsid w:val="004F4A93"/>
    <w:rsid w:val="004F4C36"/>
    <w:rsid w:val="004F4DD8"/>
    <w:rsid w:val="004F5336"/>
    <w:rsid w:val="004F5338"/>
    <w:rsid w:val="004F5515"/>
    <w:rsid w:val="004F6127"/>
    <w:rsid w:val="004F63E1"/>
    <w:rsid w:val="004F6598"/>
    <w:rsid w:val="004F65D2"/>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AB1"/>
    <w:rsid w:val="00501287"/>
    <w:rsid w:val="005012D2"/>
    <w:rsid w:val="0050132C"/>
    <w:rsid w:val="00501D9F"/>
    <w:rsid w:val="00502928"/>
    <w:rsid w:val="005029AF"/>
    <w:rsid w:val="00503B39"/>
    <w:rsid w:val="00503E3D"/>
    <w:rsid w:val="00504453"/>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7559"/>
    <w:rsid w:val="005075D4"/>
    <w:rsid w:val="00507680"/>
    <w:rsid w:val="00507EAE"/>
    <w:rsid w:val="00507ED4"/>
    <w:rsid w:val="00507F7C"/>
    <w:rsid w:val="00510442"/>
    <w:rsid w:val="00511018"/>
    <w:rsid w:val="0051128E"/>
    <w:rsid w:val="0051132A"/>
    <w:rsid w:val="005113AD"/>
    <w:rsid w:val="00511405"/>
    <w:rsid w:val="005119E0"/>
    <w:rsid w:val="00511CE8"/>
    <w:rsid w:val="00511ED5"/>
    <w:rsid w:val="0051205E"/>
    <w:rsid w:val="00512116"/>
    <w:rsid w:val="00512556"/>
    <w:rsid w:val="0051255D"/>
    <w:rsid w:val="0051276E"/>
    <w:rsid w:val="00512906"/>
    <w:rsid w:val="005129B7"/>
    <w:rsid w:val="00512E4C"/>
    <w:rsid w:val="00513104"/>
    <w:rsid w:val="005136B4"/>
    <w:rsid w:val="00514329"/>
    <w:rsid w:val="00514606"/>
    <w:rsid w:val="00514697"/>
    <w:rsid w:val="00514741"/>
    <w:rsid w:val="00514836"/>
    <w:rsid w:val="005148BD"/>
    <w:rsid w:val="00514D11"/>
    <w:rsid w:val="005152DA"/>
    <w:rsid w:val="00515487"/>
    <w:rsid w:val="005157A4"/>
    <w:rsid w:val="00515948"/>
    <w:rsid w:val="00516034"/>
    <w:rsid w:val="005160FA"/>
    <w:rsid w:val="005164B0"/>
    <w:rsid w:val="00516AF4"/>
    <w:rsid w:val="00516BBE"/>
    <w:rsid w:val="00516C83"/>
    <w:rsid w:val="00516E07"/>
    <w:rsid w:val="00516E1B"/>
    <w:rsid w:val="00517126"/>
    <w:rsid w:val="00517432"/>
    <w:rsid w:val="00517650"/>
    <w:rsid w:val="005176FF"/>
    <w:rsid w:val="00517854"/>
    <w:rsid w:val="00517958"/>
    <w:rsid w:val="00517C27"/>
    <w:rsid w:val="00517C94"/>
    <w:rsid w:val="00517D3D"/>
    <w:rsid w:val="00517F41"/>
    <w:rsid w:val="00517F59"/>
    <w:rsid w:val="005202DB"/>
    <w:rsid w:val="005206AC"/>
    <w:rsid w:val="00520781"/>
    <w:rsid w:val="005207DF"/>
    <w:rsid w:val="00520E6B"/>
    <w:rsid w:val="00520EC0"/>
    <w:rsid w:val="00521E27"/>
    <w:rsid w:val="00521F62"/>
    <w:rsid w:val="005220DE"/>
    <w:rsid w:val="00522D66"/>
    <w:rsid w:val="00522E2E"/>
    <w:rsid w:val="0052312E"/>
    <w:rsid w:val="005232D5"/>
    <w:rsid w:val="00523694"/>
    <w:rsid w:val="00523E65"/>
    <w:rsid w:val="005248BE"/>
    <w:rsid w:val="00524C71"/>
    <w:rsid w:val="00524FC7"/>
    <w:rsid w:val="005251A9"/>
    <w:rsid w:val="0052539C"/>
    <w:rsid w:val="00525731"/>
    <w:rsid w:val="00525A61"/>
    <w:rsid w:val="00525D96"/>
    <w:rsid w:val="00526589"/>
    <w:rsid w:val="00526810"/>
    <w:rsid w:val="00526EA5"/>
    <w:rsid w:val="00526FAF"/>
    <w:rsid w:val="00526FE5"/>
    <w:rsid w:val="005272CE"/>
    <w:rsid w:val="0052732D"/>
    <w:rsid w:val="00527895"/>
    <w:rsid w:val="0052796C"/>
    <w:rsid w:val="00527BD6"/>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335"/>
    <w:rsid w:val="0053438E"/>
    <w:rsid w:val="005344DA"/>
    <w:rsid w:val="0053470B"/>
    <w:rsid w:val="00534A83"/>
    <w:rsid w:val="00534C5C"/>
    <w:rsid w:val="00534D6F"/>
    <w:rsid w:val="00535169"/>
    <w:rsid w:val="0053521A"/>
    <w:rsid w:val="0053565F"/>
    <w:rsid w:val="005357C4"/>
    <w:rsid w:val="00535927"/>
    <w:rsid w:val="00535B13"/>
    <w:rsid w:val="00535D00"/>
    <w:rsid w:val="00535ED8"/>
    <w:rsid w:val="00536595"/>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B54"/>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760"/>
    <w:rsid w:val="00544BEA"/>
    <w:rsid w:val="00545177"/>
    <w:rsid w:val="005456AC"/>
    <w:rsid w:val="0054571C"/>
    <w:rsid w:val="00545A72"/>
    <w:rsid w:val="00545ABF"/>
    <w:rsid w:val="00545B4B"/>
    <w:rsid w:val="005463B6"/>
    <w:rsid w:val="005464C6"/>
    <w:rsid w:val="0054689A"/>
    <w:rsid w:val="005468EB"/>
    <w:rsid w:val="005469FC"/>
    <w:rsid w:val="00546CFA"/>
    <w:rsid w:val="00547394"/>
    <w:rsid w:val="0054773B"/>
    <w:rsid w:val="0054787C"/>
    <w:rsid w:val="0054789A"/>
    <w:rsid w:val="00547C03"/>
    <w:rsid w:val="00547F43"/>
    <w:rsid w:val="00547F73"/>
    <w:rsid w:val="00550763"/>
    <w:rsid w:val="00550CD1"/>
    <w:rsid w:val="00551747"/>
    <w:rsid w:val="00551B9C"/>
    <w:rsid w:val="00551C92"/>
    <w:rsid w:val="00551E5C"/>
    <w:rsid w:val="0055235C"/>
    <w:rsid w:val="005524D7"/>
    <w:rsid w:val="0055263C"/>
    <w:rsid w:val="00552661"/>
    <w:rsid w:val="00552EC2"/>
    <w:rsid w:val="00552F2A"/>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8D2"/>
    <w:rsid w:val="00557A09"/>
    <w:rsid w:val="00557B6C"/>
    <w:rsid w:val="00557E7C"/>
    <w:rsid w:val="00560370"/>
    <w:rsid w:val="0056059C"/>
    <w:rsid w:val="005606DD"/>
    <w:rsid w:val="0056092C"/>
    <w:rsid w:val="00560D4E"/>
    <w:rsid w:val="00560E44"/>
    <w:rsid w:val="00561292"/>
    <w:rsid w:val="00561742"/>
    <w:rsid w:val="00561D8E"/>
    <w:rsid w:val="005628AE"/>
    <w:rsid w:val="00562901"/>
    <w:rsid w:val="00562962"/>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85F"/>
    <w:rsid w:val="00565C39"/>
    <w:rsid w:val="00565CD5"/>
    <w:rsid w:val="00565D0D"/>
    <w:rsid w:val="00565D4A"/>
    <w:rsid w:val="00565F60"/>
    <w:rsid w:val="005660D4"/>
    <w:rsid w:val="00566412"/>
    <w:rsid w:val="00566B86"/>
    <w:rsid w:val="00566E99"/>
    <w:rsid w:val="00566F55"/>
    <w:rsid w:val="00566F9D"/>
    <w:rsid w:val="00566F9E"/>
    <w:rsid w:val="00567036"/>
    <w:rsid w:val="00567381"/>
    <w:rsid w:val="005674F3"/>
    <w:rsid w:val="00567598"/>
    <w:rsid w:val="00567A74"/>
    <w:rsid w:val="00567B64"/>
    <w:rsid w:val="00567B68"/>
    <w:rsid w:val="00567BFA"/>
    <w:rsid w:val="00567F9F"/>
    <w:rsid w:val="0057010E"/>
    <w:rsid w:val="00570CAC"/>
    <w:rsid w:val="0057112A"/>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BB5"/>
    <w:rsid w:val="00573C14"/>
    <w:rsid w:val="00573D6B"/>
    <w:rsid w:val="00573DD9"/>
    <w:rsid w:val="00574033"/>
    <w:rsid w:val="0057408F"/>
    <w:rsid w:val="00574C3D"/>
    <w:rsid w:val="00574D6E"/>
    <w:rsid w:val="00575053"/>
    <w:rsid w:val="005751C4"/>
    <w:rsid w:val="00575252"/>
    <w:rsid w:val="005753F8"/>
    <w:rsid w:val="005759A2"/>
    <w:rsid w:val="00575ADC"/>
    <w:rsid w:val="00576196"/>
    <w:rsid w:val="00576461"/>
    <w:rsid w:val="0057649C"/>
    <w:rsid w:val="00576570"/>
    <w:rsid w:val="00576992"/>
    <w:rsid w:val="00576C19"/>
    <w:rsid w:val="00576C51"/>
    <w:rsid w:val="005779AB"/>
    <w:rsid w:val="00580461"/>
    <w:rsid w:val="00580668"/>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AC0"/>
    <w:rsid w:val="00585B32"/>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E00"/>
    <w:rsid w:val="00591E17"/>
    <w:rsid w:val="00591EEE"/>
    <w:rsid w:val="00592026"/>
    <w:rsid w:val="00592317"/>
    <w:rsid w:val="00592759"/>
    <w:rsid w:val="00592AF1"/>
    <w:rsid w:val="00592DBC"/>
    <w:rsid w:val="00592F49"/>
    <w:rsid w:val="0059341B"/>
    <w:rsid w:val="00593679"/>
    <w:rsid w:val="0059383F"/>
    <w:rsid w:val="00593CA3"/>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F21"/>
    <w:rsid w:val="005A0FE0"/>
    <w:rsid w:val="005A0FF6"/>
    <w:rsid w:val="005A1641"/>
    <w:rsid w:val="005A1787"/>
    <w:rsid w:val="005A1B22"/>
    <w:rsid w:val="005A1CBD"/>
    <w:rsid w:val="005A1CCC"/>
    <w:rsid w:val="005A1E22"/>
    <w:rsid w:val="005A1ECB"/>
    <w:rsid w:val="005A23C3"/>
    <w:rsid w:val="005A246B"/>
    <w:rsid w:val="005A2894"/>
    <w:rsid w:val="005A2B06"/>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53B"/>
    <w:rsid w:val="005A6661"/>
    <w:rsid w:val="005A6690"/>
    <w:rsid w:val="005A6A24"/>
    <w:rsid w:val="005A6CB9"/>
    <w:rsid w:val="005A6DFE"/>
    <w:rsid w:val="005A6FD7"/>
    <w:rsid w:val="005A6FF6"/>
    <w:rsid w:val="005A7187"/>
    <w:rsid w:val="005A728A"/>
    <w:rsid w:val="005A7617"/>
    <w:rsid w:val="005A775F"/>
    <w:rsid w:val="005A7965"/>
    <w:rsid w:val="005A7D10"/>
    <w:rsid w:val="005B000D"/>
    <w:rsid w:val="005B004A"/>
    <w:rsid w:val="005B059A"/>
    <w:rsid w:val="005B0652"/>
    <w:rsid w:val="005B090E"/>
    <w:rsid w:val="005B0BC6"/>
    <w:rsid w:val="005B0E61"/>
    <w:rsid w:val="005B0F35"/>
    <w:rsid w:val="005B134C"/>
    <w:rsid w:val="005B174F"/>
    <w:rsid w:val="005B1A0F"/>
    <w:rsid w:val="005B2440"/>
    <w:rsid w:val="005B2450"/>
    <w:rsid w:val="005B257C"/>
    <w:rsid w:val="005B2872"/>
    <w:rsid w:val="005B28BE"/>
    <w:rsid w:val="005B2C9B"/>
    <w:rsid w:val="005B2ED1"/>
    <w:rsid w:val="005B2F11"/>
    <w:rsid w:val="005B3519"/>
    <w:rsid w:val="005B37F1"/>
    <w:rsid w:val="005B397C"/>
    <w:rsid w:val="005B3AA7"/>
    <w:rsid w:val="005B3DA7"/>
    <w:rsid w:val="005B4232"/>
    <w:rsid w:val="005B4E8A"/>
    <w:rsid w:val="005B5118"/>
    <w:rsid w:val="005B52CB"/>
    <w:rsid w:val="005B5881"/>
    <w:rsid w:val="005B59C9"/>
    <w:rsid w:val="005B5F5D"/>
    <w:rsid w:val="005B64CE"/>
    <w:rsid w:val="005B657B"/>
    <w:rsid w:val="005B68EF"/>
    <w:rsid w:val="005B714E"/>
    <w:rsid w:val="005B718C"/>
    <w:rsid w:val="005B71B7"/>
    <w:rsid w:val="005B7305"/>
    <w:rsid w:val="005B74D6"/>
    <w:rsid w:val="005C0126"/>
    <w:rsid w:val="005C0992"/>
    <w:rsid w:val="005C0C2C"/>
    <w:rsid w:val="005C0E80"/>
    <w:rsid w:val="005C0F44"/>
    <w:rsid w:val="005C1106"/>
    <w:rsid w:val="005C1281"/>
    <w:rsid w:val="005C14DD"/>
    <w:rsid w:val="005C164C"/>
    <w:rsid w:val="005C1A54"/>
    <w:rsid w:val="005C1B48"/>
    <w:rsid w:val="005C1F00"/>
    <w:rsid w:val="005C207B"/>
    <w:rsid w:val="005C20DC"/>
    <w:rsid w:val="005C2331"/>
    <w:rsid w:val="005C2474"/>
    <w:rsid w:val="005C2573"/>
    <w:rsid w:val="005C2694"/>
    <w:rsid w:val="005C2993"/>
    <w:rsid w:val="005C2B9D"/>
    <w:rsid w:val="005C2EA8"/>
    <w:rsid w:val="005C2FA0"/>
    <w:rsid w:val="005C3204"/>
    <w:rsid w:val="005C3240"/>
    <w:rsid w:val="005C32FF"/>
    <w:rsid w:val="005C3B72"/>
    <w:rsid w:val="005C43A0"/>
    <w:rsid w:val="005C4541"/>
    <w:rsid w:val="005C4554"/>
    <w:rsid w:val="005C458A"/>
    <w:rsid w:val="005C4772"/>
    <w:rsid w:val="005C48D4"/>
    <w:rsid w:val="005C4A11"/>
    <w:rsid w:val="005C4A15"/>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87"/>
    <w:rsid w:val="005C76D2"/>
    <w:rsid w:val="005C7706"/>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0DE"/>
    <w:rsid w:val="005D41DE"/>
    <w:rsid w:val="005D432E"/>
    <w:rsid w:val="005D43D8"/>
    <w:rsid w:val="005D457E"/>
    <w:rsid w:val="005D4EC8"/>
    <w:rsid w:val="005D4FD7"/>
    <w:rsid w:val="005D505A"/>
    <w:rsid w:val="005D54DB"/>
    <w:rsid w:val="005D55C5"/>
    <w:rsid w:val="005D5845"/>
    <w:rsid w:val="005D5F29"/>
    <w:rsid w:val="005D62E9"/>
    <w:rsid w:val="005D696A"/>
    <w:rsid w:val="005D698C"/>
    <w:rsid w:val="005D786B"/>
    <w:rsid w:val="005D793C"/>
    <w:rsid w:val="005D79FD"/>
    <w:rsid w:val="005D7D4B"/>
    <w:rsid w:val="005D7D77"/>
    <w:rsid w:val="005D7EC8"/>
    <w:rsid w:val="005D7EF7"/>
    <w:rsid w:val="005E033A"/>
    <w:rsid w:val="005E05CA"/>
    <w:rsid w:val="005E0A87"/>
    <w:rsid w:val="005E0B2C"/>
    <w:rsid w:val="005E0C35"/>
    <w:rsid w:val="005E0D38"/>
    <w:rsid w:val="005E0F53"/>
    <w:rsid w:val="005E103F"/>
    <w:rsid w:val="005E10B5"/>
    <w:rsid w:val="005E1347"/>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5D"/>
    <w:rsid w:val="005E5607"/>
    <w:rsid w:val="005E5C29"/>
    <w:rsid w:val="005E6624"/>
    <w:rsid w:val="005E6704"/>
    <w:rsid w:val="005E6B1C"/>
    <w:rsid w:val="005E6ED6"/>
    <w:rsid w:val="005E6F1B"/>
    <w:rsid w:val="005E6FFC"/>
    <w:rsid w:val="005E70FA"/>
    <w:rsid w:val="005E72B0"/>
    <w:rsid w:val="005E758D"/>
    <w:rsid w:val="005E77EC"/>
    <w:rsid w:val="005E7CFA"/>
    <w:rsid w:val="005E7D5B"/>
    <w:rsid w:val="005E7DBF"/>
    <w:rsid w:val="005E7E38"/>
    <w:rsid w:val="005F00B9"/>
    <w:rsid w:val="005F0C66"/>
    <w:rsid w:val="005F0C94"/>
    <w:rsid w:val="005F0DFD"/>
    <w:rsid w:val="005F10AA"/>
    <w:rsid w:val="005F16DB"/>
    <w:rsid w:val="005F21E8"/>
    <w:rsid w:val="005F22DF"/>
    <w:rsid w:val="005F29E9"/>
    <w:rsid w:val="005F2A45"/>
    <w:rsid w:val="005F2AE8"/>
    <w:rsid w:val="005F3340"/>
    <w:rsid w:val="005F35B0"/>
    <w:rsid w:val="005F3612"/>
    <w:rsid w:val="005F39D1"/>
    <w:rsid w:val="005F3A46"/>
    <w:rsid w:val="005F3B73"/>
    <w:rsid w:val="005F3E9A"/>
    <w:rsid w:val="005F41CD"/>
    <w:rsid w:val="005F43F7"/>
    <w:rsid w:val="005F4652"/>
    <w:rsid w:val="005F4962"/>
    <w:rsid w:val="005F4C86"/>
    <w:rsid w:val="005F4DB8"/>
    <w:rsid w:val="005F4E3F"/>
    <w:rsid w:val="005F5225"/>
    <w:rsid w:val="005F5325"/>
    <w:rsid w:val="005F5518"/>
    <w:rsid w:val="005F556B"/>
    <w:rsid w:val="005F5F21"/>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92E"/>
    <w:rsid w:val="00602F62"/>
    <w:rsid w:val="00602FF1"/>
    <w:rsid w:val="006031AE"/>
    <w:rsid w:val="006032F9"/>
    <w:rsid w:val="006037A0"/>
    <w:rsid w:val="006037B9"/>
    <w:rsid w:val="00603924"/>
    <w:rsid w:val="006039D4"/>
    <w:rsid w:val="00603CCE"/>
    <w:rsid w:val="00603FD0"/>
    <w:rsid w:val="00604282"/>
    <w:rsid w:val="00604385"/>
    <w:rsid w:val="006047C2"/>
    <w:rsid w:val="00604950"/>
    <w:rsid w:val="0060556B"/>
    <w:rsid w:val="006055ED"/>
    <w:rsid w:val="00605675"/>
    <w:rsid w:val="0060599B"/>
    <w:rsid w:val="006059E0"/>
    <w:rsid w:val="00605BC6"/>
    <w:rsid w:val="00605D04"/>
    <w:rsid w:val="00605E85"/>
    <w:rsid w:val="0060620B"/>
    <w:rsid w:val="006066D0"/>
    <w:rsid w:val="00606F25"/>
    <w:rsid w:val="006073D2"/>
    <w:rsid w:val="006073DC"/>
    <w:rsid w:val="0060746F"/>
    <w:rsid w:val="006078D8"/>
    <w:rsid w:val="00607927"/>
    <w:rsid w:val="006100A9"/>
    <w:rsid w:val="00610AD7"/>
    <w:rsid w:val="00611114"/>
    <w:rsid w:val="006111CD"/>
    <w:rsid w:val="00611531"/>
    <w:rsid w:val="0061165A"/>
    <w:rsid w:val="0061166D"/>
    <w:rsid w:val="00611A86"/>
    <w:rsid w:val="00611D10"/>
    <w:rsid w:val="00611D33"/>
    <w:rsid w:val="00611DB4"/>
    <w:rsid w:val="0061200B"/>
    <w:rsid w:val="006126F7"/>
    <w:rsid w:val="0061294A"/>
    <w:rsid w:val="00612E74"/>
    <w:rsid w:val="00612EE2"/>
    <w:rsid w:val="00613201"/>
    <w:rsid w:val="00613416"/>
    <w:rsid w:val="006138EF"/>
    <w:rsid w:val="00613C66"/>
    <w:rsid w:val="00613F75"/>
    <w:rsid w:val="00613FA3"/>
    <w:rsid w:val="0061425E"/>
    <w:rsid w:val="006142E2"/>
    <w:rsid w:val="0061430B"/>
    <w:rsid w:val="00614721"/>
    <w:rsid w:val="00614766"/>
    <w:rsid w:val="00614CBF"/>
    <w:rsid w:val="00614CD5"/>
    <w:rsid w:val="00614F94"/>
    <w:rsid w:val="0061572D"/>
    <w:rsid w:val="00615753"/>
    <w:rsid w:val="0061576D"/>
    <w:rsid w:val="006157E7"/>
    <w:rsid w:val="00615B98"/>
    <w:rsid w:val="00615E5E"/>
    <w:rsid w:val="00615F93"/>
    <w:rsid w:val="006161B7"/>
    <w:rsid w:val="0061644B"/>
    <w:rsid w:val="00616CAD"/>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471"/>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60F"/>
    <w:rsid w:val="0062764C"/>
    <w:rsid w:val="00627729"/>
    <w:rsid w:val="00627826"/>
    <w:rsid w:val="00627EC4"/>
    <w:rsid w:val="00627FDB"/>
    <w:rsid w:val="0063054A"/>
    <w:rsid w:val="006309C1"/>
    <w:rsid w:val="00630A2C"/>
    <w:rsid w:val="00630B83"/>
    <w:rsid w:val="0063105B"/>
    <w:rsid w:val="0063106D"/>
    <w:rsid w:val="006311BF"/>
    <w:rsid w:val="00631278"/>
    <w:rsid w:val="006314F5"/>
    <w:rsid w:val="00631565"/>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BEA"/>
    <w:rsid w:val="00633C9D"/>
    <w:rsid w:val="00634437"/>
    <w:rsid w:val="00634493"/>
    <w:rsid w:val="006344E0"/>
    <w:rsid w:val="0063458B"/>
    <w:rsid w:val="00634ABE"/>
    <w:rsid w:val="00634C3E"/>
    <w:rsid w:val="00634E02"/>
    <w:rsid w:val="00635034"/>
    <w:rsid w:val="006356A1"/>
    <w:rsid w:val="00635931"/>
    <w:rsid w:val="00635960"/>
    <w:rsid w:val="00635A44"/>
    <w:rsid w:val="00635B1F"/>
    <w:rsid w:val="00635F13"/>
    <w:rsid w:val="00636037"/>
    <w:rsid w:val="00636044"/>
    <w:rsid w:val="00636422"/>
    <w:rsid w:val="006364E8"/>
    <w:rsid w:val="00636525"/>
    <w:rsid w:val="00636B18"/>
    <w:rsid w:val="00636E93"/>
    <w:rsid w:val="00636F9C"/>
    <w:rsid w:val="006370EA"/>
    <w:rsid w:val="00637555"/>
    <w:rsid w:val="006377EE"/>
    <w:rsid w:val="00637959"/>
    <w:rsid w:val="00637E7D"/>
    <w:rsid w:val="006401BE"/>
    <w:rsid w:val="00640302"/>
    <w:rsid w:val="00640588"/>
    <w:rsid w:val="0064060A"/>
    <w:rsid w:val="006407EB"/>
    <w:rsid w:val="00640F9B"/>
    <w:rsid w:val="00640FDB"/>
    <w:rsid w:val="00641037"/>
    <w:rsid w:val="00641640"/>
    <w:rsid w:val="006418B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94D"/>
    <w:rsid w:val="00644B8C"/>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97"/>
    <w:rsid w:val="006508D3"/>
    <w:rsid w:val="00650A9C"/>
    <w:rsid w:val="00650A9E"/>
    <w:rsid w:val="00650AC4"/>
    <w:rsid w:val="006515F7"/>
    <w:rsid w:val="0065170A"/>
    <w:rsid w:val="006518E4"/>
    <w:rsid w:val="0065197C"/>
    <w:rsid w:val="00652125"/>
    <w:rsid w:val="0065213B"/>
    <w:rsid w:val="006523A1"/>
    <w:rsid w:val="00652457"/>
    <w:rsid w:val="0065298A"/>
    <w:rsid w:val="00652A3A"/>
    <w:rsid w:val="00652A66"/>
    <w:rsid w:val="00652A98"/>
    <w:rsid w:val="00652B5D"/>
    <w:rsid w:val="0065308B"/>
    <w:rsid w:val="006531BC"/>
    <w:rsid w:val="006534EB"/>
    <w:rsid w:val="00653586"/>
    <w:rsid w:val="0065361D"/>
    <w:rsid w:val="00653AA8"/>
    <w:rsid w:val="00653EB0"/>
    <w:rsid w:val="00653F93"/>
    <w:rsid w:val="00654163"/>
    <w:rsid w:val="00654449"/>
    <w:rsid w:val="0065532E"/>
    <w:rsid w:val="00655544"/>
    <w:rsid w:val="006555ED"/>
    <w:rsid w:val="00655670"/>
    <w:rsid w:val="0065584F"/>
    <w:rsid w:val="00655A2F"/>
    <w:rsid w:val="00655AC5"/>
    <w:rsid w:val="00655BD8"/>
    <w:rsid w:val="00655D9E"/>
    <w:rsid w:val="00656054"/>
    <w:rsid w:val="00656299"/>
    <w:rsid w:val="00656413"/>
    <w:rsid w:val="00656703"/>
    <w:rsid w:val="00656EEB"/>
    <w:rsid w:val="00657200"/>
    <w:rsid w:val="0065721C"/>
    <w:rsid w:val="00657325"/>
    <w:rsid w:val="0065758A"/>
    <w:rsid w:val="0065780E"/>
    <w:rsid w:val="00657DD8"/>
    <w:rsid w:val="00657EC1"/>
    <w:rsid w:val="00660231"/>
    <w:rsid w:val="0066037C"/>
    <w:rsid w:val="00660739"/>
    <w:rsid w:val="00660BEA"/>
    <w:rsid w:val="006619D6"/>
    <w:rsid w:val="00661B4D"/>
    <w:rsid w:val="00661BA5"/>
    <w:rsid w:val="00661BC3"/>
    <w:rsid w:val="00661DC8"/>
    <w:rsid w:val="00661F26"/>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FB"/>
    <w:rsid w:val="0066560B"/>
    <w:rsid w:val="006656CF"/>
    <w:rsid w:val="006656DB"/>
    <w:rsid w:val="006658C7"/>
    <w:rsid w:val="00665E7C"/>
    <w:rsid w:val="00665FBD"/>
    <w:rsid w:val="006660D4"/>
    <w:rsid w:val="0066663D"/>
    <w:rsid w:val="00666BF6"/>
    <w:rsid w:val="00666DBD"/>
    <w:rsid w:val="00666E2B"/>
    <w:rsid w:val="00666E80"/>
    <w:rsid w:val="0066721E"/>
    <w:rsid w:val="006674FE"/>
    <w:rsid w:val="0066753D"/>
    <w:rsid w:val="0066764C"/>
    <w:rsid w:val="00667ABD"/>
    <w:rsid w:val="00667EC0"/>
    <w:rsid w:val="00667EC5"/>
    <w:rsid w:val="006703D5"/>
    <w:rsid w:val="00670510"/>
    <w:rsid w:val="006707F2"/>
    <w:rsid w:val="0067086F"/>
    <w:rsid w:val="00670B33"/>
    <w:rsid w:val="00670D1D"/>
    <w:rsid w:val="00670E08"/>
    <w:rsid w:val="00670F9A"/>
    <w:rsid w:val="00671867"/>
    <w:rsid w:val="00671888"/>
    <w:rsid w:val="00671AEA"/>
    <w:rsid w:val="00671AEF"/>
    <w:rsid w:val="00671B20"/>
    <w:rsid w:val="00672043"/>
    <w:rsid w:val="006720EC"/>
    <w:rsid w:val="00672B71"/>
    <w:rsid w:val="00672E6B"/>
    <w:rsid w:val="0067333B"/>
    <w:rsid w:val="0067337B"/>
    <w:rsid w:val="006734E3"/>
    <w:rsid w:val="0067365B"/>
    <w:rsid w:val="00673D2C"/>
    <w:rsid w:val="00673ED5"/>
    <w:rsid w:val="00674110"/>
    <w:rsid w:val="00674792"/>
    <w:rsid w:val="0067489B"/>
    <w:rsid w:val="00674A8A"/>
    <w:rsid w:val="00674AAB"/>
    <w:rsid w:val="00674BF1"/>
    <w:rsid w:val="0067566D"/>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2449"/>
    <w:rsid w:val="00682543"/>
    <w:rsid w:val="00682651"/>
    <w:rsid w:val="006826D3"/>
    <w:rsid w:val="00682856"/>
    <w:rsid w:val="00682FF1"/>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6B"/>
    <w:rsid w:val="00686290"/>
    <w:rsid w:val="006862DD"/>
    <w:rsid w:val="0068640F"/>
    <w:rsid w:val="006865A7"/>
    <w:rsid w:val="00686B16"/>
    <w:rsid w:val="00687084"/>
    <w:rsid w:val="0068735F"/>
    <w:rsid w:val="00687477"/>
    <w:rsid w:val="0068754C"/>
    <w:rsid w:val="00687589"/>
    <w:rsid w:val="00687959"/>
    <w:rsid w:val="00687A85"/>
    <w:rsid w:val="00687AB8"/>
    <w:rsid w:val="00690615"/>
    <w:rsid w:val="00690655"/>
    <w:rsid w:val="00690688"/>
    <w:rsid w:val="00690A01"/>
    <w:rsid w:val="00690ACA"/>
    <w:rsid w:val="00690EE2"/>
    <w:rsid w:val="006919FD"/>
    <w:rsid w:val="00691A34"/>
    <w:rsid w:val="00691C96"/>
    <w:rsid w:val="00692139"/>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4F2"/>
    <w:rsid w:val="006955B2"/>
    <w:rsid w:val="0069592D"/>
    <w:rsid w:val="00695B61"/>
    <w:rsid w:val="00695CA8"/>
    <w:rsid w:val="00695D0D"/>
    <w:rsid w:val="00695E8D"/>
    <w:rsid w:val="006965D1"/>
    <w:rsid w:val="00696849"/>
    <w:rsid w:val="00696FFA"/>
    <w:rsid w:val="0069718D"/>
    <w:rsid w:val="006971B5"/>
    <w:rsid w:val="006971FD"/>
    <w:rsid w:val="00697261"/>
    <w:rsid w:val="00697713"/>
    <w:rsid w:val="00697BB4"/>
    <w:rsid w:val="00697CE6"/>
    <w:rsid w:val="00697D70"/>
    <w:rsid w:val="006A0266"/>
    <w:rsid w:val="006A03A9"/>
    <w:rsid w:val="006A04D9"/>
    <w:rsid w:val="006A06CB"/>
    <w:rsid w:val="006A0B49"/>
    <w:rsid w:val="006A1583"/>
    <w:rsid w:val="006A1855"/>
    <w:rsid w:val="006A1AE8"/>
    <w:rsid w:val="006A1C2A"/>
    <w:rsid w:val="006A218C"/>
    <w:rsid w:val="006A230A"/>
    <w:rsid w:val="006A2329"/>
    <w:rsid w:val="006A27B1"/>
    <w:rsid w:val="006A2C4F"/>
    <w:rsid w:val="006A311F"/>
    <w:rsid w:val="006A3129"/>
    <w:rsid w:val="006A31E3"/>
    <w:rsid w:val="006A32DE"/>
    <w:rsid w:val="006A34F5"/>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55B"/>
    <w:rsid w:val="006B1630"/>
    <w:rsid w:val="006B19CC"/>
    <w:rsid w:val="006B1A40"/>
    <w:rsid w:val="006B1D35"/>
    <w:rsid w:val="006B1F46"/>
    <w:rsid w:val="006B1FAF"/>
    <w:rsid w:val="006B21B2"/>
    <w:rsid w:val="006B262E"/>
    <w:rsid w:val="006B2927"/>
    <w:rsid w:val="006B3149"/>
    <w:rsid w:val="006B31FC"/>
    <w:rsid w:val="006B3295"/>
    <w:rsid w:val="006B32CF"/>
    <w:rsid w:val="006B33E2"/>
    <w:rsid w:val="006B387D"/>
    <w:rsid w:val="006B3B04"/>
    <w:rsid w:val="006B4068"/>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C2B"/>
    <w:rsid w:val="006C3CA4"/>
    <w:rsid w:val="006C427D"/>
    <w:rsid w:val="006C4379"/>
    <w:rsid w:val="006C43D4"/>
    <w:rsid w:val="006C45B0"/>
    <w:rsid w:val="006C4840"/>
    <w:rsid w:val="006C48BB"/>
    <w:rsid w:val="006C48ED"/>
    <w:rsid w:val="006C4D08"/>
    <w:rsid w:val="006C4EE7"/>
    <w:rsid w:val="006C5365"/>
    <w:rsid w:val="006C5611"/>
    <w:rsid w:val="006C5A6F"/>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16A3"/>
    <w:rsid w:val="006D1B2F"/>
    <w:rsid w:val="006D1E9F"/>
    <w:rsid w:val="006D1F3B"/>
    <w:rsid w:val="006D1FC7"/>
    <w:rsid w:val="006D235F"/>
    <w:rsid w:val="006D23A2"/>
    <w:rsid w:val="006D2758"/>
    <w:rsid w:val="006D27AE"/>
    <w:rsid w:val="006D2A7E"/>
    <w:rsid w:val="006D2B59"/>
    <w:rsid w:val="006D2B69"/>
    <w:rsid w:val="006D2E90"/>
    <w:rsid w:val="006D2F99"/>
    <w:rsid w:val="006D30CF"/>
    <w:rsid w:val="006D348C"/>
    <w:rsid w:val="006D392D"/>
    <w:rsid w:val="006D3B2F"/>
    <w:rsid w:val="006D3CA6"/>
    <w:rsid w:val="006D3E26"/>
    <w:rsid w:val="006D3E3E"/>
    <w:rsid w:val="006D41F2"/>
    <w:rsid w:val="006D4716"/>
    <w:rsid w:val="006D4784"/>
    <w:rsid w:val="006D47B7"/>
    <w:rsid w:val="006D4F88"/>
    <w:rsid w:val="006D53DA"/>
    <w:rsid w:val="006D5613"/>
    <w:rsid w:val="006D564A"/>
    <w:rsid w:val="006D57BE"/>
    <w:rsid w:val="006D5DFA"/>
    <w:rsid w:val="006D64B9"/>
    <w:rsid w:val="006D66BF"/>
    <w:rsid w:val="006D6AEE"/>
    <w:rsid w:val="006D707B"/>
    <w:rsid w:val="006D70F1"/>
    <w:rsid w:val="006D7892"/>
    <w:rsid w:val="006D7AA9"/>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846"/>
    <w:rsid w:val="006E28E0"/>
    <w:rsid w:val="006E2C25"/>
    <w:rsid w:val="006E2D66"/>
    <w:rsid w:val="006E34F0"/>
    <w:rsid w:val="006E3710"/>
    <w:rsid w:val="006E39D1"/>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9FD"/>
    <w:rsid w:val="006E6CE6"/>
    <w:rsid w:val="006E6D4B"/>
    <w:rsid w:val="006E6D70"/>
    <w:rsid w:val="006E6F64"/>
    <w:rsid w:val="006E70B4"/>
    <w:rsid w:val="006E7312"/>
    <w:rsid w:val="006E745D"/>
    <w:rsid w:val="006E79EF"/>
    <w:rsid w:val="006E7B4E"/>
    <w:rsid w:val="006E7BF5"/>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3939"/>
    <w:rsid w:val="006F3D52"/>
    <w:rsid w:val="006F3F53"/>
    <w:rsid w:val="006F412F"/>
    <w:rsid w:val="006F42B8"/>
    <w:rsid w:val="006F46D0"/>
    <w:rsid w:val="006F4A90"/>
    <w:rsid w:val="006F4B4C"/>
    <w:rsid w:val="006F53D9"/>
    <w:rsid w:val="006F5496"/>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7002D3"/>
    <w:rsid w:val="00700828"/>
    <w:rsid w:val="00700869"/>
    <w:rsid w:val="0070095E"/>
    <w:rsid w:val="007009D1"/>
    <w:rsid w:val="007009DB"/>
    <w:rsid w:val="00700BC2"/>
    <w:rsid w:val="00700C16"/>
    <w:rsid w:val="00700D10"/>
    <w:rsid w:val="007012FE"/>
    <w:rsid w:val="00701560"/>
    <w:rsid w:val="00701A0B"/>
    <w:rsid w:val="00701AC4"/>
    <w:rsid w:val="007023F6"/>
    <w:rsid w:val="007028BD"/>
    <w:rsid w:val="00702924"/>
    <w:rsid w:val="00702B86"/>
    <w:rsid w:val="00702FF3"/>
    <w:rsid w:val="007030D7"/>
    <w:rsid w:val="007031CA"/>
    <w:rsid w:val="007034F8"/>
    <w:rsid w:val="00703B05"/>
    <w:rsid w:val="00703EBE"/>
    <w:rsid w:val="007042B4"/>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411"/>
    <w:rsid w:val="0071450A"/>
    <w:rsid w:val="0071491E"/>
    <w:rsid w:val="00714A7A"/>
    <w:rsid w:val="00714ABC"/>
    <w:rsid w:val="00714B94"/>
    <w:rsid w:val="00714CD7"/>
    <w:rsid w:val="00714D1F"/>
    <w:rsid w:val="00715544"/>
    <w:rsid w:val="00715A2E"/>
    <w:rsid w:val="00715D7C"/>
    <w:rsid w:val="00715DE2"/>
    <w:rsid w:val="0071625C"/>
    <w:rsid w:val="00716311"/>
    <w:rsid w:val="007167C1"/>
    <w:rsid w:val="00716A7B"/>
    <w:rsid w:val="007176D5"/>
    <w:rsid w:val="00717A13"/>
    <w:rsid w:val="0072007D"/>
    <w:rsid w:val="007202AE"/>
    <w:rsid w:val="00720455"/>
    <w:rsid w:val="007204D5"/>
    <w:rsid w:val="00720969"/>
    <w:rsid w:val="0072097E"/>
    <w:rsid w:val="00720FB9"/>
    <w:rsid w:val="00720FE8"/>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B52"/>
    <w:rsid w:val="00726F3D"/>
    <w:rsid w:val="0072717E"/>
    <w:rsid w:val="007271A9"/>
    <w:rsid w:val="0072767F"/>
    <w:rsid w:val="0072770E"/>
    <w:rsid w:val="00727858"/>
    <w:rsid w:val="00727DEE"/>
    <w:rsid w:val="0073005C"/>
    <w:rsid w:val="00730160"/>
    <w:rsid w:val="00730991"/>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5054"/>
    <w:rsid w:val="007350CC"/>
    <w:rsid w:val="007351AE"/>
    <w:rsid w:val="007351E5"/>
    <w:rsid w:val="00735BBB"/>
    <w:rsid w:val="00735D59"/>
    <w:rsid w:val="00735D7A"/>
    <w:rsid w:val="007363D0"/>
    <w:rsid w:val="007364CF"/>
    <w:rsid w:val="007366BE"/>
    <w:rsid w:val="0073766F"/>
    <w:rsid w:val="00737EE8"/>
    <w:rsid w:val="007401BD"/>
    <w:rsid w:val="00740605"/>
    <w:rsid w:val="00740BF6"/>
    <w:rsid w:val="00740EA5"/>
    <w:rsid w:val="007414E4"/>
    <w:rsid w:val="007414FE"/>
    <w:rsid w:val="0074176B"/>
    <w:rsid w:val="00741B39"/>
    <w:rsid w:val="00741BC0"/>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40B"/>
    <w:rsid w:val="007444A7"/>
    <w:rsid w:val="00744EE5"/>
    <w:rsid w:val="00744FEA"/>
    <w:rsid w:val="00745020"/>
    <w:rsid w:val="007450E8"/>
    <w:rsid w:val="007454A6"/>
    <w:rsid w:val="00745521"/>
    <w:rsid w:val="00745AE2"/>
    <w:rsid w:val="00745B24"/>
    <w:rsid w:val="00745C6F"/>
    <w:rsid w:val="0074628C"/>
    <w:rsid w:val="007463E3"/>
    <w:rsid w:val="0074657E"/>
    <w:rsid w:val="00746844"/>
    <w:rsid w:val="00746893"/>
    <w:rsid w:val="0074694D"/>
    <w:rsid w:val="00746C02"/>
    <w:rsid w:val="00746C1A"/>
    <w:rsid w:val="0074741F"/>
    <w:rsid w:val="00747D4F"/>
    <w:rsid w:val="007501EF"/>
    <w:rsid w:val="0075026E"/>
    <w:rsid w:val="007502C4"/>
    <w:rsid w:val="007505B4"/>
    <w:rsid w:val="00750715"/>
    <w:rsid w:val="00750EC6"/>
    <w:rsid w:val="00751149"/>
    <w:rsid w:val="0075148D"/>
    <w:rsid w:val="007514F1"/>
    <w:rsid w:val="0075177C"/>
    <w:rsid w:val="0075182E"/>
    <w:rsid w:val="007519E9"/>
    <w:rsid w:val="00751A6F"/>
    <w:rsid w:val="00751DCB"/>
    <w:rsid w:val="0075206B"/>
    <w:rsid w:val="00752698"/>
    <w:rsid w:val="007526D3"/>
    <w:rsid w:val="00752AF1"/>
    <w:rsid w:val="00752D97"/>
    <w:rsid w:val="00752F21"/>
    <w:rsid w:val="00753319"/>
    <w:rsid w:val="00753F38"/>
    <w:rsid w:val="00754011"/>
    <w:rsid w:val="007541CA"/>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6AA"/>
    <w:rsid w:val="007617AE"/>
    <w:rsid w:val="00761F30"/>
    <w:rsid w:val="00762449"/>
    <w:rsid w:val="00762BA0"/>
    <w:rsid w:val="0076324A"/>
    <w:rsid w:val="00763497"/>
    <w:rsid w:val="007636B5"/>
    <w:rsid w:val="0076372B"/>
    <w:rsid w:val="007638B3"/>
    <w:rsid w:val="00763919"/>
    <w:rsid w:val="00763B0D"/>
    <w:rsid w:val="00763BF5"/>
    <w:rsid w:val="007640B1"/>
    <w:rsid w:val="007641BB"/>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61E"/>
    <w:rsid w:val="0076689B"/>
    <w:rsid w:val="007668D5"/>
    <w:rsid w:val="00766E2B"/>
    <w:rsid w:val="00767147"/>
    <w:rsid w:val="007672A9"/>
    <w:rsid w:val="007674CA"/>
    <w:rsid w:val="00767761"/>
    <w:rsid w:val="0076784B"/>
    <w:rsid w:val="007678DE"/>
    <w:rsid w:val="00767BD9"/>
    <w:rsid w:val="00767C5D"/>
    <w:rsid w:val="00767EA6"/>
    <w:rsid w:val="007703A8"/>
    <w:rsid w:val="007705BE"/>
    <w:rsid w:val="0077095F"/>
    <w:rsid w:val="00770A62"/>
    <w:rsid w:val="00770B6D"/>
    <w:rsid w:val="00770C0D"/>
    <w:rsid w:val="00771114"/>
    <w:rsid w:val="00771361"/>
    <w:rsid w:val="007713D0"/>
    <w:rsid w:val="00771407"/>
    <w:rsid w:val="007715DC"/>
    <w:rsid w:val="00771FCF"/>
    <w:rsid w:val="00772112"/>
    <w:rsid w:val="00772818"/>
    <w:rsid w:val="00772B25"/>
    <w:rsid w:val="00772CE6"/>
    <w:rsid w:val="00772D29"/>
    <w:rsid w:val="00772D96"/>
    <w:rsid w:val="00772EA2"/>
    <w:rsid w:val="00772EDD"/>
    <w:rsid w:val="007734CD"/>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D48"/>
    <w:rsid w:val="0077606A"/>
    <w:rsid w:val="00776100"/>
    <w:rsid w:val="00776221"/>
    <w:rsid w:val="00776285"/>
    <w:rsid w:val="00776439"/>
    <w:rsid w:val="00776527"/>
    <w:rsid w:val="00776774"/>
    <w:rsid w:val="007768FF"/>
    <w:rsid w:val="00776956"/>
    <w:rsid w:val="00776A44"/>
    <w:rsid w:val="00776B31"/>
    <w:rsid w:val="00776B8B"/>
    <w:rsid w:val="00777057"/>
    <w:rsid w:val="007771BC"/>
    <w:rsid w:val="00777296"/>
    <w:rsid w:val="007773E0"/>
    <w:rsid w:val="00777585"/>
    <w:rsid w:val="00777650"/>
    <w:rsid w:val="00777736"/>
    <w:rsid w:val="007778B0"/>
    <w:rsid w:val="007778F1"/>
    <w:rsid w:val="00777BF0"/>
    <w:rsid w:val="00777FA6"/>
    <w:rsid w:val="00780016"/>
    <w:rsid w:val="0078042F"/>
    <w:rsid w:val="00780844"/>
    <w:rsid w:val="00780D37"/>
    <w:rsid w:val="00781439"/>
    <w:rsid w:val="007815B6"/>
    <w:rsid w:val="007816E2"/>
    <w:rsid w:val="00781A35"/>
    <w:rsid w:val="00781E6C"/>
    <w:rsid w:val="00781F64"/>
    <w:rsid w:val="00781FF3"/>
    <w:rsid w:val="00782138"/>
    <w:rsid w:val="00782385"/>
    <w:rsid w:val="0078240C"/>
    <w:rsid w:val="007824E7"/>
    <w:rsid w:val="00782544"/>
    <w:rsid w:val="007826AE"/>
    <w:rsid w:val="007828BB"/>
    <w:rsid w:val="00782970"/>
    <w:rsid w:val="00782E74"/>
    <w:rsid w:val="00783176"/>
    <w:rsid w:val="0078379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D57"/>
    <w:rsid w:val="00796EA5"/>
    <w:rsid w:val="0079747B"/>
    <w:rsid w:val="00797896"/>
    <w:rsid w:val="007979B0"/>
    <w:rsid w:val="00797A80"/>
    <w:rsid w:val="00797B1A"/>
    <w:rsid w:val="00797BF1"/>
    <w:rsid w:val="00797C47"/>
    <w:rsid w:val="00797C70"/>
    <w:rsid w:val="007A0123"/>
    <w:rsid w:val="007A01CA"/>
    <w:rsid w:val="007A0347"/>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385"/>
    <w:rsid w:val="007A3711"/>
    <w:rsid w:val="007A3756"/>
    <w:rsid w:val="007A3788"/>
    <w:rsid w:val="007A3B2A"/>
    <w:rsid w:val="007A3C35"/>
    <w:rsid w:val="007A3CD6"/>
    <w:rsid w:val="007A42D2"/>
    <w:rsid w:val="007A42F8"/>
    <w:rsid w:val="007A4931"/>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F09"/>
    <w:rsid w:val="007B5F86"/>
    <w:rsid w:val="007B602E"/>
    <w:rsid w:val="007B62B9"/>
    <w:rsid w:val="007B64DB"/>
    <w:rsid w:val="007B6AA0"/>
    <w:rsid w:val="007B6B93"/>
    <w:rsid w:val="007B6B9E"/>
    <w:rsid w:val="007B6DC1"/>
    <w:rsid w:val="007B7172"/>
    <w:rsid w:val="007B7333"/>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3987"/>
    <w:rsid w:val="007C46A5"/>
    <w:rsid w:val="007C4720"/>
    <w:rsid w:val="007C48E7"/>
    <w:rsid w:val="007C5232"/>
    <w:rsid w:val="007C534E"/>
    <w:rsid w:val="007C53A1"/>
    <w:rsid w:val="007C5B66"/>
    <w:rsid w:val="007C5BC4"/>
    <w:rsid w:val="007C5E08"/>
    <w:rsid w:val="007C64CE"/>
    <w:rsid w:val="007C6530"/>
    <w:rsid w:val="007C67FA"/>
    <w:rsid w:val="007C6B3A"/>
    <w:rsid w:val="007C6F61"/>
    <w:rsid w:val="007C70D0"/>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0EED"/>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80E"/>
    <w:rsid w:val="007D7AD7"/>
    <w:rsid w:val="007D7C25"/>
    <w:rsid w:val="007D7D11"/>
    <w:rsid w:val="007D7E71"/>
    <w:rsid w:val="007D7EA4"/>
    <w:rsid w:val="007E0077"/>
    <w:rsid w:val="007E0267"/>
    <w:rsid w:val="007E0436"/>
    <w:rsid w:val="007E08CC"/>
    <w:rsid w:val="007E09A0"/>
    <w:rsid w:val="007E0BB8"/>
    <w:rsid w:val="007E0C8C"/>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760"/>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2ED"/>
    <w:rsid w:val="007F4448"/>
    <w:rsid w:val="007F4508"/>
    <w:rsid w:val="007F454B"/>
    <w:rsid w:val="007F45E8"/>
    <w:rsid w:val="007F486F"/>
    <w:rsid w:val="007F4C0F"/>
    <w:rsid w:val="007F4D53"/>
    <w:rsid w:val="007F4DF7"/>
    <w:rsid w:val="007F515A"/>
    <w:rsid w:val="007F52A0"/>
    <w:rsid w:val="007F52DA"/>
    <w:rsid w:val="007F54B1"/>
    <w:rsid w:val="007F57BE"/>
    <w:rsid w:val="007F57FF"/>
    <w:rsid w:val="007F593E"/>
    <w:rsid w:val="007F5ACD"/>
    <w:rsid w:val="007F5D17"/>
    <w:rsid w:val="007F5DED"/>
    <w:rsid w:val="007F5F5A"/>
    <w:rsid w:val="007F5F76"/>
    <w:rsid w:val="007F6124"/>
    <w:rsid w:val="007F65A7"/>
    <w:rsid w:val="007F65A9"/>
    <w:rsid w:val="007F67A3"/>
    <w:rsid w:val="007F6A16"/>
    <w:rsid w:val="007F6F8C"/>
    <w:rsid w:val="007F7548"/>
    <w:rsid w:val="007F7564"/>
    <w:rsid w:val="007F76BF"/>
    <w:rsid w:val="007F7D7A"/>
    <w:rsid w:val="0080001F"/>
    <w:rsid w:val="008003F5"/>
    <w:rsid w:val="008004F9"/>
    <w:rsid w:val="0080073B"/>
    <w:rsid w:val="00800792"/>
    <w:rsid w:val="00800B6B"/>
    <w:rsid w:val="00800D1F"/>
    <w:rsid w:val="00800D55"/>
    <w:rsid w:val="00800F5E"/>
    <w:rsid w:val="008010D1"/>
    <w:rsid w:val="0080134F"/>
    <w:rsid w:val="008013CD"/>
    <w:rsid w:val="00801A8A"/>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DC1"/>
    <w:rsid w:val="00805292"/>
    <w:rsid w:val="00805919"/>
    <w:rsid w:val="0080593F"/>
    <w:rsid w:val="00805AD2"/>
    <w:rsid w:val="00805C4A"/>
    <w:rsid w:val="00805CE0"/>
    <w:rsid w:val="00805E66"/>
    <w:rsid w:val="008062E8"/>
    <w:rsid w:val="00806407"/>
    <w:rsid w:val="008070B1"/>
    <w:rsid w:val="0080713A"/>
    <w:rsid w:val="008072AC"/>
    <w:rsid w:val="00807D9F"/>
    <w:rsid w:val="00810825"/>
    <w:rsid w:val="008108AC"/>
    <w:rsid w:val="00810D3F"/>
    <w:rsid w:val="0081130A"/>
    <w:rsid w:val="008114BB"/>
    <w:rsid w:val="008115D4"/>
    <w:rsid w:val="0081193A"/>
    <w:rsid w:val="00811D14"/>
    <w:rsid w:val="00812450"/>
    <w:rsid w:val="00812581"/>
    <w:rsid w:val="008128F7"/>
    <w:rsid w:val="0081320B"/>
    <w:rsid w:val="008132C7"/>
    <w:rsid w:val="008138A6"/>
    <w:rsid w:val="00813941"/>
    <w:rsid w:val="008139FC"/>
    <w:rsid w:val="00813B44"/>
    <w:rsid w:val="00813CAF"/>
    <w:rsid w:val="00813E52"/>
    <w:rsid w:val="008144E8"/>
    <w:rsid w:val="00814639"/>
    <w:rsid w:val="00814780"/>
    <w:rsid w:val="0081483E"/>
    <w:rsid w:val="00814848"/>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802"/>
    <w:rsid w:val="00817C8B"/>
    <w:rsid w:val="00817F27"/>
    <w:rsid w:val="0082015C"/>
    <w:rsid w:val="008205E3"/>
    <w:rsid w:val="00820842"/>
    <w:rsid w:val="00820BB2"/>
    <w:rsid w:val="00820C08"/>
    <w:rsid w:val="00821113"/>
    <w:rsid w:val="00821243"/>
    <w:rsid w:val="0082178E"/>
    <w:rsid w:val="008217CB"/>
    <w:rsid w:val="00821F73"/>
    <w:rsid w:val="0082256C"/>
    <w:rsid w:val="00822B47"/>
    <w:rsid w:val="00822C09"/>
    <w:rsid w:val="00822E12"/>
    <w:rsid w:val="0082301D"/>
    <w:rsid w:val="008236EC"/>
    <w:rsid w:val="00823A63"/>
    <w:rsid w:val="00823DA6"/>
    <w:rsid w:val="00823DD9"/>
    <w:rsid w:val="00824529"/>
    <w:rsid w:val="008245D0"/>
    <w:rsid w:val="00824BF2"/>
    <w:rsid w:val="00824C23"/>
    <w:rsid w:val="00825A6E"/>
    <w:rsid w:val="00825FA5"/>
    <w:rsid w:val="008262B4"/>
    <w:rsid w:val="008262E0"/>
    <w:rsid w:val="00826B4A"/>
    <w:rsid w:val="00826D67"/>
    <w:rsid w:val="00826E17"/>
    <w:rsid w:val="00826ECA"/>
    <w:rsid w:val="00826FA7"/>
    <w:rsid w:val="008271AE"/>
    <w:rsid w:val="00827464"/>
    <w:rsid w:val="00827474"/>
    <w:rsid w:val="0082792F"/>
    <w:rsid w:val="00827A70"/>
    <w:rsid w:val="00827D38"/>
    <w:rsid w:val="00827EE3"/>
    <w:rsid w:val="0083027A"/>
    <w:rsid w:val="00830347"/>
    <w:rsid w:val="00830812"/>
    <w:rsid w:val="0083092E"/>
    <w:rsid w:val="00830E12"/>
    <w:rsid w:val="00831145"/>
    <w:rsid w:val="008312FE"/>
    <w:rsid w:val="008313A9"/>
    <w:rsid w:val="00831439"/>
    <w:rsid w:val="00831B6A"/>
    <w:rsid w:val="00831FDC"/>
    <w:rsid w:val="00832180"/>
    <w:rsid w:val="00832300"/>
    <w:rsid w:val="00832675"/>
    <w:rsid w:val="00832C2A"/>
    <w:rsid w:val="00832D08"/>
    <w:rsid w:val="008331DD"/>
    <w:rsid w:val="00833202"/>
    <w:rsid w:val="00833217"/>
    <w:rsid w:val="008332EE"/>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5981"/>
    <w:rsid w:val="00836517"/>
    <w:rsid w:val="00836715"/>
    <w:rsid w:val="00836CA5"/>
    <w:rsid w:val="00836CC5"/>
    <w:rsid w:val="00836F4B"/>
    <w:rsid w:val="00837739"/>
    <w:rsid w:val="008377CC"/>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03F"/>
    <w:rsid w:val="00846111"/>
    <w:rsid w:val="00846187"/>
    <w:rsid w:val="008463AB"/>
    <w:rsid w:val="008463BF"/>
    <w:rsid w:val="008464F4"/>
    <w:rsid w:val="00846505"/>
    <w:rsid w:val="0084662B"/>
    <w:rsid w:val="008467F8"/>
    <w:rsid w:val="00846891"/>
    <w:rsid w:val="00847148"/>
    <w:rsid w:val="00847716"/>
    <w:rsid w:val="00847799"/>
    <w:rsid w:val="008478D8"/>
    <w:rsid w:val="00847F9E"/>
    <w:rsid w:val="00847FB7"/>
    <w:rsid w:val="008503F7"/>
    <w:rsid w:val="00850B2C"/>
    <w:rsid w:val="00850D59"/>
    <w:rsid w:val="00850F2D"/>
    <w:rsid w:val="008510B2"/>
    <w:rsid w:val="00851A8B"/>
    <w:rsid w:val="00851C3F"/>
    <w:rsid w:val="00851E86"/>
    <w:rsid w:val="0085201F"/>
    <w:rsid w:val="008520B3"/>
    <w:rsid w:val="0085293D"/>
    <w:rsid w:val="00852A4F"/>
    <w:rsid w:val="00852CB3"/>
    <w:rsid w:val="008534D4"/>
    <w:rsid w:val="00853636"/>
    <w:rsid w:val="00853651"/>
    <w:rsid w:val="00853657"/>
    <w:rsid w:val="00853A71"/>
    <w:rsid w:val="00853A92"/>
    <w:rsid w:val="00853F6A"/>
    <w:rsid w:val="00853F92"/>
    <w:rsid w:val="008541D6"/>
    <w:rsid w:val="00854204"/>
    <w:rsid w:val="00854319"/>
    <w:rsid w:val="0085449C"/>
    <w:rsid w:val="0085472D"/>
    <w:rsid w:val="0085473A"/>
    <w:rsid w:val="00854945"/>
    <w:rsid w:val="00854E39"/>
    <w:rsid w:val="008552AB"/>
    <w:rsid w:val="008555EA"/>
    <w:rsid w:val="00855644"/>
    <w:rsid w:val="008557F7"/>
    <w:rsid w:val="00855842"/>
    <w:rsid w:val="00855DCA"/>
    <w:rsid w:val="00856428"/>
    <w:rsid w:val="00856644"/>
    <w:rsid w:val="008569C4"/>
    <w:rsid w:val="00856BD6"/>
    <w:rsid w:val="0085702C"/>
    <w:rsid w:val="0085731A"/>
    <w:rsid w:val="00857517"/>
    <w:rsid w:val="00857961"/>
    <w:rsid w:val="00857CE0"/>
    <w:rsid w:val="008600D2"/>
    <w:rsid w:val="008607B6"/>
    <w:rsid w:val="00860B10"/>
    <w:rsid w:val="00860D20"/>
    <w:rsid w:val="008610E2"/>
    <w:rsid w:val="008610EB"/>
    <w:rsid w:val="0086140B"/>
    <w:rsid w:val="00861B92"/>
    <w:rsid w:val="00861D2B"/>
    <w:rsid w:val="0086266C"/>
    <w:rsid w:val="0086270C"/>
    <w:rsid w:val="00862840"/>
    <w:rsid w:val="008628B0"/>
    <w:rsid w:val="00862E81"/>
    <w:rsid w:val="008631AE"/>
    <w:rsid w:val="008631FE"/>
    <w:rsid w:val="00863662"/>
    <w:rsid w:val="00863BBF"/>
    <w:rsid w:val="0086448B"/>
    <w:rsid w:val="008646F5"/>
    <w:rsid w:val="00864E48"/>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5E1"/>
    <w:rsid w:val="00867998"/>
    <w:rsid w:val="008679E6"/>
    <w:rsid w:val="00867C22"/>
    <w:rsid w:val="00870082"/>
    <w:rsid w:val="0087025B"/>
    <w:rsid w:val="008705D4"/>
    <w:rsid w:val="008706C6"/>
    <w:rsid w:val="00870752"/>
    <w:rsid w:val="0087082B"/>
    <w:rsid w:val="0087086D"/>
    <w:rsid w:val="008709DF"/>
    <w:rsid w:val="00870BDC"/>
    <w:rsid w:val="00870D62"/>
    <w:rsid w:val="00870E21"/>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B86"/>
    <w:rsid w:val="00873FDC"/>
    <w:rsid w:val="008740C4"/>
    <w:rsid w:val="008741F5"/>
    <w:rsid w:val="008744DA"/>
    <w:rsid w:val="008745F6"/>
    <w:rsid w:val="0087461A"/>
    <w:rsid w:val="0087468C"/>
    <w:rsid w:val="008746F4"/>
    <w:rsid w:val="00874CE2"/>
    <w:rsid w:val="008750CB"/>
    <w:rsid w:val="008750E1"/>
    <w:rsid w:val="00875122"/>
    <w:rsid w:val="008755B6"/>
    <w:rsid w:val="0087578C"/>
    <w:rsid w:val="00875FFB"/>
    <w:rsid w:val="00876392"/>
    <w:rsid w:val="0087649C"/>
    <w:rsid w:val="0087668E"/>
    <w:rsid w:val="00876916"/>
    <w:rsid w:val="00876D3F"/>
    <w:rsid w:val="00876E02"/>
    <w:rsid w:val="008770DA"/>
    <w:rsid w:val="00877344"/>
    <w:rsid w:val="00877395"/>
    <w:rsid w:val="0087753E"/>
    <w:rsid w:val="00877BD3"/>
    <w:rsid w:val="00877E91"/>
    <w:rsid w:val="00877F68"/>
    <w:rsid w:val="00880099"/>
    <w:rsid w:val="0088032F"/>
    <w:rsid w:val="008805F9"/>
    <w:rsid w:val="0088064B"/>
    <w:rsid w:val="008809D0"/>
    <w:rsid w:val="00880E46"/>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2CD"/>
    <w:rsid w:val="0088556A"/>
    <w:rsid w:val="0088596F"/>
    <w:rsid w:val="00885AF1"/>
    <w:rsid w:val="00885BF2"/>
    <w:rsid w:val="00885EC0"/>
    <w:rsid w:val="00885FEC"/>
    <w:rsid w:val="00886010"/>
    <w:rsid w:val="00886464"/>
    <w:rsid w:val="00886FB6"/>
    <w:rsid w:val="0088712A"/>
    <w:rsid w:val="0088782E"/>
    <w:rsid w:val="0089022B"/>
    <w:rsid w:val="00890791"/>
    <w:rsid w:val="00890B2F"/>
    <w:rsid w:val="00890BDB"/>
    <w:rsid w:val="00890E00"/>
    <w:rsid w:val="00890EB9"/>
    <w:rsid w:val="00891C11"/>
    <w:rsid w:val="00891F91"/>
    <w:rsid w:val="00892176"/>
    <w:rsid w:val="008922DF"/>
    <w:rsid w:val="008924AC"/>
    <w:rsid w:val="00892602"/>
    <w:rsid w:val="0089292B"/>
    <w:rsid w:val="0089348D"/>
    <w:rsid w:val="008938E4"/>
    <w:rsid w:val="0089403A"/>
    <w:rsid w:val="00894153"/>
    <w:rsid w:val="008942C7"/>
    <w:rsid w:val="0089462E"/>
    <w:rsid w:val="008949BD"/>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4B6"/>
    <w:rsid w:val="008A04DB"/>
    <w:rsid w:val="008A0606"/>
    <w:rsid w:val="008A063E"/>
    <w:rsid w:val="008A0698"/>
    <w:rsid w:val="008A08B2"/>
    <w:rsid w:val="008A0943"/>
    <w:rsid w:val="008A0FF7"/>
    <w:rsid w:val="008A12FB"/>
    <w:rsid w:val="008A1979"/>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BAB"/>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787"/>
    <w:rsid w:val="008A6912"/>
    <w:rsid w:val="008A6958"/>
    <w:rsid w:val="008A6E9F"/>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C039D"/>
    <w:rsid w:val="008C0424"/>
    <w:rsid w:val="008C0628"/>
    <w:rsid w:val="008C171C"/>
    <w:rsid w:val="008C1C87"/>
    <w:rsid w:val="008C1C93"/>
    <w:rsid w:val="008C1F92"/>
    <w:rsid w:val="008C224B"/>
    <w:rsid w:val="008C22C0"/>
    <w:rsid w:val="008C2364"/>
    <w:rsid w:val="008C2433"/>
    <w:rsid w:val="008C2457"/>
    <w:rsid w:val="008C2828"/>
    <w:rsid w:val="008C2C69"/>
    <w:rsid w:val="008C2CE0"/>
    <w:rsid w:val="008C2F33"/>
    <w:rsid w:val="008C3133"/>
    <w:rsid w:val="008C331C"/>
    <w:rsid w:val="008C3C8A"/>
    <w:rsid w:val="008C3F42"/>
    <w:rsid w:val="008C4253"/>
    <w:rsid w:val="008C4443"/>
    <w:rsid w:val="008C45A5"/>
    <w:rsid w:val="008C46AF"/>
    <w:rsid w:val="008C4E83"/>
    <w:rsid w:val="008C4EFC"/>
    <w:rsid w:val="008C4F44"/>
    <w:rsid w:val="008C5133"/>
    <w:rsid w:val="008C52EC"/>
    <w:rsid w:val="008C5342"/>
    <w:rsid w:val="008C5389"/>
    <w:rsid w:val="008C57BB"/>
    <w:rsid w:val="008C5A21"/>
    <w:rsid w:val="008C5AA3"/>
    <w:rsid w:val="008C5C6C"/>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4C0"/>
    <w:rsid w:val="008D760E"/>
    <w:rsid w:val="008D7872"/>
    <w:rsid w:val="008D7A87"/>
    <w:rsid w:val="008E00F3"/>
    <w:rsid w:val="008E010A"/>
    <w:rsid w:val="008E0570"/>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BA8"/>
    <w:rsid w:val="008E34BB"/>
    <w:rsid w:val="008E3710"/>
    <w:rsid w:val="008E38EB"/>
    <w:rsid w:val="008E3939"/>
    <w:rsid w:val="008E3C10"/>
    <w:rsid w:val="008E3CB1"/>
    <w:rsid w:val="008E3E83"/>
    <w:rsid w:val="008E494F"/>
    <w:rsid w:val="008E49BE"/>
    <w:rsid w:val="008E4B62"/>
    <w:rsid w:val="008E4F27"/>
    <w:rsid w:val="008E5048"/>
    <w:rsid w:val="008E508C"/>
    <w:rsid w:val="008E557B"/>
    <w:rsid w:val="008E5663"/>
    <w:rsid w:val="008E56D0"/>
    <w:rsid w:val="008E5869"/>
    <w:rsid w:val="008E5897"/>
    <w:rsid w:val="008E59C7"/>
    <w:rsid w:val="008E61D2"/>
    <w:rsid w:val="008E687B"/>
    <w:rsid w:val="008E6937"/>
    <w:rsid w:val="008E6A71"/>
    <w:rsid w:val="008E75BB"/>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CD9"/>
    <w:rsid w:val="008F6EAE"/>
    <w:rsid w:val="008F73C8"/>
    <w:rsid w:val="008F74DE"/>
    <w:rsid w:val="008F75C0"/>
    <w:rsid w:val="009001C4"/>
    <w:rsid w:val="0090040C"/>
    <w:rsid w:val="00900647"/>
    <w:rsid w:val="0090070C"/>
    <w:rsid w:val="0090072D"/>
    <w:rsid w:val="00900B87"/>
    <w:rsid w:val="00900D92"/>
    <w:rsid w:val="00900F43"/>
    <w:rsid w:val="0090133F"/>
    <w:rsid w:val="009016F3"/>
    <w:rsid w:val="009017AD"/>
    <w:rsid w:val="009018D7"/>
    <w:rsid w:val="009019EB"/>
    <w:rsid w:val="00901B0F"/>
    <w:rsid w:val="00901EFE"/>
    <w:rsid w:val="00902070"/>
    <w:rsid w:val="009020B7"/>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F13"/>
    <w:rsid w:val="0090610F"/>
    <w:rsid w:val="009061D9"/>
    <w:rsid w:val="0090641E"/>
    <w:rsid w:val="0090657D"/>
    <w:rsid w:val="00906590"/>
    <w:rsid w:val="00906802"/>
    <w:rsid w:val="009068A3"/>
    <w:rsid w:val="00906AAD"/>
    <w:rsid w:val="0090759C"/>
    <w:rsid w:val="00907665"/>
    <w:rsid w:val="009078A0"/>
    <w:rsid w:val="009078FE"/>
    <w:rsid w:val="00907CDA"/>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C90"/>
    <w:rsid w:val="00912CA3"/>
    <w:rsid w:val="00912D33"/>
    <w:rsid w:val="00913791"/>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373"/>
    <w:rsid w:val="0091744D"/>
    <w:rsid w:val="009174BA"/>
    <w:rsid w:val="009176D5"/>
    <w:rsid w:val="00917704"/>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2012"/>
    <w:rsid w:val="009229D3"/>
    <w:rsid w:val="009229E1"/>
    <w:rsid w:val="00922EC0"/>
    <w:rsid w:val="00922FE1"/>
    <w:rsid w:val="0092315F"/>
    <w:rsid w:val="009234C6"/>
    <w:rsid w:val="0092355E"/>
    <w:rsid w:val="0092367A"/>
    <w:rsid w:val="009237CD"/>
    <w:rsid w:val="00923CA2"/>
    <w:rsid w:val="00923EB7"/>
    <w:rsid w:val="009240ED"/>
    <w:rsid w:val="00924281"/>
    <w:rsid w:val="00924EDC"/>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38C"/>
    <w:rsid w:val="00931436"/>
    <w:rsid w:val="009314B8"/>
    <w:rsid w:val="009314EF"/>
    <w:rsid w:val="00931705"/>
    <w:rsid w:val="009319CC"/>
    <w:rsid w:val="00931CE1"/>
    <w:rsid w:val="00932233"/>
    <w:rsid w:val="00932709"/>
    <w:rsid w:val="009327D2"/>
    <w:rsid w:val="00933191"/>
    <w:rsid w:val="00933412"/>
    <w:rsid w:val="00933817"/>
    <w:rsid w:val="0093388F"/>
    <w:rsid w:val="00933B04"/>
    <w:rsid w:val="00933EB5"/>
    <w:rsid w:val="0093410C"/>
    <w:rsid w:val="0093411C"/>
    <w:rsid w:val="00934219"/>
    <w:rsid w:val="00934673"/>
    <w:rsid w:val="00934910"/>
    <w:rsid w:val="00934B88"/>
    <w:rsid w:val="00934B96"/>
    <w:rsid w:val="00934E76"/>
    <w:rsid w:val="00935427"/>
    <w:rsid w:val="00935708"/>
    <w:rsid w:val="0093618C"/>
    <w:rsid w:val="009361F0"/>
    <w:rsid w:val="0093629A"/>
    <w:rsid w:val="00936609"/>
    <w:rsid w:val="009366DC"/>
    <w:rsid w:val="009367BB"/>
    <w:rsid w:val="00936860"/>
    <w:rsid w:val="00936B21"/>
    <w:rsid w:val="00936BA9"/>
    <w:rsid w:val="00936ECC"/>
    <w:rsid w:val="0093721B"/>
    <w:rsid w:val="00937AAA"/>
    <w:rsid w:val="00937AEC"/>
    <w:rsid w:val="00937B65"/>
    <w:rsid w:val="00937E40"/>
    <w:rsid w:val="00937EE5"/>
    <w:rsid w:val="00937EFA"/>
    <w:rsid w:val="00937F71"/>
    <w:rsid w:val="0094039A"/>
    <w:rsid w:val="0094046A"/>
    <w:rsid w:val="00940832"/>
    <w:rsid w:val="00940860"/>
    <w:rsid w:val="00940994"/>
    <w:rsid w:val="00940CC7"/>
    <w:rsid w:val="00940D92"/>
    <w:rsid w:val="00940ED1"/>
    <w:rsid w:val="009414FB"/>
    <w:rsid w:val="00941574"/>
    <w:rsid w:val="00941A35"/>
    <w:rsid w:val="00941EE9"/>
    <w:rsid w:val="0094257D"/>
    <w:rsid w:val="009428CB"/>
    <w:rsid w:val="0094293D"/>
    <w:rsid w:val="00942D29"/>
    <w:rsid w:val="00942F2B"/>
    <w:rsid w:val="009430C3"/>
    <w:rsid w:val="0094331B"/>
    <w:rsid w:val="009434D2"/>
    <w:rsid w:val="00943611"/>
    <w:rsid w:val="0094424C"/>
    <w:rsid w:val="00944480"/>
    <w:rsid w:val="009446BD"/>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E1D"/>
    <w:rsid w:val="00947E46"/>
    <w:rsid w:val="00950050"/>
    <w:rsid w:val="009501E0"/>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5F4F"/>
    <w:rsid w:val="00956435"/>
    <w:rsid w:val="009569E0"/>
    <w:rsid w:val="00956C09"/>
    <w:rsid w:val="00956C23"/>
    <w:rsid w:val="00956E7F"/>
    <w:rsid w:val="00957157"/>
    <w:rsid w:val="00957503"/>
    <w:rsid w:val="0095754C"/>
    <w:rsid w:val="00957590"/>
    <w:rsid w:val="00957657"/>
    <w:rsid w:val="009577D1"/>
    <w:rsid w:val="00957B6D"/>
    <w:rsid w:val="00957CAB"/>
    <w:rsid w:val="00957F1F"/>
    <w:rsid w:val="00957FAA"/>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158"/>
    <w:rsid w:val="0096523C"/>
    <w:rsid w:val="009652DA"/>
    <w:rsid w:val="009654F5"/>
    <w:rsid w:val="0096586E"/>
    <w:rsid w:val="00965A39"/>
    <w:rsid w:val="00965CA4"/>
    <w:rsid w:val="00965EAE"/>
    <w:rsid w:val="00965FEE"/>
    <w:rsid w:val="009660CA"/>
    <w:rsid w:val="009662FD"/>
    <w:rsid w:val="00966311"/>
    <w:rsid w:val="00966464"/>
    <w:rsid w:val="009664EB"/>
    <w:rsid w:val="0096651E"/>
    <w:rsid w:val="00966632"/>
    <w:rsid w:val="00966B45"/>
    <w:rsid w:val="00966DCA"/>
    <w:rsid w:val="0096759D"/>
    <w:rsid w:val="00967815"/>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C3"/>
    <w:rsid w:val="00974726"/>
    <w:rsid w:val="009747E3"/>
    <w:rsid w:val="00974CB5"/>
    <w:rsid w:val="00974CBB"/>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8BD"/>
    <w:rsid w:val="0097791B"/>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A4D"/>
    <w:rsid w:val="00991D44"/>
    <w:rsid w:val="00991F17"/>
    <w:rsid w:val="00992079"/>
    <w:rsid w:val="009920FF"/>
    <w:rsid w:val="00992263"/>
    <w:rsid w:val="0099236F"/>
    <w:rsid w:val="009925DE"/>
    <w:rsid w:val="0099274F"/>
    <w:rsid w:val="00992761"/>
    <w:rsid w:val="009927AB"/>
    <w:rsid w:val="009927FA"/>
    <w:rsid w:val="009929F3"/>
    <w:rsid w:val="00993310"/>
    <w:rsid w:val="009935DD"/>
    <w:rsid w:val="0099385C"/>
    <w:rsid w:val="0099389D"/>
    <w:rsid w:val="00993B6F"/>
    <w:rsid w:val="00993CA2"/>
    <w:rsid w:val="009940F4"/>
    <w:rsid w:val="009943C4"/>
    <w:rsid w:val="00994526"/>
    <w:rsid w:val="00994654"/>
    <w:rsid w:val="0099472A"/>
    <w:rsid w:val="00994846"/>
    <w:rsid w:val="00994AB7"/>
    <w:rsid w:val="00994AC6"/>
    <w:rsid w:val="00994CD8"/>
    <w:rsid w:val="00995A6E"/>
    <w:rsid w:val="0099635B"/>
    <w:rsid w:val="00996880"/>
    <w:rsid w:val="009969A5"/>
    <w:rsid w:val="00997130"/>
    <w:rsid w:val="009974FD"/>
    <w:rsid w:val="00997709"/>
    <w:rsid w:val="00997870"/>
    <w:rsid w:val="00997D91"/>
    <w:rsid w:val="009A0010"/>
    <w:rsid w:val="009A0031"/>
    <w:rsid w:val="009A0058"/>
    <w:rsid w:val="009A0877"/>
    <w:rsid w:val="009A091B"/>
    <w:rsid w:val="009A0C64"/>
    <w:rsid w:val="009A0EBB"/>
    <w:rsid w:val="009A110B"/>
    <w:rsid w:val="009A13B4"/>
    <w:rsid w:val="009A1625"/>
    <w:rsid w:val="009A1678"/>
    <w:rsid w:val="009A1CD0"/>
    <w:rsid w:val="009A21EC"/>
    <w:rsid w:val="009A21F4"/>
    <w:rsid w:val="009A2519"/>
    <w:rsid w:val="009A2A8E"/>
    <w:rsid w:val="009A2EE5"/>
    <w:rsid w:val="009A3318"/>
    <w:rsid w:val="009A33DE"/>
    <w:rsid w:val="009A3409"/>
    <w:rsid w:val="009A35C3"/>
    <w:rsid w:val="009A3773"/>
    <w:rsid w:val="009A3B28"/>
    <w:rsid w:val="009A415F"/>
    <w:rsid w:val="009A425C"/>
    <w:rsid w:val="009A440F"/>
    <w:rsid w:val="009A46FE"/>
    <w:rsid w:val="009A4969"/>
    <w:rsid w:val="009A4A03"/>
    <w:rsid w:val="009A4B9D"/>
    <w:rsid w:val="009A4F30"/>
    <w:rsid w:val="009A51D7"/>
    <w:rsid w:val="009A5674"/>
    <w:rsid w:val="009A5690"/>
    <w:rsid w:val="009A60F3"/>
    <w:rsid w:val="009A6560"/>
    <w:rsid w:val="009A6647"/>
    <w:rsid w:val="009A6650"/>
    <w:rsid w:val="009A6C63"/>
    <w:rsid w:val="009A7052"/>
    <w:rsid w:val="009A741A"/>
    <w:rsid w:val="009A779E"/>
    <w:rsid w:val="009A7B31"/>
    <w:rsid w:val="009A7EA4"/>
    <w:rsid w:val="009B014D"/>
    <w:rsid w:val="009B06CD"/>
    <w:rsid w:val="009B07D3"/>
    <w:rsid w:val="009B0986"/>
    <w:rsid w:val="009B0AE6"/>
    <w:rsid w:val="009B0AF0"/>
    <w:rsid w:val="009B0B22"/>
    <w:rsid w:val="009B0DBD"/>
    <w:rsid w:val="009B1473"/>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769"/>
    <w:rsid w:val="009B5A3D"/>
    <w:rsid w:val="009B6059"/>
    <w:rsid w:val="009B610F"/>
    <w:rsid w:val="009B654C"/>
    <w:rsid w:val="009B659A"/>
    <w:rsid w:val="009B6684"/>
    <w:rsid w:val="009B6C91"/>
    <w:rsid w:val="009B6E53"/>
    <w:rsid w:val="009B6FE1"/>
    <w:rsid w:val="009B70CC"/>
    <w:rsid w:val="009B72F2"/>
    <w:rsid w:val="009B78AD"/>
    <w:rsid w:val="009B7EB0"/>
    <w:rsid w:val="009C0193"/>
    <w:rsid w:val="009C05D7"/>
    <w:rsid w:val="009C09E2"/>
    <w:rsid w:val="009C0A16"/>
    <w:rsid w:val="009C0D07"/>
    <w:rsid w:val="009C0D33"/>
    <w:rsid w:val="009C1072"/>
    <w:rsid w:val="009C10B2"/>
    <w:rsid w:val="009C1179"/>
    <w:rsid w:val="009C11EF"/>
    <w:rsid w:val="009C12D4"/>
    <w:rsid w:val="009C1679"/>
    <w:rsid w:val="009C1782"/>
    <w:rsid w:val="009C2091"/>
    <w:rsid w:val="009C250A"/>
    <w:rsid w:val="009C25BE"/>
    <w:rsid w:val="009C2B7D"/>
    <w:rsid w:val="009C360D"/>
    <w:rsid w:val="009C3715"/>
    <w:rsid w:val="009C37B3"/>
    <w:rsid w:val="009C3993"/>
    <w:rsid w:val="009C3A45"/>
    <w:rsid w:val="009C3B36"/>
    <w:rsid w:val="009C3FA5"/>
    <w:rsid w:val="009C490D"/>
    <w:rsid w:val="009C4A5B"/>
    <w:rsid w:val="009C4C91"/>
    <w:rsid w:val="009C4E3C"/>
    <w:rsid w:val="009C50D0"/>
    <w:rsid w:val="009C524C"/>
    <w:rsid w:val="009C5488"/>
    <w:rsid w:val="009C551C"/>
    <w:rsid w:val="009C55A3"/>
    <w:rsid w:val="009C5F73"/>
    <w:rsid w:val="009C6554"/>
    <w:rsid w:val="009C66B6"/>
    <w:rsid w:val="009C67C2"/>
    <w:rsid w:val="009C67CB"/>
    <w:rsid w:val="009C67E9"/>
    <w:rsid w:val="009C6E40"/>
    <w:rsid w:val="009C6ED3"/>
    <w:rsid w:val="009C7253"/>
    <w:rsid w:val="009C7383"/>
    <w:rsid w:val="009C7594"/>
    <w:rsid w:val="009C7A79"/>
    <w:rsid w:val="009C7B66"/>
    <w:rsid w:val="009D0192"/>
    <w:rsid w:val="009D0466"/>
    <w:rsid w:val="009D067A"/>
    <w:rsid w:val="009D09EC"/>
    <w:rsid w:val="009D0AB7"/>
    <w:rsid w:val="009D0B49"/>
    <w:rsid w:val="009D0CDE"/>
    <w:rsid w:val="009D1001"/>
    <w:rsid w:val="009D151A"/>
    <w:rsid w:val="009D15A4"/>
    <w:rsid w:val="009D1A72"/>
    <w:rsid w:val="009D1B00"/>
    <w:rsid w:val="009D1D5C"/>
    <w:rsid w:val="009D1DD7"/>
    <w:rsid w:val="009D20B9"/>
    <w:rsid w:val="009D23AF"/>
    <w:rsid w:val="009D2923"/>
    <w:rsid w:val="009D29CE"/>
    <w:rsid w:val="009D2E9E"/>
    <w:rsid w:val="009D3336"/>
    <w:rsid w:val="009D3366"/>
    <w:rsid w:val="009D37D9"/>
    <w:rsid w:val="009D38CA"/>
    <w:rsid w:val="009D3B7C"/>
    <w:rsid w:val="009D3FD4"/>
    <w:rsid w:val="009D4255"/>
    <w:rsid w:val="009D463F"/>
    <w:rsid w:val="009D4E6A"/>
    <w:rsid w:val="009D4EAA"/>
    <w:rsid w:val="009D4FA2"/>
    <w:rsid w:val="009D558B"/>
    <w:rsid w:val="009D55A9"/>
    <w:rsid w:val="009D5706"/>
    <w:rsid w:val="009D5841"/>
    <w:rsid w:val="009D5CA1"/>
    <w:rsid w:val="009D5CA2"/>
    <w:rsid w:val="009D68C2"/>
    <w:rsid w:val="009D6BA1"/>
    <w:rsid w:val="009D72A3"/>
    <w:rsid w:val="009D7369"/>
    <w:rsid w:val="009D737E"/>
    <w:rsid w:val="009D745C"/>
    <w:rsid w:val="009D7EF9"/>
    <w:rsid w:val="009E031C"/>
    <w:rsid w:val="009E0347"/>
    <w:rsid w:val="009E051F"/>
    <w:rsid w:val="009E0AF3"/>
    <w:rsid w:val="009E0C16"/>
    <w:rsid w:val="009E0CEF"/>
    <w:rsid w:val="009E0F98"/>
    <w:rsid w:val="009E1309"/>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F76"/>
    <w:rsid w:val="009E31D5"/>
    <w:rsid w:val="009E327D"/>
    <w:rsid w:val="009E33F7"/>
    <w:rsid w:val="009E3BB0"/>
    <w:rsid w:val="009E3C6F"/>
    <w:rsid w:val="009E3CDC"/>
    <w:rsid w:val="009E3D4C"/>
    <w:rsid w:val="009E3F0A"/>
    <w:rsid w:val="009E3FE6"/>
    <w:rsid w:val="009E4316"/>
    <w:rsid w:val="009E436A"/>
    <w:rsid w:val="009E4688"/>
    <w:rsid w:val="009E470D"/>
    <w:rsid w:val="009E4A04"/>
    <w:rsid w:val="009E4C3E"/>
    <w:rsid w:val="009E4E56"/>
    <w:rsid w:val="009E4F4B"/>
    <w:rsid w:val="009E55AF"/>
    <w:rsid w:val="009E5E9F"/>
    <w:rsid w:val="009E5F25"/>
    <w:rsid w:val="009E61F3"/>
    <w:rsid w:val="009E64BA"/>
    <w:rsid w:val="009E6546"/>
    <w:rsid w:val="009E6B0C"/>
    <w:rsid w:val="009E6C07"/>
    <w:rsid w:val="009E7185"/>
    <w:rsid w:val="009E71F0"/>
    <w:rsid w:val="009E72F3"/>
    <w:rsid w:val="009E73E8"/>
    <w:rsid w:val="009E754A"/>
    <w:rsid w:val="009E79CB"/>
    <w:rsid w:val="009E7C2F"/>
    <w:rsid w:val="009F0444"/>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6BD"/>
    <w:rsid w:val="009F383C"/>
    <w:rsid w:val="009F38BB"/>
    <w:rsid w:val="009F3B53"/>
    <w:rsid w:val="009F3CC9"/>
    <w:rsid w:val="009F443E"/>
    <w:rsid w:val="009F4572"/>
    <w:rsid w:val="009F4618"/>
    <w:rsid w:val="009F486A"/>
    <w:rsid w:val="009F4AED"/>
    <w:rsid w:val="009F4DF1"/>
    <w:rsid w:val="009F4FCA"/>
    <w:rsid w:val="009F4FD9"/>
    <w:rsid w:val="009F5223"/>
    <w:rsid w:val="009F5590"/>
    <w:rsid w:val="009F597C"/>
    <w:rsid w:val="009F59DD"/>
    <w:rsid w:val="009F5D32"/>
    <w:rsid w:val="009F61C6"/>
    <w:rsid w:val="009F64DC"/>
    <w:rsid w:val="009F66AD"/>
    <w:rsid w:val="009F6783"/>
    <w:rsid w:val="009F68D3"/>
    <w:rsid w:val="009F6935"/>
    <w:rsid w:val="009F6ADE"/>
    <w:rsid w:val="009F6B11"/>
    <w:rsid w:val="009F6B16"/>
    <w:rsid w:val="009F73C7"/>
    <w:rsid w:val="009F7604"/>
    <w:rsid w:val="009F77B3"/>
    <w:rsid w:val="009F79BE"/>
    <w:rsid w:val="009F7AE5"/>
    <w:rsid w:val="009F7E5A"/>
    <w:rsid w:val="00A00513"/>
    <w:rsid w:val="00A0084C"/>
    <w:rsid w:val="00A00D79"/>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322"/>
    <w:rsid w:val="00A036C3"/>
    <w:rsid w:val="00A03A92"/>
    <w:rsid w:val="00A03B8A"/>
    <w:rsid w:val="00A03BB0"/>
    <w:rsid w:val="00A03EA4"/>
    <w:rsid w:val="00A0407B"/>
    <w:rsid w:val="00A0419A"/>
    <w:rsid w:val="00A041A1"/>
    <w:rsid w:val="00A04257"/>
    <w:rsid w:val="00A043D1"/>
    <w:rsid w:val="00A0455C"/>
    <w:rsid w:val="00A0498D"/>
    <w:rsid w:val="00A049C1"/>
    <w:rsid w:val="00A04B9E"/>
    <w:rsid w:val="00A04BA6"/>
    <w:rsid w:val="00A04BAA"/>
    <w:rsid w:val="00A04CA5"/>
    <w:rsid w:val="00A04DE5"/>
    <w:rsid w:val="00A050BD"/>
    <w:rsid w:val="00A05548"/>
    <w:rsid w:val="00A059ED"/>
    <w:rsid w:val="00A05CEC"/>
    <w:rsid w:val="00A05EE9"/>
    <w:rsid w:val="00A06302"/>
    <w:rsid w:val="00A064DB"/>
    <w:rsid w:val="00A0654D"/>
    <w:rsid w:val="00A0659C"/>
    <w:rsid w:val="00A06898"/>
    <w:rsid w:val="00A06A6F"/>
    <w:rsid w:val="00A07092"/>
    <w:rsid w:val="00A073E8"/>
    <w:rsid w:val="00A074CA"/>
    <w:rsid w:val="00A07A11"/>
    <w:rsid w:val="00A07BCC"/>
    <w:rsid w:val="00A07DA9"/>
    <w:rsid w:val="00A07E16"/>
    <w:rsid w:val="00A07E48"/>
    <w:rsid w:val="00A101E7"/>
    <w:rsid w:val="00A10549"/>
    <w:rsid w:val="00A105A0"/>
    <w:rsid w:val="00A10ADB"/>
    <w:rsid w:val="00A10B64"/>
    <w:rsid w:val="00A10CCD"/>
    <w:rsid w:val="00A10FA3"/>
    <w:rsid w:val="00A1122C"/>
    <w:rsid w:val="00A1150F"/>
    <w:rsid w:val="00A1160C"/>
    <w:rsid w:val="00A11631"/>
    <w:rsid w:val="00A117B4"/>
    <w:rsid w:val="00A11882"/>
    <w:rsid w:val="00A119C7"/>
    <w:rsid w:val="00A11F10"/>
    <w:rsid w:val="00A12012"/>
    <w:rsid w:val="00A123D7"/>
    <w:rsid w:val="00A125CC"/>
    <w:rsid w:val="00A125D0"/>
    <w:rsid w:val="00A12711"/>
    <w:rsid w:val="00A12733"/>
    <w:rsid w:val="00A128F7"/>
    <w:rsid w:val="00A12B72"/>
    <w:rsid w:val="00A12D90"/>
    <w:rsid w:val="00A12E0B"/>
    <w:rsid w:val="00A12FD4"/>
    <w:rsid w:val="00A13000"/>
    <w:rsid w:val="00A1336F"/>
    <w:rsid w:val="00A1341B"/>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6047"/>
    <w:rsid w:val="00A1623F"/>
    <w:rsid w:val="00A168C2"/>
    <w:rsid w:val="00A168C3"/>
    <w:rsid w:val="00A16A5D"/>
    <w:rsid w:val="00A16B6F"/>
    <w:rsid w:val="00A16FC4"/>
    <w:rsid w:val="00A1713B"/>
    <w:rsid w:val="00A171D0"/>
    <w:rsid w:val="00A173ED"/>
    <w:rsid w:val="00A174E6"/>
    <w:rsid w:val="00A17682"/>
    <w:rsid w:val="00A1774A"/>
    <w:rsid w:val="00A17868"/>
    <w:rsid w:val="00A17A8A"/>
    <w:rsid w:val="00A17B15"/>
    <w:rsid w:val="00A17B60"/>
    <w:rsid w:val="00A17C70"/>
    <w:rsid w:val="00A17DBB"/>
    <w:rsid w:val="00A17E05"/>
    <w:rsid w:val="00A17EE0"/>
    <w:rsid w:val="00A202B4"/>
    <w:rsid w:val="00A203A4"/>
    <w:rsid w:val="00A203F4"/>
    <w:rsid w:val="00A20486"/>
    <w:rsid w:val="00A2053F"/>
    <w:rsid w:val="00A2059D"/>
    <w:rsid w:val="00A2078C"/>
    <w:rsid w:val="00A20837"/>
    <w:rsid w:val="00A209FC"/>
    <w:rsid w:val="00A20B3A"/>
    <w:rsid w:val="00A20C69"/>
    <w:rsid w:val="00A20DE7"/>
    <w:rsid w:val="00A20E66"/>
    <w:rsid w:val="00A218CC"/>
    <w:rsid w:val="00A21DAD"/>
    <w:rsid w:val="00A22592"/>
    <w:rsid w:val="00A22A98"/>
    <w:rsid w:val="00A22B54"/>
    <w:rsid w:val="00A22ECE"/>
    <w:rsid w:val="00A2300D"/>
    <w:rsid w:val="00A23296"/>
    <w:rsid w:val="00A23380"/>
    <w:rsid w:val="00A23489"/>
    <w:rsid w:val="00A238D9"/>
    <w:rsid w:val="00A2418B"/>
    <w:rsid w:val="00A2418C"/>
    <w:rsid w:val="00A2428B"/>
    <w:rsid w:val="00A24C7D"/>
    <w:rsid w:val="00A24D0A"/>
    <w:rsid w:val="00A24F82"/>
    <w:rsid w:val="00A2534D"/>
    <w:rsid w:val="00A253DA"/>
    <w:rsid w:val="00A257DB"/>
    <w:rsid w:val="00A25A53"/>
    <w:rsid w:val="00A25DB5"/>
    <w:rsid w:val="00A26095"/>
    <w:rsid w:val="00A26246"/>
    <w:rsid w:val="00A26503"/>
    <w:rsid w:val="00A26840"/>
    <w:rsid w:val="00A268D5"/>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878"/>
    <w:rsid w:val="00A31A93"/>
    <w:rsid w:val="00A31AC3"/>
    <w:rsid w:val="00A31F76"/>
    <w:rsid w:val="00A32772"/>
    <w:rsid w:val="00A327C2"/>
    <w:rsid w:val="00A32A49"/>
    <w:rsid w:val="00A32EC8"/>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CD"/>
    <w:rsid w:val="00A3708D"/>
    <w:rsid w:val="00A375BA"/>
    <w:rsid w:val="00A37F04"/>
    <w:rsid w:val="00A40020"/>
    <w:rsid w:val="00A402FD"/>
    <w:rsid w:val="00A4083E"/>
    <w:rsid w:val="00A4094F"/>
    <w:rsid w:val="00A40993"/>
    <w:rsid w:val="00A40F62"/>
    <w:rsid w:val="00A41003"/>
    <w:rsid w:val="00A412C8"/>
    <w:rsid w:val="00A414AF"/>
    <w:rsid w:val="00A416CF"/>
    <w:rsid w:val="00A4178D"/>
    <w:rsid w:val="00A41DBC"/>
    <w:rsid w:val="00A42048"/>
    <w:rsid w:val="00A4233C"/>
    <w:rsid w:val="00A4273E"/>
    <w:rsid w:val="00A42813"/>
    <w:rsid w:val="00A429A1"/>
    <w:rsid w:val="00A42DA2"/>
    <w:rsid w:val="00A42E03"/>
    <w:rsid w:val="00A42E2B"/>
    <w:rsid w:val="00A4351A"/>
    <w:rsid w:val="00A435BE"/>
    <w:rsid w:val="00A4360D"/>
    <w:rsid w:val="00A43925"/>
    <w:rsid w:val="00A439C0"/>
    <w:rsid w:val="00A43B32"/>
    <w:rsid w:val="00A43BEF"/>
    <w:rsid w:val="00A43FBE"/>
    <w:rsid w:val="00A44296"/>
    <w:rsid w:val="00A443C7"/>
    <w:rsid w:val="00A44421"/>
    <w:rsid w:val="00A4469B"/>
    <w:rsid w:val="00A447EC"/>
    <w:rsid w:val="00A4486C"/>
    <w:rsid w:val="00A44B43"/>
    <w:rsid w:val="00A44F65"/>
    <w:rsid w:val="00A45247"/>
    <w:rsid w:val="00A45277"/>
    <w:rsid w:val="00A454BA"/>
    <w:rsid w:val="00A45AA3"/>
    <w:rsid w:val="00A45E8B"/>
    <w:rsid w:val="00A45F17"/>
    <w:rsid w:val="00A461A2"/>
    <w:rsid w:val="00A46542"/>
    <w:rsid w:val="00A46865"/>
    <w:rsid w:val="00A468A7"/>
    <w:rsid w:val="00A46A6A"/>
    <w:rsid w:val="00A46B36"/>
    <w:rsid w:val="00A46B5A"/>
    <w:rsid w:val="00A46E06"/>
    <w:rsid w:val="00A46EE6"/>
    <w:rsid w:val="00A46F83"/>
    <w:rsid w:val="00A4717F"/>
    <w:rsid w:val="00A471AB"/>
    <w:rsid w:val="00A471FC"/>
    <w:rsid w:val="00A47A0E"/>
    <w:rsid w:val="00A47B76"/>
    <w:rsid w:val="00A47C46"/>
    <w:rsid w:val="00A47CB2"/>
    <w:rsid w:val="00A47F2B"/>
    <w:rsid w:val="00A502FF"/>
    <w:rsid w:val="00A5031D"/>
    <w:rsid w:val="00A50341"/>
    <w:rsid w:val="00A5038E"/>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947"/>
    <w:rsid w:val="00A54A62"/>
    <w:rsid w:val="00A54D5E"/>
    <w:rsid w:val="00A54F82"/>
    <w:rsid w:val="00A55886"/>
    <w:rsid w:val="00A55B31"/>
    <w:rsid w:val="00A55DDD"/>
    <w:rsid w:val="00A55FA6"/>
    <w:rsid w:val="00A562B4"/>
    <w:rsid w:val="00A56354"/>
    <w:rsid w:val="00A56546"/>
    <w:rsid w:val="00A56B6B"/>
    <w:rsid w:val="00A56BAE"/>
    <w:rsid w:val="00A56EC0"/>
    <w:rsid w:val="00A56FE1"/>
    <w:rsid w:val="00A57750"/>
    <w:rsid w:val="00A57A7A"/>
    <w:rsid w:val="00A57BAA"/>
    <w:rsid w:val="00A57C1C"/>
    <w:rsid w:val="00A57DF6"/>
    <w:rsid w:val="00A6000A"/>
    <w:rsid w:val="00A602EA"/>
    <w:rsid w:val="00A60448"/>
    <w:rsid w:val="00A6046D"/>
    <w:rsid w:val="00A60684"/>
    <w:rsid w:val="00A606F7"/>
    <w:rsid w:val="00A6080A"/>
    <w:rsid w:val="00A6166E"/>
    <w:rsid w:val="00A61C53"/>
    <w:rsid w:val="00A61D95"/>
    <w:rsid w:val="00A61FE4"/>
    <w:rsid w:val="00A62079"/>
    <w:rsid w:val="00A622C1"/>
    <w:rsid w:val="00A623B2"/>
    <w:rsid w:val="00A62546"/>
    <w:rsid w:val="00A62833"/>
    <w:rsid w:val="00A62C37"/>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547"/>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CDB"/>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DD5"/>
    <w:rsid w:val="00A71E04"/>
    <w:rsid w:val="00A7200A"/>
    <w:rsid w:val="00A724A4"/>
    <w:rsid w:val="00A724D1"/>
    <w:rsid w:val="00A7253C"/>
    <w:rsid w:val="00A7259A"/>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5FAB"/>
    <w:rsid w:val="00A760C3"/>
    <w:rsid w:val="00A76123"/>
    <w:rsid w:val="00A76192"/>
    <w:rsid w:val="00A7632F"/>
    <w:rsid w:val="00A76446"/>
    <w:rsid w:val="00A76B3B"/>
    <w:rsid w:val="00A76D03"/>
    <w:rsid w:val="00A76F11"/>
    <w:rsid w:val="00A76F5B"/>
    <w:rsid w:val="00A7717A"/>
    <w:rsid w:val="00A77614"/>
    <w:rsid w:val="00A776DB"/>
    <w:rsid w:val="00A777F8"/>
    <w:rsid w:val="00A77CEE"/>
    <w:rsid w:val="00A77F4D"/>
    <w:rsid w:val="00A806C3"/>
    <w:rsid w:val="00A80A19"/>
    <w:rsid w:val="00A80D87"/>
    <w:rsid w:val="00A80E89"/>
    <w:rsid w:val="00A811DF"/>
    <w:rsid w:val="00A81312"/>
    <w:rsid w:val="00A817FA"/>
    <w:rsid w:val="00A81B5A"/>
    <w:rsid w:val="00A81C1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E2C"/>
    <w:rsid w:val="00A87E3A"/>
    <w:rsid w:val="00A87FF3"/>
    <w:rsid w:val="00A9002B"/>
    <w:rsid w:val="00A902EA"/>
    <w:rsid w:val="00A90354"/>
    <w:rsid w:val="00A90366"/>
    <w:rsid w:val="00A90F45"/>
    <w:rsid w:val="00A91189"/>
    <w:rsid w:val="00A911B9"/>
    <w:rsid w:val="00A91311"/>
    <w:rsid w:val="00A91372"/>
    <w:rsid w:val="00A9186D"/>
    <w:rsid w:val="00A919C9"/>
    <w:rsid w:val="00A91A94"/>
    <w:rsid w:val="00A91C05"/>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894"/>
    <w:rsid w:val="00A94B42"/>
    <w:rsid w:val="00A94D2B"/>
    <w:rsid w:val="00A9529E"/>
    <w:rsid w:val="00A9579A"/>
    <w:rsid w:val="00A959C2"/>
    <w:rsid w:val="00A95B69"/>
    <w:rsid w:val="00A95D38"/>
    <w:rsid w:val="00A95E48"/>
    <w:rsid w:val="00A95E55"/>
    <w:rsid w:val="00A95F0B"/>
    <w:rsid w:val="00A9605B"/>
    <w:rsid w:val="00A961D2"/>
    <w:rsid w:val="00A96231"/>
    <w:rsid w:val="00A9679F"/>
    <w:rsid w:val="00A96810"/>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BF0"/>
    <w:rsid w:val="00AA3C21"/>
    <w:rsid w:val="00AA3DA2"/>
    <w:rsid w:val="00AA3E9F"/>
    <w:rsid w:val="00AA401A"/>
    <w:rsid w:val="00AA4274"/>
    <w:rsid w:val="00AA4306"/>
    <w:rsid w:val="00AA43C4"/>
    <w:rsid w:val="00AA49AD"/>
    <w:rsid w:val="00AA50A7"/>
    <w:rsid w:val="00AA525C"/>
    <w:rsid w:val="00AA5293"/>
    <w:rsid w:val="00AA54DD"/>
    <w:rsid w:val="00AA5683"/>
    <w:rsid w:val="00AA5C82"/>
    <w:rsid w:val="00AA6029"/>
    <w:rsid w:val="00AA60CD"/>
    <w:rsid w:val="00AA62C1"/>
    <w:rsid w:val="00AA6616"/>
    <w:rsid w:val="00AA66A1"/>
    <w:rsid w:val="00AA6E42"/>
    <w:rsid w:val="00AA6E62"/>
    <w:rsid w:val="00AA7090"/>
    <w:rsid w:val="00AA74F8"/>
    <w:rsid w:val="00AA7763"/>
    <w:rsid w:val="00AA78B5"/>
    <w:rsid w:val="00AA7B12"/>
    <w:rsid w:val="00AA7B16"/>
    <w:rsid w:val="00AA7DB7"/>
    <w:rsid w:val="00AA7FE8"/>
    <w:rsid w:val="00AB01BA"/>
    <w:rsid w:val="00AB048E"/>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F4F"/>
    <w:rsid w:val="00AB3058"/>
    <w:rsid w:val="00AB3225"/>
    <w:rsid w:val="00AB3341"/>
    <w:rsid w:val="00AB344C"/>
    <w:rsid w:val="00AB355A"/>
    <w:rsid w:val="00AB3E17"/>
    <w:rsid w:val="00AB3EC6"/>
    <w:rsid w:val="00AB4091"/>
    <w:rsid w:val="00AB431D"/>
    <w:rsid w:val="00AB44F6"/>
    <w:rsid w:val="00AB45D5"/>
    <w:rsid w:val="00AB47B6"/>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B7C21"/>
    <w:rsid w:val="00AC0182"/>
    <w:rsid w:val="00AC01D5"/>
    <w:rsid w:val="00AC048E"/>
    <w:rsid w:val="00AC06FB"/>
    <w:rsid w:val="00AC07C6"/>
    <w:rsid w:val="00AC1375"/>
    <w:rsid w:val="00AC151C"/>
    <w:rsid w:val="00AC18D2"/>
    <w:rsid w:val="00AC1D7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47"/>
    <w:rsid w:val="00AD1AAA"/>
    <w:rsid w:val="00AD1C06"/>
    <w:rsid w:val="00AD1C4E"/>
    <w:rsid w:val="00AD2076"/>
    <w:rsid w:val="00AD2286"/>
    <w:rsid w:val="00AD2A09"/>
    <w:rsid w:val="00AD2A52"/>
    <w:rsid w:val="00AD2A87"/>
    <w:rsid w:val="00AD2BBA"/>
    <w:rsid w:val="00AD2E70"/>
    <w:rsid w:val="00AD33F6"/>
    <w:rsid w:val="00AD349E"/>
    <w:rsid w:val="00AD3846"/>
    <w:rsid w:val="00AD39BA"/>
    <w:rsid w:val="00AD3CBE"/>
    <w:rsid w:val="00AD3E9E"/>
    <w:rsid w:val="00AD4865"/>
    <w:rsid w:val="00AD4887"/>
    <w:rsid w:val="00AD4CEC"/>
    <w:rsid w:val="00AD54C1"/>
    <w:rsid w:val="00AD555C"/>
    <w:rsid w:val="00AD59CD"/>
    <w:rsid w:val="00AD59D3"/>
    <w:rsid w:val="00AD5A7D"/>
    <w:rsid w:val="00AD5F0F"/>
    <w:rsid w:val="00AD62D7"/>
    <w:rsid w:val="00AD636D"/>
    <w:rsid w:val="00AD63CF"/>
    <w:rsid w:val="00AD6431"/>
    <w:rsid w:val="00AD6C00"/>
    <w:rsid w:val="00AD6C9E"/>
    <w:rsid w:val="00AD6F97"/>
    <w:rsid w:val="00AD7050"/>
    <w:rsid w:val="00AD70DF"/>
    <w:rsid w:val="00AD75D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6898"/>
    <w:rsid w:val="00AE6981"/>
    <w:rsid w:val="00AE6A94"/>
    <w:rsid w:val="00AE6B3E"/>
    <w:rsid w:val="00AE7122"/>
    <w:rsid w:val="00AE7221"/>
    <w:rsid w:val="00AE7903"/>
    <w:rsid w:val="00AE7C76"/>
    <w:rsid w:val="00AE7CC8"/>
    <w:rsid w:val="00AE7D7F"/>
    <w:rsid w:val="00AE7EBA"/>
    <w:rsid w:val="00AF01BD"/>
    <w:rsid w:val="00AF04CA"/>
    <w:rsid w:val="00AF0583"/>
    <w:rsid w:val="00AF0814"/>
    <w:rsid w:val="00AF0998"/>
    <w:rsid w:val="00AF09F3"/>
    <w:rsid w:val="00AF0D2E"/>
    <w:rsid w:val="00AF0D93"/>
    <w:rsid w:val="00AF0F4A"/>
    <w:rsid w:val="00AF0F58"/>
    <w:rsid w:val="00AF11A3"/>
    <w:rsid w:val="00AF16B3"/>
    <w:rsid w:val="00AF1AB2"/>
    <w:rsid w:val="00AF1C72"/>
    <w:rsid w:val="00AF1CCE"/>
    <w:rsid w:val="00AF1EC0"/>
    <w:rsid w:val="00AF2111"/>
    <w:rsid w:val="00AF26B6"/>
    <w:rsid w:val="00AF2745"/>
    <w:rsid w:val="00AF2BEA"/>
    <w:rsid w:val="00AF3117"/>
    <w:rsid w:val="00AF3370"/>
    <w:rsid w:val="00AF368A"/>
    <w:rsid w:val="00AF3824"/>
    <w:rsid w:val="00AF4033"/>
    <w:rsid w:val="00AF41BD"/>
    <w:rsid w:val="00AF4272"/>
    <w:rsid w:val="00AF4A56"/>
    <w:rsid w:val="00AF4D8B"/>
    <w:rsid w:val="00AF4DB4"/>
    <w:rsid w:val="00AF5057"/>
    <w:rsid w:val="00AF50CF"/>
    <w:rsid w:val="00AF5392"/>
    <w:rsid w:val="00AF58B0"/>
    <w:rsid w:val="00AF5B27"/>
    <w:rsid w:val="00AF5C2C"/>
    <w:rsid w:val="00AF5D88"/>
    <w:rsid w:val="00AF5DA6"/>
    <w:rsid w:val="00AF6069"/>
    <w:rsid w:val="00AF60B0"/>
    <w:rsid w:val="00AF60D3"/>
    <w:rsid w:val="00AF60D4"/>
    <w:rsid w:val="00AF60E5"/>
    <w:rsid w:val="00AF620E"/>
    <w:rsid w:val="00AF62F8"/>
    <w:rsid w:val="00AF65F1"/>
    <w:rsid w:val="00AF6634"/>
    <w:rsid w:val="00AF6C63"/>
    <w:rsid w:val="00AF70F3"/>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C97"/>
    <w:rsid w:val="00B04E0F"/>
    <w:rsid w:val="00B04FA3"/>
    <w:rsid w:val="00B050E1"/>
    <w:rsid w:val="00B054BC"/>
    <w:rsid w:val="00B05AF3"/>
    <w:rsid w:val="00B05E57"/>
    <w:rsid w:val="00B064B4"/>
    <w:rsid w:val="00B06560"/>
    <w:rsid w:val="00B065D4"/>
    <w:rsid w:val="00B06823"/>
    <w:rsid w:val="00B06976"/>
    <w:rsid w:val="00B072A8"/>
    <w:rsid w:val="00B0735B"/>
    <w:rsid w:val="00B0768D"/>
    <w:rsid w:val="00B076A6"/>
    <w:rsid w:val="00B076A8"/>
    <w:rsid w:val="00B07B9A"/>
    <w:rsid w:val="00B07C2D"/>
    <w:rsid w:val="00B101CA"/>
    <w:rsid w:val="00B104E1"/>
    <w:rsid w:val="00B110C1"/>
    <w:rsid w:val="00B1114D"/>
    <w:rsid w:val="00B1148C"/>
    <w:rsid w:val="00B11501"/>
    <w:rsid w:val="00B11591"/>
    <w:rsid w:val="00B11896"/>
    <w:rsid w:val="00B11BAE"/>
    <w:rsid w:val="00B11EFB"/>
    <w:rsid w:val="00B12031"/>
    <w:rsid w:val="00B12302"/>
    <w:rsid w:val="00B1232D"/>
    <w:rsid w:val="00B12D6D"/>
    <w:rsid w:val="00B12F92"/>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B52"/>
    <w:rsid w:val="00B16DC0"/>
    <w:rsid w:val="00B16F21"/>
    <w:rsid w:val="00B17308"/>
    <w:rsid w:val="00B17D31"/>
    <w:rsid w:val="00B17DCB"/>
    <w:rsid w:val="00B17E3A"/>
    <w:rsid w:val="00B17E8E"/>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84D"/>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6374"/>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1B95"/>
    <w:rsid w:val="00B3219E"/>
    <w:rsid w:val="00B32541"/>
    <w:rsid w:val="00B32B6F"/>
    <w:rsid w:val="00B32BBC"/>
    <w:rsid w:val="00B32CF3"/>
    <w:rsid w:val="00B32D6A"/>
    <w:rsid w:val="00B32F8A"/>
    <w:rsid w:val="00B33073"/>
    <w:rsid w:val="00B330CC"/>
    <w:rsid w:val="00B33864"/>
    <w:rsid w:val="00B33A09"/>
    <w:rsid w:val="00B3402A"/>
    <w:rsid w:val="00B347E9"/>
    <w:rsid w:val="00B35078"/>
    <w:rsid w:val="00B35121"/>
    <w:rsid w:val="00B352FA"/>
    <w:rsid w:val="00B35753"/>
    <w:rsid w:val="00B35993"/>
    <w:rsid w:val="00B35EB6"/>
    <w:rsid w:val="00B35F37"/>
    <w:rsid w:val="00B36885"/>
    <w:rsid w:val="00B36C70"/>
    <w:rsid w:val="00B36D09"/>
    <w:rsid w:val="00B36DB5"/>
    <w:rsid w:val="00B3765D"/>
    <w:rsid w:val="00B377ED"/>
    <w:rsid w:val="00B37BBD"/>
    <w:rsid w:val="00B37C2C"/>
    <w:rsid w:val="00B37CA2"/>
    <w:rsid w:val="00B37CD5"/>
    <w:rsid w:val="00B401D3"/>
    <w:rsid w:val="00B40261"/>
    <w:rsid w:val="00B4045E"/>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70B3"/>
    <w:rsid w:val="00B470CC"/>
    <w:rsid w:val="00B473DC"/>
    <w:rsid w:val="00B474D5"/>
    <w:rsid w:val="00B47547"/>
    <w:rsid w:val="00B479A5"/>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259"/>
    <w:rsid w:val="00B532A7"/>
    <w:rsid w:val="00B53458"/>
    <w:rsid w:val="00B534C0"/>
    <w:rsid w:val="00B53B2E"/>
    <w:rsid w:val="00B53DF6"/>
    <w:rsid w:val="00B53FD2"/>
    <w:rsid w:val="00B54178"/>
    <w:rsid w:val="00B54309"/>
    <w:rsid w:val="00B5448C"/>
    <w:rsid w:val="00B5467C"/>
    <w:rsid w:val="00B546C8"/>
    <w:rsid w:val="00B552F0"/>
    <w:rsid w:val="00B5596D"/>
    <w:rsid w:val="00B559DA"/>
    <w:rsid w:val="00B5630E"/>
    <w:rsid w:val="00B563AC"/>
    <w:rsid w:val="00B56525"/>
    <w:rsid w:val="00B565E2"/>
    <w:rsid w:val="00B56960"/>
    <w:rsid w:val="00B56FB2"/>
    <w:rsid w:val="00B5741F"/>
    <w:rsid w:val="00B57799"/>
    <w:rsid w:val="00B577A0"/>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75E"/>
    <w:rsid w:val="00B6385D"/>
    <w:rsid w:val="00B6389D"/>
    <w:rsid w:val="00B638D4"/>
    <w:rsid w:val="00B63A9F"/>
    <w:rsid w:val="00B63E24"/>
    <w:rsid w:val="00B63F5C"/>
    <w:rsid w:val="00B63FFC"/>
    <w:rsid w:val="00B64120"/>
    <w:rsid w:val="00B64796"/>
    <w:rsid w:val="00B64B01"/>
    <w:rsid w:val="00B64C8C"/>
    <w:rsid w:val="00B64CDE"/>
    <w:rsid w:val="00B64EBE"/>
    <w:rsid w:val="00B652E7"/>
    <w:rsid w:val="00B6535D"/>
    <w:rsid w:val="00B6553D"/>
    <w:rsid w:val="00B65546"/>
    <w:rsid w:val="00B65680"/>
    <w:rsid w:val="00B65B85"/>
    <w:rsid w:val="00B65DC7"/>
    <w:rsid w:val="00B66064"/>
    <w:rsid w:val="00B66270"/>
    <w:rsid w:val="00B66650"/>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34A"/>
    <w:rsid w:val="00B755B7"/>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795"/>
    <w:rsid w:val="00B809A0"/>
    <w:rsid w:val="00B80BB3"/>
    <w:rsid w:val="00B80C2F"/>
    <w:rsid w:val="00B80D9C"/>
    <w:rsid w:val="00B81211"/>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77B"/>
    <w:rsid w:val="00B84AEC"/>
    <w:rsid w:val="00B84AF4"/>
    <w:rsid w:val="00B84B72"/>
    <w:rsid w:val="00B85D87"/>
    <w:rsid w:val="00B85D97"/>
    <w:rsid w:val="00B85F3D"/>
    <w:rsid w:val="00B867D5"/>
    <w:rsid w:val="00B86A7D"/>
    <w:rsid w:val="00B86C65"/>
    <w:rsid w:val="00B86D1E"/>
    <w:rsid w:val="00B8728D"/>
    <w:rsid w:val="00B872C9"/>
    <w:rsid w:val="00B87680"/>
    <w:rsid w:val="00B876DB"/>
    <w:rsid w:val="00B876F3"/>
    <w:rsid w:val="00B8782C"/>
    <w:rsid w:val="00B87960"/>
    <w:rsid w:val="00B87CD2"/>
    <w:rsid w:val="00B90180"/>
    <w:rsid w:val="00B902B6"/>
    <w:rsid w:val="00B90978"/>
    <w:rsid w:val="00B90C67"/>
    <w:rsid w:val="00B90C6E"/>
    <w:rsid w:val="00B91133"/>
    <w:rsid w:val="00B91282"/>
    <w:rsid w:val="00B91415"/>
    <w:rsid w:val="00B9151A"/>
    <w:rsid w:val="00B917B8"/>
    <w:rsid w:val="00B91B81"/>
    <w:rsid w:val="00B91BA0"/>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100"/>
    <w:rsid w:val="00B9453C"/>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39F"/>
    <w:rsid w:val="00B973A4"/>
    <w:rsid w:val="00B97655"/>
    <w:rsid w:val="00B977BF"/>
    <w:rsid w:val="00B97810"/>
    <w:rsid w:val="00B97897"/>
    <w:rsid w:val="00B978D2"/>
    <w:rsid w:val="00B97BE5"/>
    <w:rsid w:val="00B97CDF"/>
    <w:rsid w:val="00B97CF2"/>
    <w:rsid w:val="00B97EA8"/>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B58"/>
    <w:rsid w:val="00BA2C34"/>
    <w:rsid w:val="00BA2C66"/>
    <w:rsid w:val="00BA2ED3"/>
    <w:rsid w:val="00BA2FC1"/>
    <w:rsid w:val="00BA3513"/>
    <w:rsid w:val="00BA3610"/>
    <w:rsid w:val="00BA3651"/>
    <w:rsid w:val="00BA385D"/>
    <w:rsid w:val="00BA3AE7"/>
    <w:rsid w:val="00BA3E5E"/>
    <w:rsid w:val="00BA418F"/>
    <w:rsid w:val="00BA41F5"/>
    <w:rsid w:val="00BA43CA"/>
    <w:rsid w:val="00BA43D9"/>
    <w:rsid w:val="00BA43E0"/>
    <w:rsid w:val="00BA44D0"/>
    <w:rsid w:val="00BA467B"/>
    <w:rsid w:val="00BA469B"/>
    <w:rsid w:val="00BA4C45"/>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FF"/>
    <w:rsid w:val="00BB2E97"/>
    <w:rsid w:val="00BB300D"/>
    <w:rsid w:val="00BB30F3"/>
    <w:rsid w:val="00BB30FE"/>
    <w:rsid w:val="00BB313D"/>
    <w:rsid w:val="00BB3235"/>
    <w:rsid w:val="00BB32BE"/>
    <w:rsid w:val="00BB3324"/>
    <w:rsid w:val="00BB34D6"/>
    <w:rsid w:val="00BB34F1"/>
    <w:rsid w:val="00BB40AC"/>
    <w:rsid w:val="00BB4508"/>
    <w:rsid w:val="00BB45AE"/>
    <w:rsid w:val="00BB4EA5"/>
    <w:rsid w:val="00BB5045"/>
    <w:rsid w:val="00BB513B"/>
    <w:rsid w:val="00BB5388"/>
    <w:rsid w:val="00BB561C"/>
    <w:rsid w:val="00BB56C4"/>
    <w:rsid w:val="00BB56EB"/>
    <w:rsid w:val="00BB5B6A"/>
    <w:rsid w:val="00BB5C23"/>
    <w:rsid w:val="00BB5C2B"/>
    <w:rsid w:val="00BB5CEA"/>
    <w:rsid w:val="00BB5D56"/>
    <w:rsid w:val="00BB5ECF"/>
    <w:rsid w:val="00BB6328"/>
    <w:rsid w:val="00BB66AA"/>
    <w:rsid w:val="00BB6C7F"/>
    <w:rsid w:val="00BB6CF6"/>
    <w:rsid w:val="00BB6E04"/>
    <w:rsid w:val="00BB6E24"/>
    <w:rsid w:val="00BB6F4B"/>
    <w:rsid w:val="00BB7056"/>
    <w:rsid w:val="00BB7707"/>
    <w:rsid w:val="00BB78E2"/>
    <w:rsid w:val="00BB7BE3"/>
    <w:rsid w:val="00BB7C91"/>
    <w:rsid w:val="00BB7CE2"/>
    <w:rsid w:val="00BC01BD"/>
    <w:rsid w:val="00BC03A3"/>
    <w:rsid w:val="00BC0708"/>
    <w:rsid w:val="00BC07DF"/>
    <w:rsid w:val="00BC0FA3"/>
    <w:rsid w:val="00BC0FE6"/>
    <w:rsid w:val="00BC1058"/>
    <w:rsid w:val="00BC10BF"/>
    <w:rsid w:val="00BC1C0B"/>
    <w:rsid w:val="00BC1DC8"/>
    <w:rsid w:val="00BC2292"/>
    <w:rsid w:val="00BC2651"/>
    <w:rsid w:val="00BC2924"/>
    <w:rsid w:val="00BC2E13"/>
    <w:rsid w:val="00BC2EA8"/>
    <w:rsid w:val="00BC2EE8"/>
    <w:rsid w:val="00BC302C"/>
    <w:rsid w:val="00BC30D3"/>
    <w:rsid w:val="00BC3496"/>
    <w:rsid w:val="00BC3B29"/>
    <w:rsid w:val="00BC3F71"/>
    <w:rsid w:val="00BC3FCB"/>
    <w:rsid w:val="00BC4384"/>
    <w:rsid w:val="00BC499C"/>
    <w:rsid w:val="00BC4BA5"/>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F26"/>
    <w:rsid w:val="00BC6F45"/>
    <w:rsid w:val="00BC700C"/>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F04"/>
    <w:rsid w:val="00BD720B"/>
    <w:rsid w:val="00BD7399"/>
    <w:rsid w:val="00BD74D0"/>
    <w:rsid w:val="00BD7751"/>
    <w:rsid w:val="00BD7A03"/>
    <w:rsid w:val="00BD7DC9"/>
    <w:rsid w:val="00BE007A"/>
    <w:rsid w:val="00BE0081"/>
    <w:rsid w:val="00BE099B"/>
    <w:rsid w:val="00BE0D89"/>
    <w:rsid w:val="00BE0F04"/>
    <w:rsid w:val="00BE17D3"/>
    <w:rsid w:val="00BE191A"/>
    <w:rsid w:val="00BE1B9D"/>
    <w:rsid w:val="00BE1D9F"/>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607A"/>
    <w:rsid w:val="00BE618F"/>
    <w:rsid w:val="00BE6590"/>
    <w:rsid w:val="00BE68EF"/>
    <w:rsid w:val="00BE7022"/>
    <w:rsid w:val="00BE70C8"/>
    <w:rsid w:val="00BE7488"/>
    <w:rsid w:val="00BE7928"/>
    <w:rsid w:val="00BE79B5"/>
    <w:rsid w:val="00BE79FE"/>
    <w:rsid w:val="00BE7A6E"/>
    <w:rsid w:val="00BE7AB0"/>
    <w:rsid w:val="00BE7B5A"/>
    <w:rsid w:val="00BE7D50"/>
    <w:rsid w:val="00BE7D79"/>
    <w:rsid w:val="00BF0213"/>
    <w:rsid w:val="00BF07F0"/>
    <w:rsid w:val="00BF09F4"/>
    <w:rsid w:val="00BF0D17"/>
    <w:rsid w:val="00BF0E00"/>
    <w:rsid w:val="00BF0FDB"/>
    <w:rsid w:val="00BF10D8"/>
    <w:rsid w:val="00BF1463"/>
    <w:rsid w:val="00BF151D"/>
    <w:rsid w:val="00BF1D71"/>
    <w:rsid w:val="00BF1EB1"/>
    <w:rsid w:val="00BF2585"/>
    <w:rsid w:val="00BF25E7"/>
    <w:rsid w:val="00BF293E"/>
    <w:rsid w:val="00BF2DA4"/>
    <w:rsid w:val="00BF2DD4"/>
    <w:rsid w:val="00BF3585"/>
    <w:rsid w:val="00BF3BD9"/>
    <w:rsid w:val="00BF3CF7"/>
    <w:rsid w:val="00BF3F3C"/>
    <w:rsid w:val="00BF4007"/>
    <w:rsid w:val="00BF443E"/>
    <w:rsid w:val="00BF4479"/>
    <w:rsid w:val="00BF4665"/>
    <w:rsid w:val="00BF499D"/>
    <w:rsid w:val="00BF4CCA"/>
    <w:rsid w:val="00BF51B9"/>
    <w:rsid w:val="00BF5434"/>
    <w:rsid w:val="00BF59A3"/>
    <w:rsid w:val="00BF5D67"/>
    <w:rsid w:val="00BF5E67"/>
    <w:rsid w:val="00BF5F47"/>
    <w:rsid w:val="00BF5FD5"/>
    <w:rsid w:val="00BF6032"/>
    <w:rsid w:val="00BF607B"/>
    <w:rsid w:val="00BF61C4"/>
    <w:rsid w:val="00BF6563"/>
    <w:rsid w:val="00BF6B89"/>
    <w:rsid w:val="00BF6CB4"/>
    <w:rsid w:val="00BF742F"/>
    <w:rsid w:val="00BF766E"/>
    <w:rsid w:val="00BF78CE"/>
    <w:rsid w:val="00BF7931"/>
    <w:rsid w:val="00BF7A2A"/>
    <w:rsid w:val="00BF7B06"/>
    <w:rsid w:val="00BF7C3B"/>
    <w:rsid w:val="00BF7E0D"/>
    <w:rsid w:val="00C0018E"/>
    <w:rsid w:val="00C00703"/>
    <w:rsid w:val="00C00729"/>
    <w:rsid w:val="00C00974"/>
    <w:rsid w:val="00C00DF8"/>
    <w:rsid w:val="00C00FD2"/>
    <w:rsid w:val="00C00FF5"/>
    <w:rsid w:val="00C00FFF"/>
    <w:rsid w:val="00C010A5"/>
    <w:rsid w:val="00C010C0"/>
    <w:rsid w:val="00C01E35"/>
    <w:rsid w:val="00C01E62"/>
    <w:rsid w:val="00C02885"/>
    <w:rsid w:val="00C02914"/>
    <w:rsid w:val="00C02ABB"/>
    <w:rsid w:val="00C03145"/>
    <w:rsid w:val="00C03153"/>
    <w:rsid w:val="00C038B0"/>
    <w:rsid w:val="00C0397B"/>
    <w:rsid w:val="00C03B14"/>
    <w:rsid w:val="00C03DF4"/>
    <w:rsid w:val="00C042DF"/>
    <w:rsid w:val="00C04A4C"/>
    <w:rsid w:val="00C04C1E"/>
    <w:rsid w:val="00C056F8"/>
    <w:rsid w:val="00C05B4B"/>
    <w:rsid w:val="00C05CDF"/>
    <w:rsid w:val="00C05D79"/>
    <w:rsid w:val="00C05FD0"/>
    <w:rsid w:val="00C0610B"/>
    <w:rsid w:val="00C064F0"/>
    <w:rsid w:val="00C066A5"/>
    <w:rsid w:val="00C06822"/>
    <w:rsid w:val="00C06A27"/>
    <w:rsid w:val="00C06C3A"/>
    <w:rsid w:val="00C0723E"/>
    <w:rsid w:val="00C07517"/>
    <w:rsid w:val="00C10106"/>
    <w:rsid w:val="00C10139"/>
    <w:rsid w:val="00C102CD"/>
    <w:rsid w:val="00C1092C"/>
    <w:rsid w:val="00C109AE"/>
    <w:rsid w:val="00C10B2E"/>
    <w:rsid w:val="00C10BAD"/>
    <w:rsid w:val="00C10DBA"/>
    <w:rsid w:val="00C11114"/>
    <w:rsid w:val="00C11202"/>
    <w:rsid w:val="00C113E4"/>
    <w:rsid w:val="00C1143A"/>
    <w:rsid w:val="00C115A7"/>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E1E"/>
    <w:rsid w:val="00C24F32"/>
    <w:rsid w:val="00C25073"/>
    <w:rsid w:val="00C256BC"/>
    <w:rsid w:val="00C257C0"/>
    <w:rsid w:val="00C2593F"/>
    <w:rsid w:val="00C25D62"/>
    <w:rsid w:val="00C26240"/>
    <w:rsid w:val="00C26349"/>
    <w:rsid w:val="00C26849"/>
    <w:rsid w:val="00C26C14"/>
    <w:rsid w:val="00C26C49"/>
    <w:rsid w:val="00C26DEE"/>
    <w:rsid w:val="00C26E89"/>
    <w:rsid w:val="00C2763D"/>
    <w:rsid w:val="00C27657"/>
    <w:rsid w:val="00C27795"/>
    <w:rsid w:val="00C279F4"/>
    <w:rsid w:val="00C27CF5"/>
    <w:rsid w:val="00C27D0F"/>
    <w:rsid w:val="00C30AD2"/>
    <w:rsid w:val="00C30E0D"/>
    <w:rsid w:val="00C310F6"/>
    <w:rsid w:val="00C31182"/>
    <w:rsid w:val="00C316E0"/>
    <w:rsid w:val="00C31950"/>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73"/>
    <w:rsid w:val="00C34484"/>
    <w:rsid w:val="00C344D1"/>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F89"/>
    <w:rsid w:val="00C4415A"/>
    <w:rsid w:val="00C4423F"/>
    <w:rsid w:val="00C4426A"/>
    <w:rsid w:val="00C44297"/>
    <w:rsid w:val="00C443F9"/>
    <w:rsid w:val="00C44940"/>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861"/>
    <w:rsid w:val="00C479B5"/>
    <w:rsid w:val="00C47B79"/>
    <w:rsid w:val="00C47CB0"/>
    <w:rsid w:val="00C5009D"/>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0AD4"/>
    <w:rsid w:val="00C613CB"/>
    <w:rsid w:val="00C61757"/>
    <w:rsid w:val="00C6191A"/>
    <w:rsid w:val="00C61960"/>
    <w:rsid w:val="00C62301"/>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EA1"/>
    <w:rsid w:val="00C64EA9"/>
    <w:rsid w:val="00C6504F"/>
    <w:rsid w:val="00C65254"/>
    <w:rsid w:val="00C654C8"/>
    <w:rsid w:val="00C65A72"/>
    <w:rsid w:val="00C65DDE"/>
    <w:rsid w:val="00C66738"/>
    <w:rsid w:val="00C66804"/>
    <w:rsid w:val="00C6683A"/>
    <w:rsid w:val="00C66841"/>
    <w:rsid w:val="00C668A2"/>
    <w:rsid w:val="00C66A2A"/>
    <w:rsid w:val="00C66B61"/>
    <w:rsid w:val="00C66C40"/>
    <w:rsid w:val="00C66FDE"/>
    <w:rsid w:val="00C67311"/>
    <w:rsid w:val="00C67968"/>
    <w:rsid w:val="00C679BC"/>
    <w:rsid w:val="00C701CE"/>
    <w:rsid w:val="00C702C0"/>
    <w:rsid w:val="00C70353"/>
    <w:rsid w:val="00C70B49"/>
    <w:rsid w:val="00C70E6B"/>
    <w:rsid w:val="00C7100C"/>
    <w:rsid w:val="00C7108E"/>
    <w:rsid w:val="00C710A3"/>
    <w:rsid w:val="00C712CC"/>
    <w:rsid w:val="00C71555"/>
    <w:rsid w:val="00C71C53"/>
    <w:rsid w:val="00C71CEC"/>
    <w:rsid w:val="00C722D9"/>
    <w:rsid w:val="00C724D9"/>
    <w:rsid w:val="00C72742"/>
    <w:rsid w:val="00C72792"/>
    <w:rsid w:val="00C72B85"/>
    <w:rsid w:val="00C72CF6"/>
    <w:rsid w:val="00C72DE9"/>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2DE"/>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E68"/>
    <w:rsid w:val="00C9422E"/>
    <w:rsid w:val="00C94638"/>
    <w:rsid w:val="00C946F6"/>
    <w:rsid w:val="00C94713"/>
    <w:rsid w:val="00C94723"/>
    <w:rsid w:val="00C94796"/>
    <w:rsid w:val="00C94881"/>
    <w:rsid w:val="00C94900"/>
    <w:rsid w:val="00C94971"/>
    <w:rsid w:val="00C94B30"/>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B25"/>
    <w:rsid w:val="00C96BF9"/>
    <w:rsid w:val="00C96EBE"/>
    <w:rsid w:val="00C9744D"/>
    <w:rsid w:val="00C97855"/>
    <w:rsid w:val="00C979F7"/>
    <w:rsid w:val="00C97B1C"/>
    <w:rsid w:val="00CA0B27"/>
    <w:rsid w:val="00CA0D5A"/>
    <w:rsid w:val="00CA11F2"/>
    <w:rsid w:val="00CA13E7"/>
    <w:rsid w:val="00CA195B"/>
    <w:rsid w:val="00CA1B0A"/>
    <w:rsid w:val="00CA1EB6"/>
    <w:rsid w:val="00CA1FD0"/>
    <w:rsid w:val="00CA2189"/>
    <w:rsid w:val="00CA28B6"/>
    <w:rsid w:val="00CA28D4"/>
    <w:rsid w:val="00CA2927"/>
    <w:rsid w:val="00CA29B2"/>
    <w:rsid w:val="00CA29BC"/>
    <w:rsid w:val="00CA2A9C"/>
    <w:rsid w:val="00CA2DC3"/>
    <w:rsid w:val="00CA305E"/>
    <w:rsid w:val="00CA353E"/>
    <w:rsid w:val="00CA3912"/>
    <w:rsid w:val="00CA3B48"/>
    <w:rsid w:val="00CA3D39"/>
    <w:rsid w:val="00CA3E18"/>
    <w:rsid w:val="00CA3E1F"/>
    <w:rsid w:val="00CA409E"/>
    <w:rsid w:val="00CA42F6"/>
    <w:rsid w:val="00CA493C"/>
    <w:rsid w:val="00CA49AE"/>
    <w:rsid w:val="00CA4B9A"/>
    <w:rsid w:val="00CA4FE3"/>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3D"/>
    <w:rsid w:val="00CB31B4"/>
    <w:rsid w:val="00CB34E3"/>
    <w:rsid w:val="00CB34F4"/>
    <w:rsid w:val="00CB362C"/>
    <w:rsid w:val="00CB380C"/>
    <w:rsid w:val="00CB38B8"/>
    <w:rsid w:val="00CB3C31"/>
    <w:rsid w:val="00CB3EDC"/>
    <w:rsid w:val="00CB3EDD"/>
    <w:rsid w:val="00CB3FD5"/>
    <w:rsid w:val="00CB44A6"/>
    <w:rsid w:val="00CB45F4"/>
    <w:rsid w:val="00CB47AD"/>
    <w:rsid w:val="00CB4960"/>
    <w:rsid w:val="00CB4AC9"/>
    <w:rsid w:val="00CB4B1D"/>
    <w:rsid w:val="00CB4DBA"/>
    <w:rsid w:val="00CB4EC4"/>
    <w:rsid w:val="00CB509C"/>
    <w:rsid w:val="00CB546B"/>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2284"/>
    <w:rsid w:val="00CC25B0"/>
    <w:rsid w:val="00CC293C"/>
    <w:rsid w:val="00CC2E3B"/>
    <w:rsid w:val="00CC2E3E"/>
    <w:rsid w:val="00CC2EEE"/>
    <w:rsid w:val="00CC2F02"/>
    <w:rsid w:val="00CC3080"/>
    <w:rsid w:val="00CC3485"/>
    <w:rsid w:val="00CC380E"/>
    <w:rsid w:val="00CC3D29"/>
    <w:rsid w:val="00CC3E3D"/>
    <w:rsid w:val="00CC4492"/>
    <w:rsid w:val="00CC4685"/>
    <w:rsid w:val="00CC476D"/>
    <w:rsid w:val="00CC4A42"/>
    <w:rsid w:val="00CC4D62"/>
    <w:rsid w:val="00CC4D9A"/>
    <w:rsid w:val="00CC4E1B"/>
    <w:rsid w:val="00CC5AFC"/>
    <w:rsid w:val="00CC5DF1"/>
    <w:rsid w:val="00CC6C08"/>
    <w:rsid w:val="00CC6F57"/>
    <w:rsid w:val="00CC71EB"/>
    <w:rsid w:val="00CC75DE"/>
    <w:rsid w:val="00CC76B7"/>
    <w:rsid w:val="00CD0371"/>
    <w:rsid w:val="00CD059A"/>
    <w:rsid w:val="00CD09CF"/>
    <w:rsid w:val="00CD0DCA"/>
    <w:rsid w:val="00CD1061"/>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683"/>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761"/>
    <w:rsid w:val="00CD57E9"/>
    <w:rsid w:val="00CD58EB"/>
    <w:rsid w:val="00CD5EB3"/>
    <w:rsid w:val="00CD63C6"/>
    <w:rsid w:val="00CD67B2"/>
    <w:rsid w:val="00CD6855"/>
    <w:rsid w:val="00CD68C8"/>
    <w:rsid w:val="00CD6D36"/>
    <w:rsid w:val="00CD74F2"/>
    <w:rsid w:val="00CD778D"/>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73F"/>
    <w:rsid w:val="00CE4EE0"/>
    <w:rsid w:val="00CE5502"/>
    <w:rsid w:val="00CE5786"/>
    <w:rsid w:val="00CE57CE"/>
    <w:rsid w:val="00CE5B33"/>
    <w:rsid w:val="00CE5E7C"/>
    <w:rsid w:val="00CE5EF4"/>
    <w:rsid w:val="00CE6321"/>
    <w:rsid w:val="00CE64CD"/>
    <w:rsid w:val="00CE6ADA"/>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85B"/>
    <w:rsid w:val="00CF18CB"/>
    <w:rsid w:val="00CF1B7B"/>
    <w:rsid w:val="00CF1C53"/>
    <w:rsid w:val="00CF1CD8"/>
    <w:rsid w:val="00CF21DA"/>
    <w:rsid w:val="00CF2535"/>
    <w:rsid w:val="00CF25D2"/>
    <w:rsid w:val="00CF2703"/>
    <w:rsid w:val="00CF2740"/>
    <w:rsid w:val="00CF2B34"/>
    <w:rsid w:val="00CF2DD5"/>
    <w:rsid w:val="00CF2FF0"/>
    <w:rsid w:val="00CF310C"/>
    <w:rsid w:val="00CF35E6"/>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AEF"/>
    <w:rsid w:val="00CF5CD0"/>
    <w:rsid w:val="00CF5D1C"/>
    <w:rsid w:val="00CF6047"/>
    <w:rsid w:val="00CF620E"/>
    <w:rsid w:val="00CF624A"/>
    <w:rsid w:val="00CF66F4"/>
    <w:rsid w:val="00CF6A22"/>
    <w:rsid w:val="00CF6DE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DDA"/>
    <w:rsid w:val="00D011E1"/>
    <w:rsid w:val="00D0138A"/>
    <w:rsid w:val="00D0139B"/>
    <w:rsid w:val="00D01607"/>
    <w:rsid w:val="00D0160E"/>
    <w:rsid w:val="00D0194A"/>
    <w:rsid w:val="00D0194C"/>
    <w:rsid w:val="00D01A07"/>
    <w:rsid w:val="00D01B68"/>
    <w:rsid w:val="00D02423"/>
    <w:rsid w:val="00D0273B"/>
    <w:rsid w:val="00D02761"/>
    <w:rsid w:val="00D028AC"/>
    <w:rsid w:val="00D02902"/>
    <w:rsid w:val="00D02E9B"/>
    <w:rsid w:val="00D033C8"/>
    <w:rsid w:val="00D036C5"/>
    <w:rsid w:val="00D03710"/>
    <w:rsid w:val="00D03722"/>
    <w:rsid w:val="00D038EE"/>
    <w:rsid w:val="00D0395D"/>
    <w:rsid w:val="00D03CFA"/>
    <w:rsid w:val="00D03F22"/>
    <w:rsid w:val="00D03F89"/>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84"/>
    <w:rsid w:val="00D108D3"/>
    <w:rsid w:val="00D10C12"/>
    <w:rsid w:val="00D10FE8"/>
    <w:rsid w:val="00D11256"/>
    <w:rsid w:val="00D11270"/>
    <w:rsid w:val="00D116C4"/>
    <w:rsid w:val="00D1191F"/>
    <w:rsid w:val="00D121CD"/>
    <w:rsid w:val="00D12278"/>
    <w:rsid w:val="00D127C5"/>
    <w:rsid w:val="00D12B40"/>
    <w:rsid w:val="00D12BA8"/>
    <w:rsid w:val="00D12C53"/>
    <w:rsid w:val="00D12DA2"/>
    <w:rsid w:val="00D12F66"/>
    <w:rsid w:val="00D12FFA"/>
    <w:rsid w:val="00D13144"/>
    <w:rsid w:val="00D135D3"/>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64D"/>
    <w:rsid w:val="00D16841"/>
    <w:rsid w:val="00D16D91"/>
    <w:rsid w:val="00D17113"/>
    <w:rsid w:val="00D17240"/>
    <w:rsid w:val="00D17710"/>
    <w:rsid w:val="00D17D59"/>
    <w:rsid w:val="00D202B5"/>
    <w:rsid w:val="00D20507"/>
    <w:rsid w:val="00D2066E"/>
    <w:rsid w:val="00D2090C"/>
    <w:rsid w:val="00D20A17"/>
    <w:rsid w:val="00D20A36"/>
    <w:rsid w:val="00D20B89"/>
    <w:rsid w:val="00D20E51"/>
    <w:rsid w:val="00D21299"/>
    <w:rsid w:val="00D21452"/>
    <w:rsid w:val="00D21532"/>
    <w:rsid w:val="00D216C2"/>
    <w:rsid w:val="00D217C6"/>
    <w:rsid w:val="00D219A7"/>
    <w:rsid w:val="00D21AE1"/>
    <w:rsid w:val="00D2276F"/>
    <w:rsid w:val="00D22E94"/>
    <w:rsid w:val="00D233FE"/>
    <w:rsid w:val="00D23747"/>
    <w:rsid w:val="00D23974"/>
    <w:rsid w:val="00D23BE8"/>
    <w:rsid w:val="00D23C90"/>
    <w:rsid w:val="00D23FB5"/>
    <w:rsid w:val="00D2449F"/>
    <w:rsid w:val="00D24DCC"/>
    <w:rsid w:val="00D24EF2"/>
    <w:rsid w:val="00D250F7"/>
    <w:rsid w:val="00D253D0"/>
    <w:rsid w:val="00D2582F"/>
    <w:rsid w:val="00D259CE"/>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8F0"/>
    <w:rsid w:val="00D27D85"/>
    <w:rsid w:val="00D302A2"/>
    <w:rsid w:val="00D30B57"/>
    <w:rsid w:val="00D311AD"/>
    <w:rsid w:val="00D318C4"/>
    <w:rsid w:val="00D321E0"/>
    <w:rsid w:val="00D3251B"/>
    <w:rsid w:val="00D3274A"/>
    <w:rsid w:val="00D327AC"/>
    <w:rsid w:val="00D328A9"/>
    <w:rsid w:val="00D329E1"/>
    <w:rsid w:val="00D32BE8"/>
    <w:rsid w:val="00D3303C"/>
    <w:rsid w:val="00D332A4"/>
    <w:rsid w:val="00D333AC"/>
    <w:rsid w:val="00D3350E"/>
    <w:rsid w:val="00D33690"/>
    <w:rsid w:val="00D33760"/>
    <w:rsid w:val="00D3376E"/>
    <w:rsid w:val="00D33836"/>
    <w:rsid w:val="00D338DC"/>
    <w:rsid w:val="00D33976"/>
    <w:rsid w:val="00D3399E"/>
    <w:rsid w:val="00D33BA3"/>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1D9"/>
    <w:rsid w:val="00D3649E"/>
    <w:rsid w:val="00D36721"/>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36"/>
    <w:rsid w:val="00D403D3"/>
    <w:rsid w:val="00D40562"/>
    <w:rsid w:val="00D40DB8"/>
    <w:rsid w:val="00D41172"/>
    <w:rsid w:val="00D4121C"/>
    <w:rsid w:val="00D412B6"/>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671"/>
    <w:rsid w:val="00D43B36"/>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77"/>
    <w:rsid w:val="00D45EF8"/>
    <w:rsid w:val="00D46271"/>
    <w:rsid w:val="00D46552"/>
    <w:rsid w:val="00D46595"/>
    <w:rsid w:val="00D46769"/>
    <w:rsid w:val="00D46837"/>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603"/>
    <w:rsid w:val="00D66ABA"/>
    <w:rsid w:val="00D66BE5"/>
    <w:rsid w:val="00D66D38"/>
    <w:rsid w:val="00D66D62"/>
    <w:rsid w:val="00D66DAC"/>
    <w:rsid w:val="00D67078"/>
    <w:rsid w:val="00D67776"/>
    <w:rsid w:val="00D67AD7"/>
    <w:rsid w:val="00D67DA5"/>
    <w:rsid w:val="00D67F34"/>
    <w:rsid w:val="00D67FC3"/>
    <w:rsid w:val="00D700A2"/>
    <w:rsid w:val="00D70100"/>
    <w:rsid w:val="00D70312"/>
    <w:rsid w:val="00D70460"/>
    <w:rsid w:val="00D7061D"/>
    <w:rsid w:val="00D707C1"/>
    <w:rsid w:val="00D70D36"/>
    <w:rsid w:val="00D70D6C"/>
    <w:rsid w:val="00D70D9B"/>
    <w:rsid w:val="00D70EB5"/>
    <w:rsid w:val="00D70FB6"/>
    <w:rsid w:val="00D70FD5"/>
    <w:rsid w:val="00D71532"/>
    <w:rsid w:val="00D716C2"/>
    <w:rsid w:val="00D717AE"/>
    <w:rsid w:val="00D7199D"/>
    <w:rsid w:val="00D71A8F"/>
    <w:rsid w:val="00D71D83"/>
    <w:rsid w:val="00D71DB1"/>
    <w:rsid w:val="00D71DB9"/>
    <w:rsid w:val="00D71E1C"/>
    <w:rsid w:val="00D71E6C"/>
    <w:rsid w:val="00D71EF6"/>
    <w:rsid w:val="00D71F63"/>
    <w:rsid w:val="00D71FC6"/>
    <w:rsid w:val="00D721E4"/>
    <w:rsid w:val="00D72354"/>
    <w:rsid w:val="00D72770"/>
    <w:rsid w:val="00D72AC2"/>
    <w:rsid w:val="00D72C94"/>
    <w:rsid w:val="00D73382"/>
    <w:rsid w:val="00D73D66"/>
    <w:rsid w:val="00D74716"/>
    <w:rsid w:val="00D748CE"/>
    <w:rsid w:val="00D74B43"/>
    <w:rsid w:val="00D74C5D"/>
    <w:rsid w:val="00D74CD4"/>
    <w:rsid w:val="00D74E7C"/>
    <w:rsid w:val="00D750F7"/>
    <w:rsid w:val="00D755B6"/>
    <w:rsid w:val="00D755E7"/>
    <w:rsid w:val="00D7592E"/>
    <w:rsid w:val="00D75F74"/>
    <w:rsid w:val="00D7625D"/>
    <w:rsid w:val="00D76332"/>
    <w:rsid w:val="00D767A2"/>
    <w:rsid w:val="00D76BAC"/>
    <w:rsid w:val="00D76BF3"/>
    <w:rsid w:val="00D76DFD"/>
    <w:rsid w:val="00D77155"/>
    <w:rsid w:val="00D77244"/>
    <w:rsid w:val="00D774B7"/>
    <w:rsid w:val="00D77BA7"/>
    <w:rsid w:val="00D77BEF"/>
    <w:rsid w:val="00D77C69"/>
    <w:rsid w:val="00D77CA1"/>
    <w:rsid w:val="00D77DE2"/>
    <w:rsid w:val="00D77EC4"/>
    <w:rsid w:val="00D803D6"/>
    <w:rsid w:val="00D80643"/>
    <w:rsid w:val="00D80964"/>
    <w:rsid w:val="00D80BCB"/>
    <w:rsid w:val="00D80C65"/>
    <w:rsid w:val="00D81035"/>
    <w:rsid w:val="00D81233"/>
    <w:rsid w:val="00D81449"/>
    <w:rsid w:val="00D814CD"/>
    <w:rsid w:val="00D815D5"/>
    <w:rsid w:val="00D81862"/>
    <w:rsid w:val="00D8188B"/>
    <w:rsid w:val="00D81F76"/>
    <w:rsid w:val="00D820F4"/>
    <w:rsid w:val="00D823A6"/>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46B"/>
    <w:rsid w:val="00D855B3"/>
    <w:rsid w:val="00D855FC"/>
    <w:rsid w:val="00D85867"/>
    <w:rsid w:val="00D85BF0"/>
    <w:rsid w:val="00D85E24"/>
    <w:rsid w:val="00D8625E"/>
    <w:rsid w:val="00D865D3"/>
    <w:rsid w:val="00D86625"/>
    <w:rsid w:val="00D86653"/>
    <w:rsid w:val="00D867FF"/>
    <w:rsid w:val="00D869CE"/>
    <w:rsid w:val="00D86AE5"/>
    <w:rsid w:val="00D86B5F"/>
    <w:rsid w:val="00D86B90"/>
    <w:rsid w:val="00D86D3C"/>
    <w:rsid w:val="00D86E0C"/>
    <w:rsid w:val="00D876FB"/>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5A8"/>
    <w:rsid w:val="00D92A2C"/>
    <w:rsid w:val="00D92C83"/>
    <w:rsid w:val="00D92E18"/>
    <w:rsid w:val="00D92E79"/>
    <w:rsid w:val="00D92F45"/>
    <w:rsid w:val="00D9343D"/>
    <w:rsid w:val="00D93506"/>
    <w:rsid w:val="00D935E5"/>
    <w:rsid w:val="00D93950"/>
    <w:rsid w:val="00D93AB1"/>
    <w:rsid w:val="00D93D22"/>
    <w:rsid w:val="00D93D50"/>
    <w:rsid w:val="00D93F5F"/>
    <w:rsid w:val="00D93FD0"/>
    <w:rsid w:val="00D947F6"/>
    <w:rsid w:val="00D94D9A"/>
    <w:rsid w:val="00D9519B"/>
    <w:rsid w:val="00D95250"/>
    <w:rsid w:val="00D95839"/>
    <w:rsid w:val="00D95B07"/>
    <w:rsid w:val="00D95CB9"/>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3C4"/>
    <w:rsid w:val="00DB1634"/>
    <w:rsid w:val="00DB17CE"/>
    <w:rsid w:val="00DB1843"/>
    <w:rsid w:val="00DB19F7"/>
    <w:rsid w:val="00DB1A24"/>
    <w:rsid w:val="00DB1ACA"/>
    <w:rsid w:val="00DB1B15"/>
    <w:rsid w:val="00DB22DE"/>
    <w:rsid w:val="00DB232A"/>
    <w:rsid w:val="00DB28C7"/>
    <w:rsid w:val="00DB28F8"/>
    <w:rsid w:val="00DB294B"/>
    <w:rsid w:val="00DB2A53"/>
    <w:rsid w:val="00DB2D85"/>
    <w:rsid w:val="00DB2E0C"/>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6"/>
    <w:rsid w:val="00DB7C23"/>
    <w:rsid w:val="00DC0948"/>
    <w:rsid w:val="00DC0A7D"/>
    <w:rsid w:val="00DC0B76"/>
    <w:rsid w:val="00DC1110"/>
    <w:rsid w:val="00DC1292"/>
    <w:rsid w:val="00DC143C"/>
    <w:rsid w:val="00DC16FC"/>
    <w:rsid w:val="00DC18A8"/>
    <w:rsid w:val="00DC1EE9"/>
    <w:rsid w:val="00DC2073"/>
    <w:rsid w:val="00DC28CB"/>
    <w:rsid w:val="00DC2B20"/>
    <w:rsid w:val="00DC2CC8"/>
    <w:rsid w:val="00DC3078"/>
    <w:rsid w:val="00DC3669"/>
    <w:rsid w:val="00DC3C04"/>
    <w:rsid w:val="00DC40D9"/>
    <w:rsid w:val="00DC4348"/>
    <w:rsid w:val="00DC43A9"/>
    <w:rsid w:val="00DC46DA"/>
    <w:rsid w:val="00DC4B49"/>
    <w:rsid w:val="00DC4CEE"/>
    <w:rsid w:val="00DC51DE"/>
    <w:rsid w:val="00DC521F"/>
    <w:rsid w:val="00DC5DEB"/>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10C4"/>
    <w:rsid w:val="00DD142B"/>
    <w:rsid w:val="00DD16A1"/>
    <w:rsid w:val="00DD18AA"/>
    <w:rsid w:val="00DD1C40"/>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292"/>
    <w:rsid w:val="00DD6775"/>
    <w:rsid w:val="00DD6ABD"/>
    <w:rsid w:val="00DD6D0F"/>
    <w:rsid w:val="00DD6D46"/>
    <w:rsid w:val="00DD6D7C"/>
    <w:rsid w:val="00DD701F"/>
    <w:rsid w:val="00DD72CF"/>
    <w:rsid w:val="00DD73FB"/>
    <w:rsid w:val="00DD7A0F"/>
    <w:rsid w:val="00DD7D4B"/>
    <w:rsid w:val="00DD7FBB"/>
    <w:rsid w:val="00DE0229"/>
    <w:rsid w:val="00DE06D9"/>
    <w:rsid w:val="00DE06F7"/>
    <w:rsid w:val="00DE07A1"/>
    <w:rsid w:val="00DE08EC"/>
    <w:rsid w:val="00DE0B62"/>
    <w:rsid w:val="00DE0FF3"/>
    <w:rsid w:val="00DE1276"/>
    <w:rsid w:val="00DE12A1"/>
    <w:rsid w:val="00DE1363"/>
    <w:rsid w:val="00DE1428"/>
    <w:rsid w:val="00DE1510"/>
    <w:rsid w:val="00DE1D80"/>
    <w:rsid w:val="00DE2103"/>
    <w:rsid w:val="00DE2280"/>
    <w:rsid w:val="00DE2456"/>
    <w:rsid w:val="00DE272C"/>
    <w:rsid w:val="00DE2D4B"/>
    <w:rsid w:val="00DE2DED"/>
    <w:rsid w:val="00DE3317"/>
    <w:rsid w:val="00DE3363"/>
    <w:rsid w:val="00DE3545"/>
    <w:rsid w:val="00DE360E"/>
    <w:rsid w:val="00DE3643"/>
    <w:rsid w:val="00DE41B9"/>
    <w:rsid w:val="00DE44E0"/>
    <w:rsid w:val="00DE45F2"/>
    <w:rsid w:val="00DE4639"/>
    <w:rsid w:val="00DE4756"/>
    <w:rsid w:val="00DE4EFB"/>
    <w:rsid w:val="00DE5787"/>
    <w:rsid w:val="00DE5AC5"/>
    <w:rsid w:val="00DE5BB5"/>
    <w:rsid w:val="00DE5F30"/>
    <w:rsid w:val="00DE5F8D"/>
    <w:rsid w:val="00DE63AF"/>
    <w:rsid w:val="00DE63F0"/>
    <w:rsid w:val="00DE6684"/>
    <w:rsid w:val="00DE66EC"/>
    <w:rsid w:val="00DE66F3"/>
    <w:rsid w:val="00DE6972"/>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A34"/>
    <w:rsid w:val="00DF4359"/>
    <w:rsid w:val="00DF4AD9"/>
    <w:rsid w:val="00DF4D86"/>
    <w:rsid w:val="00DF4FA7"/>
    <w:rsid w:val="00DF5699"/>
    <w:rsid w:val="00DF58BB"/>
    <w:rsid w:val="00DF59F5"/>
    <w:rsid w:val="00DF5E70"/>
    <w:rsid w:val="00DF6164"/>
    <w:rsid w:val="00DF6170"/>
    <w:rsid w:val="00DF61E5"/>
    <w:rsid w:val="00DF63E1"/>
    <w:rsid w:val="00DF6AC0"/>
    <w:rsid w:val="00DF6C51"/>
    <w:rsid w:val="00DF7AE4"/>
    <w:rsid w:val="00DF7F0C"/>
    <w:rsid w:val="00E00244"/>
    <w:rsid w:val="00E0044E"/>
    <w:rsid w:val="00E004A9"/>
    <w:rsid w:val="00E00702"/>
    <w:rsid w:val="00E00B17"/>
    <w:rsid w:val="00E00C60"/>
    <w:rsid w:val="00E0135F"/>
    <w:rsid w:val="00E0146E"/>
    <w:rsid w:val="00E016EF"/>
    <w:rsid w:val="00E01873"/>
    <w:rsid w:val="00E01CD1"/>
    <w:rsid w:val="00E01FDF"/>
    <w:rsid w:val="00E022A8"/>
    <w:rsid w:val="00E02341"/>
    <w:rsid w:val="00E02D3C"/>
    <w:rsid w:val="00E02DD7"/>
    <w:rsid w:val="00E02E3C"/>
    <w:rsid w:val="00E0300E"/>
    <w:rsid w:val="00E0304F"/>
    <w:rsid w:val="00E0318F"/>
    <w:rsid w:val="00E0320C"/>
    <w:rsid w:val="00E0329B"/>
    <w:rsid w:val="00E0336F"/>
    <w:rsid w:val="00E033A5"/>
    <w:rsid w:val="00E03496"/>
    <w:rsid w:val="00E0374A"/>
    <w:rsid w:val="00E03DCF"/>
    <w:rsid w:val="00E0428D"/>
    <w:rsid w:val="00E04AB1"/>
    <w:rsid w:val="00E04C25"/>
    <w:rsid w:val="00E04DF5"/>
    <w:rsid w:val="00E04E16"/>
    <w:rsid w:val="00E051E5"/>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B1E"/>
    <w:rsid w:val="00E07BB4"/>
    <w:rsid w:val="00E07D74"/>
    <w:rsid w:val="00E101CD"/>
    <w:rsid w:val="00E10235"/>
    <w:rsid w:val="00E102D2"/>
    <w:rsid w:val="00E10952"/>
    <w:rsid w:val="00E10C84"/>
    <w:rsid w:val="00E10D05"/>
    <w:rsid w:val="00E10F8C"/>
    <w:rsid w:val="00E10FBA"/>
    <w:rsid w:val="00E116A5"/>
    <w:rsid w:val="00E1185D"/>
    <w:rsid w:val="00E11B0E"/>
    <w:rsid w:val="00E11D03"/>
    <w:rsid w:val="00E11D58"/>
    <w:rsid w:val="00E12062"/>
    <w:rsid w:val="00E12328"/>
    <w:rsid w:val="00E12489"/>
    <w:rsid w:val="00E12589"/>
    <w:rsid w:val="00E128C0"/>
    <w:rsid w:val="00E132EB"/>
    <w:rsid w:val="00E1345F"/>
    <w:rsid w:val="00E13612"/>
    <w:rsid w:val="00E136A4"/>
    <w:rsid w:val="00E13D95"/>
    <w:rsid w:val="00E13E23"/>
    <w:rsid w:val="00E13F09"/>
    <w:rsid w:val="00E1483D"/>
    <w:rsid w:val="00E1491F"/>
    <w:rsid w:val="00E14A52"/>
    <w:rsid w:val="00E14C5D"/>
    <w:rsid w:val="00E14DFF"/>
    <w:rsid w:val="00E14F5D"/>
    <w:rsid w:val="00E153C8"/>
    <w:rsid w:val="00E155E4"/>
    <w:rsid w:val="00E157BE"/>
    <w:rsid w:val="00E15A1C"/>
    <w:rsid w:val="00E15AF6"/>
    <w:rsid w:val="00E16044"/>
    <w:rsid w:val="00E160E8"/>
    <w:rsid w:val="00E163AC"/>
    <w:rsid w:val="00E164F3"/>
    <w:rsid w:val="00E165F3"/>
    <w:rsid w:val="00E167A4"/>
    <w:rsid w:val="00E169B1"/>
    <w:rsid w:val="00E169DF"/>
    <w:rsid w:val="00E1703F"/>
    <w:rsid w:val="00E17421"/>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9B"/>
    <w:rsid w:val="00E2195A"/>
    <w:rsid w:val="00E21C7A"/>
    <w:rsid w:val="00E21CFD"/>
    <w:rsid w:val="00E21F42"/>
    <w:rsid w:val="00E220E4"/>
    <w:rsid w:val="00E228FE"/>
    <w:rsid w:val="00E22CC0"/>
    <w:rsid w:val="00E22EBF"/>
    <w:rsid w:val="00E22F7C"/>
    <w:rsid w:val="00E23032"/>
    <w:rsid w:val="00E230DB"/>
    <w:rsid w:val="00E232BE"/>
    <w:rsid w:val="00E23336"/>
    <w:rsid w:val="00E2384F"/>
    <w:rsid w:val="00E23B51"/>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2A5"/>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952"/>
    <w:rsid w:val="00E33965"/>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8B8"/>
    <w:rsid w:val="00E35C3E"/>
    <w:rsid w:val="00E35E91"/>
    <w:rsid w:val="00E3655A"/>
    <w:rsid w:val="00E3684C"/>
    <w:rsid w:val="00E36B19"/>
    <w:rsid w:val="00E3723E"/>
    <w:rsid w:val="00E37C2E"/>
    <w:rsid w:val="00E37D1F"/>
    <w:rsid w:val="00E37E96"/>
    <w:rsid w:val="00E40049"/>
    <w:rsid w:val="00E4013A"/>
    <w:rsid w:val="00E405E0"/>
    <w:rsid w:val="00E40695"/>
    <w:rsid w:val="00E406A0"/>
    <w:rsid w:val="00E408C6"/>
    <w:rsid w:val="00E40B07"/>
    <w:rsid w:val="00E4189D"/>
    <w:rsid w:val="00E41A72"/>
    <w:rsid w:val="00E41BF2"/>
    <w:rsid w:val="00E41C49"/>
    <w:rsid w:val="00E4208F"/>
    <w:rsid w:val="00E42A01"/>
    <w:rsid w:val="00E42C0A"/>
    <w:rsid w:val="00E42C4B"/>
    <w:rsid w:val="00E4308A"/>
    <w:rsid w:val="00E4343A"/>
    <w:rsid w:val="00E434B5"/>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2B2"/>
    <w:rsid w:val="00E465A2"/>
    <w:rsid w:val="00E4660A"/>
    <w:rsid w:val="00E46A33"/>
    <w:rsid w:val="00E46D97"/>
    <w:rsid w:val="00E46DCC"/>
    <w:rsid w:val="00E46E15"/>
    <w:rsid w:val="00E46F7F"/>
    <w:rsid w:val="00E47266"/>
    <w:rsid w:val="00E47464"/>
    <w:rsid w:val="00E4764B"/>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9E"/>
    <w:rsid w:val="00E520ED"/>
    <w:rsid w:val="00E523BE"/>
    <w:rsid w:val="00E523E4"/>
    <w:rsid w:val="00E5246F"/>
    <w:rsid w:val="00E528FE"/>
    <w:rsid w:val="00E52C0F"/>
    <w:rsid w:val="00E52CE8"/>
    <w:rsid w:val="00E53087"/>
    <w:rsid w:val="00E530E0"/>
    <w:rsid w:val="00E532D7"/>
    <w:rsid w:val="00E5335B"/>
    <w:rsid w:val="00E534D0"/>
    <w:rsid w:val="00E53DFA"/>
    <w:rsid w:val="00E541FF"/>
    <w:rsid w:val="00E542DB"/>
    <w:rsid w:val="00E54359"/>
    <w:rsid w:val="00E545D2"/>
    <w:rsid w:val="00E54689"/>
    <w:rsid w:val="00E54692"/>
    <w:rsid w:val="00E550F4"/>
    <w:rsid w:val="00E559E5"/>
    <w:rsid w:val="00E55AAD"/>
    <w:rsid w:val="00E55D24"/>
    <w:rsid w:val="00E55E62"/>
    <w:rsid w:val="00E560D7"/>
    <w:rsid w:val="00E5624F"/>
    <w:rsid w:val="00E56506"/>
    <w:rsid w:val="00E56615"/>
    <w:rsid w:val="00E5695F"/>
    <w:rsid w:val="00E56988"/>
    <w:rsid w:val="00E569F2"/>
    <w:rsid w:val="00E56C1E"/>
    <w:rsid w:val="00E56C5C"/>
    <w:rsid w:val="00E56DBC"/>
    <w:rsid w:val="00E56DF8"/>
    <w:rsid w:val="00E57128"/>
    <w:rsid w:val="00E573EB"/>
    <w:rsid w:val="00E57D6A"/>
    <w:rsid w:val="00E57FBF"/>
    <w:rsid w:val="00E60299"/>
    <w:rsid w:val="00E6030D"/>
    <w:rsid w:val="00E60529"/>
    <w:rsid w:val="00E60C7D"/>
    <w:rsid w:val="00E61322"/>
    <w:rsid w:val="00E618B2"/>
    <w:rsid w:val="00E61B36"/>
    <w:rsid w:val="00E61C3A"/>
    <w:rsid w:val="00E61CA2"/>
    <w:rsid w:val="00E61EB2"/>
    <w:rsid w:val="00E62028"/>
    <w:rsid w:val="00E62083"/>
    <w:rsid w:val="00E62514"/>
    <w:rsid w:val="00E6264E"/>
    <w:rsid w:val="00E62A78"/>
    <w:rsid w:val="00E62AC1"/>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470"/>
    <w:rsid w:val="00E67A1E"/>
    <w:rsid w:val="00E67AE3"/>
    <w:rsid w:val="00E67B13"/>
    <w:rsid w:val="00E67CF8"/>
    <w:rsid w:val="00E7005C"/>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6B9"/>
    <w:rsid w:val="00E7371A"/>
    <w:rsid w:val="00E737BA"/>
    <w:rsid w:val="00E73AF3"/>
    <w:rsid w:val="00E73B0D"/>
    <w:rsid w:val="00E73B72"/>
    <w:rsid w:val="00E73C76"/>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FC9"/>
    <w:rsid w:val="00E83046"/>
    <w:rsid w:val="00E8311F"/>
    <w:rsid w:val="00E8339E"/>
    <w:rsid w:val="00E83464"/>
    <w:rsid w:val="00E836EB"/>
    <w:rsid w:val="00E83785"/>
    <w:rsid w:val="00E83BB2"/>
    <w:rsid w:val="00E83BBA"/>
    <w:rsid w:val="00E83E92"/>
    <w:rsid w:val="00E842F9"/>
    <w:rsid w:val="00E84595"/>
    <w:rsid w:val="00E84664"/>
    <w:rsid w:val="00E84AFC"/>
    <w:rsid w:val="00E857E6"/>
    <w:rsid w:val="00E8594A"/>
    <w:rsid w:val="00E85ABE"/>
    <w:rsid w:val="00E85B3F"/>
    <w:rsid w:val="00E85EC4"/>
    <w:rsid w:val="00E86074"/>
    <w:rsid w:val="00E862DC"/>
    <w:rsid w:val="00E8639C"/>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23B"/>
    <w:rsid w:val="00E90430"/>
    <w:rsid w:val="00E90564"/>
    <w:rsid w:val="00E9082F"/>
    <w:rsid w:val="00E908B1"/>
    <w:rsid w:val="00E9104C"/>
    <w:rsid w:val="00E918C2"/>
    <w:rsid w:val="00E91C2C"/>
    <w:rsid w:val="00E9237E"/>
    <w:rsid w:val="00E92456"/>
    <w:rsid w:val="00E92BDD"/>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452"/>
    <w:rsid w:val="00E9646E"/>
    <w:rsid w:val="00E97318"/>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B71"/>
    <w:rsid w:val="00EA3C58"/>
    <w:rsid w:val="00EA3EAA"/>
    <w:rsid w:val="00EA4079"/>
    <w:rsid w:val="00EA439A"/>
    <w:rsid w:val="00EA49F1"/>
    <w:rsid w:val="00EA4F5F"/>
    <w:rsid w:val="00EA5340"/>
    <w:rsid w:val="00EA578F"/>
    <w:rsid w:val="00EA5904"/>
    <w:rsid w:val="00EA5E0B"/>
    <w:rsid w:val="00EA6652"/>
    <w:rsid w:val="00EA708E"/>
    <w:rsid w:val="00EA714A"/>
    <w:rsid w:val="00EA78AA"/>
    <w:rsid w:val="00EA7B48"/>
    <w:rsid w:val="00EA7B82"/>
    <w:rsid w:val="00EA7F23"/>
    <w:rsid w:val="00EB0033"/>
    <w:rsid w:val="00EB003F"/>
    <w:rsid w:val="00EB0141"/>
    <w:rsid w:val="00EB0218"/>
    <w:rsid w:val="00EB06B3"/>
    <w:rsid w:val="00EB0718"/>
    <w:rsid w:val="00EB0739"/>
    <w:rsid w:val="00EB081F"/>
    <w:rsid w:val="00EB089E"/>
    <w:rsid w:val="00EB0917"/>
    <w:rsid w:val="00EB0937"/>
    <w:rsid w:val="00EB0A47"/>
    <w:rsid w:val="00EB0DA0"/>
    <w:rsid w:val="00EB0F27"/>
    <w:rsid w:val="00EB104D"/>
    <w:rsid w:val="00EB1340"/>
    <w:rsid w:val="00EB1CAC"/>
    <w:rsid w:val="00EB1CDC"/>
    <w:rsid w:val="00EB2161"/>
    <w:rsid w:val="00EB26ED"/>
    <w:rsid w:val="00EB27E2"/>
    <w:rsid w:val="00EB2A1C"/>
    <w:rsid w:val="00EB2D48"/>
    <w:rsid w:val="00EB2D97"/>
    <w:rsid w:val="00EB2FD9"/>
    <w:rsid w:val="00EB327B"/>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775"/>
    <w:rsid w:val="00EC01DD"/>
    <w:rsid w:val="00EC0601"/>
    <w:rsid w:val="00EC0755"/>
    <w:rsid w:val="00EC0A2F"/>
    <w:rsid w:val="00EC1029"/>
    <w:rsid w:val="00EC11F2"/>
    <w:rsid w:val="00EC11F3"/>
    <w:rsid w:val="00EC135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B18"/>
    <w:rsid w:val="00EC3C93"/>
    <w:rsid w:val="00EC3DE5"/>
    <w:rsid w:val="00EC41E9"/>
    <w:rsid w:val="00EC4409"/>
    <w:rsid w:val="00EC445D"/>
    <w:rsid w:val="00EC44F8"/>
    <w:rsid w:val="00EC4673"/>
    <w:rsid w:val="00EC4CF3"/>
    <w:rsid w:val="00EC4F09"/>
    <w:rsid w:val="00EC50B9"/>
    <w:rsid w:val="00EC50D1"/>
    <w:rsid w:val="00EC546D"/>
    <w:rsid w:val="00EC54D5"/>
    <w:rsid w:val="00EC5C46"/>
    <w:rsid w:val="00EC617B"/>
    <w:rsid w:val="00EC62D8"/>
    <w:rsid w:val="00EC6588"/>
    <w:rsid w:val="00EC6916"/>
    <w:rsid w:val="00EC6935"/>
    <w:rsid w:val="00EC6FDF"/>
    <w:rsid w:val="00EC7015"/>
    <w:rsid w:val="00EC7166"/>
    <w:rsid w:val="00EC72F0"/>
    <w:rsid w:val="00EC767D"/>
    <w:rsid w:val="00EC7BE1"/>
    <w:rsid w:val="00EC7C0C"/>
    <w:rsid w:val="00EC7C3A"/>
    <w:rsid w:val="00EC7E09"/>
    <w:rsid w:val="00EC7E3B"/>
    <w:rsid w:val="00ED06A2"/>
    <w:rsid w:val="00ED06D7"/>
    <w:rsid w:val="00ED0D9C"/>
    <w:rsid w:val="00ED0FCE"/>
    <w:rsid w:val="00ED172C"/>
    <w:rsid w:val="00ED17A2"/>
    <w:rsid w:val="00ED1AF1"/>
    <w:rsid w:val="00ED1C01"/>
    <w:rsid w:val="00ED1C58"/>
    <w:rsid w:val="00ED1E16"/>
    <w:rsid w:val="00ED1FC2"/>
    <w:rsid w:val="00ED21C3"/>
    <w:rsid w:val="00ED2287"/>
    <w:rsid w:val="00ED2438"/>
    <w:rsid w:val="00ED2454"/>
    <w:rsid w:val="00ED29AF"/>
    <w:rsid w:val="00ED2A23"/>
    <w:rsid w:val="00ED2A3F"/>
    <w:rsid w:val="00ED2DD8"/>
    <w:rsid w:val="00ED2E8D"/>
    <w:rsid w:val="00ED3104"/>
    <w:rsid w:val="00ED38A3"/>
    <w:rsid w:val="00ED3AFE"/>
    <w:rsid w:val="00ED42AA"/>
    <w:rsid w:val="00ED4B37"/>
    <w:rsid w:val="00ED4C84"/>
    <w:rsid w:val="00ED4D5E"/>
    <w:rsid w:val="00ED5171"/>
    <w:rsid w:val="00ED565D"/>
    <w:rsid w:val="00ED6057"/>
    <w:rsid w:val="00ED6066"/>
    <w:rsid w:val="00ED6327"/>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14D"/>
    <w:rsid w:val="00EF0422"/>
    <w:rsid w:val="00EF05D7"/>
    <w:rsid w:val="00EF06A1"/>
    <w:rsid w:val="00EF09C7"/>
    <w:rsid w:val="00EF0A36"/>
    <w:rsid w:val="00EF0E4B"/>
    <w:rsid w:val="00EF0E83"/>
    <w:rsid w:val="00EF0E87"/>
    <w:rsid w:val="00EF0EEC"/>
    <w:rsid w:val="00EF133C"/>
    <w:rsid w:val="00EF14F4"/>
    <w:rsid w:val="00EF1682"/>
    <w:rsid w:val="00EF16C5"/>
    <w:rsid w:val="00EF19AB"/>
    <w:rsid w:val="00EF214E"/>
    <w:rsid w:val="00EF2899"/>
    <w:rsid w:val="00EF2A35"/>
    <w:rsid w:val="00EF2B56"/>
    <w:rsid w:val="00EF318D"/>
    <w:rsid w:val="00EF3684"/>
    <w:rsid w:val="00EF3BF0"/>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6D1"/>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DBF"/>
    <w:rsid w:val="00F0071C"/>
    <w:rsid w:val="00F008B8"/>
    <w:rsid w:val="00F00D94"/>
    <w:rsid w:val="00F015C4"/>
    <w:rsid w:val="00F01E5D"/>
    <w:rsid w:val="00F01FDC"/>
    <w:rsid w:val="00F021AD"/>
    <w:rsid w:val="00F02285"/>
    <w:rsid w:val="00F02459"/>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A0D"/>
    <w:rsid w:val="00F06C21"/>
    <w:rsid w:val="00F070DE"/>
    <w:rsid w:val="00F07389"/>
    <w:rsid w:val="00F0762B"/>
    <w:rsid w:val="00F07939"/>
    <w:rsid w:val="00F07A5F"/>
    <w:rsid w:val="00F07E46"/>
    <w:rsid w:val="00F108E7"/>
    <w:rsid w:val="00F10B84"/>
    <w:rsid w:val="00F10BA0"/>
    <w:rsid w:val="00F111B3"/>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391"/>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2E1"/>
    <w:rsid w:val="00F23409"/>
    <w:rsid w:val="00F2343C"/>
    <w:rsid w:val="00F23540"/>
    <w:rsid w:val="00F23771"/>
    <w:rsid w:val="00F237A6"/>
    <w:rsid w:val="00F237C8"/>
    <w:rsid w:val="00F23E9A"/>
    <w:rsid w:val="00F23F82"/>
    <w:rsid w:val="00F2490C"/>
    <w:rsid w:val="00F24AB3"/>
    <w:rsid w:val="00F24D2B"/>
    <w:rsid w:val="00F24DAD"/>
    <w:rsid w:val="00F24E8B"/>
    <w:rsid w:val="00F2566F"/>
    <w:rsid w:val="00F2578D"/>
    <w:rsid w:val="00F25F5B"/>
    <w:rsid w:val="00F2659A"/>
    <w:rsid w:val="00F266D5"/>
    <w:rsid w:val="00F26B8B"/>
    <w:rsid w:val="00F26BB7"/>
    <w:rsid w:val="00F26BF8"/>
    <w:rsid w:val="00F27259"/>
    <w:rsid w:val="00F272F7"/>
    <w:rsid w:val="00F27342"/>
    <w:rsid w:val="00F274F5"/>
    <w:rsid w:val="00F275FB"/>
    <w:rsid w:val="00F2783A"/>
    <w:rsid w:val="00F279E4"/>
    <w:rsid w:val="00F3027C"/>
    <w:rsid w:val="00F303E0"/>
    <w:rsid w:val="00F3071E"/>
    <w:rsid w:val="00F30A9C"/>
    <w:rsid w:val="00F30AC3"/>
    <w:rsid w:val="00F30BED"/>
    <w:rsid w:val="00F30F72"/>
    <w:rsid w:val="00F3130A"/>
    <w:rsid w:val="00F313D4"/>
    <w:rsid w:val="00F31B02"/>
    <w:rsid w:val="00F31C2A"/>
    <w:rsid w:val="00F3205D"/>
    <w:rsid w:val="00F3206D"/>
    <w:rsid w:val="00F320FA"/>
    <w:rsid w:val="00F322E3"/>
    <w:rsid w:val="00F3257D"/>
    <w:rsid w:val="00F32642"/>
    <w:rsid w:val="00F32746"/>
    <w:rsid w:val="00F32978"/>
    <w:rsid w:val="00F32ED4"/>
    <w:rsid w:val="00F33080"/>
    <w:rsid w:val="00F33285"/>
    <w:rsid w:val="00F3353E"/>
    <w:rsid w:val="00F3366A"/>
    <w:rsid w:val="00F33940"/>
    <w:rsid w:val="00F33AEE"/>
    <w:rsid w:val="00F33CDF"/>
    <w:rsid w:val="00F33E66"/>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4034F"/>
    <w:rsid w:val="00F40792"/>
    <w:rsid w:val="00F40B47"/>
    <w:rsid w:val="00F40B9A"/>
    <w:rsid w:val="00F40CA5"/>
    <w:rsid w:val="00F40ECA"/>
    <w:rsid w:val="00F4103B"/>
    <w:rsid w:val="00F413CE"/>
    <w:rsid w:val="00F4148D"/>
    <w:rsid w:val="00F414AC"/>
    <w:rsid w:val="00F41725"/>
    <w:rsid w:val="00F418B7"/>
    <w:rsid w:val="00F41EC8"/>
    <w:rsid w:val="00F41F64"/>
    <w:rsid w:val="00F41FA7"/>
    <w:rsid w:val="00F42460"/>
    <w:rsid w:val="00F426E7"/>
    <w:rsid w:val="00F42C2E"/>
    <w:rsid w:val="00F42DF9"/>
    <w:rsid w:val="00F42E5F"/>
    <w:rsid w:val="00F4336A"/>
    <w:rsid w:val="00F433FE"/>
    <w:rsid w:val="00F43613"/>
    <w:rsid w:val="00F4376F"/>
    <w:rsid w:val="00F43951"/>
    <w:rsid w:val="00F439BF"/>
    <w:rsid w:val="00F439C6"/>
    <w:rsid w:val="00F43C23"/>
    <w:rsid w:val="00F43DF1"/>
    <w:rsid w:val="00F43E4A"/>
    <w:rsid w:val="00F43EE6"/>
    <w:rsid w:val="00F44039"/>
    <w:rsid w:val="00F44435"/>
    <w:rsid w:val="00F444CA"/>
    <w:rsid w:val="00F447D9"/>
    <w:rsid w:val="00F44813"/>
    <w:rsid w:val="00F44A12"/>
    <w:rsid w:val="00F44AF4"/>
    <w:rsid w:val="00F44BA4"/>
    <w:rsid w:val="00F4556F"/>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17C"/>
    <w:rsid w:val="00F5126E"/>
    <w:rsid w:val="00F517AE"/>
    <w:rsid w:val="00F517F3"/>
    <w:rsid w:val="00F517FD"/>
    <w:rsid w:val="00F51A2A"/>
    <w:rsid w:val="00F522F5"/>
    <w:rsid w:val="00F52384"/>
    <w:rsid w:val="00F5241E"/>
    <w:rsid w:val="00F525D6"/>
    <w:rsid w:val="00F52814"/>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F51"/>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A03"/>
    <w:rsid w:val="00F63075"/>
    <w:rsid w:val="00F632EC"/>
    <w:rsid w:val="00F633E3"/>
    <w:rsid w:val="00F64072"/>
    <w:rsid w:val="00F64422"/>
    <w:rsid w:val="00F64487"/>
    <w:rsid w:val="00F6459F"/>
    <w:rsid w:val="00F64B56"/>
    <w:rsid w:val="00F64E77"/>
    <w:rsid w:val="00F64F4D"/>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B9E"/>
    <w:rsid w:val="00F67E3B"/>
    <w:rsid w:val="00F709D3"/>
    <w:rsid w:val="00F709D6"/>
    <w:rsid w:val="00F70A68"/>
    <w:rsid w:val="00F70B9E"/>
    <w:rsid w:val="00F70C70"/>
    <w:rsid w:val="00F70C99"/>
    <w:rsid w:val="00F70CCD"/>
    <w:rsid w:val="00F70DA8"/>
    <w:rsid w:val="00F70DAF"/>
    <w:rsid w:val="00F70FE5"/>
    <w:rsid w:val="00F711B8"/>
    <w:rsid w:val="00F712A3"/>
    <w:rsid w:val="00F71489"/>
    <w:rsid w:val="00F7155F"/>
    <w:rsid w:val="00F715BE"/>
    <w:rsid w:val="00F71F80"/>
    <w:rsid w:val="00F72287"/>
    <w:rsid w:val="00F726A1"/>
    <w:rsid w:val="00F72E1C"/>
    <w:rsid w:val="00F72FB8"/>
    <w:rsid w:val="00F73429"/>
    <w:rsid w:val="00F7350A"/>
    <w:rsid w:val="00F73550"/>
    <w:rsid w:val="00F738DF"/>
    <w:rsid w:val="00F738FB"/>
    <w:rsid w:val="00F74002"/>
    <w:rsid w:val="00F741C5"/>
    <w:rsid w:val="00F74256"/>
    <w:rsid w:val="00F7431C"/>
    <w:rsid w:val="00F743DA"/>
    <w:rsid w:val="00F74BFB"/>
    <w:rsid w:val="00F74C42"/>
    <w:rsid w:val="00F751F6"/>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1020"/>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E9"/>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98"/>
    <w:rsid w:val="00F9081A"/>
    <w:rsid w:val="00F909A2"/>
    <w:rsid w:val="00F90A11"/>
    <w:rsid w:val="00F90B62"/>
    <w:rsid w:val="00F90C81"/>
    <w:rsid w:val="00F90E4B"/>
    <w:rsid w:val="00F90EA9"/>
    <w:rsid w:val="00F90F94"/>
    <w:rsid w:val="00F911EE"/>
    <w:rsid w:val="00F91378"/>
    <w:rsid w:val="00F914C8"/>
    <w:rsid w:val="00F917C6"/>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639C"/>
    <w:rsid w:val="00F9691F"/>
    <w:rsid w:val="00F96A47"/>
    <w:rsid w:val="00F96E8D"/>
    <w:rsid w:val="00F96F81"/>
    <w:rsid w:val="00F97085"/>
    <w:rsid w:val="00F970BF"/>
    <w:rsid w:val="00F97341"/>
    <w:rsid w:val="00F9784F"/>
    <w:rsid w:val="00F97E65"/>
    <w:rsid w:val="00FA05DC"/>
    <w:rsid w:val="00FA0A33"/>
    <w:rsid w:val="00FA0CDE"/>
    <w:rsid w:val="00FA0F9F"/>
    <w:rsid w:val="00FA128D"/>
    <w:rsid w:val="00FA13EB"/>
    <w:rsid w:val="00FA1A6D"/>
    <w:rsid w:val="00FA1C41"/>
    <w:rsid w:val="00FA1CF1"/>
    <w:rsid w:val="00FA1F85"/>
    <w:rsid w:val="00FA1FB4"/>
    <w:rsid w:val="00FA21EC"/>
    <w:rsid w:val="00FA22FA"/>
    <w:rsid w:val="00FA270A"/>
    <w:rsid w:val="00FA27C7"/>
    <w:rsid w:val="00FA2A27"/>
    <w:rsid w:val="00FA2EE7"/>
    <w:rsid w:val="00FA3415"/>
    <w:rsid w:val="00FA3708"/>
    <w:rsid w:val="00FA3D82"/>
    <w:rsid w:val="00FA3E78"/>
    <w:rsid w:val="00FA3EED"/>
    <w:rsid w:val="00FA4166"/>
    <w:rsid w:val="00FA425D"/>
    <w:rsid w:val="00FA4319"/>
    <w:rsid w:val="00FA4399"/>
    <w:rsid w:val="00FA46E1"/>
    <w:rsid w:val="00FA4826"/>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A3F"/>
    <w:rsid w:val="00FA6ED9"/>
    <w:rsid w:val="00FA7145"/>
    <w:rsid w:val="00FA7498"/>
    <w:rsid w:val="00FA74E6"/>
    <w:rsid w:val="00FA77E3"/>
    <w:rsid w:val="00FA78C6"/>
    <w:rsid w:val="00FA78F9"/>
    <w:rsid w:val="00FA78FB"/>
    <w:rsid w:val="00FA7E0A"/>
    <w:rsid w:val="00FA7ECB"/>
    <w:rsid w:val="00FB03CF"/>
    <w:rsid w:val="00FB0410"/>
    <w:rsid w:val="00FB05B0"/>
    <w:rsid w:val="00FB07C3"/>
    <w:rsid w:val="00FB0A10"/>
    <w:rsid w:val="00FB0A27"/>
    <w:rsid w:val="00FB0B02"/>
    <w:rsid w:val="00FB1819"/>
    <w:rsid w:val="00FB193A"/>
    <w:rsid w:val="00FB1A98"/>
    <w:rsid w:val="00FB1AC2"/>
    <w:rsid w:val="00FB1AE1"/>
    <w:rsid w:val="00FB1B1D"/>
    <w:rsid w:val="00FB1DEC"/>
    <w:rsid w:val="00FB2170"/>
    <w:rsid w:val="00FB2554"/>
    <w:rsid w:val="00FB2D96"/>
    <w:rsid w:val="00FB300B"/>
    <w:rsid w:val="00FB37B7"/>
    <w:rsid w:val="00FB45C8"/>
    <w:rsid w:val="00FB499A"/>
    <w:rsid w:val="00FB4AED"/>
    <w:rsid w:val="00FB5080"/>
    <w:rsid w:val="00FB51D6"/>
    <w:rsid w:val="00FB5315"/>
    <w:rsid w:val="00FB5398"/>
    <w:rsid w:val="00FB580C"/>
    <w:rsid w:val="00FB5AF5"/>
    <w:rsid w:val="00FB5F8F"/>
    <w:rsid w:val="00FB61F0"/>
    <w:rsid w:val="00FB65D9"/>
    <w:rsid w:val="00FB668B"/>
    <w:rsid w:val="00FB6980"/>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837"/>
    <w:rsid w:val="00FC0CED"/>
    <w:rsid w:val="00FC10DE"/>
    <w:rsid w:val="00FC1315"/>
    <w:rsid w:val="00FC1323"/>
    <w:rsid w:val="00FC166F"/>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E1D"/>
    <w:rsid w:val="00FC3EEF"/>
    <w:rsid w:val="00FC3FDC"/>
    <w:rsid w:val="00FC4071"/>
    <w:rsid w:val="00FC416F"/>
    <w:rsid w:val="00FC42F8"/>
    <w:rsid w:val="00FC434F"/>
    <w:rsid w:val="00FC48CC"/>
    <w:rsid w:val="00FC49F9"/>
    <w:rsid w:val="00FC525D"/>
    <w:rsid w:val="00FC53D2"/>
    <w:rsid w:val="00FC54F2"/>
    <w:rsid w:val="00FC58D0"/>
    <w:rsid w:val="00FC5A44"/>
    <w:rsid w:val="00FC5B37"/>
    <w:rsid w:val="00FC5D76"/>
    <w:rsid w:val="00FC69DA"/>
    <w:rsid w:val="00FC6D25"/>
    <w:rsid w:val="00FC6E6D"/>
    <w:rsid w:val="00FC6E70"/>
    <w:rsid w:val="00FC6FD7"/>
    <w:rsid w:val="00FC7081"/>
    <w:rsid w:val="00FC7268"/>
    <w:rsid w:val="00FC73C8"/>
    <w:rsid w:val="00FC7435"/>
    <w:rsid w:val="00FC766D"/>
    <w:rsid w:val="00FC7BC1"/>
    <w:rsid w:val="00FC7C1A"/>
    <w:rsid w:val="00FC7FED"/>
    <w:rsid w:val="00FD015F"/>
    <w:rsid w:val="00FD07A2"/>
    <w:rsid w:val="00FD09CD"/>
    <w:rsid w:val="00FD1AA7"/>
    <w:rsid w:val="00FD1C68"/>
    <w:rsid w:val="00FD1CFB"/>
    <w:rsid w:val="00FD1DA1"/>
    <w:rsid w:val="00FD1FFE"/>
    <w:rsid w:val="00FD2074"/>
    <w:rsid w:val="00FD20ED"/>
    <w:rsid w:val="00FD2166"/>
    <w:rsid w:val="00FD2425"/>
    <w:rsid w:val="00FD2511"/>
    <w:rsid w:val="00FD26B2"/>
    <w:rsid w:val="00FD27F5"/>
    <w:rsid w:val="00FD2F1C"/>
    <w:rsid w:val="00FD2FEB"/>
    <w:rsid w:val="00FD35A1"/>
    <w:rsid w:val="00FD37CC"/>
    <w:rsid w:val="00FD3AAC"/>
    <w:rsid w:val="00FD3B60"/>
    <w:rsid w:val="00FD3DF3"/>
    <w:rsid w:val="00FD3EBB"/>
    <w:rsid w:val="00FD3FA5"/>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0C6"/>
    <w:rsid w:val="00FE026A"/>
    <w:rsid w:val="00FE046D"/>
    <w:rsid w:val="00FE10A1"/>
    <w:rsid w:val="00FE10A6"/>
    <w:rsid w:val="00FE171C"/>
    <w:rsid w:val="00FE18E9"/>
    <w:rsid w:val="00FE19D0"/>
    <w:rsid w:val="00FE1F5E"/>
    <w:rsid w:val="00FE23E6"/>
    <w:rsid w:val="00FE2581"/>
    <w:rsid w:val="00FE262D"/>
    <w:rsid w:val="00FE263C"/>
    <w:rsid w:val="00FE29C4"/>
    <w:rsid w:val="00FE2CA6"/>
    <w:rsid w:val="00FE2CB7"/>
    <w:rsid w:val="00FE2E18"/>
    <w:rsid w:val="00FE311B"/>
    <w:rsid w:val="00FE3344"/>
    <w:rsid w:val="00FE33C2"/>
    <w:rsid w:val="00FE3528"/>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710A"/>
    <w:rsid w:val="00FE7B01"/>
    <w:rsid w:val="00FF0185"/>
    <w:rsid w:val="00FF0220"/>
    <w:rsid w:val="00FF055A"/>
    <w:rsid w:val="00FF09A2"/>
    <w:rsid w:val="00FF09EF"/>
    <w:rsid w:val="00FF0C5D"/>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3F34"/>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EA6D1-84D7-4AC9-A375-C3218CB4BFCA}">
  <ds:schemaRefs>
    <ds:schemaRef ds:uri="http://purl.org/dc/elements/1.1/"/>
    <ds:schemaRef ds:uri="http://schemas.microsoft.com/office/2006/metadata/properties"/>
    <ds:schemaRef ds:uri="http://schemas.microsoft.com/sharepoint/v3"/>
    <ds:schemaRef ds:uri="http://schemas.microsoft.com/office/2006/documentManagement/types"/>
    <ds:schemaRef ds:uri="05716746-add9-412a-97a9-1b5167d151a3"/>
    <ds:schemaRef ds:uri="http://schemas.microsoft.com/office/infopath/2007/PartnerControls"/>
    <ds:schemaRef ds:uri="http://schemas.openxmlformats.org/package/2006/metadata/core-properties"/>
    <ds:schemaRef ds:uri="4243d5be-521d-4052-81ca-f0f31ea6f2da"/>
    <ds:schemaRef ds:uri="http://purl.org/dc/terms/"/>
    <ds:schemaRef ds:uri="f6ba49b0-bcda-4796-8236-5b5cc1493ace"/>
    <ds:schemaRef ds:uri="http://www.w3.org/XML/1998/namespace"/>
    <ds:schemaRef ds:uri="http://purl.org/dc/dcmitype/"/>
  </ds:schemaRefs>
</ds:datastoreItem>
</file>

<file path=customXml/itemProps2.xml><?xml version="1.0" encoding="utf-8"?>
<ds:datastoreItem xmlns:ds="http://schemas.openxmlformats.org/officeDocument/2006/customXml" ds:itemID="{19A889C5-6A56-4EFF-ABBB-996DFDF54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4.xml><?xml version="1.0" encoding="utf-8"?>
<ds:datastoreItem xmlns:ds="http://schemas.openxmlformats.org/officeDocument/2006/customXml" ds:itemID="{A1481A1F-C560-4044-B378-5FF1B0E73FF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0</TotalTime>
  <Pages>4</Pages>
  <Words>1144</Words>
  <Characters>5922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2025-05-12T05:04:00Z</cp:lastPrinted>
  <dcterms:created xsi:type="dcterms:W3CDTF">2025-05-13T09:06:00Z</dcterms:created>
  <dcterms:modified xsi:type="dcterms:W3CDTF">2025-05-13T09:06:00Z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