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0CA13EDF" w14:textId="2B43FED1" w:rsidR="008D6BCF" w:rsidRDefault="00D411F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B30A4A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9511C7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48542448" w14:textId="63E4568D" w:rsidR="009511C7" w:rsidRPr="00826D86" w:rsidRDefault="009511C7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9044A65" w14:textId="2AE43299" w:rsidR="00826D86" w:rsidRPr="00826D86" w:rsidRDefault="00826D86" w:rsidP="00867E0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35D679FF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FB45A7">
        <w:rPr>
          <w:rFonts w:ascii="Angsana New" w:hAnsi="Angsana New"/>
          <w:sz w:val="30"/>
          <w:szCs w:val="30"/>
        </w:rPr>
        <w:t>1</w:t>
      </w:r>
      <w:r w:rsidR="00BC31C5">
        <w:rPr>
          <w:rFonts w:ascii="Angsana New" w:hAnsi="Angsana New"/>
          <w:sz w:val="30"/>
          <w:szCs w:val="30"/>
        </w:rPr>
        <w:t>3</w:t>
      </w:r>
      <w:r w:rsidR="002B19F2">
        <w:rPr>
          <w:rFonts w:ascii="Angsana New" w:hAnsi="Angsana New"/>
          <w:sz w:val="30"/>
          <w:szCs w:val="30"/>
        </w:rPr>
        <w:t xml:space="preserve"> </w:t>
      </w:r>
      <w:r w:rsidR="002B19F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B19F2">
        <w:rPr>
          <w:rFonts w:ascii="Angsana New" w:hAnsi="Angsana New"/>
          <w:sz w:val="30"/>
          <w:szCs w:val="30"/>
        </w:rPr>
        <w:t>2568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05189273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256</w:t>
      </w:r>
      <w:r w:rsidR="002B19F2">
        <w:rPr>
          <w:rFonts w:ascii="Angsana New" w:hAnsi="Angsana New"/>
          <w:sz w:val="30"/>
          <w:szCs w:val="30"/>
        </w:rPr>
        <w:t>7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17F448B3" w14:textId="66085F41" w:rsidR="00507DDD" w:rsidRPr="00FB45A7" w:rsidRDefault="00634DE6" w:rsidP="00FB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62F15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และแหล่งข้อมูลสำคัญที่ใช้ในการประมาณการอาจมีความไม่แน่นอนนั้นไม่แตกต่างจากที่ได้</w:t>
      </w:r>
      <w:r w:rsidR="003139FB">
        <w:rPr>
          <w:rFonts w:ascii="Angsana New" w:hAnsi="Angsana New" w:hint="cs"/>
          <w:sz w:val="30"/>
          <w:szCs w:val="30"/>
          <w:cs/>
        </w:rPr>
        <w:t xml:space="preserve">  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256</w:t>
      </w:r>
      <w:r w:rsidR="002B19F2">
        <w:rPr>
          <w:rFonts w:ascii="Angsana New" w:hAnsi="Angsana New"/>
          <w:sz w:val="30"/>
          <w:szCs w:val="30"/>
        </w:rPr>
        <w:t>7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41E6E36" w14:textId="31363C11" w:rsidR="00583715" w:rsidRDefault="00F96459" w:rsidP="00BC31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D1393" w14:textId="77777777" w:rsidR="00BC31C5" w:rsidRPr="00BC31C5" w:rsidRDefault="00BC31C5" w:rsidP="00BC3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7"/>
        <w:gridCol w:w="270"/>
        <w:gridCol w:w="1084"/>
      </w:tblGrid>
      <w:tr w:rsidR="001206FB" w:rsidRPr="00B43BC0" w14:paraId="431EF3EC" w14:textId="77777777" w:rsidTr="00DE5DD1">
        <w:trPr>
          <w:trHeight w:hRule="exact" w:val="374"/>
          <w:tblHeader/>
        </w:trPr>
        <w:tc>
          <w:tcPr>
            <w:tcW w:w="4140" w:type="dxa"/>
          </w:tcPr>
          <w:p w14:paraId="318FF583" w14:textId="247BFBA9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ACA7469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0C779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21513304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9F2" w:rsidRPr="00B43BC0" w14:paraId="65BF71CB" w14:textId="77777777" w:rsidTr="009912BB">
        <w:trPr>
          <w:trHeight w:hRule="exact" w:val="374"/>
          <w:tblHeader/>
        </w:trPr>
        <w:tc>
          <w:tcPr>
            <w:tcW w:w="4140" w:type="dxa"/>
          </w:tcPr>
          <w:p w14:paraId="15808BEA" w14:textId="400869CF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F84480D" w14:textId="68FABB4C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10CD15D5" w14:textId="77777777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CB50A4" w14:textId="61B9E621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 w:rsidR="00E233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E16942" w14:textId="77777777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900655" w14:textId="694272AC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4FC04C" w14:textId="77777777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910025" w14:textId="2A38184A" w:rsidR="002B19F2" w:rsidRPr="006B2B25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 w:rsidR="00E233E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B19F2" w:rsidRPr="00B43BC0" w14:paraId="5B2AC7DE" w14:textId="77777777" w:rsidTr="00DE5DD1">
        <w:trPr>
          <w:tblHeader/>
        </w:trPr>
        <w:tc>
          <w:tcPr>
            <w:tcW w:w="4140" w:type="dxa"/>
          </w:tcPr>
          <w:p w14:paraId="7C7D573A" w14:textId="77777777" w:rsidR="002B19F2" w:rsidRPr="00495DFC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6F884E25" w14:textId="77777777" w:rsidR="002B19F2" w:rsidRPr="00495DFC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9F2" w:rsidRPr="00B43BC0" w14:paraId="044D9F3A" w14:textId="77777777" w:rsidTr="009912BB">
        <w:tc>
          <w:tcPr>
            <w:tcW w:w="4140" w:type="dxa"/>
          </w:tcPr>
          <w:p w14:paraId="1342752E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961DE7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062FF6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AD2BF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D62F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3DC9905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4DBF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9E9F2E" w14:textId="77777777" w:rsidR="002B19F2" w:rsidRPr="00C551BB" w:rsidRDefault="002B19F2" w:rsidP="002B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4574C37E" w14:textId="77777777" w:rsidTr="009912BB">
        <w:tc>
          <w:tcPr>
            <w:tcW w:w="4140" w:type="dxa"/>
          </w:tcPr>
          <w:p w14:paraId="30E21CC2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6D760A27" w14:textId="183C98FB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70658A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44436" w14:textId="1BB584FE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A6BB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5AE28FA" w14:textId="7F9670BD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99,601</w:t>
            </w:r>
          </w:p>
        </w:tc>
        <w:tc>
          <w:tcPr>
            <w:tcW w:w="270" w:type="dxa"/>
          </w:tcPr>
          <w:p w14:paraId="1566DEE2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813256" w14:textId="60B5D759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99,564</w:t>
            </w:r>
          </w:p>
        </w:tc>
      </w:tr>
      <w:tr w:rsidR="00142857" w:rsidRPr="00B43BC0" w14:paraId="66868C4F" w14:textId="77777777" w:rsidTr="009912BB">
        <w:tc>
          <w:tcPr>
            <w:tcW w:w="4140" w:type="dxa"/>
          </w:tcPr>
          <w:p w14:paraId="2B7C7FBB" w14:textId="73F78285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23D034C" w14:textId="1EA8E8A3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B456B2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6ECD91" w14:textId="44FB18A1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12AE4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672001" w14:textId="76F44AC5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270" w:type="dxa"/>
          </w:tcPr>
          <w:p w14:paraId="4143A286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BED88D" w14:textId="3B136579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</w:tr>
      <w:tr w:rsidR="00142857" w:rsidRPr="00B43BC0" w14:paraId="5C84729B" w14:textId="77777777" w:rsidTr="009912BB">
        <w:tc>
          <w:tcPr>
            <w:tcW w:w="4140" w:type="dxa"/>
          </w:tcPr>
          <w:p w14:paraId="52C1B2E7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BF91996" w14:textId="0CDBA115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78F3F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1F3231" w14:textId="6FECB7DF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52E29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58A2C0" w14:textId="5F623ED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6,575</w:t>
            </w:r>
          </w:p>
        </w:tc>
        <w:tc>
          <w:tcPr>
            <w:tcW w:w="270" w:type="dxa"/>
          </w:tcPr>
          <w:p w14:paraId="2B688102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329FAB9" w14:textId="72289B43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142857" w:rsidRPr="00B43BC0" w14:paraId="4D24F938" w14:textId="77777777" w:rsidTr="009912BB">
        <w:tc>
          <w:tcPr>
            <w:tcW w:w="4140" w:type="dxa"/>
          </w:tcPr>
          <w:p w14:paraId="32249E8B" w14:textId="7CB865CE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6C1F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1E2F757" w14:textId="42A89428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B378AF7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CDAEEB6" w14:textId="49A5FE21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492CF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880EF1C" w14:textId="1360291D" w:rsidR="00142857" w:rsidRPr="00DB6C1F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</w:t>
            </w:r>
            <w:r w:rsidR="00A979EC"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  <w:tc>
          <w:tcPr>
            <w:tcW w:w="270" w:type="dxa"/>
          </w:tcPr>
          <w:p w14:paraId="5561CBD4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D568DF" w14:textId="244E92A8" w:rsidR="00142857" w:rsidRPr="00DF7362" w:rsidRDefault="00142857" w:rsidP="00DD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857" w:rsidRPr="00B43BC0" w14:paraId="1DAE5D96" w14:textId="77777777" w:rsidTr="009912BB">
        <w:tc>
          <w:tcPr>
            <w:tcW w:w="4140" w:type="dxa"/>
          </w:tcPr>
          <w:p w14:paraId="602D979F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01E9D81" w14:textId="5614B067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8D4989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4AE748" w14:textId="6756C89E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79F2E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BC2825F" w14:textId="36C5A584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50106E79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6AEA61" w14:textId="1AD93E0C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</w:tr>
      <w:tr w:rsidR="00142857" w:rsidRPr="00B43BC0" w14:paraId="57E2504E" w14:textId="77777777" w:rsidTr="009912BB">
        <w:tc>
          <w:tcPr>
            <w:tcW w:w="4140" w:type="dxa"/>
          </w:tcPr>
          <w:p w14:paraId="45490EDF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ECC5083" w14:textId="0EDBD059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980B7" w14:textId="77777777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0BBF1F" w14:textId="075B30BD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015E0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34417E8" w14:textId="25581938" w:rsidR="00142857" w:rsidRPr="00842D38" w:rsidRDefault="00FA11FD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142857" w:rsidRPr="00DB6C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  <w:tc>
          <w:tcPr>
            <w:tcW w:w="270" w:type="dxa"/>
          </w:tcPr>
          <w:p w14:paraId="0655D77B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384601" w14:textId="1B2E0AA2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</w:tr>
      <w:tr w:rsidR="00142857" w:rsidRPr="00B43BC0" w14:paraId="7AF9E15C" w14:textId="77777777" w:rsidTr="009912BB">
        <w:tc>
          <w:tcPr>
            <w:tcW w:w="4140" w:type="dxa"/>
          </w:tcPr>
          <w:p w14:paraId="58F620B7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51DF46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EF759E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800B88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75825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00D40F6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1D5B6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F097BB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020F73DA" w14:textId="77777777" w:rsidTr="009912BB">
        <w:tc>
          <w:tcPr>
            <w:tcW w:w="4140" w:type="dxa"/>
          </w:tcPr>
          <w:p w14:paraId="054B64F7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386CF8D9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793819C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E02347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19F5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20EAA91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2447E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FA86BB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10B63149" w14:textId="77777777" w:rsidTr="009912BB">
        <w:tc>
          <w:tcPr>
            <w:tcW w:w="4140" w:type="dxa"/>
          </w:tcPr>
          <w:p w14:paraId="25DC235A" w14:textId="092E6AFD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944ED2C" w14:textId="0B8757B9" w:rsidR="00142857" w:rsidRPr="00E07DBA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5,562</w:t>
            </w:r>
          </w:p>
        </w:tc>
        <w:tc>
          <w:tcPr>
            <w:tcW w:w="279" w:type="dxa"/>
          </w:tcPr>
          <w:p w14:paraId="344B6150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E119F8" w14:textId="412549A1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  <w:tc>
          <w:tcPr>
            <w:tcW w:w="270" w:type="dxa"/>
          </w:tcPr>
          <w:p w14:paraId="38AE2C1D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CDF3964" w14:textId="35D16B0D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270" w:type="dxa"/>
          </w:tcPr>
          <w:p w14:paraId="6AA97789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5BA42E" w14:textId="3E3519E6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142857" w:rsidRPr="00B43BC0" w14:paraId="5CDD15A2" w14:textId="77777777" w:rsidTr="009912BB">
        <w:tc>
          <w:tcPr>
            <w:tcW w:w="4140" w:type="dxa"/>
          </w:tcPr>
          <w:p w14:paraId="1FF29E81" w14:textId="07CD0911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B7868B" w14:textId="37CBED3C" w:rsidR="00142857" w:rsidRPr="00E07DBA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9" w:type="dxa"/>
          </w:tcPr>
          <w:p w14:paraId="50B14781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104DE" w14:textId="15BECE7F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3F48CCA" w14:textId="77777777" w:rsidR="00142857" w:rsidRPr="007134BE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CA20EA" w14:textId="79695D14" w:rsidR="00142857" w:rsidRPr="007134BE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D6A7A" w14:textId="77777777" w:rsidR="00142857" w:rsidRPr="007134BE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CAB05F" w14:textId="33B45FA6" w:rsidR="00142857" w:rsidRPr="007134BE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857" w:rsidRPr="000C6424" w14:paraId="6BCA27C5" w14:textId="77777777" w:rsidTr="009912BB">
        <w:tc>
          <w:tcPr>
            <w:tcW w:w="4140" w:type="dxa"/>
          </w:tcPr>
          <w:p w14:paraId="2893E1FD" w14:textId="6B291B23" w:rsidR="00142857" w:rsidRPr="000C6424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515D3C" w14:textId="342D8C51" w:rsidR="00142857" w:rsidRPr="00E07DBA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24,937</w:t>
            </w:r>
          </w:p>
        </w:tc>
        <w:tc>
          <w:tcPr>
            <w:tcW w:w="279" w:type="dxa"/>
          </w:tcPr>
          <w:p w14:paraId="687294B8" w14:textId="77777777" w:rsidR="00142857" w:rsidRPr="000C6424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C05374" w14:textId="54049DAD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31,168</w:t>
            </w:r>
          </w:p>
        </w:tc>
        <w:tc>
          <w:tcPr>
            <w:tcW w:w="270" w:type="dxa"/>
          </w:tcPr>
          <w:p w14:paraId="034E3F3E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BDCE68B" w14:textId="2F0929C5" w:rsidR="00142857" w:rsidRPr="008E362A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5451B" w14:textId="77777777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B8E8DC" w14:textId="29C632E1" w:rsidR="00142857" w:rsidRPr="00C551BB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857" w:rsidRPr="000C6424" w14:paraId="4E4F9DCB" w14:textId="77777777" w:rsidTr="009912BB">
        <w:tc>
          <w:tcPr>
            <w:tcW w:w="4140" w:type="dxa"/>
          </w:tcPr>
          <w:p w14:paraId="73C253C1" w14:textId="77777777" w:rsidR="00142857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1407B5" w14:textId="77777777" w:rsidR="00142857" w:rsidRPr="00997B13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785024" w14:textId="77777777" w:rsidR="00142857" w:rsidRPr="000C6424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AA7676C" w14:textId="77777777" w:rsidR="00142857" w:rsidRPr="00997B13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7604B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E75F0B7" w14:textId="77777777" w:rsidR="00142857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083A8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E7A271" w14:textId="77777777" w:rsidR="00142857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11AB59BA" w14:textId="77777777" w:rsidTr="00696A4F">
        <w:tc>
          <w:tcPr>
            <w:tcW w:w="4140" w:type="dxa"/>
          </w:tcPr>
          <w:p w14:paraId="4BDAD7EE" w14:textId="13A5E7E9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59AA239" w14:textId="77777777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4E399A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49B11" w14:textId="77777777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B803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4926F3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82CA5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856CCA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26F1FC9E" w14:textId="77777777" w:rsidTr="00696A4F">
        <w:tc>
          <w:tcPr>
            <w:tcW w:w="4140" w:type="dxa"/>
          </w:tcPr>
          <w:p w14:paraId="518490C4" w14:textId="5EBE8260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5B284D8" w14:textId="77777777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C9F43EA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FD1BA2" w14:textId="77777777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9F577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7EA8104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4456E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C851AC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857" w:rsidRPr="00B43BC0" w14:paraId="376BDB03" w14:textId="77777777" w:rsidTr="00696A4F">
        <w:tc>
          <w:tcPr>
            <w:tcW w:w="4140" w:type="dxa"/>
          </w:tcPr>
          <w:p w14:paraId="3643BD1A" w14:textId="0909DF0F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FBA67AF" w14:textId="3A42DA51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142857">
              <w:rPr>
                <w:rFonts w:ascii="Angsana New" w:hAnsi="Angsana New"/>
                <w:sz w:val="30"/>
                <w:szCs w:val="30"/>
              </w:rPr>
              <w:t>14,470</w:t>
            </w:r>
          </w:p>
        </w:tc>
        <w:tc>
          <w:tcPr>
            <w:tcW w:w="279" w:type="dxa"/>
          </w:tcPr>
          <w:p w14:paraId="0D288B3B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20410" w14:textId="51F7FE12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17,426</w:t>
            </w:r>
          </w:p>
        </w:tc>
        <w:tc>
          <w:tcPr>
            <w:tcW w:w="270" w:type="dxa"/>
          </w:tcPr>
          <w:p w14:paraId="1C12CB68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8121659" w14:textId="3AE3F802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  <w:tc>
          <w:tcPr>
            <w:tcW w:w="270" w:type="dxa"/>
          </w:tcPr>
          <w:p w14:paraId="08F00557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098623" w14:textId="1B24D31F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7,705</w:t>
            </w:r>
          </w:p>
        </w:tc>
      </w:tr>
      <w:tr w:rsidR="00142857" w:rsidRPr="00B43BC0" w14:paraId="58A8C013" w14:textId="77777777" w:rsidTr="00696A4F">
        <w:tc>
          <w:tcPr>
            <w:tcW w:w="4140" w:type="dxa"/>
          </w:tcPr>
          <w:p w14:paraId="3FBDC3F4" w14:textId="23AF5F1E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E133484" w14:textId="63B805EA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79" w:type="dxa"/>
          </w:tcPr>
          <w:p w14:paraId="71D293BA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7A3670" w14:textId="31DAEBDB" w:rsidR="00142857" w:rsidRPr="00CC6365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098747E0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DD000B" w14:textId="7A2B838A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2A576B28" w14:textId="77777777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6B6AA1B" w14:textId="6EC416E3" w:rsidR="00142857" w:rsidRPr="00C551B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142857" w:rsidRPr="003A5570" w14:paraId="5229B840" w14:textId="77777777" w:rsidTr="00696A4F">
        <w:tc>
          <w:tcPr>
            <w:tcW w:w="4140" w:type="dxa"/>
          </w:tcPr>
          <w:p w14:paraId="5CDD72E4" w14:textId="0A453AF9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8D7470" w14:textId="43DD9040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9" w:type="dxa"/>
          </w:tcPr>
          <w:p w14:paraId="6BB8BDD5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95789B8" w14:textId="3696F8F1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E4B1CB5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298FC75" w14:textId="48D2169D" w:rsidR="00142857" w:rsidRPr="003A5570" w:rsidRDefault="004D097A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19F0E5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3B333F" w14:textId="73AEFF5E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42857" w:rsidRPr="003A5570" w14:paraId="710A2ECA" w14:textId="77777777" w:rsidTr="00696A4F">
        <w:tc>
          <w:tcPr>
            <w:tcW w:w="4140" w:type="dxa"/>
          </w:tcPr>
          <w:p w14:paraId="258E6138" w14:textId="7642150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345F62" w14:textId="0778281F" w:rsidR="00142857" w:rsidRPr="00D5441A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41A">
              <w:rPr>
                <w:rFonts w:ascii="Angsana New" w:hAnsi="Angsana New"/>
                <w:b/>
                <w:bCs/>
                <w:sz w:val="30"/>
                <w:szCs w:val="30"/>
              </w:rPr>
              <w:t>15,392</w:t>
            </w:r>
          </w:p>
        </w:tc>
        <w:tc>
          <w:tcPr>
            <w:tcW w:w="279" w:type="dxa"/>
          </w:tcPr>
          <w:p w14:paraId="0E3C1BBB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008257" w14:textId="58D8FADC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18,400</w:t>
            </w:r>
          </w:p>
        </w:tc>
        <w:tc>
          <w:tcPr>
            <w:tcW w:w="270" w:type="dxa"/>
          </w:tcPr>
          <w:p w14:paraId="3595204B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504AB2C" w14:textId="2AA96964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b/>
                <w:bCs/>
                <w:sz w:val="30"/>
                <w:szCs w:val="30"/>
              </w:rPr>
              <w:t>6,005</w:t>
            </w:r>
          </w:p>
        </w:tc>
        <w:tc>
          <w:tcPr>
            <w:tcW w:w="270" w:type="dxa"/>
          </w:tcPr>
          <w:p w14:paraId="0F278D3B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B61C687" w14:textId="1B87B190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8,190</w:t>
            </w:r>
          </w:p>
        </w:tc>
      </w:tr>
      <w:tr w:rsidR="00142857" w:rsidRPr="003A5570" w14:paraId="53C5D82D" w14:textId="77777777" w:rsidTr="00142857">
        <w:trPr>
          <w:trHeight w:val="386"/>
        </w:trPr>
        <w:tc>
          <w:tcPr>
            <w:tcW w:w="4140" w:type="dxa"/>
          </w:tcPr>
          <w:p w14:paraId="2EB1DE11" w14:textId="7AEC96E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A0EE31" w14:textId="616562E6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0DEBA99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A94F89" w14:textId="098FF9A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5CE6F9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15E51A" w14:textId="73687ACA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030004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24971B" w14:textId="0A3B876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2857" w:rsidRPr="003A5570" w14:paraId="354AC303" w14:textId="77777777" w:rsidTr="00696A4F">
        <w:tc>
          <w:tcPr>
            <w:tcW w:w="4140" w:type="dxa"/>
          </w:tcPr>
          <w:p w14:paraId="6803095E" w14:textId="590BD72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78B3EE0" w14:textId="36491FA0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13F80E84" w14:textId="77777777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518A16" w14:textId="2E4F02A9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2B474F" w14:textId="77777777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C5B68F4" w14:textId="2825D674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4EE1" w14:textId="77777777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9CD957" w14:textId="4EA0D770" w:rsidR="00142857" w:rsidRPr="00842D38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42857" w:rsidRPr="003A5570" w14:paraId="5281F4A5" w14:textId="77777777" w:rsidTr="00696A4F">
        <w:tc>
          <w:tcPr>
            <w:tcW w:w="4140" w:type="dxa"/>
          </w:tcPr>
          <w:p w14:paraId="70169A69" w14:textId="0B75BF7A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E2E98D8" w14:textId="7FAAB9CA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20,617</w:t>
            </w:r>
          </w:p>
        </w:tc>
        <w:tc>
          <w:tcPr>
            <w:tcW w:w="279" w:type="dxa"/>
          </w:tcPr>
          <w:p w14:paraId="4CAA631F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A96F22" w14:textId="13A4E1B1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22,696</w:t>
            </w:r>
          </w:p>
        </w:tc>
        <w:tc>
          <w:tcPr>
            <w:tcW w:w="270" w:type="dxa"/>
          </w:tcPr>
          <w:p w14:paraId="62194125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DE50174" w14:textId="282A46F6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  <w:tc>
          <w:tcPr>
            <w:tcW w:w="270" w:type="dxa"/>
          </w:tcPr>
          <w:p w14:paraId="5575B740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03F2AF" w14:textId="572D8B4D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</w:tr>
      <w:tr w:rsidR="00142857" w:rsidRPr="003A5570" w14:paraId="2D682E4F" w14:textId="77777777" w:rsidTr="00696A4F">
        <w:tc>
          <w:tcPr>
            <w:tcW w:w="4140" w:type="dxa"/>
          </w:tcPr>
          <w:p w14:paraId="63E84B0A" w14:textId="019CC6C8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193A7D5" w14:textId="4446EBE9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9" w:type="dxa"/>
          </w:tcPr>
          <w:p w14:paraId="789A711D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F26476" w14:textId="3772F49B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904F7AF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E9EAEDF" w14:textId="492F2920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760A0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32BC21" w14:textId="0945E942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857" w:rsidRPr="003A5570" w14:paraId="4FA78DCF" w14:textId="77777777" w:rsidTr="00696A4F">
        <w:tc>
          <w:tcPr>
            <w:tcW w:w="4140" w:type="dxa"/>
          </w:tcPr>
          <w:p w14:paraId="5E934C4F" w14:textId="6599EECB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3E361E4" w14:textId="5753BA3A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3,893</w:t>
            </w:r>
          </w:p>
        </w:tc>
        <w:tc>
          <w:tcPr>
            <w:tcW w:w="279" w:type="dxa"/>
          </w:tcPr>
          <w:p w14:paraId="552F56F2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276A11" w14:textId="501EA5B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53B7C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270" w:type="dxa"/>
          </w:tcPr>
          <w:p w14:paraId="471CD415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011587" w14:textId="5350613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2,873</w:t>
            </w:r>
          </w:p>
        </w:tc>
        <w:tc>
          <w:tcPr>
            <w:tcW w:w="270" w:type="dxa"/>
          </w:tcPr>
          <w:p w14:paraId="1CA3A51A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018DBE" w14:textId="5A124C1C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3,521</w:t>
            </w:r>
          </w:p>
        </w:tc>
      </w:tr>
      <w:tr w:rsidR="00142857" w:rsidRPr="003A5570" w14:paraId="6BA81F7B" w14:textId="77777777" w:rsidTr="00696A4F">
        <w:tc>
          <w:tcPr>
            <w:tcW w:w="4140" w:type="dxa"/>
          </w:tcPr>
          <w:p w14:paraId="09B6F9F4" w14:textId="216DE040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B9FBD63" w14:textId="710D8ABA" w:rsidR="00142857" w:rsidRPr="003A5570" w:rsidRDefault="00EB2745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B2745">
              <w:rPr>
                <w:rFonts w:ascii="Angsana New" w:hAnsi="Angsana New"/>
                <w:sz w:val="30"/>
                <w:szCs w:val="30"/>
              </w:rPr>
              <w:t>5,058</w:t>
            </w:r>
          </w:p>
        </w:tc>
        <w:tc>
          <w:tcPr>
            <w:tcW w:w="279" w:type="dxa"/>
          </w:tcPr>
          <w:p w14:paraId="4A315E33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F79F32" w14:textId="42C83B4A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270" w:type="dxa"/>
          </w:tcPr>
          <w:p w14:paraId="50A324BE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C5763A" w14:textId="24647A5C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  <w:tc>
          <w:tcPr>
            <w:tcW w:w="270" w:type="dxa"/>
          </w:tcPr>
          <w:p w14:paraId="3B554372" w14:textId="77777777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0944FB" w14:textId="0AFEC4C9" w:rsidR="00142857" w:rsidRPr="003A5570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3A5623" w:rsidRPr="003A5570" w14:paraId="7A4FE564" w14:textId="77777777" w:rsidTr="00696A4F">
        <w:tc>
          <w:tcPr>
            <w:tcW w:w="4140" w:type="dxa"/>
          </w:tcPr>
          <w:p w14:paraId="2BCCAAC5" w14:textId="04D91FE1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65C00F6C" w14:textId="357BF711" w:rsidR="003A5623" w:rsidRPr="003A5570" w:rsidRDefault="003A5623" w:rsidP="0031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1C837F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ED49C6" w14:textId="16976F9C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3E33F1F8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9D6840B" w14:textId="76229872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488BD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4EA656" w14:textId="205D8F0A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5623" w:rsidRPr="003A5570" w14:paraId="53BE8220" w14:textId="77777777" w:rsidTr="00696A4F">
        <w:tc>
          <w:tcPr>
            <w:tcW w:w="4140" w:type="dxa"/>
          </w:tcPr>
          <w:p w14:paraId="6620175A" w14:textId="2D11FBEA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782CB26E" w14:textId="0836AB83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5441A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79" w:type="dxa"/>
          </w:tcPr>
          <w:p w14:paraId="65C624E3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820D46" w14:textId="4AA17276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53B7C"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70" w:type="dxa"/>
          </w:tcPr>
          <w:p w14:paraId="01443D74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1F64AE8" w14:textId="3BFE41DD" w:rsidR="003A5623" w:rsidRPr="00842D38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46FDC" w14:textId="77777777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643E80" w14:textId="1DF91560" w:rsidR="003A5623" w:rsidRPr="003A5570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168E13BA" w14:textId="77777777" w:rsidR="00964C51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5178181C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4175597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F269ED1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3757EA26" w14:textId="77777777" w:rsidR="00964C51" w:rsidRPr="00507DDD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3E4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8626F68" w:rsidR="00E233E4" w:rsidRPr="00E705B3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14A5F657" w:rsidR="00E233E4" w:rsidRPr="00CC636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4C2B2924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1AA00BBF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609D1786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233E4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077D2E36" w:rsidR="00E233E4" w:rsidRPr="00E705B3" w:rsidRDefault="00782B90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3027CDA0" w:rsidR="00E233E4" w:rsidRPr="00CC636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4AFA9BB6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5A7AA56E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050604AD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33E4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E233E4" w:rsidRPr="00E705B3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E4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E233E4" w:rsidRPr="00E705B3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E233E4" w:rsidRPr="00CC636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3E4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1F926B1A" w:rsidR="00E233E4" w:rsidRPr="00CC6365" w:rsidRDefault="00686E28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E233E4" w:rsidRPr="00104961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00B2D4B5" w:rsidR="00E233E4" w:rsidRPr="00104961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686F29E5" w:rsidR="00E233E4" w:rsidRPr="00104961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225,362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3F9C177A" w:rsidR="00E233E4" w:rsidRPr="00D457A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209,102</w:t>
            </w:r>
          </w:p>
        </w:tc>
      </w:tr>
      <w:tr w:rsidR="00E233E4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0409CA58" w:rsidR="00E233E4" w:rsidRPr="001532C5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7,527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6796C1A6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652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2DF65132" w:rsidR="00E233E4" w:rsidRPr="00104961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7,488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623D680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</w:tr>
      <w:tr w:rsidR="00E233E4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02B54291" w:rsidR="00E233E4" w:rsidRPr="001532C5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22,910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1D8FE95B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70023018" w:rsidR="00E233E4" w:rsidRPr="00104961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7,493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68CCC409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</w:tr>
      <w:tr w:rsidR="00E233E4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5DB27A5B" w:rsidR="00E233E4" w:rsidRPr="00842D3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30,437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34F8042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7F142EE9" w:rsidR="00E233E4" w:rsidRPr="00842D3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240,343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128971E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219,781</w:t>
            </w:r>
          </w:p>
        </w:tc>
      </w:tr>
      <w:tr w:rsidR="00E233E4" w:rsidRPr="00284462" w14:paraId="6E94DF52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E4" w:rsidRPr="00104961" w14:paraId="3F029ED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4C402B" w14:textId="4FC0405D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ACCE" w14:textId="77777777" w:rsidR="00E233E4" w:rsidRPr="00CC636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033D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3E4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6E6DE74F" w:rsidR="00E233E4" w:rsidRPr="00BD5401" w:rsidRDefault="00686E28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E233E4" w:rsidRPr="001532C5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54496464" w:rsidR="00E233E4" w:rsidRPr="003A5623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5EFDEA8F" w:rsidR="00E233E4" w:rsidRPr="001532C5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17,237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7206F161" w:rsidR="00E233E4" w:rsidRPr="00D457A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10,885</w:t>
            </w:r>
          </w:p>
        </w:tc>
      </w:tr>
      <w:tr w:rsidR="00E233E4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37735609" w:rsidR="00E233E4" w:rsidRPr="001532C5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14,793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0CF4B5FB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E233E4" w:rsidRPr="001532C5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3C0E465E" w:rsidR="00E233E4" w:rsidRPr="001532C5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5,756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7EFD5401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</w:p>
        </w:tc>
      </w:tr>
      <w:tr w:rsidR="00E233E4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E233E4" w:rsidRPr="00F2755E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5F99FAE8" w:rsidR="00E233E4" w:rsidRPr="00842D3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14,793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22F60BBE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6CA16D0C" w:rsidR="00E233E4" w:rsidRPr="00842D3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22,993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578CA266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12,280</w:t>
            </w:r>
          </w:p>
        </w:tc>
      </w:tr>
      <w:tr w:rsidR="00E233E4" w:rsidRPr="00284462" w14:paraId="1CFBF627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E4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E233E4" w:rsidRPr="000308E3" w:rsidRDefault="00E233E4" w:rsidP="00E233E4"/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E233E4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3E4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2239505A" w:rsidR="00E233E4" w:rsidRPr="00BD5401" w:rsidRDefault="00686E28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E233E4" w:rsidRPr="00104961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30900265" w:rsidR="00E233E4" w:rsidRPr="003A5623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768BAA13" w:rsidR="00E233E4" w:rsidRPr="00104961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14,208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7C768592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233E4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69E340C4" w:rsidR="00E233E4" w:rsidRPr="00A119A3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30,754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1FB8A6DF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29,462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45352FDD" w:rsidR="00E233E4" w:rsidRPr="003A5623" w:rsidRDefault="00686E28" w:rsidP="00DD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E233E4" w:rsidRPr="003A5623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9EF1CE2" w:rsidR="00E233E4" w:rsidRPr="003A5623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3E4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32039431" w:rsidR="00E233E4" w:rsidRPr="00A119A3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3,98</w:t>
            </w:r>
            <w:r w:rsidR="004D09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09E68C1C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8,295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7095D427" w:rsidR="00E233E4" w:rsidRPr="00104961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6E28"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15340B35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</w:p>
        </w:tc>
      </w:tr>
      <w:tr w:rsidR="00E233E4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0D149AF5" w:rsidR="00E233E4" w:rsidRPr="00686E2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34,737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6C99D281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37,757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3722043A" w:rsidR="00E233E4" w:rsidRPr="00842D38" w:rsidRDefault="00686E28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E28">
              <w:rPr>
                <w:rFonts w:ascii="Angsana New" w:hAnsi="Angsana New"/>
                <w:b/>
                <w:bCs/>
                <w:sz w:val="30"/>
                <w:szCs w:val="30"/>
              </w:rPr>
              <w:t>17,047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089EA276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6,214</w:t>
            </w:r>
          </w:p>
        </w:tc>
      </w:tr>
      <w:tr w:rsidR="00E233E4" w:rsidRPr="00104961" w14:paraId="60302CB4" w14:textId="77777777" w:rsidTr="00A90FED">
        <w:tc>
          <w:tcPr>
            <w:tcW w:w="2126" w:type="pct"/>
            <w:tcBorders>
              <w:top w:val="nil"/>
              <w:bottom w:val="nil"/>
            </w:tcBorders>
          </w:tcPr>
          <w:p w14:paraId="1F314A65" w14:textId="77777777" w:rsidR="00E233E4" w:rsidRPr="00104961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FC31B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ECC86A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4CD149AC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4042A0C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CAAC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E53128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</w:tcPr>
          <w:p w14:paraId="6E9B8AFE" w14:textId="77777777" w:rsidR="00E233E4" w:rsidRPr="00842D38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33E4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3E4" w:rsidRPr="00CE458C" w14:paraId="3ADB6B7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86A9" w14:textId="095EE67E" w:rsidR="00E233E4" w:rsidRPr="003A5623" w:rsidRDefault="00142857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5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E233E4" w:rsidRPr="003A5623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0B68DBF6" w:rsidR="00E233E4" w:rsidRPr="00842D38" w:rsidRDefault="00E233E4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CC45" w14:textId="341C2059" w:rsidR="00E233E4" w:rsidRPr="00614E0B" w:rsidRDefault="00142857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142857">
              <w:rPr>
                <w:rFonts w:ascii="Angsana New" w:hAnsi="Angsana New"/>
                <w:sz w:val="30"/>
                <w:szCs w:val="30"/>
              </w:rPr>
              <w:t>39,609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3E806E50" w:rsidR="00E233E4" w:rsidRPr="00507DDD" w:rsidRDefault="00E233E4" w:rsidP="00E2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/>
                <w:sz w:val="30"/>
                <w:szCs w:val="30"/>
              </w:rPr>
              <w:t>18,499</w:t>
            </w:r>
          </w:p>
        </w:tc>
      </w:tr>
      <w:tr w:rsidR="00142857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6B263" w14:textId="1C2F1203" w:rsidR="00142857" w:rsidRPr="00614E0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142857">
              <w:rPr>
                <w:rFonts w:ascii="Angsana New" w:hAnsi="Angsana New"/>
                <w:sz w:val="30"/>
                <w:szCs w:val="30"/>
              </w:rPr>
              <w:t>3,791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50CB319A" w:rsidR="00142857" w:rsidRPr="00614E0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10A4E" w14:textId="42A581FC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14285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6014C7E1" w:rsidR="00142857" w:rsidRPr="00614E0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857" w:rsidRPr="00CE458C" w14:paraId="7AEE9DE7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24A4B97B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857">
              <w:rPr>
                <w:rFonts w:ascii="Angsana New" w:hAnsi="Angsana New"/>
                <w:b/>
                <w:bCs/>
                <w:sz w:val="30"/>
                <w:szCs w:val="30"/>
              </w:rPr>
              <w:t>3,791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1E3AB47E" w:rsidR="00142857" w:rsidRPr="00614E0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39B098FE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857">
              <w:rPr>
                <w:rFonts w:ascii="Angsana New" w:hAnsi="Angsana New"/>
                <w:b/>
                <w:bCs/>
                <w:sz w:val="30"/>
                <w:szCs w:val="30"/>
              </w:rPr>
              <w:t>39,638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1844F442" w:rsidR="00142857" w:rsidRPr="00E233E4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3E4"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</w:tr>
      <w:tr w:rsidR="00142857" w:rsidRPr="00CE458C" w14:paraId="0D8BDA4D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BAEE1" w14:textId="77777777" w:rsidR="00142857" w:rsidRPr="00997B13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142857" w:rsidRPr="00997B13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4B884" w14:textId="77777777" w:rsidR="00142857" w:rsidRPr="00997B13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142857" w:rsidRPr="00507DDD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142857" w:rsidRPr="00614E0B" w:rsidRDefault="00142857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21FE" w:rsidRPr="00CE458C" w14:paraId="492CD36C" w14:textId="77777777" w:rsidTr="00D021FE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456B483" w14:textId="02FDE2E1" w:rsidR="00D021FE" w:rsidRPr="003A5623" w:rsidRDefault="003A5623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CBF3" w14:textId="77777777" w:rsidR="00D021FE" w:rsidRPr="00997B13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F243" w14:textId="77777777" w:rsidR="00D021FE" w:rsidRPr="00507DDD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955A4AC" w14:textId="77777777" w:rsidR="00D021FE" w:rsidRPr="00997B13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407" w14:textId="77777777" w:rsidR="00D021FE" w:rsidRPr="00507DDD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3D90" w14:textId="77777777" w:rsidR="00D021FE" w:rsidRPr="00997B13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A22B" w14:textId="77777777" w:rsidR="00D021FE" w:rsidRPr="00507DDD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A0411D4" w14:textId="77777777" w:rsidR="00D021FE" w:rsidRPr="00614E0B" w:rsidRDefault="00D021FE" w:rsidP="0014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31C5" w:rsidRPr="00CE458C" w14:paraId="5A4376C0" w14:textId="77777777" w:rsidTr="003A5623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65AA7059" w14:textId="065E19E3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4E1D2" w14:textId="57EE0661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06D0" w14:textId="77777777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2504" w14:textId="42EE7EF9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E0EB" w14:textId="77777777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388BE" w14:textId="0FF42F5F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3A56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5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DC1" w14:textId="77777777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0FD0" w14:textId="53FDDD45" w:rsidR="00BC31C5" w:rsidRPr="003A5623" w:rsidRDefault="00BC31C5" w:rsidP="00BC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A5623" w:rsidRPr="00CE458C" w14:paraId="53C09115" w14:textId="77777777" w:rsidTr="00BC31C5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B062357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896F" w14:textId="77777777" w:rsidR="003A5623" w:rsidRPr="00997B13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672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281534" w14:textId="77777777" w:rsidR="003A5623" w:rsidRPr="00997B13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1CC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D4B01" w14:textId="77777777" w:rsidR="003A5623" w:rsidRPr="00997B13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C9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85A64" w14:textId="77777777" w:rsidR="003A5623" w:rsidRPr="00614E0B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5623" w:rsidRPr="00CE458C" w14:paraId="0FF6BF05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623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58CC0318" w:rsidR="003A5623" w:rsidRPr="00614E0B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857">
              <w:rPr>
                <w:rFonts w:ascii="Angsana New" w:hAnsi="Angsana New"/>
                <w:b/>
                <w:bCs/>
                <w:sz w:val="30"/>
                <w:szCs w:val="30"/>
              </w:rPr>
              <w:t>5,861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5B283AFA" w:rsidR="003A5623" w:rsidRPr="00614E0B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6,655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72484516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857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3A5623" w:rsidRPr="00507DDD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5CE7F5EE" w:rsidR="003A5623" w:rsidRPr="00614E0B" w:rsidRDefault="003A5623" w:rsidP="003A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E2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2AB16" w14:textId="11CCE943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8D5A12" w14:textId="77777777" w:rsidR="00BE193D" w:rsidRPr="00016EB8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0C7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0BDF39CC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EA5AF74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509EDB6B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611BC67A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D8D52AB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12EB72B6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70C7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E870C7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3562CA8C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7DC8061D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3695A332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A90E2F5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2324413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D76B51A" w14:textId="777777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6924A277" w:rsidR="00E870C7" w:rsidRPr="002F4B0F" w:rsidRDefault="00E870C7" w:rsidP="00E8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70C7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E870C7" w:rsidRPr="00ED3D80" w:rsidRDefault="00E870C7" w:rsidP="00E870C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E870C7" w:rsidRPr="00ED3D80" w:rsidRDefault="00E870C7" w:rsidP="00E870C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CCA" w:rsidRPr="00ED3D80" w14:paraId="6996A304" w14:textId="77777777" w:rsidTr="0050121C">
        <w:tc>
          <w:tcPr>
            <w:tcW w:w="2035" w:type="pct"/>
          </w:tcPr>
          <w:p w14:paraId="1F6E6C93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129E19CA" w:rsidR="00FB5CCA" w:rsidRPr="002D12BB" w:rsidRDefault="00DD3A22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317,188</w:t>
            </w:r>
          </w:p>
        </w:tc>
        <w:tc>
          <w:tcPr>
            <w:tcW w:w="128" w:type="pct"/>
          </w:tcPr>
          <w:p w14:paraId="6666A0F1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1891266E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317,476</w:t>
            </w:r>
          </w:p>
        </w:tc>
        <w:tc>
          <w:tcPr>
            <w:tcW w:w="147" w:type="pct"/>
          </w:tcPr>
          <w:p w14:paraId="4ECF8022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32212474" w:rsidR="00FB5CCA" w:rsidRPr="00ED3D80" w:rsidRDefault="00DB6C1F" w:rsidP="00D62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215,556</w:t>
            </w:r>
          </w:p>
        </w:tc>
        <w:tc>
          <w:tcPr>
            <w:tcW w:w="140" w:type="pct"/>
          </w:tcPr>
          <w:p w14:paraId="2D2FD0A1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4EAB6D1A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239,2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B5CCA" w:rsidRPr="00ED3D80" w14:paraId="1A947A69" w14:textId="77777777" w:rsidTr="0050121C">
        <w:tc>
          <w:tcPr>
            <w:tcW w:w="2035" w:type="pct"/>
          </w:tcPr>
          <w:p w14:paraId="52F8C1D2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FB5CCA" w:rsidRPr="002D12BB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CCA" w:rsidRPr="00ED3D80" w14:paraId="607A22B0" w14:textId="77777777" w:rsidTr="0050121C">
        <w:tc>
          <w:tcPr>
            <w:tcW w:w="2035" w:type="pct"/>
          </w:tcPr>
          <w:p w14:paraId="4D28CD02" w14:textId="7300DBD6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39392C17" w:rsidR="00FB5CCA" w:rsidRPr="002D12B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37,029</w:t>
            </w:r>
          </w:p>
        </w:tc>
        <w:tc>
          <w:tcPr>
            <w:tcW w:w="128" w:type="pct"/>
          </w:tcPr>
          <w:p w14:paraId="0C36D519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137C0C0D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73,800</w:t>
            </w:r>
          </w:p>
        </w:tc>
        <w:tc>
          <w:tcPr>
            <w:tcW w:w="147" w:type="pct"/>
          </w:tcPr>
          <w:p w14:paraId="5F613A98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39D84188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88,50</w:t>
            </w:r>
            <w:r w:rsidR="00A72E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20C3840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21855B35" w:rsidR="00FB5CCA" w:rsidRPr="005014C6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58,793</w:t>
            </w:r>
          </w:p>
        </w:tc>
      </w:tr>
      <w:tr w:rsidR="00FB5CCA" w:rsidRPr="00ED3D80" w14:paraId="2E18A393" w14:textId="77777777" w:rsidTr="0050121C">
        <w:tc>
          <w:tcPr>
            <w:tcW w:w="2035" w:type="pct"/>
          </w:tcPr>
          <w:p w14:paraId="4891AF93" w14:textId="1D8C697F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4908DA65" w:rsidR="00FB5CCA" w:rsidRPr="002D12B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12,201</w:t>
            </w:r>
          </w:p>
        </w:tc>
        <w:tc>
          <w:tcPr>
            <w:tcW w:w="128" w:type="pct"/>
          </w:tcPr>
          <w:p w14:paraId="3EBFF48E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18E70A25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18,602</w:t>
            </w:r>
          </w:p>
        </w:tc>
        <w:tc>
          <w:tcPr>
            <w:tcW w:w="147" w:type="pct"/>
          </w:tcPr>
          <w:p w14:paraId="111B2310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010D2EE8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3,784</w:t>
            </w:r>
          </w:p>
        </w:tc>
        <w:tc>
          <w:tcPr>
            <w:tcW w:w="140" w:type="pct"/>
          </w:tcPr>
          <w:p w14:paraId="43919FFC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1408D527" w:rsidR="00FB5CCA" w:rsidRPr="005014C6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</w:tr>
      <w:tr w:rsidR="00FB5CCA" w:rsidRPr="00ED3D80" w14:paraId="0DCAEF65" w14:textId="77777777" w:rsidTr="0050121C">
        <w:tc>
          <w:tcPr>
            <w:tcW w:w="2035" w:type="pct"/>
          </w:tcPr>
          <w:p w14:paraId="0247F93A" w14:textId="26F3C354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4DB766C5" w:rsidR="00FB5CCA" w:rsidRPr="002D12B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  <w:tc>
          <w:tcPr>
            <w:tcW w:w="128" w:type="pct"/>
          </w:tcPr>
          <w:p w14:paraId="50B81CD2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727CE27D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sz w:val="30"/>
                <w:szCs w:val="30"/>
              </w:rPr>
              <w:t>20,459</w:t>
            </w:r>
          </w:p>
        </w:tc>
        <w:tc>
          <w:tcPr>
            <w:tcW w:w="147" w:type="pct"/>
          </w:tcPr>
          <w:p w14:paraId="410738D9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18EC1CFD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0" w:type="pct"/>
          </w:tcPr>
          <w:p w14:paraId="61BB349A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31E5E4ED" w:rsidR="00FB5CCA" w:rsidRPr="005014C6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</w:tr>
      <w:tr w:rsidR="00FB5CCA" w:rsidRPr="00ED3D80" w14:paraId="4632E9C1" w14:textId="77777777" w:rsidTr="00995FC1">
        <w:tc>
          <w:tcPr>
            <w:tcW w:w="2035" w:type="pct"/>
          </w:tcPr>
          <w:p w14:paraId="3D4EBD8C" w14:textId="2B7EFD45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1C03E0E4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6,6</w:t>
            </w:r>
            <w:r w:rsidR="00D17F3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8" w:type="pct"/>
          </w:tcPr>
          <w:p w14:paraId="4461A0E5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3C09C654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9,613</w:t>
            </w:r>
          </w:p>
        </w:tc>
        <w:tc>
          <w:tcPr>
            <w:tcW w:w="147" w:type="pct"/>
          </w:tcPr>
          <w:p w14:paraId="21618C2C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772F7C8E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2,209</w:t>
            </w:r>
          </w:p>
        </w:tc>
        <w:tc>
          <w:tcPr>
            <w:tcW w:w="140" w:type="pct"/>
          </w:tcPr>
          <w:p w14:paraId="7F5A8753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5B8C34EF" w:rsidR="00FB5CCA" w:rsidRPr="005014C6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3,088</w:t>
            </w:r>
          </w:p>
        </w:tc>
      </w:tr>
      <w:tr w:rsidR="00FB5CCA" w:rsidRPr="00ED3D80" w14:paraId="3F537C65" w14:textId="77777777" w:rsidTr="00BC31C5">
        <w:tc>
          <w:tcPr>
            <w:tcW w:w="2035" w:type="pct"/>
          </w:tcPr>
          <w:p w14:paraId="2A3E6F3A" w14:textId="6591AF6F" w:rsidR="00FB5CCA" w:rsidRPr="00BC31C5" w:rsidRDefault="00BC31C5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1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4431F7A2" w:rsidR="00FB5CCA" w:rsidRPr="00614E0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C1F">
              <w:rPr>
                <w:rFonts w:ascii="Angsana New" w:hAnsi="Angsana New"/>
                <w:b/>
                <w:bCs/>
                <w:sz w:val="30"/>
                <w:szCs w:val="30"/>
              </w:rPr>
              <w:t>376,</w:t>
            </w:r>
            <w:r w:rsidR="00D17F37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28" w:type="pct"/>
          </w:tcPr>
          <w:p w14:paraId="33863E39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5E0A542A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439,950</w:t>
            </w:r>
          </w:p>
        </w:tc>
        <w:tc>
          <w:tcPr>
            <w:tcW w:w="147" w:type="pct"/>
          </w:tcPr>
          <w:p w14:paraId="6CA1BFEE" w14:textId="77777777" w:rsidR="00FB5CCA" w:rsidRPr="00C53F52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73C75C2E" w:rsidR="00FB5CCA" w:rsidRPr="00614E0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C1F">
              <w:rPr>
                <w:rFonts w:ascii="Angsana New" w:hAnsi="Angsana New"/>
                <w:b/>
                <w:bCs/>
                <w:sz w:val="30"/>
                <w:szCs w:val="30"/>
              </w:rPr>
              <w:t>310,50</w:t>
            </w:r>
            <w:r w:rsidR="00A72E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6B3482F3" w14:textId="77777777" w:rsidR="00FB5CCA" w:rsidRPr="00C53F52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2CD790B0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B5CCA" w:rsidRPr="00ED3D80" w14:paraId="5209547D" w14:textId="77777777" w:rsidTr="00A90FED">
        <w:tc>
          <w:tcPr>
            <w:tcW w:w="2035" w:type="pct"/>
          </w:tcPr>
          <w:p w14:paraId="15ECB394" w14:textId="2FE0542D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62CA71BB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128" w:type="pct"/>
          </w:tcPr>
          <w:p w14:paraId="26D71354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254075D7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147" w:type="pct"/>
          </w:tcPr>
          <w:p w14:paraId="2C508D17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108FC872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DD19446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CCA" w:rsidRPr="00ED3D80" w14:paraId="49E477A9" w14:textId="77777777" w:rsidTr="0050121C">
        <w:tc>
          <w:tcPr>
            <w:tcW w:w="2035" w:type="pct"/>
          </w:tcPr>
          <w:p w14:paraId="4AFB1D12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58D9ECD1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(18</w:t>
            </w:r>
            <w:r w:rsidR="00D17F37">
              <w:rPr>
                <w:rFonts w:ascii="Angsana New" w:hAnsi="Angsana New"/>
                <w:sz w:val="30"/>
                <w:szCs w:val="30"/>
              </w:rPr>
              <w:t>6</w:t>
            </w:r>
            <w:r w:rsidRPr="00DB6C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66B88D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34F57D4B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47" w:type="pct"/>
          </w:tcPr>
          <w:p w14:paraId="788793C3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6DA2286C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7FAB84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CCA" w:rsidRPr="00ED3D80" w14:paraId="74A2EBD2" w14:textId="77777777" w:rsidTr="0050121C">
        <w:tc>
          <w:tcPr>
            <w:tcW w:w="2035" w:type="pct"/>
          </w:tcPr>
          <w:p w14:paraId="5CCF641C" w14:textId="77777777" w:rsidR="00FB5CCA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08E25DC1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(11,7</w:t>
            </w:r>
            <w:r w:rsidR="00D17F37">
              <w:rPr>
                <w:rFonts w:ascii="Angsana New" w:hAnsi="Angsana New"/>
                <w:sz w:val="30"/>
                <w:szCs w:val="30"/>
              </w:rPr>
              <w:t>72</w:t>
            </w:r>
            <w:r w:rsidRPr="00DB6C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3B7E99F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48D464F6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(11,836)</w:t>
            </w:r>
          </w:p>
        </w:tc>
        <w:tc>
          <w:tcPr>
            <w:tcW w:w="147" w:type="pct"/>
          </w:tcPr>
          <w:p w14:paraId="20BB24B3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26998311" w:rsidR="00FB5CCA" w:rsidRPr="00ED3D80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6C1F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  <w:tc>
          <w:tcPr>
            <w:tcW w:w="140" w:type="pct"/>
          </w:tcPr>
          <w:p w14:paraId="11C0178F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5D2F8B11" w:rsidR="00FB5CCA" w:rsidRPr="005014C6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(2,045)</w:t>
            </w:r>
          </w:p>
        </w:tc>
      </w:tr>
      <w:tr w:rsidR="00FB5CCA" w:rsidRPr="002301B3" w14:paraId="406FEF01" w14:textId="77777777" w:rsidTr="0050121C">
        <w:tc>
          <w:tcPr>
            <w:tcW w:w="2035" w:type="pct"/>
          </w:tcPr>
          <w:p w14:paraId="293DE01C" w14:textId="1EEE5759" w:rsidR="00FB5CCA" w:rsidRPr="00ED3D80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5DC9DE72" w:rsidR="00FB5CCA" w:rsidRPr="00614E0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C1F">
              <w:rPr>
                <w:rFonts w:ascii="Angsana New" w:hAnsi="Angsana New"/>
                <w:b/>
                <w:bCs/>
                <w:sz w:val="30"/>
                <w:szCs w:val="30"/>
              </w:rPr>
              <w:t>363,913</w:t>
            </w:r>
          </w:p>
        </w:tc>
        <w:tc>
          <w:tcPr>
            <w:tcW w:w="128" w:type="pct"/>
          </w:tcPr>
          <w:p w14:paraId="262415F9" w14:textId="77777777" w:rsidR="00FB5CCA" w:rsidRPr="00ED3D80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17320C7C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427,614</w:t>
            </w:r>
          </w:p>
        </w:tc>
        <w:tc>
          <w:tcPr>
            <w:tcW w:w="147" w:type="pct"/>
          </w:tcPr>
          <w:p w14:paraId="2D1E4E68" w14:textId="77777777" w:rsidR="00FB5CCA" w:rsidRPr="00C53F52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1F3C3830" w:rsidR="00FB5CCA" w:rsidRPr="00614E0B" w:rsidRDefault="00DB6C1F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C1F">
              <w:rPr>
                <w:rFonts w:ascii="Angsana New" w:hAnsi="Angsana New"/>
                <w:b/>
                <w:bCs/>
                <w:sz w:val="30"/>
                <w:szCs w:val="30"/>
              </w:rPr>
              <w:t>308,36</w:t>
            </w:r>
            <w:r w:rsidR="00A72E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9884B21" w14:textId="77777777" w:rsidR="00FB5CCA" w:rsidRPr="00C53F52" w:rsidRDefault="00FB5CCA" w:rsidP="00FB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4CD343DA" w:rsidR="00FB5CCA" w:rsidRPr="00614E0B" w:rsidRDefault="00FB5CCA" w:rsidP="00FB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BDEAEC0" w14:textId="77777777" w:rsidR="00BC31C5" w:rsidRDefault="00BC31C5" w:rsidP="0050121C">
      <w:pPr>
        <w:rPr>
          <w:rFonts w:asciiTheme="majorBidi" w:hAnsiTheme="majorBidi" w:cstheme="majorBidi"/>
          <w:sz w:val="16"/>
          <w:szCs w:val="16"/>
        </w:rPr>
      </w:pPr>
    </w:p>
    <w:p w14:paraId="1399D24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4A5F24E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747D1E9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7E1F3544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0F5D0AB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13769BD2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5A248D4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742581B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1C186C3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329FA90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2C5FE883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348C117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1CFCCFE3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3DE4320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6E9A4068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28E9EEEC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75B72CC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3F04342C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33E17AC4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75FBE1EB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16E0291F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12C7BF6D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7AF25045" w14:textId="77777777" w:rsidR="00016EB8" w:rsidRP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6C07A80" w14:textId="0C477A39" w:rsidR="001206FB" w:rsidRDefault="00FA3821" w:rsidP="00016EB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263A2C6F" w14:textId="77777777" w:rsidR="00016EB8" w:rsidRPr="00016EB8" w:rsidRDefault="00016EB8" w:rsidP="00016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EF1D64" w:rsidRPr="001B1A4A" w14:paraId="2CBEF737" w14:textId="77777777" w:rsidTr="00300E42">
        <w:trPr>
          <w:tblHeader/>
        </w:trPr>
        <w:tc>
          <w:tcPr>
            <w:tcW w:w="2880" w:type="dxa"/>
            <w:vAlign w:val="bottom"/>
          </w:tcPr>
          <w:p w14:paraId="4D46F758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68BD033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1D64" w:rsidRPr="001B1A4A" w14:paraId="62866053" w14:textId="77777777" w:rsidTr="00300E42">
        <w:trPr>
          <w:tblHeader/>
        </w:trPr>
        <w:tc>
          <w:tcPr>
            <w:tcW w:w="2880" w:type="dxa"/>
            <w:vAlign w:val="bottom"/>
            <w:hideMark/>
          </w:tcPr>
          <w:p w14:paraId="351EC5C8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78966A76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D7F24C8" w14:textId="7039226B" w:rsidR="00EF1D64" w:rsidRPr="001B1A4A" w:rsidRDefault="00997B13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1D64"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F1D64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1B2E67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74167C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3384998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16BF415" w14:textId="58EBA49F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457F9562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4A92B395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90032F1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7AF4343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B4109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52D9356" w14:textId="77777777" w:rsidR="00A53144" w:rsidRPr="00ED7C0E" w:rsidRDefault="00A53144" w:rsidP="00A5314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51F0819" w14:textId="2E967981" w:rsidR="00EF1D64" w:rsidRPr="001B1A4A" w:rsidRDefault="00997B13" w:rsidP="00A5314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7B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FB5CCA">
              <w:rPr>
                <w:rFonts w:ascii="Angsana New" w:hAnsi="Angsana New"/>
                <w:sz w:val="26"/>
                <w:szCs w:val="26"/>
              </w:rPr>
              <w:t>1</w:t>
            </w:r>
            <w:r w:rsidR="00FB5CC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F1D64" w:rsidRPr="001B1A4A" w14:paraId="0F5DD802" w14:textId="77777777" w:rsidTr="00300E42">
        <w:trPr>
          <w:tblHeader/>
        </w:trPr>
        <w:tc>
          <w:tcPr>
            <w:tcW w:w="2880" w:type="dxa"/>
            <w:vAlign w:val="bottom"/>
          </w:tcPr>
          <w:p w14:paraId="582A47A9" w14:textId="77777777" w:rsidR="00EF1D64" w:rsidRPr="001B1A4A" w:rsidRDefault="00EF1D6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690C13BB" w14:textId="77777777" w:rsidR="00EF1D64" w:rsidRPr="006844E6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F1D64" w:rsidRPr="001B1A4A" w14:paraId="34D3EE7C" w14:textId="77777777" w:rsidTr="00BC31C5">
        <w:tc>
          <w:tcPr>
            <w:tcW w:w="2880" w:type="dxa"/>
            <w:vAlign w:val="bottom"/>
          </w:tcPr>
          <w:p w14:paraId="1E348DDC" w14:textId="427D97D9" w:rsidR="00EF1D64" w:rsidRPr="001B1A4A" w:rsidRDefault="00997B13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B5C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6132EF3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0EDC1A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71EBF38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19A7EDD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F01D4F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545BDB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3549CBA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0D5FF0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C266842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7F4C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25FD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1D64" w:rsidRPr="001B1A4A" w14:paraId="2C293F33" w14:textId="77777777" w:rsidTr="00BC31C5">
        <w:trPr>
          <w:trHeight w:val="245"/>
        </w:trPr>
        <w:tc>
          <w:tcPr>
            <w:tcW w:w="2880" w:type="dxa"/>
            <w:vAlign w:val="bottom"/>
          </w:tcPr>
          <w:p w14:paraId="4170DF31" w14:textId="77777777" w:rsidR="00EF1D64" w:rsidRPr="001B1A4A" w:rsidRDefault="00EF1D6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22F33F8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E96A6B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0A43CA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7B690FA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1E4B245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97C6AE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2ADAAE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81068D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E52B63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E387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96D0C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15E" w:rsidRPr="001B1A4A" w14:paraId="0BFB0130" w14:textId="77777777" w:rsidTr="00BC31C5">
        <w:tc>
          <w:tcPr>
            <w:tcW w:w="2880" w:type="dxa"/>
            <w:vAlign w:val="bottom"/>
          </w:tcPr>
          <w:p w14:paraId="5F4BD989" w14:textId="4D0AEEBB" w:rsidR="0067615E" w:rsidRDefault="00BC31C5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BE5399A" w14:textId="0BB5FFBC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543,130</w:t>
            </w:r>
          </w:p>
        </w:tc>
        <w:tc>
          <w:tcPr>
            <w:tcW w:w="241" w:type="dxa"/>
            <w:vAlign w:val="bottom"/>
          </w:tcPr>
          <w:p w14:paraId="23DFCB2C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5B822522" w14:textId="297061C5" w:rsidR="0067615E" w:rsidRPr="00336C1B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94,098</w:t>
            </w:r>
          </w:p>
        </w:tc>
        <w:tc>
          <w:tcPr>
            <w:tcW w:w="249" w:type="dxa"/>
            <w:vAlign w:val="bottom"/>
          </w:tcPr>
          <w:p w14:paraId="2AD77480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269D229A" w14:textId="46C9D692" w:rsidR="0067615E" w:rsidRPr="00336C1B" w:rsidRDefault="002E2978" w:rsidP="00451E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(120,000)</w:t>
            </w:r>
          </w:p>
        </w:tc>
        <w:tc>
          <w:tcPr>
            <w:tcW w:w="249" w:type="dxa"/>
            <w:vAlign w:val="bottom"/>
          </w:tcPr>
          <w:p w14:paraId="75452816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791FD265" w14:textId="4A9F1E83" w:rsidR="0067615E" w:rsidRPr="00336C1B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(142)</w:t>
            </w:r>
          </w:p>
        </w:tc>
        <w:tc>
          <w:tcPr>
            <w:tcW w:w="249" w:type="dxa"/>
            <w:vAlign w:val="bottom"/>
          </w:tcPr>
          <w:p w14:paraId="54D75704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43204B3" w14:textId="27BBB0E9" w:rsidR="0067615E" w:rsidRPr="00336C1B" w:rsidRDefault="002E2978" w:rsidP="002E297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EB3578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6F32C1" w14:textId="2A81D25A" w:rsidR="0067615E" w:rsidRPr="00336C1B" w:rsidRDefault="002E2978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517</w:t>
            </w:r>
            <w:r w:rsidRPr="00336C1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36C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086</w:t>
            </w:r>
          </w:p>
        </w:tc>
      </w:tr>
      <w:tr w:rsidR="0067615E" w:rsidRPr="001B1A4A" w14:paraId="383ED402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376957A5" w14:textId="77777777" w:rsidR="0067615E" w:rsidRPr="001B1A4A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541A2C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7D03E5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F0B2FF9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B3C3DBF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1199D82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EBC44E4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7ABAF4D" w14:textId="77777777" w:rsidR="0067615E" w:rsidRPr="00A8327D" w:rsidRDefault="0067615E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070F9F5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93215CE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7B4598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29B62F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15E" w:rsidRPr="001B1A4A" w14:paraId="0AD6E296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5D582DA3" w14:textId="77777777" w:rsidR="0067615E" w:rsidRPr="001B1A4A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DBB483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9A8C773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AF87A04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96DD362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553079B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579734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450942F" w14:textId="77777777" w:rsidR="0067615E" w:rsidRPr="00A8327D" w:rsidRDefault="0067615E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251B74D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3F1D1DA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0C599B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D67F1A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15E" w:rsidRPr="001B1A4A" w14:paraId="79182760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70BF5BAC" w14:textId="2137511F" w:rsidR="0067615E" w:rsidRPr="001B1A4A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2CC4C0" w14:textId="604C6234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336C1B">
              <w:rPr>
                <w:rFonts w:ascii="Angsana New" w:hAnsi="Angsana New"/>
                <w:sz w:val="26"/>
                <w:szCs w:val="26"/>
              </w:rPr>
              <w:t>305,852</w:t>
            </w:r>
          </w:p>
        </w:tc>
        <w:tc>
          <w:tcPr>
            <w:tcW w:w="241" w:type="dxa"/>
            <w:vAlign w:val="bottom"/>
          </w:tcPr>
          <w:p w14:paraId="6884EFE9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F4A8B7" w14:textId="595E4570" w:rsidR="0067615E" w:rsidRPr="00336C1B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104,409</w:t>
            </w:r>
          </w:p>
        </w:tc>
        <w:tc>
          <w:tcPr>
            <w:tcW w:w="249" w:type="dxa"/>
            <w:vAlign w:val="bottom"/>
          </w:tcPr>
          <w:p w14:paraId="1AF963FA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C7D2C15" w14:textId="5DA3CF39" w:rsidR="0067615E" w:rsidRPr="00336C1B" w:rsidRDefault="002E2978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9111FA9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0F85DF4" w14:textId="3E017BDB" w:rsidR="0067615E" w:rsidRPr="00336C1B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  <w:tc>
          <w:tcPr>
            <w:tcW w:w="249" w:type="dxa"/>
            <w:vAlign w:val="bottom"/>
          </w:tcPr>
          <w:p w14:paraId="13391F07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1680AAA" w14:textId="07578EB4" w:rsidR="0067615E" w:rsidRPr="00336C1B" w:rsidRDefault="002E2978" w:rsidP="00E2132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6DDB4C" w14:textId="77777777" w:rsidR="0067615E" w:rsidRPr="00336C1B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2CDA6" w14:textId="4548F474" w:rsidR="0067615E" w:rsidRPr="00336C1B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410,122</w:t>
            </w:r>
          </w:p>
        </w:tc>
      </w:tr>
      <w:tr w:rsidR="0067615E" w:rsidRPr="00DF2AF3" w14:paraId="26DBA667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8C246AB" w14:textId="1A49E16B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A21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01DE3FD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55C040E4" w14:textId="77777777" w:rsidR="0067615E" w:rsidRPr="00224A21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865ED1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CF058A8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B8611FB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16C81DB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ABE86D3" w14:textId="77777777" w:rsidR="0067615E" w:rsidRPr="00224A21" w:rsidRDefault="0067615E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A472572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6744341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450156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51093A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15E" w:rsidRPr="00DF2AF3" w14:paraId="72F1E9EB" w14:textId="77777777" w:rsidTr="004578C6">
        <w:trPr>
          <w:trHeight w:val="60"/>
        </w:trPr>
        <w:tc>
          <w:tcPr>
            <w:tcW w:w="2880" w:type="dxa"/>
            <w:vAlign w:val="bottom"/>
          </w:tcPr>
          <w:p w14:paraId="23D401B9" w14:textId="1F597B13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A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224A2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2DFB7" w14:textId="53D9192C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24A21">
              <w:rPr>
                <w:rFonts w:ascii="Angsana New" w:hAnsi="Angsana New"/>
                <w:sz w:val="26"/>
                <w:szCs w:val="26"/>
              </w:rPr>
              <w:t>3,060</w:t>
            </w:r>
          </w:p>
        </w:tc>
        <w:tc>
          <w:tcPr>
            <w:tcW w:w="241" w:type="dxa"/>
            <w:vAlign w:val="bottom"/>
          </w:tcPr>
          <w:p w14:paraId="615D2A39" w14:textId="77777777" w:rsidR="0067615E" w:rsidRPr="00224A21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9B621" w14:textId="55C0B9C6" w:rsidR="0067615E" w:rsidRPr="00224A21" w:rsidRDefault="002E2978" w:rsidP="00E2132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13CFFA2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7B60F" w14:textId="7051A5EE" w:rsidR="0067615E" w:rsidRPr="00224A21" w:rsidRDefault="002E2978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A800682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697BF" w14:textId="63F6FD2A" w:rsidR="0067615E" w:rsidRPr="00224A21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95FD7" w:rsidRPr="00224A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224A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2785127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E2C0C" w14:textId="450A50F4" w:rsidR="0067615E" w:rsidRPr="00224A21" w:rsidRDefault="002E2978" w:rsidP="0067615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8AE5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0E9586B" w14:textId="5D698AF8" w:rsidR="0067615E" w:rsidRPr="00224A21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sz w:val="26"/>
                <w:szCs w:val="26"/>
              </w:rPr>
              <w:t>3,055</w:t>
            </w:r>
          </w:p>
        </w:tc>
      </w:tr>
      <w:tr w:rsidR="0067615E" w:rsidRPr="001B1A4A" w14:paraId="432386B8" w14:textId="77777777" w:rsidTr="002E2978">
        <w:trPr>
          <w:trHeight w:val="60"/>
        </w:trPr>
        <w:tc>
          <w:tcPr>
            <w:tcW w:w="2880" w:type="dxa"/>
            <w:vAlign w:val="bottom"/>
          </w:tcPr>
          <w:p w14:paraId="246152A6" w14:textId="30660C3D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6FD7" w14:textId="4AA78061" w:rsidR="0067615E" w:rsidRPr="00224A21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308,912</w:t>
            </w:r>
          </w:p>
        </w:tc>
        <w:tc>
          <w:tcPr>
            <w:tcW w:w="241" w:type="dxa"/>
            <w:vAlign w:val="bottom"/>
          </w:tcPr>
          <w:p w14:paraId="264B542A" w14:textId="77777777" w:rsidR="0067615E" w:rsidRPr="00224A21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8868E" w14:textId="2F5E7D5D" w:rsidR="0067615E" w:rsidRPr="00224A21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104,409</w:t>
            </w:r>
          </w:p>
        </w:tc>
        <w:tc>
          <w:tcPr>
            <w:tcW w:w="249" w:type="dxa"/>
            <w:vAlign w:val="bottom"/>
          </w:tcPr>
          <w:p w14:paraId="1D7ED160" w14:textId="77777777" w:rsidR="0067615E" w:rsidRPr="00224A21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316E9" w14:textId="550F405B" w:rsidR="0067615E" w:rsidRPr="00224A21" w:rsidRDefault="002E2978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402A39D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B9600" w14:textId="650CDAA7" w:rsidR="0067615E" w:rsidRPr="00224A21" w:rsidRDefault="002E2978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</w:t>
            </w:r>
            <w:r w:rsidR="00195FD7"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2C66148" w14:textId="77777777" w:rsidR="0067615E" w:rsidRPr="00224A21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D47B" w14:textId="7327C98B" w:rsidR="0067615E" w:rsidRPr="00224A21" w:rsidRDefault="002E2978" w:rsidP="00E2132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A5DE8" w14:textId="77777777" w:rsidR="0067615E" w:rsidRPr="00224A21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16459" w14:textId="174CAA23" w:rsidR="0067615E" w:rsidRPr="00224A21" w:rsidRDefault="002E2978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A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413,177</w:t>
            </w:r>
          </w:p>
        </w:tc>
      </w:tr>
      <w:tr w:rsidR="00782B90" w:rsidRPr="001B1A4A" w14:paraId="1B32DB48" w14:textId="77777777" w:rsidTr="00782B90">
        <w:trPr>
          <w:trHeight w:val="60"/>
        </w:trPr>
        <w:tc>
          <w:tcPr>
            <w:tcW w:w="2880" w:type="dxa"/>
            <w:vAlign w:val="bottom"/>
          </w:tcPr>
          <w:p w14:paraId="563F9AFC" w14:textId="77777777" w:rsidR="00782B90" w:rsidRPr="00224A21" w:rsidRDefault="00782B90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98F4F" w14:textId="77777777" w:rsidR="00782B90" w:rsidRPr="00224A21" w:rsidRDefault="00782B90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26BBAC5" w14:textId="77777777" w:rsidR="00782B90" w:rsidRPr="00224A21" w:rsidRDefault="00782B90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8CEB7" w14:textId="77777777" w:rsidR="00782B90" w:rsidRPr="00224A21" w:rsidRDefault="00782B90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34F1056" w14:textId="77777777" w:rsidR="00782B90" w:rsidRPr="00224A21" w:rsidRDefault="00782B90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25C28" w14:textId="77777777" w:rsidR="00782B90" w:rsidRPr="00224A21" w:rsidRDefault="00782B90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60624C1" w14:textId="77777777" w:rsidR="00782B90" w:rsidRPr="00224A21" w:rsidRDefault="00782B90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CCFC0" w14:textId="77777777" w:rsidR="00782B90" w:rsidRPr="00224A21" w:rsidRDefault="00782B90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7AECED" w14:textId="77777777" w:rsidR="00782B90" w:rsidRPr="00224A21" w:rsidRDefault="00782B90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01F1C" w14:textId="77777777" w:rsidR="00782B90" w:rsidRPr="00224A21" w:rsidRDefault="00782B90" w:rsidP="00E2132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1634F0" w14:textId="77777777" w:rsidR="00782B90" w:rsidRPr="00224A21" w:rsidRDefault="00782B90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3F9A4C5" w14:textId="77777777" w:rsidR="00782B90" w:rsidRPr="00224A21" w:rsidRDefault="00782B90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7615E" w:rsidRPr="001B1A4A" w14:paraId="00AB13AC" w14:textId="77777777" w:rsidTr="00300E42">
        <w:tc>
          <w:tcPr>
            <w:tcW w:w="2880" w:type="dxa"/>
            <w:vAlign w:val="bottom"/>
          </w:tcPr>
          <w:p w14:paraId="518FBCDC" w14:textId="4DF9BE27" w:rsidR="0067615E" w:rsidRPr="001B1A4A" w:rsidRDefault="0067615E" w:rsidP="0067615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124D29C1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5477ED2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D9107D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5A48DA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A9AAF0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E0F878F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4D07900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BEDF2D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1848396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8DAD9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B08A01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15E" w:rsidRPr="001B1A4A" w14:paraId="5CDEE929" w14:textId="77777777" w:rsidTr="00300E42">
        <w:tc>
          <w:tcPr>
            <w:tcW w:w="2880" w:type="dxa"/>
            <w:vAlign w:val="bottom"/>
          </w:tcPr>
          <w:p w14:paraId="3E1E4FA7" w14:textId="329EDEE9" w:rsidR="0067615E" w:rsidRPr="001B1A4A" w:rsidRDefault="0067615E" w:rsidP="0067615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BE28CEB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D44CABF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22BDC7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D76492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039F062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C7B40C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D52FF09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40ECB78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6A09435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29862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CD5A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15E" w:rsidRPr="001B1A4A" w14:paraId="6EF72DD9" w14:textId="77777777" w:rsidTr="00300E42">
        <w:tc>
          <w:tcPr>
            <w:tcW w:w="2880" w:type="dxa"/>
            <w:vAlign w:val="bottom"/>
          </w:tcPr>
          <w:p w14:paraId="4B1A684D" w14:textId="2ADFD48B" w:rsidR="0067615E" w:rsidRPr="001B1A4A" w:rsidRDefault="0067615E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F204164" w14:textId="4799746B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621,018</w:t>
            </w:r>
          </w:p>
        </w:tc>
        <w:tc>
          <w:tcPr>
            <w:tcW w:w="241" w:type="dxa"/>
            <w:vAlign w:val="bottom"/>
          </w:tcPr>
          <w:p w14:paraId="237976FE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5D6A3B4" w14:textId="1984B032" w:rsidR="0067615E" w:rsidRPr="00336C1B" w:rsidRDefault="0067615E" w:rsidP="0067615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652D110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2B0DC9" w14:textId="2440E612" w:rsidR="0067615E" w:rsidRPr="00336C1B" w:rsidRDefault="0067615E" w:rsidP="00451E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(75,200)</w:t>
            </w:r>
          </w:p>
        </w:tc>
        <w:tc>
          <w:tcPr>
            <w:tcW w:w="249" w:type="dxa"/>
            <w:vAlign w:val="bottom"/>
          </w:tcPr>
          <w:p w14:paraId="48BC899F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3F87C0C" w14:textId="68C6F8F5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(620)</w:t>
            </w:r>
          </w:p>
        </w:tc>
        <w:tc>
          <w:tcPr>
            <w:tcW w:w="249" w:type="dxa"/>
            <w:vAlign w:val="bottom"/>
          </w:tcPr>
          <w:p w14:paraId="6EBB9653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D82D04F" w14:textId="1AF38CC4" w:rsidR="0067615E" w:rsidRPr="00B35A5F" w:rsidRDefault="0067615E" w:rsidP="00451ECF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33"/>
                <w:lang w:val="en-US" w:bidi="th-TH"/>
              </w:rPr>
            </w:pPr>
            <w:r w:rsidRPr="004A5A15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336C1B">
              <w:rPr>
                <w:rFonts w:ascii="Angsana New" w:hAnsi="Angsana New"/>
                <w:sz w:val="26"/>
                <w:szCs w:val="26"/>
              </w:rPr>
              <w:t>,</w:t>
            </w:r>
            <w:r w:rsidR="00B35A5F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14:paraId="0E7E3EBE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39C2E9" w14:textId="0D5464CD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664,998</w:t>
            </w:r>
          </w:p>
        </w:tc>
      </w:tr>
      <w:tr w:rsidR="0067615E" w:rsidRPr="001B1A4A" w14:paraId="00C04C9A" w14:textId="77777777" w:rsidTr="00C33A7F">
        <w:tc>
          <w:tcPr>
            <w:tcW w:w="2880" w:type="dxa"/>
            <w:vAlign w:val="bottom"/>
          </w:tcPr>
          <w:p w14:paraId="085FF536" w14:textId="7D2E1D33" w:rsidR="0067615E" w:rsidRDefault="0067615E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44EC0DA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C4959CA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506781E" w14:textId="77777777" w:rsidR="0067615E" w:rsidRPr="00336C1B" w:rsidRDefault="0067615E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43AF9A7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58864F2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C955341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7A7DF6D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E3300FC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5B999B8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AD6FA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E25F1F7" w14:textId="77777777" w:rsidR="0067615E" w:rsidRPr="00336C1B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15E" w:rsidRPr="001B1A4A" w14:paraId="038111DD" w14:textId="77777777" w:rsidTr="00300E42">
        <w:tc>
          <w:tcPr>
            <w:tcW w:w="2880" w:type="dxa"/>
            <w:vAlign w:val="bottom"/>
          </w:tcPr>
          <w:p w14:paraId="05617DC2" w14:textId="6D232BB4" w:rsidR="0067615E" w:rsidRDefault="0067615E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223D1E" w14:textId="3BD8C233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3,002</w:t>
            </w:r>
          </w:p>
        </w:tc>
        <w:tc>
          <w:tcPr>
            <w:tcW w:w="241" w:type="dxa"/>
            <w:vAlign w:val="bottom"/>
          </w:tcPr>
          <w:p w14:paraId="248F5FDF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B5DBBCA" w14:textId="6D78351A" w:rsidR="0067615E" w:rsidRPr="00336C1B" w:rsidRDefault="0067615E" w:rsidP="0067615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45F9FCB0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25FD0A5" w14:textId="48635753" w:rsidR="0067615E" w:rsidRPr="00336C1B" w:rsidRDefault="0067615E" w:rsidP="0067615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0D40236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065BB43" w14:textId="2619EB5D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09CDFDE4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E91D3BE" w14:textId="4B670AF4" w:rsidR="0067615E" w:rsidRPr="00336C1B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74F789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4948F7" w14:textId="4B1C0702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sz w:val="26"/>
                <w:szCs w:val="26"/>
              </w:rPr>
              <w:t>3,001</w:t>
            </w:r>
          </w:p>
        </w:tc>
      </w:tr>
      <w:tr w:rsidR="0067615E" w:rsidRPr="001B1A4A" w14:paraId="62FD4B36" w14:textId="77777777" w:rsidTr="00300E42">
        <w:tc>
          <w:tcPr>
            <w:tcW w:w="2880" w:type="dxa"/>
            <w:vAlign w:val="bottom"/>
          </w:tcPr>
          <w:p w14:paraId="7F1494D5" w14:textId="3BAAAB15" w:rsidR="0067615E" w:rsidRDefault="0067615E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9B5A" w14:textId="78AC5E1B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624,020</w:t>
            </w:r>
          </w:p>
        </w:tc>
        <w:tc>
          <w:tcPr>
            <w:tcW w:w="241" w:type="dxa"/>
            <w:vAlign w:val="bottom"/>
          </w:tcPr>
          <w:p w14:paraId="06BA9BCC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79B41" w14:textId="22100534" w:rsidR="0067615E" w:rsidRPr="00336C1B" w:rsidRDefault="0067615E" w:rsidP="0067615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90BE4A8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FC4EA" w14:textId="7AE65AF1" w:rsidR="0067615E" w:rsidRPr="00336C1B" w:rsidRDefault="0067615E" w:rsidP="00451E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(75,200)</w:t>
            </w:r>
          </w:p>
        </w:tc>
        <w:tc>
          <w:tcPr>
            <w:tcW w:w="249" w:type="dxa"/>
            <w:vAlign w:val="bottom"/>
          </w:tcPr>
          <w:p w14:paraId="27423494" w14:textId="77777777" w:rsidR="0067615E" w:rsidRPr="00336C1B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D713" w14:textId="723BC57C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(621)</w:t>
            </w:r>
          </w:p>
        </w:tc>
        <w:tc>
          <w:tcPr>
            <w:tcW w:w="249" w:type="dxa"/>
            <w:vAlign w:val="bottom"/>
          </w:tcPr>
          <w:p w14:paraId="2632CE6B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5A289" w14:textId="19B68B12" w:rsidR="0067615E" w:rsidRPr="00451ECF" w:rsidRDefault="0067615E" w:rsidP="00451ECF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ECF">
              <w:rPr>
                <w:rFonts w:ascii="Angsana New" w:hAnsi="Angsana New"/>
                <w:b/>
                <w:bCs/>
                <w:sz w:val="26"/>
                <w:szCs w:val="26"/>
              </w:rPr>
              <w:t>119,</w:t>
            </w:r>
            <w:r w:rsidR="00B35A5F" w:rsidRPr="00451ECF">
              <w:rPr>
                <w:rFonts w:ascii="Angsana New" w:hAnsi="Angsana New" w:cs="Angsana New"/>
                <w:b/>
                <w:bCs/>
                <w:sz w:val="26"/>
                <w:szCs w:val="33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6CD91611" w14:textId="77777777" w:rsidR="0067615E" w:rsidRPr="00336C1B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8222" w14:textId="71823D34" w:rsidR="0067615E" w:rsidRPr="00336C1B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667,999</w:t>
            </w:r>
          </w:p>
        </w:tc>
      </w:tr>
      <w:tr w:rsidR="0067615E" w:rsidRPr="001B1A4A" w14:paraId="29C5D18D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BA6C96E" w14:textId="77777777" w:rsidR="0067615E" w:rsidRPr="001B1A4A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8A5481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DD8C703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0577204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5BDD892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2A4010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E89CA6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0CE6970" w14:textId="77777777" w:rsidR="0067615E" w:rsidRPr="00A8327D" w:rsidRDefault="0067615E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AFE56C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C014444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4AAFC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06DED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15E" w:rsidRPr="001B1A4A" w14:paraId="5BBEF27A" w14:textId="77777777" w:rsidTr="00BC31C5">
        <w:trPr>
          <w:trHeight w:val="60"/>
        </w:trPr>
        <w:tc>
          <w:tcPr>
            <w:tcW w:w="2880" w:type="dxa"/>
            <w:vAlign w:val="bottom"/>
          </w:tcPr>
          <w:p w14:paraId="2504C765" w14:textId="77777777" w:rsidR="0067615E" w:rsidRPr="001B1A4A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6237DF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06391C" w14:textId="77777777" w:rsidR="0067615E" w:rsidRPr="00A8327D" w:rsidRDefault="0067615E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C9AB82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2C566E2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08989C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6D36E76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841A43F" w14:textId="77777777" w:rsidR="0067615E" w:rsidRPr="00A8327D" w:rsidRDefault="0067615E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946D6A1" w14:textId="77777777" w:rsidR="0067615E" w:rsidRPr="00A8327D" w:rsidRDefault="0067615E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DA4E536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FA12DF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B2CF13" w14:textId="77777777" w:rsidR="0067615E" w:rsidRPr="00A8327D" w:rsidRDefault="0067615E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31C5" w:rsidRPr="001B1A4A" w14:paraId="23764C99" w14:textId="77777777" w:rsidTr="00BC31C5">
        <w:trPr>
          <w:trHeight w:val="60"/>
        </w:trPr>
        <w:tc>
          <w:tcPr>
            <w:tcW w:w="2880" w:type="dxa"/>
            <w:vAlign w:val="bottom"/>
          </w:tcPr>
          <w:p w14:paraId="773114FE" w14:textId="0502B7A2" w:rsidR="00BC31C5" w:rsidRPr="001B1A4A" w:rsidRDefault="00BC31C5" w:rsidP="00BC3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FF5560" w14:textId="6F5392EA" w:rsidR="00BC31C5" w:rsidRPr="00336C1B" w:rsidRDefault="00BC31C5" w:rsidP="00BC31C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595</w:t>
            </w: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93</w:t>
            </w: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1" w:type="dxa"/>
            <w:vAlign w:val="bottom"/>
          </w:tcPr>
          <w:p w14:paraId="4E7B1C84" w14:textId="77777777" w:rsidR="00BC31C5" w:rsidRPr="00336C1B" w:rsidRDefault="00BC31C5" w:rsidP="00BC31C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1C938" w14:textId="27C654F3" w:rsidR="00BC31C5" w:rsidRPr="00336C1B" w:rsidRDefault="00BC31C5" w:rsidP="00BC31C5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3915E4F" w14:textId="77777777" w:rsidR="00BC31C5" w:rsidRPr="00336C1B" w:rsidRDefault="00BC31C5" w:rsidP="00BC3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DBC4EE" w14:textId="1BA61CC9" w:rsidR="00BC31C5" w:rsidRPr="00336C1B" w:rsidRDefault="00BC31C5" w:rsidP="00BC31C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C1EBC33" w14:textId="77777777" w:rsidR="00BC31C5" w:rsidRPr="00336C1B" w:rsidRDefault="00BC31C5" w:rsidP="00BC3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26ACFF" w14:textId="11599B28" w:rsidR="00BC31C5" w:rsidRPr="00336C1B" w:rsidRDefault="00BC31C5" w:rsidP="00BC31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(21)</w:t>
            </w:r>
          </w:p>
        </w:tc>
        <w:tc>
          <w:tcPr>
            <w:tcW w:w="249" w:type="dxa"/>
            <w:vAlign w:val="bottom"/>
          </w:tcPr>
          <w:p w14:paraId="70C77C83" w14:textId="77777777" w:rsidR="00BC31C5" w:rsidRPr="00336C1B" w:rsidRDefault="00BC31C5" w:rsidP="00BC3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0B18A" w14:textId="016F06E5" w:rsidR="00BC31C5" w:rsidRPr="00451ECF" w:rsidRDefault="00BC31C5" w:rsidP="00451ECF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36C1B">
              <w:rPr>
                <w:rFonts w:ascii="Angsana New" w:hAnsi="Angsana New"/>
                <w:b/>
                <w:bCs/>
                <w:sz w:val="26"/>
                <w:szCs w:val="26"/>
              </w:rPr>
              <w:t>(119,</w:t>
            </w:r>
            <w:r w:rsidR="00B35A5F">
              <w:rPr>
                <w:rFonts w:ascii="Angsana New" w:hAnsi="Angsana New"/>
                <w:b/>
                <w:bCs/>
                <w:sz w:val="26"/>
                <w:szCs w:val="26"/>
              </w:rPr>
              <w:t>800</w:t>
            </w:r>
            <w:r w:rsidRPr="00336C1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A7D007" w14:textId="77777777" w:rsidR="00BC31C5" w:rsidRPr="00336C1B" w:rsidRDefault="00BC31C5" w:rsidP="00BC31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E46EAA" w14:textId="2C423D36" w:rsidR="00BC31C5" w:rsidRPr="00336C1B" w:rsidRDefault="00BC31C5" w:rsidP="00BC31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C1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476,116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77777777" w:rsidR="00262AD4" w:rsidRDefault="00262AD4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3A0B241A" w14:textId="77777777" w:rsidR="00016EB8" w:rsidRDefault="00016EB8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30BFC87" w14:textId="77777777" w:rsidR="00AF68A1" w:rsidRDefault="00AF68A1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334F208" w14:textId="77777777" w:rsidR="00AF68A1" w:rsidRDefault="00AF68A1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A25FEA8" w14:textId="77777777" w:rsidR="00AF68A1" w:rsidRDefault="00AF68A1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A447671" w14:textId="77777777" w:rsidR="00AF68A1" w:rsidRDefault="00AF68A1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44A791D" w14:textId="77777777" w:rsidR="00AF68A1" w:rsidRDefault="00AF68A1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0BF509" w14:textId="77777777" w:rsidR="00016EB8" w:rsidRDefault="00016EB8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530"/>
        <w:gridCol w:w="270"/>
        <w:gridCol w:w="1530"/>
        <w:gridCol w:w="8"/>
      </w:tblGrid>
      <w:tr w:rsidR="00AF68A1" w:rsidRPr="001B1A4A" w14:paraId="10922642" w14:textId="77777777" w:rsidTr="00E774E1">
        <w:trPr>
          <w:gridAfter w:val="1"/>
          <w:wAfter w:w="8" w:type="dxa"/>
        </w:trPr>
        <w:tc>
          <w:tcPr>
            <w:tcW w:w="4230" w:type="dxa"/>
            <w:vAlign w:val="bottom"/>
          </w:tcPr>
          <w:p w14:paraId="11E9A852" w14:textId="77777777" w:rsidR="00AF68A1" w:rsidRPr="001B1A4A" w:rsidRDefault="00AF68A1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BEAFA53" w14:textId="711C55FF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2AD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68A1" w:rsidRPr="001B1A4A" w14:paraId="496B748C" w14:textId="77777777" w:rsidTr="00E774E1">
        <w:tc>
          <w:tcPr>
            <w:tcW w:w="4230" w:type="dxa"/>
            <w:vAlign w:val="bottom"/>
            <w:hideMark/>
          </w:tcPr>
          <w:p w14:paraId="51D27F3A" w14:textId="0FBFBD43" w:rsidR="00AF68A1" w:rsidRPr="001B1A4A" w:rsidRDefault="00AF68A1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530" w:type="dxa"/>
            <w:vAlign w:val="bottom"/>
            <w:hideMark/>
          </w:tcPr>
          <w:p w14:paraId="1367B854" w14:textId="77777777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D172358" w14:textId="6B7A27E8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B39C9E" w14:textId="77777777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71F3CD4" w14:textId="77777777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046D81DD" w14:textId="77777777" w:rsidR="00AF68A1" w:rsidRPr="001B1A4A" w:rsidRDefault="00AF68A1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13CBB564" w14:textId="77777777" w:rsidR="00AF68A1" w:rsidRPr="00ED7C0E" w:rsidRDefault="00AF68A1" w:rsidP="00C81C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E074EEC" w14:textId="670F0FF2" w:rsidR="00AF68A1" w:rsidRPr="001B1A4A" w:rsidRDefault="00AF68A1" w:rsidP="00C81C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AF68A1" w:rsidRPr="001B1A4A" w14:paraId="127A33C0" w14:textId="77777777" w:rsidTr="00E774E1">
        <w:trPr>
          <w:gridAfter w:val="1"/>
          <w:wAfter w:w="8" w:type="dxa"/>
        </w:trPr>
        <w:tc>
          <w:tcPr>
            <w:tcW w:w="4230" w:type="dxa"/>
            <w:vAlign w:val="bottom"/>
          </w:tcPr>
          <w:p w14:paraId="3A62FD45" w14:textId="77777777" w:rsidR="00AF68A1" w:rsidRPr="001B1A4A" w:rsidRDefault="00AF68A1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29B14D0" w14:textId="275E2649" w:rsidR="00AF68A1" w:rsidRPr="006844E6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AF68A1" w:rsidRPr="001B1A4A" w14:paraId="4D3855B3" w14:textId="77777777" w:rsidTr="00E774E1">
        <w:tc>
          <w:tcPr>
            <w:tcW w:w="4230" w:type="dxa"/>
            <w:vAlign w:val="bottom"/>
          </w:tcPr>
          <w:p w14:paraId="75200B77" w14:textId="026D8813" w:rsidR="00AF68A1" w:rsidRPr="001B1A4A" w:rsidRDefault="00AF68A1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30" w:type="dxa"/>
            <w:vAlign w:val="bottom"/>
          </w:tcPr>
          <w:p w14:paraId="6964C658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1A1062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A1A1CF5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D59E1F" w14:textId="77777777" w:rsidR="00AF68A1" w:rsidRPr="001B1A4A" w:rsidRDefault="00AF68A1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8" w:type="dxa"/>
            <w:gridSpan w:val="2"/>
          </w:tcPr>
          <w:p w14:paraId="21B238C3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68A1" w:rsidRPr="001B1A4A" w14:paraId="19A2DD09" w14:textId="77777777" w:rsidTr="00E774E1">
        <w:tc>
          <w:tcPr>
            <w:tcW w:w="4230" w:type="dxa"/>
            <w:vAlign w:val="bottom"/>
          </w:tcPr>
          <w:p w14:paraId="053C8B19" w14:textId="77777777" w:rsidR="00AF68A1" w:rsidRPr="001B1A4A" w:rsidRDefault="00AF68A1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530" w:type="dxa"/>
            <w:vAlign w:val="bottom"/>
          </w:tcPr>
          <w:p w14:paraId="7EB0F41A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18839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B6B5478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942D85" w14:textId="77777777" w:rsidR="00AF68A1" w:rsidRPr="001B1A4A" w:rsidRDefault="00AF68A1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8" w:type="dxa"/>
            <w:gridSpan w:val="2"/>
          </w:tcPr>
          <w:p w14:paraId="17BF1C06" w14:textId="77777777" w:rsidR="00AF68A1" w:rsidRPr="001B1A4A" w:rsidRDefault="00AF68A1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68A1" w:rsidRPr="001B1A4A" w14:paraId="1A03C5EF" w14:textId="77777777" w:rsidTr="00E774E1">
        <w:tc>
          <w:tcPr>
            <w:tcW w:w="4230" w:type="dxa"/>
            <w:vAlign w:val="bottom"/>
          </w:tcPr>
          <w:p w14:paraId="1806675B" w14:textId="77777777" w:rsidR="00AF68A1" w:rsidRPr="001B1A4A" w:rsidRDefault="00AF68A1" w:rsidP="00AF68A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8B7D3AB" w14:textId="73CE4E92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4F401725" w14:textId="77777777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4CEE401" w14:textId="2549AEDF" w:rsidR="00AF68A1" w:rsidRPr="00043FE3" w:rsidRDefault="00AF68A1" w:rsidP="00AF68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0DCC09" w14:textId="77777777" w:rsidR="00AF68A1" w:rsidRPr="00043FE3" w:rsidRDefault="00AF68A1" w:rsidP="00AF6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  <w:vAlign w:val="bottom"/>
          </w:tcPr>
          <w:p w14:paraId="0398DA85" w14:textId="76BC460D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</w:p>
        </w:tc>
      </w:tr>
      <w:tr w:rsidR="00AF68A1" w:rsidRPr="001B1A4A" w14:paraId="5B8D48B3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5846581A" w14:textId="77777777" w:rsidR="00AF68A1" w:rsidRPr="001B1A4A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ECC31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DC391C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A1F33A" w14:textId="77777777" w:rsidR="00AF68A1" w:rsidRPr="00043FE3" w:rsidRDefault="00AF68A1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CED08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E563071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7CBA8A9B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562AD936" w14:textId="77777777" w:rsidR="00AF68A1" w:rsidRPr="001B1A4A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4DBD2D2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3392D6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B15329" w14:textId="77777777" w:rsidR="00AF68A1" w:rsidRPr="00043FE3" w:rsidRDefault="00AF68A1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D00451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right w:val="nil"/>
            </w:tcBorders>
          </w:tcPr>
          <w:p w14:paraId="74B91DD6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244BF85F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4651208F" w14:textId="23F30494" w:rsidR="00AF68A1" w:rsidRPr="00224A21" w:rsidRDefault="009B41B7" w:rsidP="00B35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A21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AEDA2" w14:textId="301DC612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3,061</w:t>
            </w:r>
          </w:p>
        </w:tc>
        <w:tc>
          <w:tcPr>
            <w:tcW w:w="270" w:type="dxa"/>
            <w:vAlign w:val="bottom"/>
          </w:tcPr>
          <w:p w14:paraId="085B37F9" w14:textId="77777777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4C5705" w14:textId="5C6EBB62" w:rsidR="00AF68A1" w:rsidRPr="00043FE3" w:rsidRDefault="00AF68A1" w:rsidP="00043F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11B336FB" w14:textId="77777777" w:rsidR="00AF68A1" w:rsidRPr="00043FE3" w:rsidRDefault="00AF68A1" w:rsidP="00B35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86392A" w14:textId="4AE12C6D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3,055</w:t>
            </w:r>
          </w:p>
        </w:tc>
      </w:tr>
      <w:tr w:rsidR="00AF68A1" w:rsidRPr="001B1A4A" w14:paraId="12428DAF" w14:textId="77777777" w:rsidTr="00E774E1">
        <w:tc>
          <w:tcPr>
            <w:tcW w:w="4230" w:type="dxa"/>
            <w:vAlign w:val="bottom"/>
          </w:tcPr>
          <w:p w14:paraId="7FF6D6E6" w14:textId="77777777" w:rsidR="00AF68A1" w:rsidRPr="00997B13" w:rsidRDefault="00AF68A1" w:rsidP="0067615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B9F3BFA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CCBA90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5DBAD3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D50540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</w:tcBorders>
          </w:tcPr>
          <w:p w14:paraId="0784F1F2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4EB9F76A" w14:textId="77777777" w:rsidTr="00E774E1">
        <w:tc>
          <w:tcPr>
            <w:tcW w:w="4230" w:type="dxa"/>
            <w:vAlign w:val="bottom"/>
          </w:tcPr>
          <w:p w14:paraId="71437DC2" w14:textId="7C86782F" w:rsidR="00AF68A1" w:rsidRPr="001B1A4A" w:rsidRDefault="00AF68A1" w:rsidP="0067615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453C5F81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28C496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8A8511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1FC9C0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2"/>
          </w:tcPr>
          <w:p w14:paraId="7BDFAB42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7557AFC1" w14:textId="77777777" w:rsidTr="00E774E1">
        <w:tc>
          <w:tcPr>
            <w:tcW w:w="4230" w:type="dxa"/>
            <w:vAlign w:val="bottom"/>
          </w:tcPr>
          <w:p w14:paraId="4F5581D6" w14:textId="77777777" w:rsidR="00AF68A1" w:rsidRPr="001B1A4A" w:rsidRDefault="00AF68A1" w:rsidP="0067615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530" w:type="dxa"/>
            <w:vAlign w:val="bottom"/>
          </w:tcPr>
          <w:p w14:paraId="1E62D0E7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F4DF72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01E71C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0C021A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2"/>
          </w:tcPr>
          <w:p w14:paraId="7EFAC4AA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68FE2B1E" w14:textId="77777777" w:rsidTr="00E774E1">
        <w:tc>
          <w:tcPr>
            <w:tcW w:w="4230" w:type="dxa"/>
            <w:vAlign w:val="bottom"/>
          </w:tcPr>
          <w:p w14:paraId="3FFE8503" w14:textId="6CF6DB61" w:rsidR="00AF68A1" w:rsidRPr="001B1A4A" w:rsidRDefault="00AF68A1" w:rsidP="00AF68A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22418E59" w14:textId="3E57C9EA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  <w:tc>
          <w:tcPr>
            <w:tcW w:w="270" w:type="dxa"/>
            <w:vAlign w:val="bottom"/>
          </w:tcPr>
          <w:p w14:paraId="47FEA008" w14:textId="77777777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856B45D" w14:textId="4273083C" w:rsidR="00AF68A1" w:rsidRPr="00043FE3" w:rsidRDefault="00AF68A1" w:rsidP="0004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5213EE" w14:textId="77777777" w:rsidR="00AF68A1" w:rsidRPr="00043FE3" w:rsidRDefault="00AF68A1" w:rsidP="00AF6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400DB5A4" w14:textId="228C62EE" w:rsidR="00AF68A1" w:rsidRPr="00043FE3" w:rsidRDefault="00AF68A1" w:rsidP="00AF68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270,000</w:t>
            </w:r>
          </w:p>
        </w:tc>
      </w:tr>
      <w:tr w:rsidR="00AF68A1" w:rsidRPr="001B1A4A" w14:paraId="570F5235" w14:textId="77777777" w:rsidTr="00E774E1">
        <w:tc>
          <w:tcPr>
            <w:tcW w:w="4230" w:type="dxa"/>
            <w:vAlign w:val="bottom"/>
          </w:tcPr>
          <w:p w14:paraId="1339A0A1" w14:textId="217A1935" w:rsidR="00AF68A1" w:rsidRDefault="009B41B7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A21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D3EE92" w14:textId="3017075C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  <w:tc>
          <w:tcPr>
            <w:tcW w:w="270" w:type="dxa"/>
            <w:vAlign w:val="bottom"/>
          </w:tcPr>
          <w:p w14:paraId="717425B6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87D072" w14:textId="2A27C69A" w:rsidR="00AF68A1" w:rsidRPr="00043FE3" w:rsidRDefault="00AF68A1" w:rsidP="00043F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3C549E93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46B2DE84" w14:textId="2BC8AAAF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3,001</w:t>
            </w:r>
          </w:p>
        </w:tc>
      </w:tr>
      <w:tr w:rsidR="00AF68A1" w:rsidRPr="001B1A4A" w14:paraId="432A3033" w14:textId="77777777" w:rsidTr="00E774E1">
        <w:tc>
          <w:tcPr>
            <w:tcW w:w="4230" w:type="dxa"/>
            <w:vAlign w:val="bottom"/>
          </w:tcPr>
          <w:p w14:paraId="01D19672" w14:textId="77777777" w:rsidR="00AF68A1" w:rsidRDefault="00AF68A1" w:rsidP="0067615E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4910" w14:textId="7E821E86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273,002</w:t>
            </w:r>
          </w:p>
        </w:tc>
        <w:tc>
          <w:tcPr>
            <w:tcW w:w="270" w:type="dxa"/>
            <w:vAlign w:val="bottom"/>
          </w:tcPr>
          <w:p w14:paraId="7450C6C0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C8F79" w14:textId="52FAD09F" w:rsidR="00AF68A1" w:rsidRPr="00043FE3" w:rsidRDefault="00AF68A1" w:rsidP="00AF68A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35C90487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2075" w14:textId="4C48C05C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273,001</w:t>
            </w:r>
          </w:p>
        </w:tc>
      </w:tr>
      <w:tr w:rsidR="00AF68A1" w:rsidRPr="001B1A4A" w14:paraId="02099FDD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4487EC91" w14:textId="77777777" w:rsidR="00AF68A1" w:rsidRPr="001B1A4A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D8B60ED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122D4D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D76D0BA" w14:textId="77777777" w:rsidR="00AF68A1" w:rsidRPr="00043FE3" w:rsidRDefault="00AF68A1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22C7D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right w:val="nil"/>
            </w:tcBorders>
          </w:tcPr>
          <w:p w14:paraId="3EFCC475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509F86F8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46468F37" w14:textId="77777777" w:rsidR="00AF68A1" w:rsidRPr="001B1A4A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BF11816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35CC14" w14:textId="77777777" w:rsidR="00AF68A1" w:rsidRPr="00043FE3" w:rsidRDefault="00AF68A1" w:rsidP="0067615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23FAE3E" w14:textId="77777777" w:rsidR="00AF68A1" w:rsidRPr="00043FE3" w:rsidRDefault="00AF68A1" w:rsidP="0067615E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0C477C" w14:textId="77777777" w:rsidR="00AF68A1" w:rsidRPr="00043FE3" w:rsidRDefault="00AF68A1" w:rsidP="00676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right w:val="nil"/>
            </w:tcBorders>
          </w:tcPr>
          <w:p w14:paraId="148BC209" w14:textId="77777777" w:rsidR="00AF68A1" w:rsidRPr="00043FE3" w:rsidRDefault="00AF68A1" w:rsidP="0067615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8A1" w:rsidRPr="001B1A4A" w14:paraId="550B9191" w14:textId="77777777" w:rsidTr="00E774E1">
        <w:trPr>
          <w:trHeight w:val="60"/>
        </w:trPr>
        <w:tc>
          <w:tcPr>
            <w:tcW w:w="4230" w:type="dxa"/>
            <w:vAlign w:val="bottom"/>
          </w:tcPr>
          <w:p w14:paraId="1309BEAC" w14:textId="77777777" w:rsidR="00AF68A1" w:rsidRPr="001B1A4A" w:rsidRDefault="00AF68A1" w:rsidP="00B35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49982" w14:textId="1D7F1501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70" w:type="dxa"/>
            <w:vAlign w:val="bottom"/>
          </w:tcPr>
          <w:p w14:paraId="17E205F1" w14:textId="77777777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2E3350" w14:textId="2B9B0667" w:rsidR="00AF68A1" w:rsidRPr="00043FE3" w:rsidRDefault="00AF68A1" w:rsidP="00AF68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733045" w14:textId="77777777" w:rsidR="00AF68A1" w:rsidRPr="00043FE3" w:rsidRDefault="00AF68A1" w:rsidP="00B35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A4BDA1" w14:textId="165A8F1E" w:rsidR="00AF68A1" w:rsidRPr="00043FE3" w:rsidRDefault="00AF68A1" w:rsidP="00B35A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F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</w:t>
            </w:r>
          </w:p>
        </w:tc>
      </w:tr>
    </w:tbl>
    <w:p w14:paraId="7957B63E" w14:textId="77777777" w:rsidR="00DD3A22" w:rsidRDefault="00DD3A22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603A6AA8" w14:textId="2F598617" w:rsidR="000E6FCA" w:rsidRPr="00BE310C" w:rsidRDefault="000E6FCA" w:rsidP="00BE310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36B1A7D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2" w:name="_Hlk172991252"/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0"/>
        <w:gridCol w:w="429"/>
        <w:gridCol w:w="1440"/>
        <w:gridCol w:w="361"/>
        <w:gridCol w:w="1620"/>
      </w:tblGrid>
      <w:tr w:rsidR="00390BCD" w:rsidRPr="001251A8" w14:paraId="2E5ADE2A" w14:textId="77777777" w:rsidTr="00872FDA">
        <w:trPr>
          <w:tblHeader/>
        </w:trPr>
        <w:tc>
          <w:tcPr>
            <w:tcW w:w="2963" w:type="pct"/>
          </w:tcPr>
          <w:p w14:paraId="0E89839B" w14:textId="47B255E8" w:rsidR="00390BCD" w:rsidRPr="00AB2F52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8A8F46" w14:textId="278DDF7A" w:rsidR="00390BCD" w:rsidRPr="00AB2F52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2E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92E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92E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92E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7" w:type="pct"/>
            <w:vAlign w:val="bottom"/>
          </w:tcPr>
          <w:p w14:paraId="3805B7FD" w14:textId="08065204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2DFB19E0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3E952F" w14:textId="5AD46CD2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pct"/>
          </w:tcPr>
          <w:p w14:paraId="37F69384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4E703D54" w14:textId="3C9CC95C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2ED8D84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90BCD" w:rsidRPr="005222D6" w14:paraId="269D32D7" w14:textId="77777777" w:rsidTr="00872FDA">
        <w:trPr>
          <w:tblHeader/>
        </w:trPr>
        <w:tc>
          <w:tcPr>
            <w:tcW w:w="2963" w:type="pct"/>
          </w:tcPr>
          <w:p w14:paraId="6F09C999" w14:textId="77777777" w:rsidR="00390BCD" w:rsidRPr="00CE458C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pct"/>
            <w:vAlign w:val="bottom"/>
          </w:tcPr>
          <w:p w14:paraId="74A7C336" w14:textId="7E12F124" w:rsidR="00390BCD" w:rsidRPr="0047113F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14:paraId="6587D257" w14:textId="0BE6CACC" w:rsidR="00390BCD" w:rsidRPr="005222D6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0BCD" w:rsidRPr="001532C5" w14:paraId="024148A9" w14:textId="77777777" w:rsidTr="00872FDA">
        <w:tc>
          <w:tcPr>
            <w:tcW w:w="2963" w:type="pct"/>
          </w:tcPr>
          <w:p w14:paraId="5996E52F" w14:textId="7B7818B5" w:rsidR="00390BCD" w:rsidRPr="00EA228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227" w:type="pct"/>
          </w:tcPr>
          <w:p w14:paraId="7FA6F9D9" w14:textId="77777777" w:rsidR="00390BCD" w:rsidRPr="00EA228D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vAlign w:val="bottom"/>
          </w:tcPr>
          <w:p w14:paraId="13D00DD8" w14:textId="0349AEC8" w:rsidR="00390BCD" w:rsidRDefault="006A1224" w:rsidP="0087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13B2CF9B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</w:tcPr>
          <w:p w14:paraId="43CBF34A" w14:textId="2FAA9260" w:rsidR="00390BCD" w:rsidRPr="00EA228D" w:rsidRDefault="00A11D3B" w:rsidP="0045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</w:tr>
    </w:tbl>
    <w:p w14:paraId="45E2EBC4" w14:textId="77777777" w:rsidR="00092BA7" w:rsidRDefault="00092BA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5B02CA6C" w14:textId="17247777" w:rsidR="00ED3699" w:rsidRDefault="00207E0F" w:rsidP="00AB7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A967DE">
        <w:rPr>
          <w:rFonts w:ascii="Angsana New" w:hAnsi="Angsana New" w:hint="cs"/>
          <w:spacing w:val="4"/>
          <w:sz w:val="30"/>
          <w:szCs w:val="30"/>
          <w:cs/>
        </w:rPr>
        <w:t xml:space="preserve">เอเอ็มอี อิมเมจิเนทีฟ จำกัด </w:t>
      </w:r>
      <w:r w:rsidR="00A967DE" w:rsidRPr="00A967DE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A967DE">
        <w:rPr>
          <w:rFonts w:ascii="Angsana New" w:hAnsi="Angsana New"/>
          <w:spacing w:val="4"/>
          <w:sz w:val="30"/>
          <w:szCs w:val="30"/>
        </w:rPr>
        <w:t>13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967DE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08068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 w:hint="cs"/>
          <w:spacing w:val="4"/>
          <w:sz w:val="30"/>
          <w:szCs w:val="30"/>
        </w:rPr>
        <w:t>256</w:t>
      </w:r>
      <w:r w:rsidR="00101BA7">
        <w:rPr>
          <w:rFonts w:ascii="Angsana New" w:hAnsi="Angsana New"/>
          <w:spacing w:val="4"/>
          <w:sz w:val="30"/>
          <w:szCs w:val="30"/>
        </w:rPr>
        <w:t>8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="00092BA7" w:rsidRPr="00682BD1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075292" w:rsidRPr="00682BD1">
        <w:rPr>
          <w:rFonts w:ascii="Angsana New" w:hAnsi="Angsana New" w:hint="cs"/>
          <w:sz w:val="30"/>
          <w:szCs w:val="30"/>
          <w:cs/>
        </w:rPr>
        <w:t>ย่อย</w:t>
      </w:r>
      <w:r w:rsidRPr="00682BD1"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092BA7" w:rsidRPr="00682BD1">
        <w:rPr>
          <w:rFonts w:ascii="Angsana New" w:hAnsi="Angsana New" w:hint="cs"/>
          <w:sz w:val="30"/>
          <w:szCs w:val="30"/>
          <w:cs/>
        </w:rPr>
        <w:t>การ</w:t>
      </w:r>
      <w:r w:rsidR="00A967DE" w:rsidRPr="00682BD1">
        <w:rPr>
          <w:rFonts w:ascii="Angsana New" w:hAnsi="Angsana New" w:hint="cs"/>
          <w:sz w:val="30"/>
          <w:szCs w:val="30"/>
          <w:cs/>
        </w:rPr>
        <w:t>เรียกชำระเงินค่าหุ้นเพิ่มเติม</w:t>
      </w:r>
      <w:r w:rsidR="00682BD1" w:rsidRPr="00682BD1">
        <w:rPr>
          <w:rFonts w:ascii="Angsana New" w:hAnsi="Angsana New" w:hint="cs"/>
          <w:sz w:val="30"/>
          <w:szCs w:val="30"/>
          <w:cs/>
        </w:rPr>
        <w:t>จน</w:t>
      </w:r>
      <w:r w:rsidR="00CA3DAD" w:rsidRPr="00682BD1">
        <w:rPr>
          <w:rFonts w:ascii="Angsana New" w:hAnsi="Angsana New" w:hint="cs"/>
          <w:sz w:val="30"/>
          <w:szCs w:val="30"/>
          <w:cs/>
        </w:rPr>
        <w:t>เต็มจำนวน</w:t>
      </w:r>
      <w:r w:rsidR="00A967DE" w:rsidRPr="00682BD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967DE" w:rsidRPr="00682BD1">
        <w:rPr>
          <w:rFonts w:ascii="Angsana New" w:hAnsi="Angsana New"/>
          <w:sz w:val="30"/>
          <w:szCs w:val="30"/>
        </w:rPr>
        <w:t xml:space="preserve">37.50 </w:t>
      </w:r>
      <w:r w:rsidR="00A11D3B" w:rsidRPr="00682BD1">
        <w:rPr>
          <w:rFonts w:ascii="Angsana New" w:hAnsi="Angsana New" w:hint="cs"/>
          <w:sz w:val="30"/>
          <w:szCs w:val="30"/>
          <w:cs/>
        </w:rPr>
        <w:t>ล้านบาท</w:t>
      </w:r>
      <w:r w:rsidR="002A4D6D"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บริษัทได้ชำระค่าหุ้นเพิ่มเติมดังกล่าวแล้ว ทั้งนี้</w:t>
      </w:r>
      <w:r w:rsidR="003B5E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2A4D6D">
        <w:rPr>
          <w:rFonts w:ascii="Angsana New" w:hAnsi="Angsana New" w:hint="cs"/>
          <w:spacing w:val="4"/>
          <w:sz w:val="30"/>
          <w:szCs w:val="30"/>
          <w:cs/>
        </w:rPr>
        <w:t>บริษัทยังคงมีส่วนได้เสีย</w:t>
      </w:r>
      <w:r w:rsidR="0075099D">
        <w:rPr>
          <w:rFonts w:ascii="Angsana New" w:hAnsi="Angsana New" w:hint="cs"/>
          <w:spacing w:val="4"/>
          <w:sz w:val="30"/>
          <w:szCs w:val="30"/>
          <w:cs/>
        </w:rPr>
        <w:t xml:space="preserve">ในบริษัทย่อยดังกล่าวร้อยละ </w:t>
      </w:r>
      <w:r w:rsidR="0075099D">
        <w:rPr>
          <w:rFonts w:ascii="Angsana New" w:hAnsi="Angsana New"/>
          <w:spacing w:val="4"/>
          <w:sz w:val="30"/>
          <w:szCs w:val="30"/>
        </w:rPr>
        <w:t xml:space="preserve">99.99 </w:t>
      </w:r>
      <w:r w:rsidR="003B5E27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="0075099D">
        <w:rPr>
          <w:rFonts w:ascii="Angsana New" w:hAnsi="Angsana New" w:hint="cs"/>
          <w:spacing w:val="4"/>
          <w:sz w:val="30"/>
          <w:szCs w:val="30"/>
          <w:cs/>
        </w:rPr>
        <w:t>ของทุนที่ออก</w:t>
      </w:r>
      <w:r w:rsidR="00D14F8E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75099D">
        <w:rPr>
          <w:rFonts w:ascii="Angsana New" w:hAnsi="Angsana New" w:hint="cs"/>
          <w:spacing w:val="4"/>
          <w:sz w:val="30"/>
          <w:szCs w:val="30"/>
          <w:cs/>
        </w:rPr>
        <w:t>ชำระแล้ว</w:t>
      </w:r>
    </w:p>
    <w:bookmarkEnd w:id="2"/>
    <w:p w14:paraId="385559A3" w14:textId="77777777" w:rsidR="00080688" w:rsidRPr="008B1F78" w:rsidRDefault="00080688" w:rsidP="002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2254560" w14:textId="30EBE20F" w:rsidR="00ED3699" w:rsidRPr="00CE458C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ED3699" w:rsidRPr="00CE458C" w:rsidSect="00BC506D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7BFCECF3" w14:textId="572D6468" w:rsidR="009209E0" w:rsidRPr="00826D86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209E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2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1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853A7" w:rsidRPr="006853A7" w14:paraId="42FF66C4" w14:textId="77777777" w:rsidTr="00010566">
        <w:trPr>
          <w:cantSplit/>
          <w:trHeight w:val="360"/>
          <w:tblHeader/>
        </w:trPr>
        <w:tc>
          <w:tcPr>
            <w:tcW w:w="2751" w:type="dxa"/>
          </w:tcPr>
          <w:p w14:paraId="1BF1CE4F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37" w:type="dxa"/>
            <w:gridSpan w:val="19"/>
            <w:shd w:val="clear" w:color="auto" w:fill="auto"/>
          </w:tcPr>
          <w:p w14:paraId="26847814" w14:textId="77777777" w:rsidR="006853A7" w:rsidRPr="006853A7" w:rsidRDefault="006853A7" w:rsidP="006853A7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81C90" w:rsidRPr="006853A7" w14:paraId="6CAD4B8B" w14:textId="77777777" w:rsidTr="00010566">
        <w:trPr>
          <w:cantSplit/>
          <w:trHeight w:val="720"/>
          <w:tblHeader/>
        </w:trPr>
        <w:tc>
          <w:tcPr>
            <w:tcW w:w="2751" w:type="dxa"/>
            <w:vAlign w:val="bottom"/>
          </w:tcPr>
          <w:p w14:paraId="5B163C53" w14:textId="23BAEB45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01056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สาม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1065829" w14:textId="77777777" w:rsidR="0088530F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5B70E859" w14:textId="77777777" w:rsidR="0088530F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6BA54D25" w14:textId="158E74CD" w:rsidR="00C81C90" w:rsidRPr="006853A7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3F8D69F8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2F272DBB" w14:textId="5897A26D" w:rsidR="00C81C90" w:rsidRPr="006853A7" w:rsidRDefault="00C81C90" w:rsidP="008F1744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0D122239" w14:textId="5ECA6C56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br/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0BB79C88" w14:textId="77777777" w:rsidR="00C81C90" w:rsidRPr="00F2270A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1DFCCD3F" w14:textId="10AA44CD" w:rsidR="00C81C90" w:rsidRPr="006853A7" w:rsidRDefault="008F1744" w:rsidP="008F1744">
            <w:pPr>
              <w:pStyle w:val="acctmergecolhdg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             </w:t>
            </w:r>
            <w:r w:rsidR="00C81C90"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65ABA70" w14:textId="77777777" w:rsidR="00C81C90" w:rsidRPr="006853A7" w:rsidRDefault="00C81C90" w:rsidP="00C81C90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1AF1847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15434179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50338517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</w:p>
          <w:p w14:paraId="63859DCB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180357CE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534C3242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D30DF33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6EF7D78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6853A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010566" w:rsidRPr="006853A7" w14:paraId="2721EB38" w14:textId="77777777" w:rsidTr="00010566">
        <w:trPr>
          <w:cantSplit/>
          <w:tblHeader/>
        </w:trPr>
        <w:tc>
          <w:tcPr>
            <w:tcW w:w="2751" w:type="dxa"/>
          </w:tcPr>
          <w:p w14:paraId="4F38035D" w14:textId="2F8686F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01" w:type="dxa"/>
            <w:shd w:val="clear" w:color="auto" w:fill="auto"/>
          </w:tcPr>
          <w:p w14:paraId="32E5E7F8" w14:textId="11B092EA" w:rsidR="00010566" w:rsidRPr="00662AFA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3900DF20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717C93C8" w14:textId="2EB4B952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33E5298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8F383A3" w14:textId="42497B7F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10DC5B4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8665ACB" w14:textId="43C16091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9B5CD67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E95AFFA" w14:textId="58D863F0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F8CCF35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7F5DF60" w14:textId="1CCF0F11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1E87256B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41B32E8C" w14:textId="4032551A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20D7EF0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2ACB7B01" w14:textId="675CC73C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5B3AA995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4889942" w14:textId="36140836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376C7AE7" w14:textId="77777777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7B3C88F" w14:textId="46306E7C" w:rsidR="00010566" w:rsidRPr="006853A7" w:rsidRDefault="00010566" w:rsidP="00010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010566" w:rsidRPr="006853A7" w14:paraId="6F7B9E2D" w14:textId="77777777" w:rsidTr="00010566">
        <w:trPr>
          <w:cantSplit/>
          <w:trHeight w:val="80"/>
          <w:tblHeader/>
        </w:trPr>
        <w:tc>
          <w:tcPr>
            <w:tcW w:w="2751" w:type="dxa"/>
          </w:tcPr>
          <w:p w14:paraId="5B4991F1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3070B925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10566" w:rsidRPr="006853A7" w14:paraId="7210C19D" w14:textId="77777777" w:rsidTr="00010566">
        <w:trPr>
          <w:cantSplit/>
        </w:trPr>
        <w:tc>
          <w:tcPr>
            <w:tcW w:w="2751" w:type="dxa"/>
          </w:tcPr>
          <w:p w14:paraId="7470071A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08CD59E0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FD895E" w14:textId="77777777" w:rsidR="00010566" w:rsidRPr="006853A7" w:rsidRDefault="00010566" w:rsidP="00010566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18BAE52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AB4B18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6CA041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4C8A7F" w14:textId="77777777" w:rsidR="00010566" w:rsidRPr="006853A7" w:rsidRDefault="00010566" w:rsidP="00010566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169FC68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050C8E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BF7734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4CFB01" w14:textId="77777777" w:rsidR="00010566" w:rsidRPr="006853A7" w:rsidRDefault="00010566" w:rsidP="00010566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E462B9C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03B5C6" w14:textId="77777777" w:rsidR="00010566" w:rsidRPr="006853A7" w:rsidRDefault="00010566" w:rsidP="00010566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A6125F2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F9BDE1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6F66271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</w:tcPr>
          <w:p w14:paraId="252B4CB7" w14:textId="77777777" w:rsidR="00010566" w:rsidRPr="006853A7" w:rsidRDefault="00010566" w:rsidP="00010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92ABCC9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91641" w14:textId="77777777" w:rsidR="00010566" w:rsidRPr="006853A7" w:rsidRDefault="00010566" w:rsidP="00010566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6F78E09" w14:textId="77777777" w:rsidR="00010566" w:rsidRPr="006853A7" w:rsidRDefault="00010566" w:rsidP="0001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92A71" w:rsidRPr="006853A7" w14:paraId="3C9B4621" w14:textId="77777777" w:rsidTr="00010566">
        <w:trPr>
          <w:cantSplit/>
        </w:trPr>
        <w:tc>
          <w:tcPr>
            <w:tcW w:w="2751" w:type="dxa"/>
          </w:tcPr>
          <w:p w14:paraId="07E095C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4DDEC2F1" w14:textId="12632C11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583,736</w:t>
            </w:r>
          </w:p>
        </w:tc>
        <w:tc>
          <w:tcPr>
            <w:tcW w:w="178" w:type="dxa"/>
            <w:vAlign w:val="bottom"/>
          </w:tcPr>
          <w:p w14:paraId="75E9749C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2B7571" w14:textId="4D63A30A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579,349</w:t>
            </w:r>
          </w:p>
        </w:tc>
        <w:tc>
          <w:tcPr>
            <w:tcW w:w="178" w:type="dxa"/>
            <w:vAlign w:val="bottom"/>
          </w:tcPr>
          <w:p w14:paraId="564531C3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792EB25" w14:textId="2A087ABF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142,613</w:t>
            </w:r>
          </w:p>
        </w:tc>
        <w:tc>
          <w:tcPr>
            <w:tcW w:w="178" w:type="dxa"/>
            <w:vAlign w:val="bottom"/>
          </w:tcPr>
          <w:p w14:paraId="1A53B41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830EBC4" w14:textId="07A677FC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160,766</w:t>
            </w:r>
          </w:p>
        </w:tc>
        <w:tc>
          <w:tcPr>
            <w:tcW w:w="178" w:type="dxa"/>
            <w:vAlign w:val="bottom"/>
          </w:tcPr>
          <w:p w14:paraId="27D17906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A1CA536" w14:textId="37ACA8ED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164,770</w:t>
            </w:r>
          </w:p>
        </w:tc>
        <w:tc>
          <w:tcPr>
            <w:tcW w:w="178" w:type="dxa"/>
            <w:vAlign w:val="bottom"/>
          </w:tcPr>
          <w:p w14:paraId="27FACDC7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B517DE" w14:textId="69DE2F8B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194,930</w:t>
            </w:r>
          </w:p>
        </w:tc>
        <w:tc>
          <w:tcPr>
            <w:tcW w:w="188" w:type="dxa"/>
            <w:vAlign w:val="bottom"/>
          </w:tcPr>
          <w:p w14:paraId="4D6191EA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32797EC" w14:textId="172770A8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FC1161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1336525" w14:textId="41EBFEF0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1BBC0B0B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8006D3B" w14:textId="4FAF4C11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891,119</w:t>
            </w:r>
          </w:p>
        </w:tc>
        <w:tc>
          <w:tcPr>
            <w:tcW w:w="178" w:type="dxa"/>
            <w:vAlign w:val="bottom"/>
          </w:tcPr>
          <w:p w14:paraId="636B27CE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0E2EC98" w14:textId="2817770B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935,045</w:t>
            </w:r>
          </w:p>
        </w:tc>
      </w:tr>
      <w:tr w:rsidR="00692A71" w:rsidRPr="006853A7" w14:paraId="4CFA3D54" w14:textId="77777777" w:rsidTr="00010566">
        <w:trPr>
          <w:cantSplit/>
        </w:trPr>
        <w:tc>
          <w:tcPr>
            <w:tcW w:w="2751" w:type="dxa"/>
          </w:tcPr>
          <w:p w14:paraId="2BDE41B2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88B1E1D" w14:textId="28D0B9C3" w:rsidR="00692A71" w:rsidRPr="006853A7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107,557</w:t>
            </w:r>
          </w:p>
        </w:tc>
        <w:tc>
          <w:tcPr>
            <w:tcW w:w="178" w:type="dxa"/>
            <w:vAlign w:val="bottom"/>
          </w:tcPr>
          <w:p w14:paraId="5C0EE6D8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2BAE208" w14:textId="0272A335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98,317</w:t>
            </w:r>
          </w:p>
        </w:tc>
        <w:tc>
          <w:tcPr>
            <w:tcW w:w="178" w:type="dxa"/>
            <w:vAlign w:val="bottom"/>
          </w:tcPr>
          <w:p w14:paraId="167E2686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989F73" w14:textId="3E02CAA4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8,913</w:t>
            </w:r>
          </w:p>
        </w:tc>
        <w:tc>
          <w:tcPr>
            <w:tcW w:w="178" w:type="dxa"/>
            <w:vAlign w:val="bottom"/>
          </w:tcPr>
          <w:p w14:paraId="7A29BE2A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E7144BA" w14:textId="1855A7E9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7,111</w:t>
            </w:r>
          </w:p>
        </w:tc>
        <w:tc>
          <w:tcPr>
            <w:tcW w:w="178" w:type="dxa"/>
            <w:vAlign w:val="bottom"/>
          </w:tcPr>
          <w:p w14:paraId="4A664F23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1F6DB10" w14:textId="2C8A85BF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25,428</w:t>
            </w:r>
          </w:p>
        </w:tc>
        <w:tc>
          <w:tcPr>
            <w:tcW w:w="178" w:type="dxa"/>
            <w:vAlign w:val="bottom"/>
          </w:tcPr>
          <w:p w14:paraId="063EDD7E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C3D4BC" w14:textId="0BD2C430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24,245</w:t>
            </w:r>
          </w:p>
        </w:tc>
        <w:tc>
          <w:tcPr>
            <w:tcW w:w="188" w:type="dxa"/>
            <w:vAlign w:val="bottom"/>
          </w:tcPr>
          <w:p w14:paraId="57C4FF58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84C503" w14:textId="649821B5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(141,89</w:t>
            </w:r>
            <w:r w:rsidR="007A3A76"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F86C91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0DDA916" w14:textId="15A0129C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(129,673)</w:t>
            </w:r>
          </w:p>
        </w:tc>
        <w:tc>
          <w:tcPr>
            <w:tcW w:w="188" w:type="dxa"/>
            <w:vAlign w:val="bottom"/>
          </w:tcPr>
          <w:p w14:paraId="72AC852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7C68E1" w14:textId="5447B54C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D05F9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EEF4A17" w14:textId="273EB6A4" w:rsidR="00692A71" w:rsidRPr="00B7431A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</w:tr>
      <w:tr w:rsidR="00692A71" w:rsidRPr="006853A7" w14:paraId="0EC4C99E" w14:textId="77777777" w:rsidTr="00010566">
        <w:trPr>
          <w:cantSplit/>
        </w:trPr>
        <w:tc>
          <w:tcPr>
            <w:tcW w:w="2751" w:type="dxa"/>
          </w:tcPr>
          <w:p w14:paraId="370FABB7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4A0B" w14:textId="1F52B409" w:rsidR="00692A71" w:rsidRPr="006853A7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691,293</w:t>
            </w:r>
          </w:p>
        </w:tc>
        <w:tc>
          <w:tcPr>
            <w:tcW w:w="178" w:type="dxa"/>
            <w:vAlign w:val="bottom"/>
          </w:tcPr>
          <w:p w14:paraId="50947B8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1434" w14:textId="02EBE34D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677,666</w:t>
            </w:r>
          </w:p>
        </w:tc>
        <w:tc>
          <w:tcPr>
            <w:tcW w:w="178" w:type="dxa"/>
            <w:vAlign w:val="bottom"/>
          </w:tcPr>
          <w:p w14:paraId="1397FC24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E42" w14:textId="5C385051" w:rsidR="00692A71" w:rsidRPr="00B92CE9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151,526</w:t>
            </w:r>
          </w:p>
        </w:tc>
        <w:tc>
          <w:tcPr>
            <w:tcW w:w="178" w:type="dxa"/>
            <w:vAlign w:val="bottom"/>
          </w:tcPr>
          <w:p w14:paraId="3AB4381F" w14:textId="77777777" w:rsidR="00692A71" w:rsidRPr="00B92CE9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9D78D" w14:textId="29175350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167,877</w:t>
            </w:r>
          </w:p>
        </w:tc>
        <w:tc>
          <w:tcPr>
            <w:tcW w:w="178" w:type="dxa"/>
            <w:vAlign w:val="bottom"/>
          </w:tcPr>
          <w:p w14:paraId="762F1157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1DA3" w14:textId="6CF7CD5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190,198</w:t>
            </w:r>
          </w:p>
        </w:tc>
        <w:tc>
          <w:tcPr>
            <w:tcW w:w="178" w:type="dxa"/>
            <w:vAlign w:val="bottom"/>
          </w:tcPr>
          <w:p w14:paraId="06B2A067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04D03" w14:textId="2FBD0D00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219,175</w:t>
            </w:r>
          </w:p>
        </w:tc>
        <w:tc>
          <w:tcPr>
            <w:tcW w:w="188" w:type="dxa"/>
            <w:vAlign w:val="bottom"/>
          </w:tcPr>
          <w:p w14:paraId="25572B68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8FAEB" w14:textId="36271804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(141,89</w:t>
            </w:r>
            <w:r w:rsidR="007A3A76"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</w:t>
            </w: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B2EBD7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6A177" w14:textId="38F6A0D9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148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(129,673)</w:t>
            </w:r>
          </w:p>
        </w:tc>
        <w:tc>
          <w:tcPr>
            <w:tcW w:w="188" w:type="dxa"/>
            <w:vAlign w:val="bottom"/>
          </w:tcPr>
          <w:p w14:paraId="140D5788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B546" w14:textId="6FFA062E" w:rsidR="00692A71" w:rsidRPr="005F7C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92A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891,119</w:t>
            </w:r>
          </w:p>
        </w:tc>
        <w:tc>
          <w:tcPr>
            <w:tcW w:w="178" w:type="dxa"/>
            <w:vAlign w:val="bottom"/>
          </w:tcPr>
          <w:p w14:paraId="60AE3976" w14:textId="77777777" w:rsidR="00692A71" w:rsidRPr="005F7C4F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4773" w14:textId="2BF17CA8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E0AA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935,04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692A71" w:rsidRPr="006853A7" w14:paraId="1B221F61" w14:textId="77777777" w:rsidTr="00010566">
        <w:trPr>
          <w:cantSplit/>
        </w:trPr>
        <w:tc>
          <w:tcPr>
            <w:tcW w:w="2751" w:type="dxa"/>
          </w:tcPr>
          <w:p w14:paraId="2E7766C6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5AE927F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36E071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54CFB69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55B301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3C0E843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FCF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56E7C3DB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519BE0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9D5A8C2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B7DFC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D10FC89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FB4D76E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7B971A0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48D8B8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5AF03A0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62B09D7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C25221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9ACEC2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8FADDF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2A71" w:rsidRPr="006853A7" w14:paraId="3518E42B" w14:textId="77777777" w:rsidTr="00010566">
        <w:trPr>
          <w:cantSplit/>
        </w:trPr>
        <w:tc>
          <w:tcPr>
            <w:tcW w:w="2751" w:type="dxa"/>
          </w:tcPr>
          <w:p w14:paraId="071A8D2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20A4EA01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1F8FC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A9C678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FCB3A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B943D8C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109F6A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64859DB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AC03B1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2169509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05E25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708B68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EB035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CABB5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80F90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BDD6864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7FA93AF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30046DD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B5F28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56E5753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2A71" w:rsidRPr="006853A7" w14:paraId="7CA3BD85" w14:textId="77777777" w:rsidTr="00010566">
        <w:trPr>
          <w:cantSplit/>
        </w:trPr>
        <w:tc>
          <w:tcPr>
            <w:tcW w:w="2751" w:type="dxa"/>
          </w:tcPr>
          <w:p w14:paraId="16F6175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79EB5181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A2B254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A03315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D47C0D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A7ED3F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453A4A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CDA0FC3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9B6E60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E63E1B" w14:textId="77777777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E9547F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5B58F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6FD000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D8B373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D11D3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159DFEC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F006F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647642E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DB1E3D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023E8B9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2A71" w:rsidRPr="006853A7" w14:paraId="788A74C7" w14:textId="77777777" w:rsidTr="00010566">
        <w:trPr>
          <w:cantSplit/>
        </w:trPr>
        <w:tc>
          <w:tcPr>
            <w:tcW w:w="2751" w:type="dxa"/>
            <w:vAlign w:val="bottom"/>
          </w:tcPr>
          <w:p w14:paraId="30AA9FFD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1CC87AC3" w14:textId="5E4F374E" w:rsidR="00692A71" w:rsidRPr="007A3A76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690,36</w:t>
            </w:r>
            <w:r w:rsidR="007A3A76"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521A5A1D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7FFEB1E" w14:textId="2E7BB98C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672,910</w:t>
            </w:r>
          </w:p>
        </w:tc>
        <w:tc>
          <w:tcPr>
            <w:tcW w:w="178" w:type="dxa"/>
            <w:vAlign w:val="bottom"/>
          </w:tcPr>
          <w:p w14:paraId="0FEBBCE9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1BAF668" w14:textId="51F3241C" w:rsidR="00692A71" w:rsidRPr="007A3A76" w:rsidRDefault="00FE3823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140,524</w:t>
            </w:r>
          </w:p>
        </w:tc>
        <w:tc>
          <w:tcPr>
            <w:tcW w:w="178" w:type="dxa"/>
            <w:vAlign w:val="bottom"/>
          </w:tcPr>
          <w:p w14:paraId="5C8BE3B9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DAC1847" w14:textId="7EE3EA5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111,877</w:t>
            </w:r>
          </w:p>
        </w:tc>
        <w:tc>
          <w:tcPr>
            <w:tcW w:w="178" w:type="dxa"/>
            <w:vAlign w:val="bottom"/>
          </w:tcPr>
          <w:p w14:paraId="4E2C6775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89E386" w14:textId="6D105814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140,256</w:t>
            </w:r>
          </w:p>
        </w:tc>
        <w:tc>
          <w:tcPr>
            <w:tcW w:w="178" w:type="dxa"/>
            <w:vAlign w:val="bottom"/>
          </w:tcPr>
          <w:p w14:paraId="7CEA545B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4B32E9B" w14:textId="02A88F3F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165,177</w:t>
            </w:r>
          </w:p>
        </w:tc>
        <w:tc>
          <w:tcPr>
            <w:tcW w:w="188" w:type="dxa"/>
            <w:vAlign w:val="bottom"/>
          </w:tcPr>
          <w:p w14:paraId="290FBA6A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6F40A2" w14:textId="3A7B48B1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(120,986)</w:t>
            </w:r>
          </w:p>
        </w:tc>
        <w:tc>
          <w:tcPr>
            <w:tcW w:w="178" w:type="dxa"/>
            <w:vAlign w:val="bottom"/>
          </w:tcPr>
          <w:p w14:paraId="560F75AB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A2213C3" w14:textId="688564D2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(109,401)</w:t>
            </w:r>
          </w:p>
        </w:tc>
        <w:tc>
          <w:tcPr>
            <w:tcW w:w="188" w:type="dxa"/>
            <w:vAlign w:val="bottom"/>
          </w:tcPr>
          <w:p w14:paraId="785CF63B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15F1FD5" w14:textId="0AF1AC0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850,159</w:t>
            </w:r>
          </w:p>
        </w:tc>
        <w:tc>
          <w:tcPr>
            <w:tcW w:w="178" w:type="dxa"/>
            <w:vAlign w:val="bottom"/>
          </w:tcPr>
          <w:p w14:paraId="59550585" w14:textId="77777777" w:rsidR="00692A71" w:rsidRPr="005F7C4F" w:rsidRDefault="00692A71" w:rsidP="00692A7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DC1A2AC" w14:textId="6A481305" w:rsidR="00692A71" w:rsidRPr="003E44C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840,563</w:t>
            </w:r>
          </w:p>
        </w:tc>
      </w:tr>
      <w:tr w:rsidR="00692A71" w:rsidRPr="006853A7" w14:paraId="42035FA5" w14:textId="77777777" w:rsidTr="00010566">
        <w:trPr>
          <w:cantSplit/>
        </w:trPr>
        <w:tc>
          <w:tcPr>
            <w:tcW w:w="2751" w:type="dxa"/>
            <w:vAlign w:val="bottom"/>
          </w:tcPr>
          <w:p w14:paraId="72AEDD6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9704322" w14:textId="045C4C6C" w:rsidR="00692A71" w:rsidRPr="007A3A76" w:rsidRDefault="00692A71" w:rsidP="004954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8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178" w:type="dxa"/>
            <w:vAlign w:val="bottom"/>
          </w:tcPr>
          <w:p w14:paraId="22CC484B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1FE3007" w14:textId="5B89FFA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4,756</w:t>
            </w:r>
          </w:p>
        </w:tc>
        <w:tc>
          <w:tcPr>
            <w:tcW w:w="178" w:type="dxa"/>
            <w:vAlign w:val="bottom"/>
          </w:tcPr>
          <w:p w14:paraId="5F853AA8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5282F20" w14:textId="23F36FCE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11,002</w:t>
            </w:r>
          </w:p>
        </w:tc>
        <w:tc>
          <w:tcPr>
            <w:tcW w:w="178" w:type="dxa"/>
            <w:vAlign w:val="bottom"/>
          </w:tcPr>
          <w:p w14:paraId="41A4AE46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5BE907D" w14:textId="08A21A59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56,000</w:t>
            </w:r>
          </w:p>
        </w:tc>
        <w:tc>
          <w:tcPr>
            <w:tcW w:w="178" w:type="dxa"/>
            <w:vAlign w:val="bottom"/>
          </w:tcPr>
          <w:p w14:paraId="5AB9FC2D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C0C325A" w14:textId="30BC32E5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49,942</w:t>
            </w:r>
          </w:p>
        </w:tc>
        <w:tc>
          <w:tcPr>
            <w:tcW w:w="178" w:type="dxa"/>
            <w:vAlign w:val="bottom"/>
          </w:tcPr>
          <w:p w14:paraId="6AF45EAA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E093E6" w14:textId="178C19FD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53,998</w:t>
            </w:r>
          </w:p>
        </w:tc>
        <w:tc>
          <w:tcPr>
            <w:tcW w:w="188" w:type="dxa"/>
            <w:vAlign w:val="bottom"/>
          </w:tcPr>
          <w:p w14:paraId="3196A703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B91EA5D" w14:textId="635FF431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(20,91</w:t>
            </w:r>
            <w:r w:rsidR="007A3A76"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7A3A76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7D8EE8B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8440E9B" w14:textId="6079AAC6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(20,272)</w:t>
            </w:r>
          </w:p>
        </w:tc>
        <w:tc>
          <w:tcPr>
            <w:tcW w:w="188" w:type="dxa"/>
            <w:vAlign w:val="bottom"/>
          </w:tcPr>
          <w:p w14:paraId="75F12E6A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8E9E1B" w14:textId="5F856BE1" w:rsidR="00692A71" w:rsidRPr="006853A7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40,960</w:t>
            </w:r>
          </w:p>
        </w:tc>
        <w:tc>
          <w:tcPr>
            <w:tcW w:w="178" w:type="dxa"/>
            <w:vAlign w:val="bottom"/>
          </w:tcPr>
          <w:p w14:paraId="3A54468E" w14:textId="77777777" w:rsidR="00692A71" w:rsidRPr="005F7C4F" w:rsidRDefault="00692A71" w:rsidP="00692A7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E2379C5" w14:textId="6A0E866C" w:rsidR="00692A71" w:rsidRPr="003E44C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94,482</w:t>
            </w:r>
          </w:p>
        </w:tc>
      </w:tr>
      <w:tr w:rsidR="00692A71" w:rsidRPr="006853A7" w14:paraId="0C206A31" w14:textId="77777777" w:rsidTr="00010566">
        <w:trPr>
          <w:cantSplit/>
        </w:trPr>
        <w:tc>
          <w:tcPr>
            <w:tcW w:w="2751" w:type="dxa"/>
          </w:tcPr>
          <w:p w14:paraId="1679180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CA621" w14:textId="1E3737EE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9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691,293</w:t>
            </w:r>
          </w:p>
        </w:tc>
        <w:tc>
          <w:tcPr>
            <w:tcW w:w="178" w:type="dxa"/>
            <w:vAlign w:val="bottom"/>
          </w:tcPr>
          <w:p w14:paraId="1A9E200D" w14:textId="77777777" w:rsidR="00692A71" w:rsidRPr="007A3A76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40F4" w14:textId="58218D06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677,666</w:t>
            </w:r>
          </w:p>
        </w:tc>
        <w:tc>
          <w:tcPr>
            <w:tcW w:w="178" w:type="dxa"/>
            <w:vAlign w:val="bottom"/>
          </w:tcPr>
          <w:p w14:paraId="1F08AD41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5D92" w14:textId="1D0E7024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29" w:right="5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151,526</w:t>
            </w:r>
          </w:p>
        </w:tc>
        <w:tc>
          <w:tcPr>
            <w:tcW w:w="178" w:type="dxa"/>
            <w:vAlign w:val="bottom"/>
          </w:tcPr>
          <w:p w14:paraId="22718468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3F80" w14:textId="4DD97CDB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167,877</w:t>
            </w:r>
          </w:p>
        </w:tc>
        <w:tc>
          <w:tcPr>
            <w:tcW w:w="178" w:type="dxa"/>
            <w:vAlign w:val="bottom"/>
          </w:tcPr>
          <w:p w14:paraId="7D1E1AC4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C86B" w14:textId="31F9567D" w:rsidR="00692A71" w:rsidRPr="007A3A76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9" w:right="8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190,198</w:t>
            </w:r>
          </w:p>
        </w:tc>
        <w:tc>
          <w:tcPr>
            <w:tcW w:w="178" w:type="dxa"/>
            <w:vAlign w:val="bottom"/>
          </w:tcPr>
          <w:p w14:paraId="1E16640D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FC85" w14:textId="74CDB7EE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219,175</w:t>
            </w:r>
          </w:p>
        </w:tc>
        <w:tc>
          <w:tcPr>
            <w:tcW w:w="188" w:type="dxa"/>
            <w:vAlign w:val="bottom"/>
          </w:tcPr>
          <w:p w14:paraId="5FCC6430" w14:textId="77777777" w:rsidR="00692A71" w:rsidRPr="007A3A76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7887" w14:textId="38CCBE87" w:rsidR="00692A71" w:rsidRPr="007A3A76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(141,89</w:t>
            </w:r>
            <w:r w:rsidR="007A3A76"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</w:t>
            </w:r>
            <w:r w:rsidRPr="007A3A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818ACE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D2BC6" w14:textId="369949A5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148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(129,673)</w:t>
            </w:r>
          </w:p>
        </w:tc>
        <w:tc>
          <w:tcPr>
            <w:tcW w:w="188" w:type="dxa"/>
            <w:vAlign w:val="bottom"/>
          </w:tcPr>
          <w:p w14:paraId="6F752451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F2C03" w14:textId="11741020" w:rsidR="00692A71" w:rsidRPr="005F7C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891,119</w:t>
            </w:r>
          </w:p>
        </w:tc>
        <w:tc>
          <w:tcPr>
            <w:tcW w:w="178" w:type="dxa"/>
            <w:vAlign w:val="bottom"/>
          </w:tcPr>
          <w:p w14:paraId="07486136" w14:textId="77777777" w:rsidR="00692A71" w:rsidRPr="005F7C4F" w:rsidRDefault="00692A71" w:rsidP="00692A7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FA4D" w14:textId="4A47D4BF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0AA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935,04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692A71" w:rsidRPr="006853A7" w14:paraId="6C4BFD3F" w14:textId="77777777" w:rsidTr="00010566">
        <w:trPr>
          <w:cantSplit/>
        </w:trPr>
        <w:tc>
          <w:tcPr>
            <w:tcW w:w="2751" w:type="dxa"/>
          </w:tcPr>
          <w:p w14:paraId="529683FC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73523E80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349A2E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E0B9CEB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FC4C7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7CE53A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72C13A" w14:textId="77777777" w:rsidR="00692A71" w:rsidRPr="00B92CE9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436BC222" w14:textId="77777777" w:rsidR="00692A71" w:rsidRPr="00B92CE9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037A21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8710D6B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1C9C04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899E645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323D456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095B6F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9905C2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B7ED01F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031DCA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19A90C5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ACDC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1E43EDA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2A71" w:rsidRPr="006853A7" w14:paraId="4140B44E" w14:textId="77777777" w:rsidTr="00010566">
        <w:trPr>
          <w:cantSplit/>
        </w:trPr>
        <w:tc>
          <w:tcPr>
            <w:tcW w:w="2751" w:type="dxa"/>
          </w:tcPr>
          <w:p w14:paraId="3DD543B2" w14:textId="77777777" w:rsidR="00CA5808" w:rsidRDefault="00692A71" w:rsidP="003C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hanging="10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C22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3C149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C22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  <w:p w14:paraId="27C9C036" w14:textId="6B47D578" w:rsidR="00692A71" w:rsidRPr="007C22AB" w:rsidRDefault="00692A71" w:rsidP="00C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 w:hanging="10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C22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96BF7EE" w14:textId="20CD67EC" w:rsidR="00692A71" w:rsidRPr="007C22AB" w:rsidRDefault="00692A71" w:rsidP="0049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(16,583)</w:t>
            </w:r>
          </w:p>
        </w:tc>
        <w:tc>
          <w:tcPr>
            <w:tcW w:w="178" w:type="dxa"/>
            <w:vAlign w:val="bottom"/>
          </w:tcPr>
          <w:p w14:paraId="3E1351F6" w14:textId="77777777" w:rsidR="00692A71" w:rsidRPr="007C22AB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127046" w14:textId="1A2BF37A" w:rsidR="00692A71" w:rsidRPr="007C22AB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6,151</w:t>
            </w:r>
          </w:p>
        </w:tc>
        <w:tc>
          <w:tcPr>
            <w:tcW w:w="178" w:type="dxa"/>
            <w:vAlign w:val="bottom"/>
          </w:tcPr>
          <w:p w14:paraId="406A08EB" w14:textId="77777777" w:rsidR="00692A71" w:rsidRPr="007C22AB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FFA4CA4" w14:textId="5563FEA0" w:rsidR="00692A71" w:rsidRPr="007C22AB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="007C22AB"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661</w:t>
            </w: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05B2C68" w14:textId="77777777" w:rsidR="00692A71" w:rsidRPr="007C22AB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B90DBA5" w14:textId="2B97C410" w:rsidR="00692A71" w:rsidRPr="007C22AB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17,172</w:t>
            </w:r>
          </w:p>
        </w:tc>
        <w:tc>
          <w:tcPr>
            <w:tcW w:w="178" w:type="dxa"/>
            <w:vAlign w:val="bottom"/>
          </w:tcPr>
          <w:p w14:paraId="4F47051C" w14:textId="77777777" w:rsidR="00692A71" w:rsidRPr="007C22AB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5FA8B733" w14:textId="55267CB0" w:rsidR="00692A71" w:rsidRPr="007C22AB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C22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(30,037)</w:t>
            </w:r>
          </w:p>
        </w:tc>
        <w:tc>
          <w:tcPr>
            <w:tcW w:w="178" w:type="dxa"/>
            <w:vAlign w:val="bottom"/>
          </w:tcPr>
          <w:p w14:paraId="66891949" w14:textId="77777777" w:rsidR="00692A71" w:rsidRPr="007C22AB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5BC8F31A" w14:textId="13161F13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5,480</w:t>
            </w:r>
          </w:p>
        </w:tc>
        <w:tc>
          <w:tcPr>
            <w:tcW w:w="188" w:type="dxa"/>
            <w:vAlign w:val="bottom"/>
          </w:tcPr>
          <w:p w14:paraId="472300D1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75B2F2C" w14:textId="0039A925" w:rsidR="00692A71" w:rsidRPr="006853A7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(1,69</w:t>
            </w:r>
            <w:r w:rsidR="005E461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02D843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1ADB4E6B" w14:textId="31AAFF02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50</w:t>
            </w: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6A5C2A1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C42C918" w14:textId="4CA39C67" w:rsidR="00692A71" w:rsidRPr="006853A7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(48,97</w:t>
            </w:r>
            <w:r w:rsidR="005E461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9296FC4" w14:textId="77777777" w:rsidR="00692A71" w:rsidRPr="005F7C4F" w:rsidRDefault="00692A71" w:rsidP="00692A71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06BDFA87" w14:textId="40B9725D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28,553</w:t>
            </w:r>
          </w:p>
        </w:tc>
      </w:tr>
      <w:tr w:rsidR="00692A71" w:rsidRPr="002B35AC" w14:paraId="7854D9A2" w14:textId="77777777" w:rsidTr="00010566">
        <w:trPr>
          <w:cantSplit/>
          <w:trHeight w:val="145"/>
        </w:trPr>
        <w:tc>
          <w:tcPr>
            <w:tcW w:w="2751" w:type="dxa"/>
          </w:tcPr>
          <w:p w14:paraId="461184BA" w14:textId="073826AA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cs/>
              </w:rPr>
            </w:pPr>
            <w:r w:rsidRPr="000915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91DBEA5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5278912" w14:textId="103008F3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9154F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08C25C2C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356B55D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0787F29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9B32196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281C3B3B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E1901B3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06323DF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663CE71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DF3BA3D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A3CA1AF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313833A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5E9E1AF1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27C6557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2948B9FC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613CA4B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0447F9B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EE02769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692A71" w:rsidRPr="002B35AC" w14:paraId="6F696800" w14:textId="77777777" w:rsidTr="00010566">
        <w:trPr>
          <w:cantSplit/>
          <w:trHeight w:val="145"/>
        </w:trPr>
        <w:tc>
          <w:tcPr>
            <w:tcW w:w="2751" w:type="dxa"/>
          </w:tcPr>
          <w:p w14:paraId="284847C5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01" w:type="dxa"/>
          </w:tcPr>
          <w:p w14:paraId="77F618F2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727E796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</w:tcPr>
          <w:p w14:paraId="10EC4015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2633042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423F2A85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0C4F024B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</w:tcPr>
          <w:p w14:paraId="4E179FC8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B599FC2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</w:tcPr>
          <w:p w14:paraId="3852C917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AF95BAF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2B3F2ABB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1571FD3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766CBDF6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44C07E2D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</w:tcPr>
          <w:p w14:paraId="27B56F46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767A8B9F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</w:tcPr>
          <w:p w14:paraId="564B3FA2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1FD500D8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</w:tcPr>
          <w:p w14:paraId="498E33E3" w14:textId="77777777" w:rsidR="00692A71" w:rsidRPr="0009154F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692A71" w:rsidRPr="006853A7" w14:paraId="28380A53" w14:textId="77777777" w:rsidTr="00010566">
        <w:trPr>
          <w:cantSplit/>
          <w:trHeight w:val="70"/>
        </w:trPr>
        <w:tc>
          <w:tcPr>
            <w:tcW w:w="2751" w:type="dxa"/>
          </w:tcPr>
          <w:p w14:paraId="2E9F8ECC" w14:textId="703AEA31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3A35FD4E" w14:textId="0FF592EB" w:rsidR="00692A71" w:rsidRPr="00D01921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4360F8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7EBD672" w14:textId="7B0528A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8EB0C6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208235" w14:textId="2113432F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3002C5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4E71F67" w14:textId="172C7F10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AC721C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FA25EC8" w14:textId="72E6B14B" w:rsidR="00692A71" w:rsidRPr="00DA4F72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1B0ADB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F7C4920" w14:textId="0744BBD6" w:rsidR="00692A71" w:rsidRPr="00B7431A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E0E3B1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2FE0C31" w14:textId="67496F6E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26930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ED59EC4" w14:textId="0E4E2761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438AE68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878028" w14:textId="5C92FF04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4C571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62862" w14:textId="113C97AA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692A71" w:rsidRPr="006853A7" w14:paraId="69386471" w14:textId="77777777" w:rsidTr="00710E94">
        <w:trPr>
          <w:cantSplit/>
        </w:trPr>
        <w:tc>
          <w:tcPr>
            <w:tcW w:w="2751" w:type="dxa"/>
          </w:tcPr>
          <w:p w14:paraId="122F1218" w14:textId="4078B718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32D5E867" w14:textId="7E8D7004" w:rsidR="00692A71" w:rsidRPr="0030274D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2,055,633</w:t>
            </w:r>
          </w:p>
        </w:tc>
        <w:tc>
          <w:tcPr>
            <w:tcW w:w="178" w:type="dxa"/>
            <w:vAlign w:val="center"/>
          </w:tcPr>
          <w:p w14:paraId="53418E69" w14:textId="7777777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5012791" w14:textId="0113CC08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957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78" w:type="dxa"/>
            <w:vAlign w:val="center"/>
          </w:tcPr>
          <w:p w14:paraId="68579BD9" w14:textId="77777777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0402BA30" w14:textId="43BF541E" w:rsidR="00692A71" w:rsidRPr="00B14815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389,601</w:t>
            </w:r>
          </w:p>
        </w:tc>
        <w:tc>
          <w:tcPr>
            <w:tcW w:w="178" w:type="dxa"/>
            <w:vAlign w:val="center"/>
          </w:tcPr>
          <w:p w14:paraId="77AD7B8E" w14:textId="77777777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569F8A9" w14:textId="0E752757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363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082</w:t>
            </w:r>
          </w:p>
        </w:tc>
        <w:tc>
          <w:tcPr>
            <w:tcW w:w="178" w:type="dxa"/>
            <w:vAlign w:val="center"/>
          </w:tcPr>
          <w:p w14:paraId="5D7551D2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78D0CABD" w14:textId="75212296" w:rsidR="00692A71" w:rsidRPr="006853A7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2,665,402</w:t>
            </w:r>
          </w:p>
        </w:tc>
        <w:tc>
          <w:tcPr>
            <w:tcW w:w="178" w:type="dxa"/>
            <w:vAlign w:val="center"/>
          </w:tcPr>
          <w:p w14:paraId="7CFEB29C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1717E9" w14:textId="540C0445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739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188" w:type="dxa"/>
            <w:vAlign w:val="center"/>
          </w:tcPr>
          <w:p w14:paraId="5AFD2E9E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DF24F98" w14:textId="1FAF0670" w:rsidR="00692A71" w:rsidRPr="006853A7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(156,815)</w:t>
            </w:r>
          </w:p>
        </w:tc>
        <w:tc>
          <w:tcPr>
            <w:tcW w:w="178" w:type="dxa"/>
            <w:vAlign w:val="center"/>
          </w:tcPr>
          <w:p w14:paraId="13E45F26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B2301FB" w14:textId="260BC1D5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(97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633)</w:t>
            </w:r>
          </w:p>
        </w:tc>
        <w:tc>
          <w:tcPr>
            <w:tcW w:w="188" w:type="dxa"/>
            <w:vAlign w:val="center"/>
          </w:tcPr>
          <w:p w14:paraId="490FD77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7FC9F5E6" w14:textId="1264CC5A" w:rsidR="00692A71" w:rsidRPr="00B14815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4,953,821</w:t>
            </w:r>
          </w:p>
        </w:tc>
        <w:tc>
          <w:tcPr>
            <w:tcW w:w="178" w:type="dxa"/>
            <w:vAlign w:val="center"/>
          </w:tcPr>
          <w:p w14:paraId="01EB7A8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1C9791F" w14:textId="7D47C14B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794</w:t>
            </w:r>
          </w:p>
        </w:tc>
      </w:tr>
      <w:tr w:rsidR="00692A71" w:rsidRPr="006853A7" w14:paraId="0547F7EE" w14:textId="77777777" w:rsidTr="00010566">
        <w:trPr>
          <w:cantSplit/>
        </w:trPr>
        <w:tc>
          <w:tcPr>
            <w:tcW w:w="2751" w:type="dxa"/>
          </w:tcPr>
          <w:p w14:paraId="08F0DA03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1AE85FFC" w14:textId="77777777" w:rsidR="00692A71" w:rsidRPr="0030274D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B7178B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0F16E7" w14:textId="7777777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EE4281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7A3D9C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4F21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CDA8D70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70E379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30D34E02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646D48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8C132BA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6C40606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39280912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F0B8CD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60EE725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6A4E2E6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EA157FC" w14:textId="1BE9C240" w:rsidR="00692A71" w:rsidRPr="00B14815" w:rsidRDefault="007A3A76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3A76">
              <w:rPr>
                <w:rFonts w:asciiTheme="majorBidi" w:hAnsiTheme="majorBidi" w:cstheme="majorBidi"/>
                <w:sz w:val="26"/>
                <w:szCs w:val="26"/>
              </w:rPr>
              <w:t>998,64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3EB954DC" w14:textId="77777777" w:rsidR="00692A71" w:rsidRPr="00B14815" w:rsidRDefault="00692A71" w:rsidP="00692A71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6F94E91" w14:textId="603B51A1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048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92A71" w:rsidRPr="006853A7" w14:paraId="52DD2F22" w14:textId="77777777" w:rsidTr="00010566">
        <w:trPr>
          <w:cantSplit/>
        </w:trPr>
        <w:tc>
          <w:tcPr>
            <w:tcW w:w="2751" w:type="dxa"/>
          </w:tcPr>
          <w:p w14:paraId="34FF247A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B272CF2" w14:textId="77777777" w:rsidR="00692A71" w:rsidRPr="0030274D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F40479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45C7783" w14:textId="7777777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1C977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7A8ADC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2DEF57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943B924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2806E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54A5DA72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BA2320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4E2690D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CE4FD41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7D45EE2" w14:textId="111A1788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48EDC0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5DD5BCE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BBE0306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F417" w14:textId="2B7F92BB" w:rsidR="00692A71" w:rsidRPr="007A3A76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3A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5,952,462</w:t>
            </w:r>
          </w:p>
        </w:tc>
        <w:tc>
          <w:tcPr>
            <w:tcW w:w="178" w:type="dxa"/>
            <w:vAlign w:val="bottom"/>
          </w:tcPr>
          <w:p w14:paraId="1B4EFA63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6E53" w14:textId="3E37655A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011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</w:tr>
      <w:tr w:rsidR="00692A71" w:rsidRPr="006853A7" w14:paraId="1828655D" w14:textId="77777777" w:rsidTr="00710E94">
        <w:trPr>
          <w:cantSplit/>
          <w:trHeight w:val="70"/>
        </w:trPr>
        <w:tc>
          <w:tcPr>
            <w:tcW w:w="2751" w:type="dxa"/>
          </w:tcPr>
          <w:p w14:paraId="41FF50C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7ACBECDD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4AC80D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BE99EF8" w14:textId="7777777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8480DD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505FEB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7CBF13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CBAE364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B2429A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9B1EE86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18900D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5B28D9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33AFCC6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002002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D8ABAB" w14:textId="77777777" w:rsidR="00692A71" w:rsidRPr="00D01921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73E88C6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1202F9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F08EBCB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4A7C5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1891459D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92A71" w:rsidRPr="006853A7" w14:paraId="08887420" w14:textId="77777777" w:rsidTr="00710E94">
        <w:trPr>
          <w:cantSplit/>
          <w:trHeight w:val="70"/>
        </w:trPr>
        <w:tc>
          <w:tcPr>
            <w:tcW w:w="2751" w:type="dxa"/>
          </w:tcPr>
          <w:p w14:paraId="51D03DD0" w14:textId="46DAF44C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3CE03299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01EFDA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5B309F" w14:textId="77777777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6526F7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94CC51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6EF932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05ACEBB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B98E10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78BC326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CA3948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46D00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8D67DC7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A420E5" w14:textId="77777777" w:rsidR="00692A71" w:rsidRPr="00D0192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8ED6B9" w14:textId="77777777" w:rsidR="00692A71" w:rsidRPr="00D01921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68D02F67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5B7651A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AE5264" w14:textId="77777777" w:rsidR="00692A71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B85CB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A6890D1" w14:textId="77777777" w:rsidR="00692A71" w:rsidRPr="00B92CE9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92A71" w:rsidRPr="006853A7" w14:paraId="4C81E335" w14:textId="77777777" w:rsidTr="00710E94">
        <w:trPr>
          <w:cantSplit/>
          <w:trHeight w:val="70"/>
        </w:trPr>
        <w:tc>
          <w:tcPr>
            <w:tcW w:w="2751" w:type="dxa"/>
          </w:tcPr>
          <w:p w14:paraId="06693FE8" w14:textId="703C721C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0EC56DF1" w14:textId="4E04152B" w:rsidR="00692A71" w:rsidRPr="0030274D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0EB5">
              <w:rPr>
                <w:rFonts w:asciiTheme="majorBidi" w:hAnsiTheme="majorBidi" w:cstheme="majorBidi"/>
                <w:sz w:val="26"/>
                <w:szCs w:val="26"/>
              </w:rPr>
              <w:t>1,038,0</w:t>
            </w:r>
            <w:r w:rsidR="00370EB5" w:rsidRPr="00370EB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78" w:type="dxa"/>
            <w:vAlign w:val="bottom"/>
          </w:tcPr>
          <w:p w14:paraId="4717750A" w14:textId="77777777" w:rsidR="00692A71" w:rsidRPr="0030274D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9F1ED34" w14:textId="08A981DE" w:rsidR="00692A71" w:rsidRPr="0030274D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059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</w:p>
        </w:tc>
        <w:tc>
          <w:tcPr>
            <w:tcW w:w="178" w:type="dxa"/>
            <w:vAlign w:val="bottom"/>
          </w:tcPr>
          <w:p w14:paraId="0125C54D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0ED38C" w14:textId="2942F609" w:rsidR="00692A71" w:rsidRPr="0045440E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223,742</w:t>
            </w:r>
          </w:p>
        </w:tc>
        <w:tc>
          <w:tcPr>
            <w:tcW w:w="178" w:type="dxa"/>
            <w:vAlign w:val="bottom"/>
          </w:tcPr>
          <w:p w14:paraId="50D65AA8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A60B83C" w14:textId="3833D8BC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172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</w:p>
        </w:tc>
        <w:tc>
          <w:tcPr>
            <w:tcW w:w="178" w:type="dxa"/>
            <w:vAlign w:val="bottom"/>
          </w:tcPr>
          <w:p w14:paraId="7B88A5D1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444E42D4" w14:textId="1F6E70CB" w:rsidR="00692A71" w:rsidRPr="0045440E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219,196</w:t>
            </w:r>
          </w:p>
        </w:tc>
        <w:tc>
          <w:tcPr>
            <w:tcW w:w="178" w:type="dxa"/>
            <w:vAlign w:val="bottom"/>
          </w:tcPr>
          <w:p w14:paraId="09669B42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05ED718" w14:textId="3FB9E071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224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619</w:t>
            </w:r>
          </w:p>
        </w:tc>
        <w:tc>
          <w:tcPr>
            <w:tcW w:w="188" w:type="dxa"/>
            <w:vAlign w:val="bottom"/>
          </w:tcPr>
          <w:p w14:paraId="116E7C54" w14:textId="77777777" w:rsidR="00692A71" w:rsidRPr="0045440E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56A4565D" w14:textId="379245B3" w:rsidR="00692A71" w:rsidRPr="0045440E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(315,224)</w:t>
            </w:r>
          </w:p>
        </w:tc>
        <w:tc>
          <w:tcPr>
            <w:tcW w:w="178" w:type="dxa"/>
            <w:vAlign w:val="bottom"/>
          </w:tcPr>
          <w:p w14:paraId="7992224C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368EABA" w14:textId="2B2611D4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(257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391)</w:t>
            </w:r>
          </w:p>
        </w:tc>
        <w:tc>
          <w:tcPr>
            <w:tcW w:w="188" w:type="dxa"/>
            <w:vAlign w:val="bottom"/>
          </w:tcPr>
          <w:p w14:paraId="2B01A9BA" w14:textId="77777777" w:rsidR="00692A71" w:rsidRPr="0045440E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9D91B56" w14:textId="7164B2CE" w:rsidR="00692A71" w:rsidRPr="00B14815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1,165,793</w:t>
            </w:r>
          </w:p>
        </w:tc>
        <w:tc>
          <w:tcPr>
            <w:tcW w:w="178" w:type="dxa"/>
            <w:vAlign w:val="bottom"/>
          </w:tcPr>
          <w:p w14:paraId="18FA991F" w14:textId="77777777" w:rsidR="00692A71" w:rsidRPr="00B14815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0D0FCDF" w14:textId="739D65EF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198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92A71" w:rsidRPr="006853A7" w14:paraId="2E68AF09" w14:textId="77777777" w:rsidTr="00010566">
        <w:trPr>
          <w:cantSplit/>
        </w:trPr>
        <w:tc>
          <w:tcPr>
            <w:tcW w:w="2751" w:type="dxa"/>
          </w:tcPr>
          <w:p w14:paraId="2DF64D2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5CFBD140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76189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185A415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F46EE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4F736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A1373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98F9FE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BB6F99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B510C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50A398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A0ABC7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EAB58E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043CE45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D040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9A188DF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0C8930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F7B66D" w14:textId="0A21601C" w:rsidR="00692A71" w:rsidRPr="00B14815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97,825</w:t>
            </w:r>
          </w:p>
        </w:tc>
        <w:tc>
          <w:tcPr>
            <w:tcW w:w="178" w:type="dxa"/>
            <w:vAlign w:val="bottom"/>
          </w:tcPr>
          <w:p w14:paraId="061E5216" w14:textId="77777777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43FCB57" w14:textId="0EE124B5" w:rsidR="00692A71" w:rsidRPr="00B14815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  <w:r w:rsidRPr="004544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92A71" w:rsidRPr="006853A7" w14:paraId="1A66C36A" w14:textId="77777777" w:rsidTr="00010566">
        <w:trPr>
          <w:cantSplit/>
        </w:trPr>
        <w:tc>
          <w:tcPr>
            <w:tcW w:w="2751" w:type="dxa"/>
          </w:tcPr>
          <w:p w14:paraId="010FAB5D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12DC003" w14:textId="77777777" w:rsidR="00692A71" w:rsidRPr="006853A7" w:rsidRDefault="00692A71" w:rsidP="00692A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32C19E4" w14:textId="77777777" w:rsidR="00692A71" w:rsidRPr="006853A7" w:rsidRDefault="00692A71" w:rsidP="00692A7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DEA2D3A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5C50B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F4E89A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8C18DD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A2A39D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B82E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896241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8B5A8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1C3A04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1EA90E7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C5EBDF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F6B0E4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7ECDD5E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4F51E03" w14:textId="77777777" w:rsidR="00692A71" w:rsidRPr="006853A7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4225" w14:textId="62513172" w:rsidR="00692A71" w:rsidRPr="007A3A76" w:rsidRDefault="007C22AB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3A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1,263,618</w:t>
            </w:r>
          </w:p>
        </w:tc>
        <w:tc>
          <w:tcPr>
            <w:tcW w:w="178" w:type="dxa"/>
            <w:vAlign w:val="bottom"/>
          </w:tcPr>
          <w:p w14:paraId="682F2BE1" w14:textId="77777777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3378B" w14:textId="27017409" w:rsidR="00692A71" w:rsidRPr="0045440E" w:rsidRDefault="00692A71" w:rsidP="0069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280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4544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</w:tr>
    </w:tbl>
    <w:p w14:paraId="73636CFB" w14:textId="178C8968" w:rsidR="006853A7" w:rsidRDefault="006853A7" w:rsidP="00D01921">
      <w:pPr>
        <w:tabs>
          <w:tab w:val="left" w:pos="109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77777777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300E4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300E4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56EE37E1" w14:textId="77777777" w:rsidR="00EB55A0" w:rsidRDefault="00EB55A0" w:rsidP="001A23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C28AD5A" w14:textId="77777777" w:rsidR="00EB55A0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</w:t>
            </w:r>
            <w:r w:rsidR="00EB55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2BF9B5A6" w14:textId="13B9DB8F" w:rsidR="006853A7" w:rsidRPr="00D17657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จำหน่ายหนังสือ 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EDF7341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 w:rsidR="0043700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031956" w:rsidRPr="00D17657" w14:paraId="66945557" w14:textId="77777777" w:rsidTr="00300E42">
        <w:tc>
          <w:tcPr>
            <w:tcW w:w="4680" w:type="dxa"/>
            <w:shd w:val="clear" w:color="auto" w:fill="auto"/>
            <w:vAlign w:val="bottom"/>
          </w:tcPr>
          <w:p w14:paraId="6B60B2CB" w14:textId="11326E10" w:rsidR="00031956" w:rsidRPr="00D17657" w:rsidRDefault="00031956" w:rsidP="00031956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4A9D85D0" w:rsidR="00031956" w:rsidRPr="00041E15" w:rsidRDefault="00031956" w:rsidP="00031956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6" w:type="dxa"/>
          </w:tcPr>
          <w:p w14:paraId="6ABEED93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2771B943" w:rsidR="00031956" w:rsidRPr="00041E15" w:rsidRDefault="00031956" w:rsidP="00031956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67" w:type="dxa"/>
          </w:tcPr>
          <w:p w14:paraId="4155B127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5D5F0E57" w:rsidR="00031956" w:rsidRPr="00041E15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3" w:type="dxa"/>
          </w:tcPr>
          <w:p w14:paraId="57DC6E84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3C7CA193" w:rsidR="00031956" w:rsidRPr="00041E15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1AF4843F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181578DB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6840AA32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0661389A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031956" w:rsidRPr="00D17657" w14:paraId="35348B8E" w14:textId="77777777" w:rsidTr="00300E42">
        <w:tc>
          <w:tcPr>
            <w:tcW w:w="4680" w:type="dxa"/>
            <w:shd w:val="clear" w:color="auto" w:fill="auto"/>
            <w:vAlign w:val="bottom"/>
          </w:tcPr>
          <w:p w14:paraId="639AE32A" w14:textId="77777777" w:rsidR="00031956" w:rsidRPr="00D17657" w:rsidRDefault="00031956" w:rsidP="00031956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031956" w:rsidRPr="00325E67" w14:paraId="2A26DE88" w14:textId="77777777" w:rsidTr="00300E42">
        <w:tc>
          <w:tcPr>
            <w:tcW w:w="4680" w:type="dxa"/>
          </w:tcPr>
          <w:p w14:paraId="3BDA94F6" w14:textId="77777777" w:rsidR="00031956" w:rsidRPr="000A10C7" w:rsidRDefault="00031956" w:rsidP="00031956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31956" w:rsidRPr="00325E67" w14:paraId="2CE30685" w14:textId="77777777" w:rsidTr="00300E42">
        <w:tc>
          <w:tcPr>
            <w:tcW w:w="4680" w:type="dxa"/>
          </w:tcPr>
          <w:p w14:paraId="3033DC73" w14:textId="77777777" w:rsidR="00031956" w:rsidRPr="00D17657" w:rsidRDefault="00031956" w:rsidP="000319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31956" w:rsidRPr="00325E67" w14:paraId="736DB97E" w14:textId="77777777" w:rsidTr="00300E42">
        <w:tc>
          <w:tcPr>
            <w:tcW w:w="4680" w:type="dxa"/>
            <w:vAlign w:val="bottom"/>
          </w:tcPr>
          <w:p w14:paraId="1C7DF9AE" w14:textId="77777777" w:rsidR="00031956" w:rsidRPr="00D17657" w:rsidRDefault="00031956" w:rsidP="0003195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3A8E686F" w:rsidR="00031956" w:rsidRPr="00E94351" w:rsidRDefault="00692A71" w:rsidP="0003195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204,387</w:t>
            </w:r>
          </w:p>
        </w:tc>
        <w:tc>
          <w:tcPr>
            <w:tcW w:w="246" w:type="dxa"/>
            <w:vAlign w:val="bottom"/>
          </w:tcPr>
          <w:p w14:paraId="623BCB24" w14:textId="77777777" w:rsidR="00031956" w:rsidRPr="00F7477C" w:rsidRDefault="00031956" w:rsidP="00031956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26FD3B77" w:rsidR="00031956" w:rsidRPr="008269D9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212,334</w:t>
            </w:r>
          </w:p>
        </w:tc>
        <w:tc>
          <w:tcPr>
            <w:tcW w:w="267" w:type="dxa"/>
            <w:vAlign w:val="bottom"/>
          </w:tcPr>
          <w:p w14:paraId="61BBE7B2" w14:textId="77777777" w:rsidR="00031956" w:rsidRPr="008269D9" w:rsidRDefault="00031956" w:rsidP="00031956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35E8FE96" w:rsidR="00031956" w:rsidRPr="008269D9" w:rsidRDefault="00370EB5" w:rsidP="0003195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70EB5">
              <w:rPr>
                <w:rFonts w:ascii="Angsana New" w:hAnsi="Angsana New" w:cs="Angsana New"/>
                <w:sz w:val="30"/>
                <w:szCs w:val="30"/>
                <w:lang w:eastAsia="en-GB"/>
              </w:rPr>
              <w:t>92,992</w:t>
            </w:r>
          </w:p>
        </w:tc>
        <w:tc>
          <w:tcPr>
            <w:tcW w:w="273" w:type="dxa"/>
          </w:tcPr>
          <w:p w14:paraId="27B7D96A" w14:textId="77777777" w:rsidR="00031956" w:rsidRPr="008269D9" w:rsidRDefault="00031956" w:rsidP="00031956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5FF35CEC" w:rsidR="00031956" w:rsidRPr="008269D9" w:rsidRDefault="00031956" w:rsidP="00031956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115,826</w:t>
            </w:r>
          </w:p>
        </w:tc>
        <w:tc>
          <w:tcPr>
            <w:tcW w:w="270" w:type="dxa"/>
            <w:vAlign w:val="bottom"/>
          </w:tcPr>
          <w:p w14:paraId="05EA8F95" w14:textId="77777777" w:rsidR="00031956" w:rsidRPr="008269D9" w:rsidRDefault="00031956" w:rsidP="00031956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0D3331D1" w:rsidR="00031956" w:rsidRPr="008269D9" w:rsidRDefault="00692A71" w:rsidP="0003195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297,379</w:t>
            </w:r>
          </w:p>
        </w:tc>
        <w:tc>
          <w:tcPr>
            <w:tcW w:w="270" w:type="dxa"/>
            <w:vAlign w:val="bottom"/>
          </w:tcPr>
          <w:p w14:paraId="2E599ED0" w14:textId="77777777" w:rsidR="00031956" w:rsidRPr="008269D9" w:rsidRDefault="00031956" w:rsidP="00031956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2F95C078" w:rsidR="00031956" w:rsidRPr="008269D9" w:rsidRDefault="00031956" w:rsidP="0003195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328,160</w:t>
            </w:r>
          </w:p>
        </w:tc>
      </w:tr>
      <w:tr w:rsidR="00692A71" w:rsidRPr="00325E67" w14:paraId="7B7BA8BA" w14:textId="77777777" w:rsidTr="00300E42">
        <w:tc>
          <w:tcPr>
            <w:tcW w:w="4680" w:type="dxa"/>
            <w:vAlign w:val="bottom"/>
          </w:tcPr>
          <w:p w14:paraId="5372042B" w14:textId="77777777" w:rsidR="00692A71" w:rsidRPr="00D17657" w:rsidRDefault="00692A71" w:rsidP="00692A7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3EF6AA21" w:rsidR="00692A71" w:rsidRPr="008F02E3" w:rsidRDefault="00692A71" w:rsidP="00692A7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DB569A" w14:textId="77777777" w:rsidR="00692A71" w:rsidRPr="00F7477C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5BDEFB74" w:rsidR="00692A71" w:rsidRPr="008269D9" w:rsidRDefault="00692A71" w:rsidP="00692A7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7FFE180F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932</w:t>
            </w:r>
          </w:p>
        </w:tc>
        <w:tc>
          <w:tcPr>
            <w:tcW w:w="273" w:type="dxa"/>
          </w:tcPr>
          <w:p w14:paraId="6D7269C7" w14:textId="77777777" w:rsidR="00692A71" w:rsidRPr="008269D9" w:rsidRDefault="00692A71" w:rsidP="00692A71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1640AE97" w:rsidR="00692A71" w:rsidRPr="008269D9" w:rsidRDefault="00692A71" w:rsidP="00692A71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56,000</w:t>
            </w:r>
          </w:p>
        </w:tc>
        <w:tc>
          <w:tcPr>
            <w:tcW w:w="270" w:type="dxa"/>
            <w:vAlign w:val="bottom"/>
          </w:tcPr>
          <w:p w14:paraId="12A3C6D9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49EE52EA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932</w:t>
            </w:r>
          </w:p>
        </w:tc>
        <w:tc>
          <w:tcPr>
            <w:tcW w:w="270" w:type="dxa"/>
            <w:vAlign w:val="bottom"/>
          </w:tcPr>
          <w:p w14:paraId="7521E74F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1F057584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56,000</w:t>
            </w:r>
          </w:p>
        </w:tc>
      </w:tr>
      <w:tr w:rsidR="00692A71" w:rsidRPr="00D17657" w14:paraId="799603B1" w14:textId="77777777" w:rsidTr="00300E42">
        <w:tc>
          <w:tcPr>
            <w:tcW w:w="4680" w:type="dxa"/>
          </w:tcPr>
          <w:p w14:paraId="5204E899" w14:textId="77777777" w:rsidR="00692A71" w:rsidRPr="00D17657" w:rsidRDefault="00692A71" w:rsidP="00692A71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0D78B877" w:rsidR="00692A71" w:rsidRPr="008F02E3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92A7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204,387</w:t>
            </w:r>
          </w:p>
        </w:tc>
        <w:tc>
          <w:tcPr>
            <w:tcW w:w="246" w:type="dxa"/>
          </w:tcPr>
          <w:p w14:paraId="629201DF" w14:textId="77777777" w:rsidR="00692A71" w:rsidRPr="00F7477C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146165F6" w:rsidR="00692A71" w:rsidRPr="008269D9" w:rsidRDefault="00692A71" w:rsidP="00692A71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212,334</w:t>
            </w:r>
          </w:p>
        </w:tc>
        <w:tc>
          <w:tcPr>
            <w:tcW w:w="267" w:type="dxa"/>
          </w:tcPr>
          <w:p w14:paraId="4AD812CF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5368CDEE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93,924</w:t>
            </w:r>
          </w:p>
        </w:tc>
        <w:tc>
          <w:tcPr>
            <w:tcW w:w="273" w:type="dxa"/>
          </w:tcPr>
          <w:p w14:paraId="372D5218" w14:textId="77777777" w:rsidR="00692A71" w:rsidRPr="008269D9" w:rsidRDefault="00692A71" w:rsidP="00692A71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4A769D10" w:rsidR="00692A71" w:rsidRPr="008269D9" w:rsidRDefault="00692A71" w:rsidP="00692A71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171,826</w:t>
            </w:r>
          </w:p>
        </w:tc>
        <w:tc>
          <w:tcPr>
            <w:tcW w:w="270" w:type="dxa"/>
          </w:tcPr>
          <w:p w14:paraId="56A2D192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60EB6CBC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298,311</w:t>
            </w:r>
          </w:p>
        </w:tc>
        <w:tc>
          <w:tcPr>
            <w:tcW w:w="270" w:type="dxa"/>
          </w:tcPr>
          <w:p w14:paraId="4723B911" w14:textId="77777777" w:rsidR="00692A71" w:rsidRPr="008269D9" w:rsidRDefault="00692A71" w:rsidP="00692A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2F7A0C17" w:rsidR="00692A71" w:rsidRPr="008269D9" w:rsidRDefault="00692A71" w:rsidP="00692A7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384,160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12432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DB0035" w14:textId="215CE4CB" w:rsidR="007A7429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03195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C81C90"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3</w:t>
      </w:r>
      <w:r w:rsidR="00031956">
        <w:rPr>
          <w:rFonts w:ascii="Angsana New" w:hAnsi="Angsana New"/>
          <w:spacing w:val="-4"/>
          <w:sz w:val="30"/>
          <w:szCs w:val="30"/>
        </w:rPr>
        <w:t>1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03195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256</w:t>
      </w:r>
      <w:r w:rsidR="00031956">
        <w:rPr>
          <w:rFonts w:ascii="Angsana New" w:hAnsi="Angsana New"/>
          <w:spacing w:val="-4"/>
          <w:sz w:val="30"/>
          <w:szCs w:val="30"/>
        </w:rPr>
        <w:t>8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="00AE7396">
        <w:rPr>
          <w:rFonts w:ascii="Angsana New" w:hAnsi="Angsana New"/>
          <w:spacing w:val="2"/>
          <w:sz w:val="30"/>
          <w:szCs w:val="30"/>
        </w:rPr>
        <w:t xml:space="preserve"> </w:t>
      </w:r>
      <w:r w:rsidR="00237019">
        <w:rPr>
          <w:rFonts w:ascii="Angsana New" w:hAnsi="Angsana New"/>
          <w:spacing w:val="2"/>
          <w:sz w:val="30"/>
          <w:szCs w:val="30"/>
        </w:rPr>
        <w:t xml:space="preserve">14.26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="00EA228D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237019">
        <w:rPr>
          <w:rFonts w:ascii="Angsana New" w:hAnsi="Angsana New"/>
          <w:spacing w:val="2"/>
          <w:sz w:val="30"/>
          <w:szCs w:val="30"/>
        </w:rPr>
        <w:t>20.77</w:t>
      </w:r>
      <w:r w:rsidR="00327BD5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031956">
        <w:rPr>
          <w:rFonts w:ascii="Angsana New" w:hAnsi="Angsana New"/>
          <w:i/>
          <w:iCs/>
          <w:spacing w:val="2"/>
          <w:sz w:val="30"/>
          <w:szCs w:val="30"/>
        </w:rPr>
        <w:t>7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="001C12D0"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031956" w:rsidRPr="00031956">
        <w:rPr>
          <w:rFonts w:ascii="Angsana New" w:hAnsi="Angsana New"/>
          <w:i/>
          <w:iCs/>
          <w:spacing w:val="2"/>
          <w:sz w:val="30"/>
          <w:szCs w:val="30"/>
        </w:rPr>
        <w:t xml:space="preserve">11.70 </w:t>
      </w:r>
      <w:r w:rsidR="00031956" w:rsidRPr="00031956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และร้อยละ </w:t>
      </w:r>
      <w:r w:rsidR="00031956" w:rsidRPr="00031956">
        <w:rPr>
          <w:rFonts w:ascii="Angsana New" w:hAnsi="Angsana New"/>
          <w:i/>
          <w:iCs/>
          <w:spacing w:val="2"/>
          <w:sz w:val="30"/>
          <w:szCs w:val="30"/>
        </w:rPr>
        <w:t xml:space="preserve">14.17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2F3322D4" w14:textId="78582A0B" w:rsidR="00B30A4A" w:rsidRPr="00C66242" w:rsidRDefault="00B30A4A" w:rsidP="00AB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12432A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08319D8A" w:rsidR="00D735D2" w:rsidRPr="0012432A" w:rsidRDefault="00D735D2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4A52EAAC" w:rsidR="00E21F2D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031956" w:rsidRPr="00031956">
        <w:rPr>
          <w:rFonts w:ascii="Angsana New" w:hAnsi="Angsana New"/>
          <w:spacing w:val="-6"/>
          <w:sz w:val="30"/>
          <w:szCs w:val="30"/>
        </w:rPr>
        <w:t xml:space="preserve">31 </w:t>
      </w:r>
      <w:r w:rsidR="00031956" w:rsidRPr="00031956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031956" w:rsidRPr="00031956">
        <w:rPr>
          <w:rFonts w:ascii="Angsana New" w:hAnsi="Angsana New"/>
          <w:spacing w:val="-6"/>
          <w:sz w:val="30"/>
          <w:szCs w:val="30"/>
        </w:rPr>
        <w:t>256</w:t>
      </w:r>
      <w:r w:rsidR="00031956">
        <w:rPr>
          <w:rFonts w:ascii="Angsana New" w:hAnsi="Angsana New"/>
          <w:spacing w:val="-6"/>
          <w:sz w:val="30"/>
          <w:szCs w:val="30"/>
        </w:rPr>
        <w:t>8</w:t>
      </w:r>
      <w:r w:rsidR="00031956" w:rsidRPr="00031956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997B13" w:rsidRPr="00997B13">
        <w:rPr>
          <w:rFonts w:ascii="Angsana New" w:hAnsi="Angsana New"/>
          <w:spacing w:val="-6"/>
          <w:sz w:val="30"/>
          <w:szCs w:val="30"/>
        </w:rPr>
        <w:t>31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997B13" w:rsidRPr="00997B13">
        <w:rPr>
          <w:rFonts w:ascii="Angsana New" w:hAnsi="Angsana New"/>
          <w:spacing w:val="-6"/>
          <w:sz w:val="30"/>
          <w:szCs w:val="30"/>
        </w:rPr>
        <w:t>256</w:t>
      </w:r>
      <w:r w:rsidR="00031956">
        <w:rPr>
          <w:rFonts w:ascii="Angsana New" w:hAnsi="Angsana New"/>
          <w:spacing w:val="-6"/>
          <w:sz w:val="30"/>
          <w:szCs w:val="30"/>
        </w:rPr>
        <w:t>7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12432A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49C40C5" w14:textId="396DACBE" w:rsidR="00B30A4A" w:rsidRPr="00A206FF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2B09FC" w14:textId="3BBF503F" w:rsidR="00E479D1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0F7C10" w:rsidRPr="00CE458C" w14:paraId="5D3E3A14" w14:textId="77777777" w:rsidTr="00D20EC9">
        <w:trPr>
          <w:tblHeader/>
        </w:trPr>
        <w:tc>
          <w:tcPr>
            <w:tcW w:w="3367" w:type="pct"/>
          </w:tcPr>
          <w:p w14:paraId="6B9B7AD0" w14:textId="77777777" w:rsidR="000F7C10" w:rsidRPr="005222D6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6C35ED2" w14:textId="77777777" w:rsidR="000F7C10" w:rsidRPr="005222D6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50197AD3" w14:textId="77777777" w:rsidR="000F7C10" w:rsidRPr="001251A8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9D700" w14:textId="77777777" w:rsidR="000F7C10" w:rsidRPr="001251A8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4F0A1FD9" w14:textId="77777777" w:rsidR="000F7C10" w:rsidRPr="001251A8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274A39E" w14:textId="77777777" w:rsidR="000F7C10" w:rsidRPr="001251A8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B5D1CB" w14:textId="77777777" w:rsidR="000F7C10" w:rsidRPr="001251A8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7C10" w:rsidRPr="00CE458C" w14:paraId="435ABCCE" w14:textId="77777777" w:rsidTr="00D20EC9">
        <w:trPr>
          <w:tblHeader/>
        </w:trPr>
        <w:tc>
          <w:tcPr>
            <w:tcW w:w="3367" w:type="pct"/>
          </w:tcPr>
          <w:p w14:paraId="3746E93B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366E5FB7" w14:textId="77777777" w:rsidR="000F7C10" w:rsidRPr="005222D6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7C10" w:rsidRPr="00CE458C" w14:paraId="5146E88B" w14:textId="77777777" w:rsidTr="00D20EC9">
        <w:tc>
          <w:tcPr>
            <w:tcW w:w="3367" w:type="pct"/>
          </w:tcPr>
          <w:p w14:paraId="0B0A1610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CFD1485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08E857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4C62A05" w14:textId="77777777" w:rsidR="000F7C10" w:rsidRPr="005222D6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C10" w:rsidRPr="00B952BC" w14:paraId="3E29A385" w14:textId="77777777" w:rsidTr="00D20EC9">
        <w:tc>
          <w:tcPr>
            <w:tcW w:w="3367" w:type="pct"/>
            <w:shd w:val="clear" w:color="auto" w:fill="auto"/>
          </w:tcPr>
          <w:p w14:paraId="2853F776" w14:textId="77777777" w:rsidR="000F7C10" w:rsidRPr="00390D32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742" w:type="pct"/>
          </w:tcPr>
          <w:p w14:paraId="384930FA" w14:textId="77777777" w:rsidR="000F7C10" w:rsidRPr="00CE458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  <w:tc>
          <w:tcPr>
            <w:tcW w:w="163" w:type="pct"/>
          </w:tcPr>
          <w:p w14:paraId="6AE8A8C1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A9EEE51" w14:textId="77777777" w:rsidR="000F7C10" w:rsidRPr="00B952B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</w:tr>
      <w:tr w:rsidR="000F7C10" w:rsidRPr="00B952BC" w14:paraId="1E7DA1F3" w14:textId="77777777" w:rsidTr="00D20EC9">
        <w:tc>
          <w:tcPr>
            <w:tcW w:w="3367" w:type="pct"/>
            <w:shd w:val="clear" w:color="auto" w:fill="auto"/>
          </w:tcPr>
          <w:p w14:paraId="5E72F62A" w14:textId="77777777" w:rsidR="000F7C10" w:rsidRPr="00390D32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7B5A82B8" w14:textId="77777777" w:rsidR="000F7C10" w:rsidRPr="00E44AE3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 w:rsidRPr="00BD53C7">
              <w:rPr>
                <w:rFonts w:ascii="Angsana New" w:hAnsi="Angsana New"/>
                <w:sz w:val="30"/>
                <w:szCs w:val="38"/>
                <w:lang w:eastAsia="en-GB"/>
              </w:rPr>
              <w:t>460</w:t>
            </w:r>
          </w:p>
        </w:tc>
        <w:tc>
          <w:tcPr>
            <w:tcW w:w="163" w:type="pct"/>
          </w:tcPr>
          <w:p w14:paraId="5A55C866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27F5DF20" w14:textId="77777777" w:rsidR="000F7C10" w:rsidRPr="00992E82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 w:rsidRPr="00BD53C7">
              <w:rPr>
                <w:rFonts w:ascii="Angsana New" w:hAnsi="Angsana New"/>
                <w:sz w:val="30"/>
                <w:szCs w:val="38"/>
                <w:lang w:eastAsia="en-GB"/>
              </w:rPr>
              <w:t>460</w:t>
            </w:r>
          </w:p>
        </w:tc>
      </w:tr>
      <w:tr w:rsidR="000F7C10" w:rsidRPr="00CE458C" w14:paraId="7C89924F" w14:textId="77777777" w:rsidTr="00D20EC9">
        <w:tc>
          <w:tcPr>
            <w:tcW w:w="3367" w:type="pct"/>
          </w:tcPr>
          <w:p w14:paraId="54BA9A27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B8B0D3" w14:textId="77777777" w:rsidR="000F7C10" w:rsidRPr="00CE458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63" w:type="pct"/>
          </w:tcPr>
          <w:p w14:paraId="69643C48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56987BF" w14:textId="77777777" w:rsidR="000F7C10" w:rsidRPr="001532C5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0F7C10" w:rsidRPr="00CE458C" w14:paraId="70E3B984" w14:textId="77777777" w:rsidTr="00D20EC9">
        <w:tc>
          <w:tcPr>
            <w:tcW w:w="3367" w:type="pct"/>
          </w:tcPr>
          <w:p w14:paraId="44BEDE6E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67F401" w14:textId="77777777" w:rsidR="000F7C10" w:rsidRPr="00CE458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5,481</w:t>
            </w:r>
          </w:p>
        </w:tc>
        <w:tc>
          <w:tcPr>
            <w:tcW w:w="163" w:type="pct"/>
          </w:tcPr>
          <w:p w14:paraId="5408C698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FB79533" w14:textId="77777777" w:rsidR="000F7C10" w:rsidRPr="001532C5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5,481</w:t>
            </w:r>
          </w:p>
        </w:tc>
      </w:tr>
      <w:tr w:rsidR="000F7C10" w:rsidRPr="00CE458C" w14:paraId="5DFF7778" w14:textId="77777777" w:rsidTr="00D20EC9">
        <w:tc>
          <w:tcPr>
            <w:tcW w:w="3367" w:type="pct"/>
          </w:tcPr>
          <w:p w14:paraId="6B50DDAF" w14:textId="77777777" w:rsidR="000F7C10" w:rsidRPr="0012432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</w:tcPr>
          <w:p w14:paraId="18556F99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20A6FF26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</w:tcPr>
          <w:p w14:paraId="419721FB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F7C10" w:rsidRPr="00CE458C" w14:paraId="6082CC41" w14:textId="77777777" w:rsidTr="00D20EC9">
        <w:tc>
          <w:tcPr>
            <w:tcW w:w="3367" w:type="pct"/>
          </w:tcPr>
          <w:p w14:paraId="2C9715E7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B301A8E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F77990C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A372491" w14:textId="77777777" w:rsidR="000F7C10" w:rsidRPr="005222D6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C10" w:rsidRPr="00CE458C" w14:paraId="1E559195" w14:textId="77777777" w:rsidTr="00D20EC9">
        <w:tc>
          <w:tcPr>
            <w:tcW w:w="3367" w:type="pct"/>
          </w:tcPr>
          <w:p w14:paraId="14E2C3F1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5A839E5C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065F16E7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FE497A" w14:textId="77777777" w:rsidR="000F7C10" w:rsidRPr="005222D6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C10" w:rsidRPr="00CE458C" w14:paraId="6D3C8CE8" w14:textId="77777777" w:rsidTr="00D20EC9">
        <w:tc>
          <w:tcPr>
            <w:tcW w:w="3367" w:type="pct"/>
          </w:tcPr>
          <w:p w14:paraId="53BEC6D0" w14:textId="77777777" w:rsidR="000F7C10" w:rsidRPr="0058724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58DDF08E" w14:textId="77777777" w:rsidR="000F7C10" w:rsidRPr="00B3026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5,917</w:t>
            </w:r>
          </w:p>
        </w:tc>
        <w:tc>
          <w:tcPr>
            <w:tcW w:w="163" w:type="pct"/>
          </w:tcPr>
          <w:p w14:paraId="55624D01" w14:textId="77777777" w:rsidR="000F7C10" w:rsidRPr="0058724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730FBE7" w14:textId="77777777" w:rsidR="000F7C10" w:rsidRPr="00B963A4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0F7C10" w:rsidRPr="00CE458C" w14:paraId="1450F42A" w14:textId="77777777" w:rsidTr="00D20EC9">
        <w:tc>
          <w:tcPr>
            <w:tcW w:w="3367" w:type="pct"/>
          </w:tcPr>
          <w:p w14:paraId="46F67EC4" w14:textId="77777777" w:rsidR="000F7C10" w:rsidRPr="0058724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96A00FD" w14:textId="77777777" w:rsidR="000F7C10" w:rsidRPr="00B3026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3C7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63" w:type="pct"/>
          </w:tcPr>
          <w:p w14:paraId="72B4D74D" w14:textId="77777777" w:rsidR="000F7C10" w:rsidRPr="00BD53C7" w:rsidRDefault="000F7C10" w:rsidP="00D20E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EB4ACAC" w14:textId="77777777" w:rsidR="000F7C10" w:rsidRPr="00336C1B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336C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C10" w:rsidRPr="00CE458C" w14:paraId="7C474840" w14:textId="77777777" w:rsidTr="00D20EC9">
        <w:tc>
          <w:tcPr>
            <w:tcW w:w="3367" w:type="pct"/>
          </w:tcPr>
          <w:p w14:paraId="00B3B326" w14:textId="77777777" w:rsidR="000F7C10" w:rsidRPr="00AA58F0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8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08EC5BA6" w14:textId="77777777" w:rsidR="000F7C10" w:rsidRPr="00B3026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6,301</w:t>
            </w:r>
          </w:p>
        </w:tc>
        <w:tc>
          <w:tcPr>
            <w:tcW w:w="163" w:type="pct"/>
          </w:tcPr>
          <w:p w14:paraId="6E84B489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40EF12D" w14:textId="77777777" w:rsidR="000F7C10" w:rsidRPr="00B963A4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</w:tr>
      <w:tr w:rsidR="000F7C10" w:rsidRPr="00CE458C" w14:paraId="06081A3B" w14:textId="77777777" w:rsidTr="00D20EC9">
        <w:tc>
          <w:tcPr>
            <w:tcW w:w="3367" w:type="pct"/>
          </w:tcPr>
          <w:p w14:paraId="55ABB7A9" w14:textId="77777777" w:rsidR="000F7C10" w:rsidRPr="0012432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7B1A457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34FA5E32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3FC6DAC" w14:textId="77777777" w:rsidR="000F7C10" w:rsidRPr="0012432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F7C10" w:rsidRPr="00CE458C" w14:paraId="05425875" w14:textId="77777777" w:rsidTr="00D20EC9">
        <w:tc>
          <w:tcPr>
            <w:tcW w:w="3367" w:type="pct"/>
          </w:tcPr>
          <w:p w14:paraId="7FE30C7E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44632D6B" w14:textId="77777777" w:rsidR="000F7C10" w:rsidRPr="00CE458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2BD22E39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441E12" w14:textId="77777777" w:rsidR="000F7C10" w:rsidRPr="009D0DD3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0F7C10" w:rsidRPr="00CE458C" w14:paraId="0C96A72E" w14:textId="77777777" w:rsidTr="00D20EC9">
        <w:tc>
          <w:tcPr>
            <w:tcW w:w="3367" w:type="pct"/>
            <w:shd w:val="clear" w:color="auto" w:fill="auto"/>
          </w:tcPr>
          <w:p w14:paraId="5D4831A8" w14:textId="77777777" w:rsidR="000F7C10" w:rsidRPr="00CE458C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A5D9DE" w14:textId="77777777" w:rsidR="000F7C10" w:rsidRPr="00CE458C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28,079</w:t>
            </w:r>
          </w:p>
        </w:tc>
        <w:tc>
          <w:tcPr>
            <w:tcW w:w="163" w:type="pct"/>
            <w:vAlign w:val="bottom"/>
          </w:tcPr>
          <w:p w14:paraId="36A3D957" w14:textId="77777777" w:rsidR="000F7C10" w:rsidRPr="00CE458C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6D5A137" w14:textId="77777777" w:rsidR="000F7C10" w:rsidRPr="009D0DD3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3C7">
              <w:rPr>
                <w:rFonts w:ascii="Angsana New" w:hAnsi="Angsana New"/>
                <w:b/>
                <w:bCs/>
                <w:sz w:val="30"/>
                <w:szCs w:val="30"/>
              </w:rPr>
              <w:t>3,895</w:t>
            </w:r>
          </w:p>
        </w:tc>
      </w:tr>
    </w:tbl>
    <w:p w14:paraId="52BB93AC" w14:textId="77777777" w:rsidR="000F7C10" w:rsidRDefault="000F7C10" w:rsidP="000F7C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8D0FF66" w14:textId="37C92DC7" w:rsidR="000F7C10" w:rsidRDefault="000F7C10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1BB63E4" w14:textId="77777777" w:rsidR="000F7C10" w:rsidRDefault="000F7C10" w:rsidP="000F7C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6A8E531" w14:textId="00D6B011" w:rsidR="000F7C10" w:rsidRPr="007A32A2" w:rsidRDefault="00D5665B" w:rsidP="000F7C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7A32A2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4051D0" w:rsidRPr="007A32A2">
        <w:rPr>
          <w:rFonts w:ascii="Angsana New" w:hAnsi="Angsana New"/>
          <w:sz w:val="30"/>
          <w:szCs w:val="30"/>
        </w:rPr>
        <w:t xml:space="preserve">25 </w:t>
      </w:r>
      <w:r w:rsidR="004051D0" w:rsidRPr="007A32A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051D0" w:rsidRPr="007A32A2">
        <w:rPr>
          <w:rFonts w:ascii="Angsana New" w:hAnsi="Angsana New"/>
          <w:sz w:val="30"/>
          <w:szCs w:val="30"/>
        </w:rPr>
        <w:t xml:space="preserve">2568 </w:t>
      </w:r>
      <w:r w:rsidR="004051D0" w:rsidRPr="007A32A2">
        <w:rPr>
          <w:rFonts w:ascii="Angsana New" w:hAnsi="Angsana New" w:hint="cs"/>
          <w:sz w:val="30"/>
          <w:szCs w:val="30"/>
          <w:cs/>
        </w:rPr>
        <w:t>ผู้ถือหุ้นมีมติ</w:t>
      </w:r>
      <w:r w:rsidR="0007524F" w:rsidRPr="007A32A2">
        <w:rPr>
          <w:rFonts w:ascii="Angsana New" w:hAnsi="Angsana New" w:hint="cs"/>
          <w:sz w:val="30"/>
          <w:szCs w:val="30"/>
          <w:cs/>
        </w:rPr>
        <w:t xml:space="preserve">อนุมัติการจัดสรรกำไรเป็นเงินปันผลในอัตราหุ้นละ </w:t>
      </w:r>
      <w:r w:rsidR="0007524F" w:rsidRPr="007A32A2">
        <w:rPr>
          <w:rFonts w:ascii="Angsana New" w:hAnsi="Angsana New"/>
          <w:sz w:val="30"/>
          <w:szCs w:val="30"/>
        </w:rPr>
        <w:t xml:space="preserve">0.06 </w:t>
      </w:r>
      <w:r w:rsidR="0007524F" w:rsidRPr="007A32A2">
        <w:rPr>
          <w:rFonts w:ascii="Angsana New" w:hAnsi="Angsana New" w:hint="cs"/>
          <w:sz w:val="30"/>
          <w:szCs w:val="30"/>
          <w:cs/>
        </w:rPr>
        <w:t>บาท</w:t>
      </w:r>
      <w:r w:rsidR="006E589C" w:rsidRPr="007A32A2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6E589C" w:rsidRPr="007A32A2">
        <w:rPr>
          <w:rFonts w:ascii="Angsana New" w:hAnsi="Angsana New"/>
          <w:sz w:val="30"/>
          <w:szCs w:val="30"/>
        </w:rPr>
        <w:t xml:space="preserve">59.90 </w:t>
      </w:r>
      <w:r w:rsidR="006E589C" w:rsidRPr="007A32A2">
        <w:rPr>
          <w:rFonts w:ascii="Angsana New" w:hAnsi="Angsana New" w:hint="cs"/>
          <w:sz w:val="30"/>
          <w:szCs w:val="30"/>
          <w:cs/>
        </w:rPr>
        <w:t>ล้านบาท</w:t>
      </w:r>
      <w:r w:rsidR="007A32A2" w:rsidRPr="007A32A2">
        <w:rPr>
          <w:rFonts w:ascii="Angsana New" w:hAnsi="Angsana New" w:hint="cs"/>
          <w:sz w:val="30"/>
          <w:szCs w:val="30"/>
          <w:cs/>
        </w:rPr>
        <w:t xml:space="preserve"> เงินปันผลดังกล่าวจะจ่า</w:t>
      </w:r>
      <w:r w:rsidR="00C87166">
        <w:rPr>
          <w:rFonts w:ascii="Angsana New" w:hAnsi="Angsana New" w:hint="cs"/>
          <w:sz w:val="30"/>
          <w:szCs w:val="30"/>
          <w:cs/>
        </w:rPr>
        <w:t>ย</w:t>
      </w:r>
      <w:r w:rsidR="007A32A2" w:rsidRPr="007A32A2">
        <w:rPr>
          <w:rFonts w:ascii="Angsana New" w:hAnsi="Angsana New" w:hint="cs"/>
          <w:sz w:val="30"/>
          <w:szCs w:val="30"/>
          <w:cs/>
        </w:rPr>
        <w:t xml:space="preserve">แก่ผู้ถือหุ้นในเดือนพฤษภาคม </w:t>
      </w:r>
      <w:r w:rsidR="007A32A2" w:rsidRPr="007A32A2">
        <w:rPr>
          <w:rFonts w:ascii="Angsana New" w:hAnsi="Angsana New"/>
          <w:sz w:val="30"/>
          <w:szCs w:val="30"/>
        </w:rPr>
        <w:t>2568</w:t>
      </w:r>
    </w:p>
    <w:p w14:paraId="652AEFDF" w14:textId="77777777" w:rsidR="00E479D1" w:rsidRPr="00AA46B4" w:rsidRDefault="00E479D1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F622F3B" w14:textId="074FD0A8" w:rsidR="00F36CF4" w:rsidRDefault="00F36CF4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36CF4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E71A" w14:textId="77777777" w:rsidR="00B03CA4" w:rsidRDefault="00B03CA4">
      <w:r>
        <w:separator/>
      </w:r>
    </w:p>
  </w:endnote>
  <w:endnote w:type="continuationSeparator" w:id="0">
    <w:p w14:paraId="1D88BD19" w14:textId="77777777" w:rsidR="00B03CA4" w:rsidRDefault="00B03CA4">
      <w:r>
        <w:continuationSeparator/>
      </w:r>
    </w:p>
  </w:endnote>
  <w:endnote w:type="continuationNotice" w:id="1">
    <w:p w14:paraId="09687D8E" w14:textId="77777777" w:rsidR="00B03CA4" w:rsidRDefault="00B03C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256AC1F1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0D2AD3B9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2E115D1F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790A658A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51ECF">
      <w:rPr>
        <w:rFonts w:ascii="Angsana New" w:hAnsi="Angsana New"/>
        <w:noProof/>
        <w:sz w:val="30"/>
        <w:szCs w:val="30"/>
      </w:rPr>
      <w:t>1706929_2025Mar_FSA_AMARIN CORPORATIONS PUBLIC COMPANY LIMITED_03t_Q1_V2.1.docx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997B13" w:rsidRPr="00997B13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5FC67" w14:textId="77777777" w:rsidR="00B03CA4" w:rsidRDefault="00B03CA4">
      <w:r>
        <w:separator/>
      </w:r>
    </w:p>
  </w:footnote>
  <w:footnote w:type="continuationSeparator" w:id="0">
    <w:p w14:paraId="3D940E51" w14:textId="77777777" w:rsidR="00B03CA4" w:rsidRDefault="00B03CA4">
      <w:r>
        <w:continuationSeparator/>
      </w:r>
    </w:p>
  </w:footnote>
  <w:footnote w:type="continuationNotice" w:id="1">
    <w:p w14:paraId="4045A0C9" w14:textId="77777777" w:rsidR="00B03CA4" w:rsidRDefault="00B03C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91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0927" w14:textId="4548D0CC" w:rsidR="00E71048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BFB2E38" w14:textId="5A72D832" w:rsidR="004F44E4" w:rsidRPr="008D22B2" w:rsidRDefault="004F44E4" w:rsidP="004F44E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</w:t>
    </w:r>
    <w:r w:rsidR="00A5314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สามเดือนสิ้นสุดวันที่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3</w:t>
    </w:r>
    <w:r w:rsidR="0070530B">
      <w:rPr>
        <w:rFonts w:ascii="Angsana New" w:hAnsi="Angsana New" w:cs="Angsana New"/>
        <w:sz w:val="32"/>
        <w:szCs w:val="32"/>
        <w:lang w:val="en-US" w:bidi="th-TH"/>
      </w:rPr>
      <w:t>1</w:t>
    </w:r>
    <w:r w:rsidR="00A53144"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70530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A53144"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256</w:t>
    </w:r>
    <w:r w:rsidR="0070530B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CA491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5021623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91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58D1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7E5DA6C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9FBDF37" w14:textId="24C3B369" w:rsidR="00A8327D" w:rsidRPr="008D22B2" w:rsidRDefault="00C81C90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C92E3E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C92E3E" w:rsidRPr="001956DE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="00C92E3E">
      <w:rPr>
        <w:rFonts w:ascii="Angsana New" w:hAnsi="Angsana New" w:cs="Angsana New"/>
        <w:sz w:val="32"/>
        <w:szCs w:val="32"/>
        <w:lang w:val="en-US" w:bidi="th-TH"/>
      </w:rPr>
      <w:t>2568</w:t>
    </w:r>
    <w:r w:rsidR="00A8327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="00A8327D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94798EC" w14:textId="7AC5DA77" w:rsidR="00A8327D" w:rsidRPr="008D22B2" w:rsidRDefault="00C81C90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3</w:t>
    </w:r>
    <w:r w:rsidR="00031956"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031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256</w:t>
    </w:r>
    <w:r w:rsidR="00031956">
      <w:rPr>
        <w:rFonts w:ascii="Angsana New" w:hAnsi="Angsana New" w:cs="Angsana New"/>
        <w:sz w:val="32"/>
        <w:szCs w:val="32"/>
        <w:lang w:val="en-US" w:bidi="th-TH"/>
      </w:rPr>
      <w:t>8</w:t>
    </w:r>
    <w:r w:rsidR="00A8327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="00A8327D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1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4"/>
  </w:num>
  <w:num w:numId="20" w16cid:durableId="850223946">
    <w:abstractNumId w:val="27"/>
  </w:num>
  <w:num w:numId="21" w16cid:durableId="673872552">
    <w:abstractNumId w:val="33"/>
  </w:num>
  <w:num w:numId="22" w16cid:durableId="249243545">
    <w:abstractNumId w:val="28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6"/>
  </w:num>
  <w:num w:numId="26" w16cid:durableId="383413295">
    <w:abstractNumId w:val="29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2"/>
  </w:num>
  <w:num w:numId="34" w16cid:durableId="870337650">
    <w:abstractNumId w:val="35"/>
  </w:num>
  <w:num w:numId="35" w16cid:durableId="1398700902">
    <w:abstractNumId w:val="30"/>
  </w:num>
  <w:num w:numId="36" w16cid:durableId="595213426">
    <w:abstractNumId w:val="17"/>
  </w:num>
  <w:num w:numId="37" w16cid:durableId="197309257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0B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566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EB8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976"/>
    <w:rsid w:val="00024A64"/>
    <w:rsid w:val="00024CEE"/>
    <w:rsid w:val="00024F50"/>
    <w:rsid w:val="00025352"/>
    <w:rsid w:val="0002543D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956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3FE3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4F"/>
    <w:rsid w:val="00075292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C10"/>
    <w:rsid w:val="000F7F3F"/>
    <w:rsid w:val="0010002F"/>
    <w:rsid w:val="001001BD"/>
    <w:rsid w:val="00100ADB"/>
    <w:rsid w:val="00100CED"/>
    <w:rsid w:val="00101020"/>
    <w:rsid w:val="001012DE"/>
    <w:rsid w:val="00101BA7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54E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57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D26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6DE"/>
    <w:rsid w:val="00195857"/>
    <w:rsid w:val="00195876"/>
    <w:rsid w:val="001958E5"/>
    <w:rsid w:val="00195BC3"/>
    <w:rsid w:val="00195C2B"/>
    <w:rsid w:val="00195D17"/>
    <w:rsid w:val="00195FD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038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21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01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14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D6D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9F2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6B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1F9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3E6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2978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B4E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9F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6C1B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54B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0EB5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53F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623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5E27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495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ADB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EA7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D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34C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ECF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40E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84B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55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A1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7A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2F15"/>
    <w:rsid w:val="00562FF3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D6F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19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A2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232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BA"/>
    <w:rsid w:val="00670F5F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15E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BD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28"/>
    <w:rsid w:val="0068704D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2A71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22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68F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47B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89C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30B"/>
    <w:rsid w:val="00705901"/>
    <w:rsid w:val="00705D39"/>
    <w:rsid w:val="00705EEC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0D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5F56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99D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A6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B90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145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2A2"/>
    <w:rsid w:val="007A335E"/>
    <w:rsid w:val="007A3790"/>
    <w:rsid w:val="007A385E"/>
    <w:rsid w:val="007A3904"/>
    <w:rsid w:val="007A3A76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2AB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6BB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3BD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2FDA"/>
    <w:rsid w:val="008734A4"/>
    <w:rsid w:val="008736D7"/>
    <w:rsid w:val="00873744"/>
    <w:rsid w:val="00873936"/>
    <w:rsid w:val="00873CDB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CAC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23E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6F9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19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1C7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30D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4C51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1B7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3B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6FF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2EE9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7A4"/>
    <w:rsid w:val="00A967DE"/>
    <w:rsid w:val="00A96A78"/>
    <w:rsid w:val="00A96C64"/>
    <w:rsid w:val="00A96EBB"/>
    <w:rsid w:val="00A972A0"/>
    <w:rsid w:val="00A974B6"/>
    <w:rsid w:val="00A979EC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4FC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1B9"/>
    <w:rsid w:val="00AB7881"/>
    <w:rsid w:val="00AB7D14"/>
    <w:rsid w:val="00AB7E5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275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A1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CA4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83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5A5F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A00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1C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06D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3C7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10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3D"/>
    <w:rsid w:val="00C651EA"/>
    <w:rsid w:val="00C65605"/>
    <w:rsid w:val="00C65711"/>
    <w:rsid w:val="00C65851"/>
    <w:rsid w:val="00C65C2D"/>
    <w:rsid w:val="00C6615E"/>
    <w:rsid w:val="00C66242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2F8"/>
    <w:rsid w:val="00C8131B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66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E4B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E3E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DAD"/>
    <w:rsid w:val="00CA3EB9"/>
    <w:rsid w:val="00CA3F8B"/>
    <w:rsid w:val="00CA405D"/>
    <w:rsid w:val="00CA43D3"/>
    <w:rsid w:val="00CA4453"/>
    <w:rsid w:val="00CA4910"/>
    <w:rsid w:val="00CA4C91"/>
    <w:rsid w:val="00CA4E2C"/>
    <w:rsid w:val="00CA4E9B"/>
    <w:rsid w:val="00CA524D"/>
    <w:rsid w:val="00CA52EF"/>
    <w:rsid w:val="00CA56D8"/>
    <w:rsid w:val="00CA5808"/>
    <w:rsid w:val="00CA5C13"/>
    <w:rsid w:val="00CA5F3E"/>
    <w:rsid w:val="00CA604F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1FE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8E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37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1A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65B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AE6"/>
    <w:rsid w:val="00D57C23"/>
    <w:rsid w:val="00D57DA2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BCC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6C1F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A22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AF3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32A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3E4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D63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510"/>
    <w:rsid w:val="00E725AC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4E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0C7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745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D1C"/>
    <w:rsid w:val="00F34DF5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CF4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4BEA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1FD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5A7"/>
    <w:rsid w:val="00FB4691"/>
    <w:rsid w:val="00FB473F"/>
    <w:rsid w:val="00FB48B7"/>
    <w:rsid w:val="00FB506C"/>
    <w:rsid w:val="00FB5247"/>
    <w:rsid w:val="00FB5883"/>
    <w:rsid w:val="00FB5CCA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823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7E219B85-DFE2-46E0-A183-3EF05D1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7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4A897-EFA7-4D07-9CB4-42B8D4754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2</cp:revision>
  <cp:lastPrinted>2025-05-08T04:49:00Z</cp:lastPrinted>
  <dcterms:created xsi:type="dcterms:W3CDTF">2025-05-09T02:43:00Z</dcterms:created>
  <dcterms:modified xsi:type="dcterms:W3CDTF">2025-05-09T02:43:00Z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