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E3343" w:rsidRPr="0008053A" w14:paraId="660A0A25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757752" w14:textId="3A3EFB43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6F460D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EDF4294" w14:textId="2727581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3343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551EBE7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C09F4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E3343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1E55796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75BDE8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E3343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6336969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303CC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68AB850C" w:rsidR="00EE3343" w:rsidRPr="00B9481B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E3343" w:rsidRPr="0008053A" w14:paraId="109AAE3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ACDC849" w14:textId="7F386FC0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895FC7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82C252B" w14:textId="1467AED9" w:rsidR="00EE3343" w:rsidRPr="00B9481B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EE3343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0D2B5FCE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49D21C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77777777" w:rsidR="00EE3343" w:rsidRPr="00B9481B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9481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EE3343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2E9891EF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608192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E3343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1BD5D2B8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5FB37FA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E3343" w:rsidRPr="0008053A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5926FEA8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CD2CBD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A0486" w:rsidRPr="0008053A" w14:paraId="3161CAC7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6A110125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1E3BAD" w14:textId="77777777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E44CC3" w14:textId="2CC4C601" w:rsidR="009A0486" w:rsidRPr="00E27634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A0486" w:rsidRPr="0008053A" w14:paraId="43E9D35C" w14:textId="77777777" w:rsidTr="007743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425EF8DC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3D94141" w14:textId="77777777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0A9247F" w14:textId="00E31071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960C0" w:rsidRPr="0008053A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117EE189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326AD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33F9BE1" w14:textId="64970A9C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49EAE0F" w14:textId="359B9324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0B07D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0F3E45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59DB5BB" w14:textId="383216A1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  <w:cs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0B07D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0B07D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r w:rsidR="000E344C">
        <w:rPr>
          <w:rFonts w:ascii="Angsana New" w:hAnsi="Angsana New"/>
          <w:sz w:val="30"/>
          <w:szCs w:val="30"/>
        </w:rPr>
        <w:t>1</w:t>
      </w:r>
      <w:r w:rsidR="00EB4336">
        <w:rPr>
          <w:rFonts w:ascii="Angsana New" w:hAnsi="Angsana New"/>
          <w:sz w:val="30"/>
          <w:szCs w:val="30"/>
        </w:rPr>
        <w:t>4</w:t>
      </w:r>
      <w:r w:rsidR="000E344C">
        <w:rPr>
          <w:rFonts w:ascii="Angsana New" w:hAnsi="Angsana New"/>
          <w:sz w:val="30"/>
          <w:szCs w:val="30"/>
        </w:rPr>
        <w:t xml:space="preserve"> </w:t>
      </w:r>
      <w:r w:rsidR="000E344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24206" w:rsidRPr="000B07D7">
        <w:rPr>
          <w:rFonts w:ascii="Angsana New" w:hAnsi="Angsana New"/>
          <w:sz w:val="30"/>
          <w:szCs w:val="30"/>
        </w:rPr>
        <w:t>256</w:t>
      </w:r>
      <w:r w:rsidR="00EB4336">
        <w:rPr>
          <w:rFonts w:ascii="Angsana New" w:hAnsi="Angsana New"/>
          <w:sz w:val="30"/>
          <w:szCs w:val="30"/>
        </w:rPr>
        <w:t>8</w:t>
      </w:r>
    </w:p>
    <w:bookmarkEnd w:id="0"/>
    <w:p w14:paraId="7C750B8A" w14:textId="77777777" w:rsidR="009C729E" w:rsidRPr="000F3E45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F187341" w14:textId="0269111C" w:rsidR="00D27454" w:rsidRDefault="00D27454" w:rsidP="00D2745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ข้อมูลทั่วไป</w:t>
      </w:r>
    </w:p>
    <w:p w14:paraId="16EAC0A3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2ED692D0" w14:textId="1B5D4FC4" w:rsidR="00EC45AB" w:rsidRPr="0049100B" w:rsidRDefault="00EC45AB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49100B">
        <w:rPr>
          <w:rFonts w:asciiTheme="majorBidi" w:hAnsiTheme="majorBidi" w:cstheme="majorBidi"/>
          <w:sz w:val="30"/>
          <w:szCs w:val="30"/>
        </w:rPr>
        <w:t xml:space="preserve">“กลุ่มบริษัท” </w:t>
      </w:r>
      <w:r w:rsidRPr="0049100B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Pr="0049100B">
        <w:rPr>
          <w:rFonts w:asciiTheme="majorBidi" w:hAnsiTheme="majorBidi" w:cstheme="majorBidi" w:hint="cs"/>
          <w:sz w:val="30"/>
          <w:szCs w:val="30"/>
          <w:cs/>
        </w:rPr>
        <w:t xml:space="preserve">การผลิตอาหารทะเลแช่แข็ง </w:t>
      </w:r>
      <w:r w:rsidRPr="0049100B">
        <w:rPr>
          <w:rFonts w:asciiTheme="majorBidi" w:hAnsiTheme="majorBidi" w:cstheme="majorBidi"/>
          <w:sz w:val="30"/>
          <w:szCs w:val="30"/>
          <w:cs/>
        </w:rPr>
        <w:t>ธุรกิจห้องเย็นและ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ผลิต</w:t>
      </w:r>
      <w:r w:rsidR="003B6056">
        <w:rPr>
          <w:rFonts w:asciiTheme="majorBidi" w:hAnsiTheme="majorBidi" w:cstheme="majorBidi" w:hint="cs"/>
          <w:sz w:val="30"/>
          <w:szCs w:val="30"/>
          <w:cs/>
        </w:rPr>
        <w:t>อาหาร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โดยรายละเอียดของบริษัท</w:t>
      </w:r>
      <w:r w:rsidR="00070D33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และบริษัท</w:t>
      </w:r>
      <w:r w:rsidR="00070D33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49100B">
        <w:rPr>
          <w:rFonts w:asciiTheme="majorBidi" w:hAnsiTheme="majorBidi" w:cstheme="majorBidi"/>
          <w:sz w:val="30"/>
          <w:szCs w:val="30"/>
        </w:rPr>
        <w:t>31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0D33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49100B">
        <w:rPr>
          <w:rFonts w:asciiTheme="majorBidi" w:hAnsiTheme="majorBidi" w:cstheme="majorBidi"/>
          <w:sz w:val="30"/>
          <w:szCs w:val="30"/>
        </w:rPr>
        <w:t>256</w:t>
      </w:r>
      <w:r w:rsidR="00977790">
        <w:rPr>
          <w:rFonts w:asciiTheme="majorBidi" w:hAnsiTheme="majorBidi" w:cstheme="majorBidi"/>
          <w:sz w:val="30"/>
          <w:szCs w:val="30"/>
        </w:rPr>
        <w:t>8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70D33" w:rsidRPr="0049100B">
        <w:rPr>
          <w:rFonts w:asciiTheme="majorBidi" w:hAnsiTheme="majorBidi" w:cstheme="majorBidi"/>
          <w:sz w:val="30"/>
          <w:szCs w:val="30"/>
        </w:rPr>
        <w:t>31</w:t>
      </w:r>
      <w:r w:rsidR="00070D33" w:rsidRPr="00491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70D33" w:rsidRPr="0049100B">
        <w:rPr>
          <w:rFonts w:asciiTheme="majorBidi" w:hAnsiTheme="majorBidi" w:cstheme="majorBidi"/>
          <w:sz w:val="30"/>
          <w:szCs w:val="30"/>
        </w:rPr>
        <w:t>256</w:t>
      </w:r>
      <w:r w:rsidR="00312A6B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</w:rPr>
        <w:t>ได้เปิดเผยไว้ในหมายเห</w:t>
      </w:r>
      <w:r w:rsidR="002870B8">
        <w:rPr>
          <w:rFonts w:asciiTheme="majorBidi" w:hAnsiTheme="majorBidi" w:cstheme="majorBidi" w:hint="cs"/>
          <w:sz w:val="30"/>
          <w:szCs w:val="30"/>
          <w:cs/>
        </w:rPr>
        <w:t>ตุ</w:t>
      </w:r>
      <w:r w:rsidRPr="0049100B">
        <w:rPr>
          <w:rFonts w:asciiTheme="majorBidi" w:hAnsiTheme="majorBidi" w:cstheme="majorBidi"/>
          <w:sz w:val="30"/>
          <w:szCs w:val="30"/>
        </w:rPr>
        <w:t xml:space="preserve">ข้อ </w:t>
      </w:r>
      <w:r w:rsidR="00070D33">
        <w:rPr>
          <w:rFonts w:asciiTheme="majorBidi" w:hAnsiTheme="majorBidi" w:cstheme="majorBidi"/>
          <w:sz w:val="30"/>
          <w:szCs w:val="30"/>
        </w:rPr>
        <w:t>4</w:t>
      </w:r>
      <w:r w:rsidRPr="0049100B">
        <w:rPr>
          <w:rFonts w:asciiTheme="majorBidi" w:hAnsiTheme="majorBidi" w:cstheme="majorBidi"/>
          <w:sz w:val="30"/>
          <w:szCs w:val="30"/>
        </w:rPr>
        <w:t xml:space="preserve"> และ </w:t>
      </w:r>
      <w:r w:rsidR="00B063F3">
        <w:rPr>
          <w:rFonts w:asciiTheme="majorBidi" w:hAnsiTheme="majorBidi" w:cstheme="majorBidi"/>
          <w:sz w:val="30"/>
          <w:szCs w:val="30"/>
        </w:rPr>
        <w:t>5</w:t>
      </w:r>
    </w:p>
    <w:p w14:paraId="2A89F9DA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3148A219" w14:textId="3B332A61" w:rsidR="0009267B" w:rsidRPr="000B07D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0B07D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0B07D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0B07D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0B07D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0F3E45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6"/>
          <w:szCs w:val="26"/>
        </w:rPr>
      </w:pPr>
    </w:p>
    <w:p w14:paraId="0B467906" w14:textId="15625C7C" w:rsidR="00467964" w:rsidRPr="000B07D7" w:rsidRDefault="00467964" w:rsidP="00467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0B07D7">
        <w:rPr>
          <w:rFonts w:ascii="Angsana New" w:hAnsi="Angsana New" w:hint="cs"/>
          <w:spacing w:val="-2"/>
          <w:sz w:val="30"/>
          <w:szCs w:val="30"/>
        </w:rPr>
        <w:t>(“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B07D7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0B07D7">
        <w:rPr>
          <w:rFonts w:ascii="Angsana New" w:hAnsi="Angsana New" w:hint="cs"/>
          <w:spacing w:val="-2"/>
          <w:sz w:val="30"/>
          <w:szCs w:val="30"/>
        </w:rPr>
        <w:t>34</w:t>
      </w:r>
      <w:r w:rsidRPr="000B07D7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Pr="000B07D7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3C4E4D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</w:t>
      </w:r>
      <w:r w:rsidRPr="003C4E4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0B07D7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B07D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0B07D7">
        <w:rPr>
          <w:rFonts w:ascii="Angsana New" w:hAnsi="Angsana New"/>
          <w:sz w:val="30"/>
          <w:szCs w:val="30"/>
        </w:rPr>
        <w:t xml:space="preserve"> 31 </w:t>
      </w:r>
      <w:r w:rsidRPr="000B07D7">
        <w:rPr>
          <w:rFonts w:ascii="Angsana New" w:hAnsi="Angsana New"/>
          <w:sz w:val="30"/>
          <w:szCs w:val="30"/>
          <w:cs/>
        </w:rPr>
        <w:t>ธันวาคม</w:t>
      </w:r>
      <w:r w:rsidRPr="000B07D7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</w:rPr>
        <w:t xml:space="preserve"> </w:t>
      </w:r>
    </w:p>
    <w:p w14:paraId="1E19392D" w14:textId="77777777" w:rsidR="005F61F1" w:rsidRPr="000F3E45" w:rsidRDefault="005F61F1" w:rsidP="00364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ED05C2A" w14:textId="45217502" w:rsidR="00EF43C2" w:rsidRPr="000B07D7" w:rsidRDefault="00EF43C2" w:rsidP="00EF43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7D7">
        <w:rPr>
          <w:rFonts w:ascii="Angsana New" w:hAnsi="Angsana New" w:hint="cs"/>
          <w:sz w:val="30"/>
          <w:szCs w:val="30"/>
          <w:cs/>
        </w:rPr>
        <w:t>ที่</w:t>
      </w:r>
      <w:r w:rsidRPr="000B07D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7D7">
        <w:rPr>
          <w:rFonts w:ascii="Angsana New" w:hAnsi="Angsana New" w:hint="cs"/>
          <w:sz w:val="30"/>
          <w:szCs w:val="30"/>
          <w:cs/>
        </w:rPr>
        <w:t>ไว้</w:t>
      </w:r>
      <w:r w:rsidRPr="000B07D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B07D7">
        <w:rPr>
          <w:rFonts w:ascii="Angsana New" w:hAnsi="Angsana New"/>
          <w:sz w:val="30"/>
          <w:szCs w:val="30"/>
        </w:rPr>
        <w:t xml:space="preserve">31 </w:t>
      </w:r>
      <w:r w:rsidRPr="000B07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B07D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38D92CDF" w14:textId="2F929822" w:rsidR="00EF43C2" w:rsidRDefault="00EF4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6"/>
          <w:szCs w:val="26"/>
        </w:rPr>
      </w:pPr>
      <w:r>
        <w:rPr>
          <w:rFonts w:ascii="Angsana New" w:hAnsi="Angsana New"/>
          <w:spacing w:val="-6"/>
          <w:sz w:val="26"/>
          <w:szCs w:val="26"/>
        </w:rPr>
        <w:br w:type="page"/>
      </w:r>
    </w:p>
    <w:p w14:paraId="67DE356A" w14:textId="7D498343" w:rsidR="00EC54BB" w:rsidRPr="000B07D7" w:rsidRDefault="009D5893" w:rsidP="000B07D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7A9AB5" w14:textId="275A1932" w:rsidR="00EC54BB" w:rsidRPr="003F105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039B4" w:rsidRPr="007B3117" w14:paraId="2EE925B9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67E2A70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D2E6F10" w14:textId="77777777" w:rsidR="00E039B4" w:rsidRPr="003B5E1F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967A980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8DE9AE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7C2" w:rsidRPr="007B3117" w14:paraId="0C1EE8CF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4158FE94" w14:textId="1D991DE0" w:rsidR="004727C2" w:rsidRPr="00FF32B1" w:rsidRDefault="004727C2" w:rsidP="00472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FF32B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อ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นสิ้นสุดวันที่ 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FF32B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  <w:shd w:val="clear" w:color="auto" w:fill="auto"/>
          </w:tcPr>
          <w:p w14:paraId="0E2B3B7A" w14:textId="63B3D215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B956447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34D109" w14:textId="0D4F153A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E440690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BC6FF1" w14:textId="5CF03827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721F6224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04E701" w14:textId="554291D7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E039B4" w:rsidRPr="007B3117" w14:paraId="1CDA6D21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18D5FFB4" w14:textId="77777777" w:rsidR="00E039B4" w:rsidRPr="007B3117" w:rsidRDefault="00E039B4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64BF6033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039B4" w:rsidRPr="007B3117" w14:paraId="20AF6EEA" w14:textId="77777777" w:rsidTr="008A66C8">
        <w:tc>
          <w:tcPr>
            <w:tcW w:w="4140" w:type="dxa"/>
            <w:shd w:val="clear" w:color="auto" w:fill="auto"/>
          </w:tcPr>
          <w:p w14:paraId="02995459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458723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5E3B6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18FE22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DA4EE5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117A70" w14:textId="77777777" w:rsidR="00E039B4" w:rsidRPr="007E74E6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92ECF6" w14:textId="77777777" w:rsidR="00E039B4" w:rsidRPr="007B311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995DC8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39B4" w:rsidRPr="007B3117" w14:paraId="250C4AB1" w14:textId="77777777" w:rsidTr="008A66C8">
        <w:tc>
          <w:tcPr>
            <w:tcW w:w="4140" w:type="dxa"/>
            <w:shd w:val="clear" w:color="auto" w:fill="auto"/>
          </w:tcPr>
          <w:p w14:paraId="053ED5C3" w14:textId="77777777" w:rsidR="00E039B4" w:rsidRPr="007E74E6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จากการให้เช่า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0" w:type="dxa"/>
            <w:shd w:val="clear" w:color="auto" w:fill="auto"/>
          </w:tcPr>
          <w:p w14:paraId="569B49A5" w14:textId="77777777" w:rsidR="00E039B4" w:rsidRPr="00997B2B" w:rsidRDefault="00E039B4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1470" w14:textId="77777777" w:rsidR="00E039B4" w:rsidRPr="002B3D4B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CDC9D5" w14:textId="77777777" w:rsidR="00E039B4" w:rsidRPr="00997B2B" w:rsidRDefault="00E039B4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4AC3F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10CBBE" w14:textId="5FCE79B0" w:rsidR="00E039B4" w:rsidRPr="00892CE1" w:rsidRDefault="00892CE1" w:rsidP="008A66C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5A653693" w14:textId="77777777" w:rsidR="00E039B4" w:rsidRPr="007B311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EB9DA9" w14:textId="4321B1DD" w:rsidR="00E039B4" w:rsidRPr="00997B2B" w:rsidRDefault="00E16546" w:rsidP="00E165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65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</w:tr>
      <w:tr w:rsidR="00E039B4" w:rsidRPr="007B3117" w14:paraId="7CD1317C" w14:textId="77777777" w:rsidTr="008A66C8">
        <w:tc>
          <w:tcPr>
            <w:tcW w:w="4140" w:type="dxa"/>
            <w:shd w:val="clear" w:color="auto" w:fill="auto"/>
          </w:tcPr>
          <w:p w14:paraId="639A2A29" w14:textId="77777777" w:rsidR="00E039B4" w:rsidRPr="007E74E6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2C505A23" w14:textId="77777777" w:rsidR="00E039B4" w:rsidRPr="00997B2B" w:rsidRDefault="00E039B4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EB221" w14:textId="77777777" w:rsidR="00E039B4" w:rsidRPr="002B3D4B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24656B" w14:textId="77777777" w:rsidR="00E039B4" w:rsidRPr="00997B2B" w:rsidRDefault="00E039B4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3940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61FE45" w14:textId="3F974B5D" w:rsidR="00E039B4" w:rsidRPr="00892CE1" w:rsidRDefault="00892CE1" w:rsidP="008A66C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6E648C7B" w14:textId="77777777" w:rsidR="00E039B4" w:rsidRPr="007B311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6E4EC9" w14:textId="77777777" w:rsidR="00E039B4" w:rsidRPr="00997B2B" w:rsidRDefault="00E039B4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039B4" w:rsidRPr="003F1057" w14:paraId="65DEA36F" w14:textId="77777777" w:rsidTr="008A66C8">
        <w:tc>
          <w:tcPr>
            <w:tcW w:w="4140" w:type="dxa"/>
            <w:shd w:val="clear" w:color="auto" w:fill="auto"/>
          </w:tcPr>
          <w:p w14:paraId="0064524B" w14:textId="77777777" w:rsidR="00E039B4" w:rsidRPr="003F105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B5BE9F" w14:textId="77777777" w:rsidR="00E039B4" w:rsidRPr="003F1057" w:rsidRDefault="00E039B4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5E9629" w14:textId="77777777" w:rsidR="00E039B4" w:rsidRPr="003F105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B34DD4" w14:textId="77777777" w:rsidR="00E039B4" w:rsidRPr="003F1057" w:rsidRDefault="00E039B4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9AED" w14:textId="77777777" w:rsidR="00E039B4" w:rsidRPr="003F105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ED58ED" w14:textId="77777777" w:rsidR="00E039B4" w:rsidRPr="003F1057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796C56" w14:textId="77777777" w:rsidR="00E039B4" w:rsidRPr="003F105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3E2357" w14:textId="77777777" w:rsidR="00E039B4" w:rsidRPr="003F1057" w:rsidRDefault="00E039B4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E039B4" w:rsidRPr="007B3117" w14:paraId="4949EB0C" w14:textId="77777777" w:rsidTr="008A66C8">
        <w:tc>
          <w:tcPr>
            <w:tcW w:w="4140" w:type="dxa"/>
            <w:shd w:val="clear" w:color="auto" w:fill="auto"/>
          </w:tcPr>
          <w:p w14:paraId="2930C99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19D43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EAE828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9380D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480565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3AFC9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7B7F6B" w14:textId="77777777" w:rsidR="00E039B4" w:rsidRPr="007B311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D42987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39B4" w:rsidRPr="007B3117" w14:paraId="1FD161E6" w14:textId="77777777" w:rsidTr="008A66C8">
        <w:tc>
          <w:tcPr>
            <w:tcW w:w="4140" w:type="dxa"/>
            <w:shd w:val="clear" w:color="auto" w:fill="auto"/>
          </w:tcPr>
          <w:p w14:paraId="33CAFE6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8DB2F9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17A4DF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1CAB24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DE83C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170BC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FEAC2C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1FDF96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39B4" w:rsidRPr="007B3117" w14:paraId="390D531F" w14:textId="77777777" w:rsidTr="008A66C8">
        <w:tc>
          <w:tcPr>
            <w:tcW w:w="4140" w:type="dxa"/>
            <w:shd w:val="clear" w:color="auto" w:fill="auto"/>
          </w:tcPr>
          <w:p w14:paraId="3EA57751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F3231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9584DA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166D33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67F460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16DF37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7E20BD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BAD1BF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2CE1" w:rsidRPr="007B3117" w14:paraId="406901C4" w14:textId="77777777" w:rsidTr="00614854">
        <w:tc>
          <w:tcPr>
            <w:tcW w:w="4140" w:type="dxa"/>
            <w:shd w:val="clear" w:color="auto" w:fill="auto"/>
          </w:tcPr>
          <w:p w14:paraId="4F3A91B8" w14:textId="77777777" w:rsidR="00892CE1" w:rsidRPr="007B3117" w:rsidRDefault="00892CE1" w:rsidP="008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F5284C" w14:textId="2DB230A2" w:rsidR="00892CE1" w:rsidRPr="001B0CC8" w:rsidRDefault="00892CE1" w:rsidP="00892C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5,467</w:t>
            </w:r>
          </w:p>
        </w:tc>
        <w:tc>
          <w:tcPr>
            <w:tcW w:w="270" w:type="dxa"/>
            <w:shd w:val="clear" w:color="auto" w:fill="auto"/>
          </w:tcPr>
          <w:p w14:paraId="1C17A708" w14:textId="77777777" w:rsidR="00892CE1" w:rsidRPr="001B0CC8" w:rsidRDefault="00892CE1" w:rsidP="008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6F92F4" w14:textId="2D1BF9AB" w:rsidR="00892CE1" w:rsidRPr="001B0CC8" w:rsidRDefault="00892CE1" w:rsidP="00892CE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7,969</w:t>
            </w:r>
          </w:p>
        </w:tc>
        <w:tc>
          <w:tcPr>
            <w:tcW w:w="270" w:type="dxa"/>
            <w:shd w:val="clear" w:color="auto" w:fill="auto"/>
          </w:tcPr>
          <w:p w14:paraId="1D658B8F" w14:textId="77777777" w:rsidR="00892CE1" w:rsidRPr="001B0CC8" w:rsidRDefault="00892CE1" w:rsidP="008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A7BC86" w14:textId="124DD6F9" w:rsidR="00892CE1" w:rsidRPr="001B0CC8" w:rsidRDefault="00892CE1" w:rsidP="00892CE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5,467</w:t>
            </w:r>
          </w:p>
        </w:tc>
        <w:tc>
          <w:tcPr>
            <w:tcW w:w="270" w:type="dxa"/>
            <w:shd w:val="clear" w:color="auto" w:fill="auto"/>
          </w:tcPr>
          <w:p w14:paraId="4CF836C6" w14:textId="77777777" w:rsidR="00892CE1" w:rsidRPr="001B0CC8" w:rsidRDefault="00892CE1" w:rsidP="008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5A1874" w14:textId="3D93647F" w:rsidR="00892CE1" w:rsidRPr="001B0CC8" w:rsidRDefault="00892CE1" w:rsidP="00892C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7,969</w:t>
            </w:r>
          </w:p>
        </w:tc>
      </w:tr>
      <w:tr w:rsidR="00892CE1" w:rsidRPr="007B3117" w14:paraId="133E75B7" w14:textId="77777777" w:rsidTr="00614854">
        <w:tc>
          <w:tcPr>
            <w:tcW w:w="4140" w:type="dxa"/>
            <w:shd w:val="clear" w:color="auto" w:fill="auto"/>
          </w:tcPr>
          <w:p w14:paraId="17759E10" w14:textId="77777777" w:rsidR="00892CE1" w:rsidRPr="007B3117" w:rsidRDefault="00892CE1" w:rsidP="008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163D87D5" w14:textId="36856173" w:rsidR="00892CE1" w:rsidRPr="001B0CC8" w:rsidRDefault="00892CE1" w:rsidP="00892C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5190BCD0" w14:textId="77777777" w:rsidR="00892CE1" w:rsidRPr="001B0CC8" w:rsidRDefault="00892CE1" w:rsidP="008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84783" w14:textId="0424451E" w:rsidR="00892CE1" w:rsidRPr="001B0CC8" w:rsidRDefault="00892CE1" w:rsidP="00892CE1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2ACC3F2A" w14:textId="77777777" w:rsidR="00892CE1" w:rsidRPr="001B0CC8" w:rsidRDefault="00892CE1" w:rsidP="008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9FE82D" w14:textId="2F6F18FF" w:rsidR="00892CE1" w:rsidRPr="001B0CC8" w:rsidRDefault="00892CE1" w:rsidP="00892CE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299AEFD9" w14:textId="77777777" w:rsidR="00892CE1" w:rsidRPr="001B0CC8" w:rsidRDefault="00892CE1" w:rsidP="00892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F02815" w14:textId="5718D264" w:rsidR="00892CE1" w:rsidRPr="001B0CC8" w:rsidRDefault="00892CE1" w:rsidP="00892C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</w:tr>
      <w:tr w:rsidR="00E039B4" w:rsidRPr="003F1057" w14:paraId="6E27B080" w14:textId="77777777" w:rsidTr="008A66C8">
        <w:tc>
          <w:tcPr>
            <w:tcW w:w="4140" w:type="dxa"/>
            <w:shd w:val="clear" w:color="auto" w:fill="auto"/>
          </w:tcPr>
          <w:p w14:paraId="5E3696EA" w14:textId="77777777" w:rsidR="00E039B4" w:rsidRPr="003F105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487A01" w14:textId="77777777" w:rsidR="00E039B4" w:rsidRPr="003F1057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7D60E3" w14:textId="77777777" w:rsidR="00E039B4" w:rsidRPr="003F105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FACD4A" w14:textId="77777777" w:rsidR="00E039B4" w:rsidRPr="003F1057" w:rsidRDefault="00E039B4" w:rsidP="008A66C8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A26E25" w14:textId="77777777" w:rsidR="00E039B4" w:rsidRPr="003F105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68483F" w14:textId="77777777" w:rsidR="00E039B4" w:rsidRPr="003F1057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A88BAE" w14:textId="77777777" w:rsidR="00E039B4" w:rsidRPr="003F105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03502D" w14:textId="77777777" w:rsidR="00E039B4" w:rsidRPr="003F1057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039B4" w:rsidRPr="007B3117" w14:paraId="6F5DEA36" w14:textId="77777777" w:rsidTr="008A66C8">
        <w:tc>
          <w:tcPr>
            <w:tcW w:w="4140" w:type="dxa"/>
            <w:shd w:val="clear" w:color="auto" w:fill="auto"/>
          </w:tcPr>
          <w:p w14:paraId="03AB1CC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7AF480" w14:textId="77777777" w:rsidR="00E039B4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02AAEA" w14:textId="77777777" w:rsidR="00E039B4" w:rsidRPr="001B0CC8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63B9BB" w14:textId="77777777" w:rsidR="00E039B4" w:rsidRDefault="00E039B4" w:rsidP="008A66C8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D93C42" w14:textId="77777777" w:rsidR="00E039B4" w:rsidRPr="001B0CC8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E99D99" w14:textId="77777777" w:rsidR="00E039B4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4FC675" w14:textId="77777777" w:rsidR="00E039B4" w:rsidRPr="001B0CC8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7D421B" w14:textId="77777777" w:rsidR="00E039B4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B313E" w:rsidRPr="007B3117" w14:paraId="214DEE1E" w14:textId="77777777" w:rsidTr="001A7650">
        <w:tc>
          <w:tcPr>
            <w:tcW w:w="4140" w:type="dxa"/>
            <w:shd w:val="clear" w:color="auto" w:fill="auto"/>
          </w:tcPr>
          <w:p w14:paraId="00EF02BF" w14:textId="77777777" w:rsidR="009B313E" w:rsidRPr="007B3117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6C4906DE" w14:textId="4EA82A0E" w:rsidR="009B313E" w:rsidRDefault="009B313E" w:rsidP="009B31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899564E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90C3AE" w14:textId="77777777" w:rsidR="009B313E" w:rsidRDefault="009B313E" w:rsidP="009B31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AFBFC7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5D1FC3" w14:textId="355BBE29" w:rsidR="009B313E" w:rsidRPr="009B313E" w:rsidRDefault="009B313E" w:rsidP="009B313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9988063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823C3D" w14:textId="77777777" w:rsidR="009B313E" w:rsidRDefault="009B313E" w:rsidP="009B31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313E" w:rsidRPr="007B3117" w14:paraId="029ED650" w14:textId="77777777" w:rsidTr="001A7650">
        <w:tc>
          <w:tcPr>
            <w:tcW w:w="4140" w:type="dxa"/>
            <w:shd w:val="clear" w:color="auto" w:fill="auto"/>
          </w:tcPr>
          <w:p w14:paraId="68309C81" w14:textId="429CF800" w:rsidR="009B313E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BF0FD78" w14:textId="24622857" w:rsidR="009B313E" w:rsidRPr="004727C2" w:rsidRDefault="009B313E" w:rsidP="009B31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9B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738C10E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531578" w14:textId="27195C8E" w:rsidR="009B313E" w:rsidRPr="00997B2B" w:rsidRDefault="009B313E" w:rsidP="009B31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B7F34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BA2DD" w14:textId="7CA7D423" w:rsidR="009B313E" w:rsidRPr="009B313E" w:rsidRDefault="009B313E" w:rsidP="009B313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FA3E23B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2AEBA4" w14:textId="28D7456F" w:rsidR="009B313E" w:rsidRPr="00997B2B" w:rsidRDefault="009B313E" w:rsidP="009B31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313E" w:rsidRPr="007B3117" w14:paraId="030B7204" w14:textId="77777777" w:rsidTr="001A7650">
        <w:tc>
          <w:tcPr>
            <w:tcW w:w="4140" w:type="dxa"/>
            <w:shd w:val="clear" w:color="auto" w:fill="auto"/>
          </w:tcPr>
          <w:p w14:paraId="3824DB80" w14:textId="7241295B" w:rsidR="009B313E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="00710C3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shd w:val="clear" w:color="auto" w:fill="auto"/>
          </w:tcPr>
          <w:p w14:paraId="79059E01" w14:textId="64B24F7F" w:rsidR="009B313E" w:rsidRPr="004727C2" w:rsidRDefault="009B313E" w:rsidP="009B31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9B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78B8AC4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576B86" w14:textId="13006F75" w:rsidR="009B313E" w:rsidRPr="00997B2B" w:rsidRDefault="009B313E" w:rsidP="009B31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4EA38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5A279C" w14:textId="15F8499B" w:rsidR="009B313E" w:rsidRPr="009B313E" w:rsidRDefault="009B313E" w:rsidP="009B313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5AE472B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ECF8A4" w14:textId="305F7184" w:rsidR="009B313E" w:rsidRPr="00997B2B" w:rsidRDefault="009B313E" w:rsidP="009B31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B313E" w14:paraId="5981CB31" w14:textId="77777777" w:rsidTr="001A7650">
        <w:tc>
          <w:tcPr>
            <w:tcW w:w="4140" w:type="dxa"/>
            <w:shd w:val="clear" w:color="auto" w:fill="auto"/>
          </w:tcPr>
          <w:p w14:paraId="45B4B556" w14:textId="77777777" w:rsidR="009B313E" w:rsidRPr="0000389D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  <w:shd w:val="clear" w:color="auto" w:fill="auto"/>
          </w:tcPr>
          <w:p w14:paraId="409D862C" w14:textId="56B3CA2A" w:rsidR="009B313E" w:rsidRDefault="009B313E" w:rsidP="009B313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6312F55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F1B88D" w14:textId="77777777" w:rsidR="009B313E" w:rsidRDefault="009B313E" w:rsidP="009B31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1EFFB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A06C90" w14:textId="50018306" w:rsidR="009B313E" w:rsidRPr="009B313E" w:rsidRDefault="009B313E" w:rsidP="009B313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1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871BE3B" w14:textId="77777777" w:rsidR="009B313E" w:rsidRPr="001B0CC8" w:rsidRDefault="009B313E" w:rsidP="009B3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9BC92F" w14:textId="77777777" w:rsidR="009B313E" w:rsidRDefault="009B313E" w:rsidP="009B313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1C25925" w14:textId="77777777" w:rsidR="00E039B4" w:rsidRPr="00FC4649" w:rsidRDefault="00E039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735CB3" w:rsidRPr="00825E33" w14:paraId="324815F5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647B2940" w14:textId="68C8B040" w:rsidR="00735CB3" w:rsidRPr="006E7FBE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2FDA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</w:t>
            </w: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3EA6945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2D560EC" w14:textId="77777777" w:rsidR="00735CB3" w:rsidRPr="00825E33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EF403F1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E0B65" w:rsidRPr="00825E33" w14:paraId="56DC6785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127F36F1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shd w:val="clear" w:color="auto" w:fill="auto"/>
          </w:tcPr>
          <w:p w14:paraId="356B7459" w14:textId="69BAE2C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765B4808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E7429C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0F31D23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B17F9C" w14:textId="1B0B6208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97970D9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EADAE6" w14:textId="44F9EEB5" w:rsidR="008E0B65" w:rsidRPr="003775C7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8E0B65" w:rsidRPr="00825E33" w14:paraId="06C6BE09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607C3B79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0268DA" w14:textId="1545F311" w:rsidR="008E0B65" w:rsidRPr="00C238F7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7D2926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A041E4" w14:textId="5BFA1CB2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0C8C4F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FB3A7" w14:textId="267CCCCC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34BD85F" w14:textId="77777777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B89206" w14:textId="78F2F825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E0B65" w:rsidRPr="00825E33" w14:paraId="744FF541" w14:textId="77777777" w:rsidTr="008A66C8">
        <w:trPr>
          <w:tblHeader/>
        </w:trPr>
        <w:tc>
          <w:tcPr>
            <w:tcW w:w="4140" w:type="dxa"/>
            <w:shd w:val="clear" w:color="auto" w:fill="auto"/>
          </w:tcPr>
          <w:p w14:paraId="1175082F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51C7AD4B" w14:textId="77777777" w:rsidR="008E0B65" w:rsidRPr="00825E33" w:rsidRDefault="008E0B65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0B65" w:rsidRPr="00825E33" w14:paraId="3D3FEEF5" w14:textId="77777777" w:rsidTr="008A66C8">
        <w:tc>
          <w:tcPr>
            <w:tcW w:w="4140" w:type="dxa"/>
            <w:shd w:val="clear" w:color="auto" w:fill="auto"/>
          </w:tcPr>
          <w:p w14:paraId="3A80A4BE" w14:textId="77777777" w:rsidR="008E0B65" w:rsidRPr="00D45F9F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CD6A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0499E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90A12A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8379D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E6D0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CE2838" w14:textId="77777777" w:rsidR="008E0B65" w:rsidRPr="00825E33" w:rsidRDefault="008E0B65" w:rsidP="008A66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E9B1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0B65" w:rsidRPr="00825E33" w14:paraId="3165B744" w14:textId="77777777" w:rsidTr="008A66C8">
        <w:tc>
          <w:tcPr>
            <w:tcW w:w="4140" w:type="dxa"/>
            <w:shd w:val="clear" w:color="auto" w:fill="auto"/>
          </w:tcPr>
          <w:p w14:paraId="58BF096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3D819BF" w14:textId="77777777" w:rsidR="008E0B65" w:rsidRPr="00274DEC" w:rsidRDefault="008E0B65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4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6074C1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6BC4B8" w14:textId="77777777" w:rsidR="008E0B65" w:rsidRPr="00825E33" w:rsidRDefault="008E0B65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66796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BA0CDCA" w14:textId="1D7E1C17" w:rsidR="008E0B65" w:rsidRPr="00CE6597" w:rsidRDefault="009B313E" w:rsidP="008A66C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91F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14:paraId="1303B898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D5C97" w14:textId="2F2E1023" w:rsidR="008E0B65" w:rsidRPr="00825E33" w:rsidRDefault="00CE6597" w:rsidP="00CE659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5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836</w:t>
            </w:r>
          </w:p>
        </w:tc>
      </w:tr>
      <w:tr w:rsidR="008E0B65" w:rsidRPr="00591F17" w14:paraId="37CF60DC" w14:textId="77777777" w:rsidTr="008A66C8">
        <w:tc>
          <w:tcPr>
            <w:tcW w:w="4140" w:type="dxa"/>
            <w:shd w:val="clear" w:color="auto" w:fill="auto"/>
          </w:tcPr>
          <w:p w14:paraId="26347E33" w14:textId="77777777" w:rsidR="008E0B65" w:rsidRPr="00591F17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6DA43D7" w14:textId="77777777" w:rsidR="008E0B65" w:rsidRPr="00591F17" w:rsidRDefault="008E0B65" w:rsidP="008A66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697CBA" w14:textId="77777777" w:rsidR="008E0B65" w:rsidRPr="00591F17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FE2BB71" w14:textId="77777777" w:rsidR="008E0B65" w:rsidRPr="00591F17" w:rsidRDefault="008E0B65" w:rsidP="008A66C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3DD004" w14:textId="77777777" w:rsidR="008E0B65" w:rsidRPr="00591F17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620DEF" w14:textId="77777777" w:rsidR="008E0B65" w:rsidRPr="00591F17" w:rsidRDefault="008E0B65" w:rsidP="008A66C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BD538E" w14:textId="77777777" w:rsidR="008E0B65" w:rsidRPr="00591F17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B3E3B" w14:textId="77777777" w:rsidR="008E0B65" w:rsidRPr="00591F17" w:rsidRDefault="008E0B65" w:rsidP="008A66C8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E0B65" w:rsidRPr="00825E33" w14:paraId="4FDDF94E" w14:textId="77777777" w:rsidTr="008A66C8">
        <w:tc>
          <w:tcPr>
            <w:tcW w:w="4140" w:type="dxa"/>
            <w:shd w:val="clear" w:color="auto" w:fill="auto"/>
          </w:tcPr>
          <w:p w14:paraId="29C3A27A" w14:textId="77777777" w:rsidR="008E0B65" w:rsidRPr="003570C6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513CF1E5" w14:textId="77777777" w:rsidR="008E0B65" w:rsidRPr="00825E33" w:rsidRDefault="008E0B65" w:rsidP="008A66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8B449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C9230C" w14:textId="77777777" w:rsidR="008E0B65" w:rsidRPr="00825E33" w:rsidRDefault="008E0B65" w:rsidP="008A66C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5244A0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F699E" w14:textId="77777777" w:rsidR="008E0B65" w:rsidRPr="00274DEC" w:rsidRDefault="008E0B65" w:rsidP="008A66C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23B4C7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DB2316" w14:textId="77777777" w:rsidR="008E0B65" w:rsidRPr="00825E33" w:rsidRDefault="008E0B65" w:rsidP="008A66C8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E0B65" w:rsidRPr="00825E33" w14:paraId="0D7F4E0B" w14:textId="77777777" w:rsidTr="008A66C8">
        <w:tc>
          <w:tcPr>
            <w:tcW w:w="4140" w:type="dxa"/>
            <w:shd w:val="clear" w:color="auto" w:fill="auto"/>
          </w:tcPr>
          <w:p w14:paraId="11B1F7FC" w14:textId="77777777" w:rsidR="008E0B65" w:rsidRPr="003570C6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3833F6F" w14:textId="77777777" w:rsidR="008E0B65" w:rsidRPr="003570C6" w:rsidRDefault="008E0B65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4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256AB5" w14:textId="77777777" w:rsidR="008E0B65" w:rsidRPr="003570C6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7B4C16" w14:textId="77777777" w:rsidR="008E0B65" w:rsidRPr="003570C6" w:rsidRDefault="008E0B65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22D9E2" w14:textId="77777777" w:rsidR="008E0B65" w:rsidRPr="003570C6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D908A" w14:textId="55F8321F" w:rsidR="008E0B65" w:rsidRPr="00274DEC" w:rsidRDefault="009B313E" w:rsidP="008A66C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4F6EC504" w14:textId="77777777" w:rsidR="008E0B65" w:rsidRPr="003570C6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88FDD9" w14:textId="77777777" w:rsidR="008E0B65" w:rsidRPr="003570C6" w:rsidRDefault="008E0B65" w:rsidP="008A66C8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E0B65" w:rsidRPr="00591F17" w14:paraId="647DA845" w14:textId="77777777" w:rsidTr="00FE3F8A">
        <w:tc>
          <w:tcPr>
            <w:tcW w:w="4140" w:type="dxa"/>
            <w:shd w:val="clear" w:color="auto" w:fill="auto"/>
          </w:tcPr>
          <w:p w14:paraId="67E1B829" w14:textId="77777777" w:rsidR="008E0B65" w:rsidRPr="00591F17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962F7A0" w14:textId="77777777" w:rsidR="008E0B65" w:rsidRPr="00591F17" w:rsidRDefault="008E0B65" w:rsidP="008A66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C2A332" w14:textId="77777777" w:rsidR="008E0B65" w:rsidRPr="00591F17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FB887B" w14:textId="77777777" w:rsidR="008E0B65" w:rsidRPr="00591F17" w:rsidRDefault="008E0B65" w:rsidP="008A66C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AFD649" w14:textId="77777777" w:rsidR="008E0B65" w:rsidRPr="00591F17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BC9540" w14:textId="77777777" w:rsidR="008E0B65" w:rsidRPr="00591F17" w:rsidRDefault="008E0B65" w:rsidP="008A66C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B66CDA" w14:textId="77777777" w:rsidR="008E0B65" w:rsidRPr="00591F17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7AAE4E" w14:textId="77777777" w:rsidR="008E0B65" w:rsidRPr="00591F17" w:rsidRDefault="008E0B65" w:rsidP="008A66C8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E3F8A" w:rsidRPr="00825E33" w14:paraId="698751DD" w14:textId="77777777" w:rsidTr="00FE3F8A">
        <w:tc>
          <w:tcPr>
            <w:tcW w:w="4140" w:type="dxa"/>
            <w:shd w:val="clear" w:color="auto" w:fill="auto"/>
          </w:tcPr>
          <w:p w14:paraId="2F030910" w14:textId="0FF33834" w:rsidR="00FE3F8A" w:rsidRPr="00276E1D" w:rsidRDefault="00FE3F8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E3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27F82B5" w14:textId="77777777" w:rsidR="00FE3F8A" w:rsidRPr="00825E33" w:rsidRDefault="00FE3F8A" w:rsidP="008A66C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C60FB5" w14:textId="77777777" w:rsidR="00FE3F8A" w:rsidRPr="00825E33" w:rsidRDefault="00FE3F8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553DD7" w14:textId="77777777" w:rsidR="00FE3F8A" w:rsidRPr="00825E33" w:rsidRDefault="00FE3F8A" w:rsidP="008A66C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322596" w14:textId="77777777" w:rsidR="00FE3F8A" w:rsidRPr="00825E33" w:rsidRDefault="00FE3F8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D8EC71" w14:textId="77777777" w:rsidR="00FE3F8A" w:rsidRPr="00274DEC" w:rsidRDefault="00FE3F8A" w:rsidP="008A66C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F39C1F" w14:textId="77777777" w:rsidR="00FE3F8A" w:rsidRPr="00825E33" w:rsidRDefault="00FE3F8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9087C" w14:textId="77777777" w:rsidR="00FE3F8A" w:rsidRPr="00825E33" w:rsidRDefault="00FE3F8A" w:rsidP="008A66C8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13D7" w:rsidRPr="00825E33" w14:paraId="39A37D7D" w14:textId="77777777" w:rsidTr="00FE3F8A">
        <w:tc>
          <w:tcPr>
            <w:tcW w:w="4140" w:type="dxa"/>
            <w:shd w:val="clear" w:color="auto" w:fill="auto"/>
          </w:tcPr>
          <w:p w14:paraId="01BE2AFD" w14:textId="60A59DBC" w:rsidR="001B13D7" w:rsidRPr="00276E1D" w:rsidRDefault="001B13D7" w:rsidP="001B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783DF4F" w14:textId="478E24EE" w:rsidR="001B13D7" w:rsidRPr="00825E33" w:rsidRDefault="00591F17" w:rsidP="00591F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1AD645" w14:textId="77777777" w:rsidR="001B13D7" w:rsidRPr="00825E33" w:rsidRDefault="001B13D7" w:rsidP="001B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9AC3E6" w14:textId="58DCD636" w:rsidR="001B13D7" w:rsidRPr="00825E33" w:rsidRDefault="001B13D7" w:rsidP="001B13D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D5A1631" w14:textId="77777777" w:rsidR="001B13D7" w:rsidRPr="00825E33" w:rsidRDefault="001B13D7" w:rsidP="001B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411FBCA" w14:textId="5E9851D5" w:rsidR="001B13D7" w:rsidRPr="00274DEC" w:rsidRDefault="00591F17" w:rsidP="00591F1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F551BE" w14:textId="77777777" w:rsidR="001B13D7" w:rsidRPr="00825E33" w:rsidRDefault="001B13D7" w:rsidP="001B1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4DCC4C" w14:textId="66C070E6" w:rsidR="001B13D7" w:rsidRPr="00825E33" w:rsidRDefault="001B13D7" w:rsidP="001B13D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3F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6B2E415E" w14:textId="5F28809D" w:rsidR="001C6B5F" w:rsidRPr="00AD071D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</w:t>
      </w:r>
    </w:p>
    <w:p w14:paraId="688E9E38" w14:textId="77777777" w:rsidR="001C6B5F" w:rsidRPr="00E924BE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258B9EA" w14:textId="77777777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</w:t>
      </w:r>
    </w:p>
    <w:p w14:paraId="60E10B3D" w14:textId="77777777" w:rsidR="001C6B5F" w:rsidRPr="00E924BE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791D12" w14:textId="24CDA7A1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บริษัทได้ทำสัญญาเช่าที่ดินกับบริษัทย่อยแห่งหนึ่ง เพื่อให้เช่าที่ดินสำหรับก่อสร้างอาคารสำนักงาน 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</w:t>
      </w:r>
      <w:r w:rsidRPr="001F4CB0">
        <w:rPr>
          <w:rFonts w:asciiTheme="majorBidi" w:hAnsiTheme="majorBidi" w:hint="cs"/>
          <w:sz w:val="30"/>
          <w:szCs w:val="30"/>
          <w:cs/>
        </w:rPr>
        <w:t>น</w:t>
      </w:r>
      <w:r w:rsidRPr="001F4CB0">
        <w:rPr>
          <w:rFonts w:asciiTheme="majorBidi" w:hAnsiTheme="majorBidi"/>
          <w:sz w:val="30"/>
          <w:szCs w:val="30"/>
          <w:cs/>
        </w:rPr>
        <w:t xml:space="preserve"> </w:t>
      </w:r>
      <w:r w:rsidRPr="001F4CB0">
        <w:rPr>
          <w:rFonts w:asciiTheme="majorBidi" w:hAnsiTheme="majorBidi" w:hint="cs"/>
          <w:sz w:val="30"/>
          <w:szCs w:val="30"/>
          <w:cs/>
        </w:rPr>
        <w:t>และ</w:t>
      </w:r>
      <w:r w:rsidR="00284B76" w:rsidRPr="001F4CB0">
        <w:rPr>
          <w:rFonts w:asciiTheme="majorBidi" w:hAnsiTheme="majorBidi" w:hint="cs"/>
          <w:sz w:val="30"/>
          <w:szCs w:val="30"/>
          <w:cs/>
        </w:rPr>
        <w:t>คลัง</w:t>
      </w:r>
      <w:r w:rsidRPr="001F4CB0">
        <w:rPr>
          <w:rFonts w:asciiTheme="majorBidi" w:hAnsiTheme="majorBidi" w:hint="cs"/>
          <w:sz w:val="30"/>
          <w:szCs w:val="30"/>
          <w:cs/>
        </w:rPr>
        <w:t>สินค้า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284B76">
        <w:rPr>
          <w:rFonts w:asciiTheme="majorBidi" w:hAnsiTheme="majorBidi"/>
          <w:sz w:val="30"/>
          <w:szCs w:val="30"/>
          <w:cs/>
        </w:rPr>
        <w:br/>
      </w:r>
      <w:r w:rsidRPr="00E93B2F">
        <w:rPr>
          <w:rFonts w:asciiTheme="majorBidi" w:hAnsiTheme="majorBidi"/>
          <w:sz w:val="30"/>
          <w:szCs w:val="30"/>
        </w:rPr>
        <w:t>30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E93B2F">
        <w:rPr>
          <w:rFonts w:asciiTheme="majorBidi" w:hAnsiTheme="majorBidi"/>
          <w:sz w:val="30"/>
          <w:szCs w:val="30"/>
        </w:rPr>
        <w:t xml:space="preserve">2596 </w:t>
      </w:r>
      <w:r w:rsidRPr="00E93B2F">
        <w:rPr>
          <w:rFonts w:asciiTheme="majorBidi" w:hAnsiTheme="majorBidi" w:hint="cs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206D4754" w14:textId="77777777" w:rsidR="008E0B65" w:rsidRPr="00E924BE" w:rsidRDefault="008E0B65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3B91891F" w14:textId="77777777" w:rsidR="00A949A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123">
        <w:rPr>
          <w:rFonts w:asciiTheme="majorBidi" w:hAnsiTheme="majorBidi" w:hint="cs"/>
          <w:i/>
          <w:iCs/>
          <w:sz w:val="30"/>
          <w:szCs w:val="30"/>
          <w:cs/>
        </w:rPr>
        <w:t>สัญญาว่าจ้างผลิต</w:t>
      </w:r>
    </w:p>
    <w:p w14:paraId="59463351" w14:textId="77777777" w:rsidR="00A949AE" w:rsidRPr="00E924B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9C987E" w14:textId="3BCF5AD9" w:rsidR="005B3DF3" w:rsidRPr="00D63D7E" w:rsidRDefault="00A949AE" w:rsidP="001A4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D63D7E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บริษัทได้ทำสัญญาว่าจ้างผลิตกับกิจการที่เกี่ยวข้องกัน</w:t>
      </w:r>
      <w:r w:rsidR="00FF7C84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D539E1">
        <w:rPr>
          <w:rFonts w:asciiTheme="majorBidi" w:hAnsiTheme="majorBidi" w:hint="cs"/>
          <w:sz w:val="30"/>
          <w:szCs w:val="30"/>
          <w:cs/>
        </w:rPr>
        <w:t>หลายฉบับ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โดยบริษัทตกลงให้กิจการที่เกี่ยวข้องกัน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ทำหน้าที่ในการผลิตสินค้า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="000D5467" w:rsidRPr="00D63D7E">
        <w:rPr>
          <w:rFonts w:asciiTheme="majorBidi" w:hAnsiTheme="majorBidi" w:hint="cs"/>
          <w:sz w:val="30"/>
          <w:szCs w:val="30"/>
          <w:cs/>
        </w:rPr>
        <w:t>สัญญ</w:t>
      </w:r>
      <w:r w:rsidR="001A4736" w:rsidRPr="00D63D7E">
        <w:rPr>
          <w:rFonts w:asciiTheme="majorBidi" w:hAnsiTheme="majorBidi" w:hint="cs"/>
          <w:sz w:val="30"/>
          <w:szCs w:val="30"/>
          <w:cs/>
        </w:rPr>
        <w:t>านี้</w:t>
      </w:r>
      <w:r w:rsidR="000D5467" w:rsidRPr="00D63D7E">
        <w:rPr>
          <w:rFonts w:asciiTheme="majorBidi" w:hAnsiTheme="majorBidi" w:hint="cs"/>
          <w:sz w:val="30"/>
          <w:szCs w:val="30"/>
          <w:cs/>
        </w:rPr>
        <w:t xml:space="preserve">มีกำหนดระยะเวลา </w:t>
      </w:r>
      <w:r w:rsidR="000D5467" w:rsidRPr="00D63D7E">
        <w:rPr>
          <w:rFonts w:asciiTheme="majorBidi" w:hAnsiTheme="majorBidi"/>
          <w:sz w:val="30"/>
          <w:szCs w:val="30"/>
        </w:rPr>
        <w:t>1</w:t>
      </w:r>
      <w:r w:rsidR="000D5467" w:rsidRPr="00D63D7E">
        <w:rPr>
          <w:rFonts w:asciiTheme="majorBidi" w:hAnsiTheme="majorBidi" w:hint="cs"/>
          <w:sz w:val="30"/>
          <w:szCs w:val="30"/>
          <w:cs/>
        </w:rPr>
        <w:t xml:space="preserve"> ปี</w:t>
      </w:r>
      <w:r w:rsidR="005371D5">
        <w:rPr>
          <w:rFonts w:asciiTheme="majorBidi" w:hAnsiTheme="majorBidi" w:hint="cs"/>
          <w:sz w:val="30"/>
          <w:szCs w:val="30"/>
          <w:cs/>
        </w:rPr>
        <w:t xml:space="preserve"> </w:t>
      </w:r>
      <w:r w:rsidR="00FD44B7">
        <w:rPr>
          <w:rFonts w:asciiTheme="majorBidi" w:hAnsiTheme="majorBidi"/>
          <w:sz w:val="30"/>
          <w:szCs w:val="30"/>
          <w:cs/>
        </w:rPr>
        <w:br/>
      </w:r>
      <w:r w:rsidR="00702254">
        <w:rPr>
          <w:rFonts w:asciiTheme="majorBidi" w:hAnsiTheme="majorBidi" w:hint="cs"/>
          <w:sz w:val="30"/>
          <w:szCs w:val="30"/>
          <w:cs/>
        </w:rPr>
        <w:t>และ</w:t>
      </w:r>
      <w:r w:rsidR="006C4632">
        <w:rPr>
          <w:rFonts w:asciiTheme="majorBidi" w:hAnsiTheme="majorBidi" w:hint="cs"/>
          <w:sz w:val="30"/>
          <w:szCs w:val="30"/>
          <w:cs/>
        </w:rPr>
        <w:t>จะ</w:t>
      </w:r>
      <w:r w:rsidR="005371D5">
        <w:rPr>
          <w:rFonts w:asciiTheme="majorBidi" w:hAnsiTheme="majorBidi" w:hint="cs"/>
          <w:sz w:val="30"/>
          <w:szCs w:val="30"/>
          <w:cs/>
        </w:rPr>
        <w:t>สิ้นสุดภาย</w:t>
      </w:r>
      <w:r w:rsidR="000B2D92">
        <w:rPr>
          <w:rFonts w:asciiTheme="majorBidi" w:hAnsiTheme="majorBidi" w:hint="cs"/>
          <w:sz w:val="30"/>
          <w:szCs w:val="30"/>
          <w:cs/>
        </w:rPr>
        <w:t>ในเดือน</w:t>
      </w:r>
      <w:r w:rsidR="00277F6D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277F6D">
        <w:rPr>
          <w:rFonts w:asciiTheme="majorBidi" w:hAnsiTheme="majorBidi"/>
          <w:sz w:val="30"/>
          <w:szCs w:val="30"/>
        </w:rPr>
        <w:t>2569</w:t>
      </w:r>
    </w:p>
    <w:p w14:paraId="22108FC8" w14:textId="77777777" w:rsidR="00A949AE" w:rsidRPr="00E924B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068B2C3" w14:textId="77777777" w:rsidR="00A949A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าเงินให้กู้ยืมระยะสั้น</w:t>
      </w:r>
    </w:p>
    <w:p w14:paraId="7B9ECB23" w14:textId="77777777" w:rsidR="00A949AE" w:rsidRPr="00E924B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E3F7ED" w14:textId="7A7F77E9" w:rsidR="00A949AE" w:rsidRPr="00070361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CE0F6A">
        <w:rPr>
          <w:rFonts w:asciiTheme="majorBidi" w:hAnsiTheme="majorBidi"/>
          <w:sz w:val="30"/>
          <w:szCs w:val="30"/>
        </w:rPr>
        <w:t>3</w:t>
      </w:r>
      <w:r w:rsidR="00256A4F" w:rsidRPr="00CE0F6A">
        <w:rPr>
          <w:rFonts w:asciiTheme="majorBidi" w:hAnsiTheme="majorBidi"/>
          <w:sz w:val="30"/>
          <w:szCs w:val="30"/>
        </w:rPr>
        <w:t xml:space="preserve">1 </w:t>
      </w:r>
      <w:r w:rsidR="00256A4F" w:rsidRPr="00CE0F6A">
        <w:rPr>
          <w:rFonts w:asciiTheme="majorBidi" w:hAnsiTheme="majorBidi" w:hint="cs"/>
          <w:sz w:val="30"/>
          <w:szCs w:val="30"/>
          <w:cs/>
        </w:rPr>
        <w:t>มีนาคม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</w:t>
      </w:r>
      <w:r w:rsidRPr="00CE0F6A">
        <w:rPr>
          <w:rFonts w:asciiTheme="majorBidi" w:hAnsiTheme="majorBidi"/>
          <w:sz w:val="30"/>
          <w:szCs w:val="30"/>
        </w:rPr>
        <w:t>256</w:t>
      </w:r>
      <w:r w:rsidR="00256A4F" w:rsidRPr="00CE0F6A">
        <w:rPr>
          <w:rFonts w:asciiTheme="majorBidi" w:hAnsiTheme="majorBidi"/>
          <w:sz w:val="30"/>
          <w:szCs w:val="30"/>
        </w:rPr>
        <w:t>8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บริษัทมีเงินให้กู้ยืมระยะสั้นแก่บริษัทย่อย</w:t>
      </w:r>
      <w:r w:rsidR="009442B8">
        <w:rPr>
          <w:rFonts w:asciiTheme="majorBidi" w:hAnsiTheme="majorBidi" w:hint="cs"/>
          <w:sz w:val="30"/>
          <w:szCs w:val="30"/>
          <w:cs/>
        </w:rPr>
        <w:t>เป็น</w:t>
      </w:r>
      <w:r w:rsidRPr="00CE0F6A">
        <w:rPr>
          <w:rFonts w:asciiTheme="majorBidi" w:hAnsiTheme="majorBidi" w:hint="cs"/>
          <w:sz w:val="30"/>
          <w:szCs w:val="30"/>
          <w:cs/>
        </w:rPr>
        <w:t>จำนวนเงิน</w:t>
      </w:r>
      <w:r w:rsidRPr="00CE0F6A">
        <w:rPr>
          <w:rFonts w:asciiTheme="majorBidi" w:hAnsiTheme="majorBidi"/>
          <w:sz w:val="30"/>
          <w:szCs w:val="30"/>
        </w:rPr>
        <w:t xml:space="preserve"> 1</w:t>
      </w:r>
      <w:r w:rsidR="00D13AA9" w:rsidRPr="00CE0F6A">
        <w:rPr>
          <w:rFonts w:asciiTheme="majorBidi" w:hAnsiTheme="majorBidi"/>
          <w:sz w:val="30"/>
          <w:szCs w:val="30"/>
        </w:rPr>
        <w:t>0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ล้านบาท โดยมีอัตราดอกเบี้ย</w:t>
      </w:r>
      <w:r w:rsidR="009442B8">
        <w:rPr>
          <w:rFonts w:asciiTheme="majorBidi" w:hAnsiTheme="majorBidi" w:hint="cs"/>
          <w:sz w:val="30"/>
          <w:szCs w:val="30"/>
          <w:cs/>
        </w:rPr>
        <w:t>ร้อยละ</w:t>
      </w:r>
      <w:r w:rsidR="009442B8">
        <w:rPr>
          <w:rFonts w:asciiTheme="majorBidi" w:hAnsiTheme="majorBidi"/>
          <w:sz w:val="30"/>
          <w:szCs w:val="30"/>
        </w:rPr>
        <w:t xml:space="preserve"> 3.35</w:t>
      </w:r>
      <w:r w:rsidR="009442B8">
        <w:rPr>
          <w:rFonts w:asciiTheme="majorBidi" w:hAnsiTheme="majorBidi" w:hint="cs"/>
          <w:sz w:val="30"/>
          <w:szCs w:val="30"/>
          <w:cs/>
        </w:rPr>
        <w:t xml:space="preserve"> ต่อปี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และมีกำหนดชำระคืนภายในเดือน</w:t>
      </w:r>
      <w:r w:rsidR="00CE0F6A" w:rsidRPr="00CE0F6A">
        <w:rPr>
          <w:rFonts w:asciiTheme="majorBidi" w:hAnsiTheme="majorBidi" w:hint="cs"/>
          <w:sz w:val="30"/>
          <w:szCs w:val="30"/>
          <w:cs/>
        </w:rPr>
        <w:t>พฤษภา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คม </w:t>
      </w:r>
      <w:r w:rsidRPr="00CE0F6A">
        <w:rPr>
          <w:rFonts w:asciiTheme="majorBidi" w:hAnsiTheme="majorBidi"/>
          <w:sz w:val="30"/>
          <w:szCs w:val="30"/>
        </w:rPr>
        <w:t>256</w:t>
      </w:r>
      <w:r w:rsidR="00CE0F6A" w:rsidRPr="00CE0F6A">
        <w:rPr>
          <w:rFonts w:asciiTheme="majorBidi" w:hAnsiTheme="majorBidi"/>
          <w:sz w:val="30"/>
          <w:szCs w:val="30"/>
        </w:rPr>
        <w:t>8</w:t>
      </w:r>
    </w:p>
    <w:p w14:paraId="65AAFC76" w14:textId="77777777" w:rsidR="00A949AE" w:rsidRPr="00E924B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A43200" w14:textId="77777777" w:rsidR="00A949AE" w:rsidRPr="00C34D91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หนังสือค้ำประกัน</w:t>
      </w:r>
    </w:p>
    <w:p w14:paraId="151F22DD" w14:textId="77777777" w:rsidR="00A949AE" w:rsidRPr="00660E0C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6892B4F" w14:textId="13448278" w:rsidR="00A949AE" w:rsidRPr="005E226D" w:rsidRDefault="007A0729" w:rsidP="00A949AE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</w:pPr>
      <w:r w:rsidRPr="00660E0C">
        <w:rPr>
          <w:rFonts w:asciiTheme="majorBidi" w:eastAsia="SimSun" w:hAnsiTheme="majorBidi" w:cs="Angsana New" w:hint="cs"/>
          <w:snapToGrid/>
          <w:cs/>
          <w:lang w:val="en-US" w:eastAsia="en-US"/>
        </w:rPr>
        <w:t xml:space="preserve">ณ วันที่ </w:t>
      </w:r>
      <w:r w:rsidRPr="00CE0F6A">
        <w:rPr>
          <w:rFonts w:asciiTheme="majorBidi" w:hAnsiTheme="majorBidi"/>
        </w:rPr>
        <w:t>31</w:t>
      </w:r>
      <w:r w:rsidRPr="00660E0C">
        <w:rPr>
          <w:rFonts w:asciiTheme="majorBidi" w:eastAsia="SimSun" w:hAnsiTheme="majorBidi" w:cs="Angsana New"/>
          <w:snapToGrid/>
          <w:lang w:val="en-US" w:eastAsia="en-US"/>
        </w:rPr>
        <w:t xml:space="preserve"> </w:t>
      </w:r>
      <w:r w:rsidRPr="00660E0C">
        <w:rPr>
          <w:rFonts w:asciiTheme="majorBidi" w:eastAsia="SimSun" w:hAnsiTheme="majorBidi" w:cs="Angsana New" w:hint="cs"/>
          <w:snapToGrid/>
          <w:cs/>
          <w:lang w:val="en-US" w:eastAsia="en-US"/>
        </w:rPr>
        <w:t xml:space="preserve">มีนาคม </w:t>
      </w:r>
      <w:r w:rsidRPr="00CE0F6A">
        <w:rPr>
          <w:rFonts w:asciiTheme="majorBidi" w:hAnsiTheme="majorBidi"/>
        </w:rPr>
        <w:t>2568</w:t>
      </w:r>
      <w:r>
        <w:rPr>
          <w:rFonts w:asciiTheme="majorBidi" w:hAnsiTheme="majorBidi"/>
          <w:lang w:val="en-US"/>
        </w:rPr>
        <w:t xml:space="preserve"> </w:t>
      </w:r>
      <w:r w:rsidR="00A949AE" w:rsidRPr="00C264DD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บริษัทมีหนี้สินที่อาจเกิดขึ้นต่อสถาบันการเงินในประเทศแห่งหนึ่งสำหรับการค้ำประกัน</w:t>
      </w:r>
      <w:r w:rsidR="00A949AE"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 xml:space="preserve">วงเงินสินเชื่อของบริษัทย่อยเป็นจำนวนเงิน </w:t>
      </w:r>
      <w:r w:rsidR="00A949AE" w:rsidRPr="00C264DD">
        <w:rPr>
          <w:rFonts w:asciiTheme="majorBidi" w:eastAsia="Times New Roman" w:hAnsiTheme="majorBidi" w:cs="Angsana New"/>
          <w:snapToGrid/>
          <w:lang w:val="en-US" w:eastAsia="en-US"/>
        </w:rPr>
        <w:t>620</w:t>
      </w:r>
      <w:r w:rsidR="00A949AE" w:rsidRPr="00C264DD">
        <w:rPr>
          <w:rFonts w:asciiTheme="majorBidi" w:eastAsia="Times New Roman" w:hAnsiTheme="majorBidi" w:cs="Angsana New"/>
          <w:snapToGrid/>
          <w:cs/>
          <w:lang w:val="en-US" w:eastAsia="en-US"/>
        </w:rPr>
        <w:t xml:space="preserve"> </w:t>
      </w:r>
      <w:r w:rsidR="00A949AE"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ล้านบาท</w:t>
      </w:r>
      <w:r w:rsidR="005E226D" w:rsidRPr="00C264DD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r w:rsidR="005E226D" w:rsidRPr="00C264DD">
        <w:rPr>
          <w:rFonts w:asciiTheme="majorBidi" w:eastAsia="Times New Roman" w:hAnsiTheme="majorBidi" w:cstheme="majorBidi" w:hint="cs"/>
          <w:i/>
          <w:iCs/>
          <w:snapToGrid/>
          <w:spacing w:val="-4"/>
          <w:cs/>
          <w:lang w:val="en-US" w:eastAsia="en-US"/>
        </w:rPr>
        <w:t>7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 w:rsidR="005E226D" w:rsidRPr="00C264DD">
        <w:rPr>
          <w:rFonts w:asciiTheme="majorBidi" w:eastAsia="Times New Roman" w:hAnsiTheme="majorBidi" w:cstheme="majorBidi" w:hint="cs"/>
          <w:i/>
          <w:iCs/>
          <w:snapToGrid/>
          <w:spacing w:val="-4"/>
          <w:cs/>
          <w:lang w:val="en-US" w:eastAsia="en-US"/>
        </w:rPr>
        <w:t>620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5988ABA8" w14:textId="0512CFE6" w:rsidR="0077257A" w:rsidRPr="00841124" w:rsidRDefault="00772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C28C4C5" w14:textId="53E80BBD" w:rsidR="006C17D4" w:rsidRPr="0002168F" w:rsidRDefault="00CA3B7C" w:rsidP="000B07D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งทุนในบริษัท</w:t>
      </w:r>
      <w:r w:rsidR="00D564D1" w:rsidRPr="0002168F">
        <w:rPr>
          <w:rFonts w:ascii="Angsana New" w:hAnsi="Angsana New" w:hint="cs"/>
          <w:sz w:val="30"/>
          <w:szCs w:val="30"/>
          <w:cs/>
          <w:lang w:val="en-US"/>
        </w:rPr>
        <w:t>ย่อย</w:t>
      </w:r>
    </w:p>
    <w:p w14:paraId="606B5BF4" w14:textId="77777777" w:rsidR="00CC32EB" w:rsidRPr="00841124" w:rsidRDefault="00CC32EB" w:rsidP="00CC3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10"/>
          <w:sz w:val="24"/>
          <w:szCs w:val="24"/>
        </w:rPr>
      </w:pPr>
    </w:p>
    <w:p w14:paraId="3E301298" w14:textId="4393CDBA" w:rsidR="0011726A" w:rsidRPr="00DF3A57" w:rsidRDefault="00DE2302" w:rsidP="0084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11726A" w:rsidRPr="00DF3A57" w:rsidSect="00E5435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  <w:r w:rsidRPr="00095C5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095C5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2566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ที่ประชุมวิสามัญผู้ถือหุ้นของบริษัท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ฟู้ด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ฟิวเจอร์ส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จำกัด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มีมติอนุมัติให้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br/>
      </w:r>
      <w:r w:rsidRPr="00095C50">
        <w:rPr>
          <w:rFonts w:ascii="Angsana New" w:hAnsi="Angsana New" w:hint="cs"/>
          <w:sz w:val="30"/>
          <w:szCs w:val="30"/>
          <w:cs/>
        </w:rPr>
        <w:t>เรียกชำระค่าหุ้นสามัญเพิ่มเติม</w:t>
      </w:r>
      <w:r>
        <w:rPr>
          <w:rFonts w:ascii="Angsana New" w:hAnsi="Angsana New" w:hint="cs"/>
          <w:sz w:val="30"/>
          <w:szCs w:val="30"/>
          <w:cs/>
        </w:rPr>
        <w:t>อีก</w:t>
      </w:r>
      <w:r w:rsidRPr="00095C50">
        <w:rPr>
          <w:rFonts w:ascii="Angsana New" w:hAnsi="Angsana New" w:hint="cs"/>
          <w:sz w:val="30"/>
          <w:szCs w:val="30"/>
          <w:cs/>
        </w:rPr>
        <w:t>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D4718">
        <w:rPr>
          <w:rFonts w:ascii="Angsana New" w:hAnsi="Angsana New" w:hint="cs"/>
          <w:sz w:val="30"/>
          <w:szCs w:val="30"/>
          <w:cs/>
        </w:rPr>
        <w:t xml:space="preserve">จากร้อยละ </w:t>
      </w:r>
      <w:r w:rsidR="00CD4718">
        <w:rPr>
          <w:rFonts w:ascii="Angsana New" w:hAnsi="Angsana New"/>
          <w:sz w:val="30"/>
          <w:szCs w:val="30"/>
        </w:rPr>
        <w:t xml:space="preserve">40 </w:t>
      </w:r>
      <w:r>
        <w:rPr>
          <w:rFonts w:ascii="Angsana New" w:hAnsi="Angsana New" w:hint="cs"/>
          <w:sz w:val="30"/>
          <w:szCs w:val="30"/>
          <w:cs/>
        </w:rPr>
        <w:t>รวมเป็นร้อยละ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095C50">
        <w:rPr>
          <w:rFonts w:ascii="Angsana New" w:hAnsi="Angsana New"/>
          <w:sz w:val="30"/>
          <w:szCs w:val="30"/>
        </w:rPr>
        <w:t>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/>
          <w:sz w:val="30"/>
          <w:szCs w:val="30"/>
        </w:rPr>
        <w:t>150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โดยบริษัทได้ชำระค่าหุ้นดังกล่าว</w:t>
      </w:r>
      <w:r>
        <w:rPr>
          <w:rFonts w:ascii="Angsana New" w:hAnsi="Angsana New" w:hint="cs"/>
          <w:sz w:val="30"/>
          <w:szCs w:val="30"/>
          <w:cs/>
        </w:rPr>
        <w:t>ในเดือนกุมภาพันธ์</w:t>
      </w:r>
      <w:r>
        <w:rPr>
          <w:rFonts w:ascii="Angsana New" w:hAnsi="Angsana New"/>
          <w:sz w:val="30"/>
          <w:szCs w:val="30"/>
        </w:rPr>
        <w:t xml:space="preserve"> 2567 </w:t>
      </w:r>
      <w:r w:rsidRPr="00095C5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="00347C57">
        <w:rPr>
          <w:rFonts w:ascii="Angsana New" w:hAnsi="Angsana New"/>
          <w:sz w:val="30"/>
          <w:szCs w:val="30"/>
        </w:rPr>
        <w:t>90</w:t>
      </w:r>
      <w:r w:rsidRPr="00095C50">
        <w:rPr>
          <w:rFonts w:ascii="Angsana New" w:hAnsi="Angsana New"/>
          <w:sz w:val="30"/>
          <w:szCs w:val="30"/>
          <w:cs/>
        </w:rPr>
        <w:t xml:space="preserve"> </w:t>
      </w:r>
      <w:r w:rsidRPr="00095C50">
        <w:rPr>
          <w:rFonts w:ascii="Angsana New" w:hAnsi="Angsana New" w:hint="cs"/>
          <w:sz w:val="30"/>
          <w:szCs w:val="30"/>
          <w:cs/>
        </w:rPr>
        <w:t>ล้านบาท</w:t>
      </w:r>
      <w:r w:rsidR="003D02C8">
        <w:rPr>
          <w:rFonts w:ascii="Angsana New" w:hAnsi="Angsana New"/>
          <w:sz w:val="30"/>
          <w:szCs w:val="30"/>
          <w:cs/>
        </w:rPr>
        <w:br w:type="page"/>
      </w:r>
    </w:p>
    <w:p w14:paraId="55461E18" w14:textId="291DFEDA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</w:t>
      </w:r>
      <w:r w:rsidRPr="00095C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095C50">
        <w:rPr>
          <w:rFonts w:asciiTheme="majorBidi" w:hAnsiTheme="majorBidi" w:cstheme="majorBidi"/>
          <w:sz w:val="30"/>
          <w:szCs w:val="30"/>
        </w:rPr>
        <w:t xml:space="preserve">31 </w:t>
      </w:r>
      <w:r w:rsidR="00F7682B">
        <w:rPr>
          <w:rFonts w:asciiTheme="majorBidi" w:hAnsiTheme="majorBidi" w:cstheme="majorBidi" w:hint="cs"/>
          <w:sz w:val="30"/>
          <w:szCs w:val="30"/>
          <w:cs/>
        </w:rPr>
        <w:t>มีน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 w:rsidR="00256A4F">
        <w:rPr>
          <w:rFonts w:asciiTheme="majorBidi" w:hAnsiTheme="majorBidi" w:cstheme="majorBidi"/>
          <w:sz w:val="30"/>
          <w:szCs w:val="30"/>
        </w:rPr>
        <w:t>8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และ</w:t>
      </w:r>
      <w:r w:rsidR="00641419">
        <w:rPr>
          <w:rFonts w:asciiTheme="majorBidi" w:hAnsiTheme="majorBidi" w:cstheme="majorBidi"/>
          <w:sz w:val="30"/>
          <w:szCs w:val="30"/>
        </w:rPr>
        <w:t xml:space="preserve"> 31 </w:t>
      </w:r>
      <w:r w:rsidR="0064141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 w:rsidR="00256A4F">
        <w:rPr>
          <w:rFonts w:asciiTheme="majorBidi" w:hAnsiTheme="majorBidi" w:cstheme="majorBidi"/>
          <w:sz w:val="30"/>
          <w:szCs w:val="30"/>
        </w:rPr>
        <w:t>7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</w:p>
    <w:p w14:paraId="7DFD667E" w14:textId="77777777" w:rsidR="0011726A" w:rsidRPr="00095C50" w:rsidRDefault="0011726A" w:rsidP="0011726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900"/>
      </w:tblGrid>
      <w:tr w:rsidR="006E4DD3" w:rsidRPr="00095C50" w14:paraId="71FAC18C" w14:textId="77777777" w:rsidTr="00636C0E">
        <w:trPr>
          <w:cantSplit/>
          <w:trHeight w:val="68"/>
          <w:tblHeader/>
        </w:trPr>
        <w:tc>
          <w:tcPr>
            <w:tcW w:w="2430" w:type="dxa"/>
            <w:vAlign w:val="bottom"/>
          </w:tcPr>
          <w:p w14:paraId="7D51DF90" w14:textId="77777777" w:rsidR="006E4DD3" w:rsidRPr="00095C50" w:rsidRDefault="006E4DD3" w:rsidP="003E7F63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48FA97D0" w14:textId="77777777" w:rsidR="006E4DD3" w:rsidRPr="00095C50" w:rsidRDefault="006E4DD3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6"/>
          </w:tcPr>
          <w:p w14:paraId="382FCB38" w14:textId="77777777" w:rsidR="006E4DD3" w:rsidRPr="00095C50" w:rsidRDefault="006E4DD3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0" w:type="dxa"/>
            <w:gridSpan w:val="19"/>
          </w:tcPr>
          <w:p w14:paraId="1C93ED13" w14:textId="77777777" w:rsidR="006E4DD3" w:rsidRPr="00095C50" w:rsidRDefault="006E4DD3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1726A" w:rsidRPr="00095C50" w14:paraId="5CF2CA22" w14:textId="77777777" w:rsidTr="003E7F63">
        <w:trPr>
          <w:cantSplit/>
          <w:trHeight w:val="507"/>
          <w:tblHeader/>
        </w:trPr>
        <w:tc>
          <w:tcPr>
            <w:tcW w:w="2430" w:type="dxa"/>
            <w:vAlign w:val="bottom"/>
          </w:tcPr>
          <w:p w14:paraId="3BE01B49" w14:textId="77777777" w:rsidR="0011726A" w:rsidRPr="00E832CC" w:rsidRDefault="0011726A" w:rsidP="003E7F63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F838A13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E8806A" w14:textId="77777777" w:rsidR="0011726A" w:rsidRPr="00095C50" w:rsidRDefault="0011726A" w:rsidP="003E7F63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59933108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ECCE787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15DB2E44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148AA2E0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5971962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0B58C4F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FD48605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26470E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280CABC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6FD6056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8BC7" w14:textId="77777777" w:rsidR="0011726A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AFFE2D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DB6D6A0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33E5C1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01EC3D" w14:textId="77777777" w:rsidR="0011726A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D0B2CE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41687016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EA0E15E" w14:textId="5BDE8276" w:rsidR="0011726A" w:rsidRPr="00BB03DF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เงินปันผลรับสำ</w:t>
            </w:r>
            <w:r w:rsidR="002C650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หรับงวดสามเดือนสิ้นสุดวันที่</w:t>
            </w:r>
          </w:p>
        </w:tc>
      </w:tr>
      <w:tr w:rsidR="00B30A8B" w:rsidRPr="00095C50" w14:paraId="3B289553" w14:textId="77777777" w:rsidTr="003E7F63">
        <w:trPr>
          <w:cantSplit/>
          <w:trHeight w:val="389"/>
          <w:tblHeader/>
        </w:trPr>
        <w:tc>
          <w:tcPr>
            <w:tcW w:w="2430" w:type="dxa"/>
          </w:tcPr>
          <w:p w14:paraId="07D50F6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13BBD58E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C6FD8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5B8158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</w:tcPr>
          <w:p w14:paraId="437DD89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DEA3D71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E44012D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EDEF1F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FFB2E96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0236FE6D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12CB3C1F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CE1E4C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6D1A76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9CD3F8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7CA64A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B042C85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2C904E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A8DDB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4DDBF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4FB841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0066003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F9E12C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E434544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5C52DE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7EB57B" w14:textId="4BCE46CC" w:rsidR="00B30A8B" w:rsidRPr="00B60A45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B60A4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0052339" w14:textId="77777777" w:rsidR="00B30A8B" w:rsidRPr="00B60A45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0251F24" w14:textId="01A8E168" w:rsidR="00B30A8B" w:rsidRPr="00B60A45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60A4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B30A8B" w:rsidRPr="00095C50" w14:paraId="22332B9A" w14:textId="77777777" w:rsidTr="003E7F63">
        <w:trPr>
          <w:cantSplit/>
          <w:trHeight w:val="389"/>
          <w:tblHeader/>
        </w:trPr>
        <w:tc>
          <w:tcPr>
            <w:tcW w:w="2430" w:type="dxa"/>
          </w:tcPr>
          <w:p w14:paraId="7DFB695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310430A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B439F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DF324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</w:tcPr>
          <w:p w14:paraId="5B9597C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4EB7B5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8E7833C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4A26B5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5FCBA93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7B8E8EA9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2703F3F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B2127B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7BDFCA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44F977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2FCBB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467C1C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14007D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63656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4BC8F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32ABFE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1FCFFBE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1EC1F6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7C6963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E3C7B2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70AB24" w14:textId="3C3F8BF7" w:rsidR="00B30A8B" w:rsidRPr="00B30A8B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F6255C0" w14:textId="77777777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809725" w14:textId="46DBF506" w:rsidR="00B30A8B" w:rsidRPr="00095C50" w:rsidRDefault="00B30A8B" w:rsidP="00B30A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30A8B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382C85" w:rsidRPr="00095C50" w14:paraId="747BA76E" w14:textId="77777777" w:rsidTr="003E7F63">
        <w:trPr>
          <w:cantSplit/>
          <w:trHeight w:val="389"/>
          <w:tblHeader/>
        </w:trPr>
        <w:tc>
          <w:tcPr>
            <w:tcW w:w="2430" w:type="dxa"/>
          </w:tcPr>
          <w:p w14:paraId="69416546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CD70FFD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D236B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E9496CB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756991D4" w14:textId="1B16E094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6E0C7909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hideMark/>
          </w:tcPr>
          <w:p w14:paraId="6F8C3465" w14:textId="6C8938AD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70C2F6B5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027F6CE0" w14:textId="1816B830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1" w:type="dxa"/>
          </w:tcPr>
          <w:p w14:paraId="6D808F3C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7803E409" w14:textId="5F1DD59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48502C1F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46B98F08" w14:textId="3254CD86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57B103B7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CE86D34" w14:textId="6D6FFE71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3BB2490B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41A90D14" w14:textId="10825334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D678931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806D6DE" w14:textId="172B5534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196DFA16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B1FE600" w14:textId="2EE762D6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1C756D6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75AF222" w14:textId="664905BE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707EA81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5BC33C6" w14:textId="7C803860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01B15C4" w14:textId="77777777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A1EA3B9" w14:textId="3509936A" w:rsidR="00382C85" w:rsidRPr="00095C50" w:rsidRDefault="00382C85" w:rsidP="00382C8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11726A" w:rsidRPr="00095C50" w14:paraId="28A5F09D" w14:textId="77777777" w:rsidTr="003E7F63">
        <w:trPr>
          <w:cantSplit/>
          <w:trHeight w:val="389"/>
          <w:tblHeader/>
        </w:trPr>
        <w:tc>
          <w:tcPr>
            <w:tcW w:w="2430" w:type="dxa"/>
          </w:tcPr>
          <w:p w14:paraId="46D30A2A" w14:textId="77777777" w:rsidR="0011726A" w:rsidRPr="00612ACC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2939D9FB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C3B2A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2690F2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4C939A2F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58EEA18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0" w:type="dxa"/>
            <w:gridSpan w:val="19"/>
          </w:tcPr>
          <w:p w14:paraId="66B77F92" w14:textId="77777777" w:rsidR="0011726A" w:rsidRPr="00095C50" w:rsidRDefault="0011726A" w:rsidP="003E7F6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2C85" w:rsidRPr="00095C50" w14:paraId="5B455363" w14:textId="77777777" w:rsidTr="003E7F63">
        <w:trPr>
          <w:cantSplit/>
          <w:trHeight w:val="58"/>
        </w:trPr>
        <w:tc>
          <w:tcPr>
            <w:tcW w:w="2430" w:type="dxa"/>
            <w:hideMark/>
          </w:tcPr>
          <w:p w14:paraId="010C7215" w14:textId="77777777" w:rsidR="00382C85" w:rsidRPr="00095C50" w:rsidRDefault="00382C85" w:rsidP="00382C85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55814833" w14:textId="77777777" w:rsidR="00382C85" w:rsidRPr="00095C50" w:rsidRDefault="00382C85" w:rsidP="00382C85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5BBBABB0" w14:textId="77777777" w:rsidR="00382C85" w:rsidRPr="00095C50" w:rsidRDefault="00382C85" w:rsidP="00382C8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49B6581A" w14:textId="77777777" w:rsidR="00382C85" w:rsidRPr="00095C50" w:rsidRDefault="00382C85" w:rsidP="00382C8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735EBD20" w14:textId="77777777" w:rsidR="00382C85" w:rsidRPr="00095C50" w:rsidRDefault="00382C85" w:rsidP="00382C8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148A731B" w14:textId="77777777" w:rsidR="00382C85" w:rsidRPr="00095C50" w:rsidRDefault="00382C85" w:rsidP="00382C85">
            <w:pPr>
              <w:pStyle w:val="acctfourfigures"/>
              <w:tabs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1E6E9DAA" w14:textId="69C47AC0" w:rsidR="00382C85" w:rsidRPr="00095C50" w:rsidRDefault="00382C85" w:rsidP="00382C8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14A347D8" w14:textId="77777777" w:rsidR="00382C85" w:rsidRPr="00095C50" w:rsidRDefault="00382C85" w:rsidP="00382C85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707EF13" w14:textId="0C55E239" w:rsidR="00382C85" w:rsidRPr="00095C50" w:rsidRDefault="00382C85" w:rsidP="00382C8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181" w:type="dxa"/>
            <w:vAlign w:val="bottom"/>
          </w:tcPr>
          <w:p w14:paraId="666BA249" w14:textId="77777777" w:rsidR="00382C85" w:rsidRPr="00095C50" w:rsidRDefault="00382C85" w:rsidP="00382C85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4A3DCA6C" w14:textId="69F21F5F" w:rsidR="00382C85" w:rsidRPr="00095C50" w:rsidRDefault="00382C85" w:rsidP="00382C8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180" w:type="dxa"/>
            <w:vAlign w:val="bottom"/>
          </w:tcPr>
          <w:p w14:paraId="3F8B6D66" w14:textId="77777777" w:rsidR="00382C85" w:rsidRPr="00095C50" w:rsidRDefault="00382C85" w:rsidP="00382C85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F0A590" w14:textId="684CD018" w:rsidR="00382C85" w:rsidRPr="00095C50" w:rsidRDefault="00382C85" w:rsidP="00382C8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450C7867" w14:textId="77777777" w:rsidR="00382C85" w:rsidRPr="00095C50" w:rsidRDefault="00382C85" w:rsidP="00382C85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73E143" w14:textId="550CBFB6" w:rsidR="00382C85" w:rsidRPr="00095C50" w:rsidRDefault="00382C85" w:rsidP="00382C8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1A9572A7" w14:textId="77777777" w:rsidR="00382C85" w:rsidRPr="00095C50" w:rsidRDefault="00382C85" w:rsidP="00382C85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5C23B1" w14:textId="77777777" w:rsidR="00382C85" w:rsidRPr="00095C50" w:rsidRDefault="00382C85" w:rsidP="00382C85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D231E3" w14:textId="77777777" w:rsidR="00382C85" w:rsidRPr="00095C50" w:rsidRDefault="00382C85" w:rsidP="00382C85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D0C395" w14:textId="77777777" w:rsidR="00382C85" w:rsidRPr="00095C50" w:rsidRDefault="00382C85" w:rsidP="00382C8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0EBF71C" w14:textId="77777777" w:rsidR="00382C85" w:rsidRPr="00095C50" w:rsidRDefault="00382C85" w:rsidP="00382C85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773A7B0" w14:textId="20DD609E" w:rsidR="00382C85" w:rsidRPr="00095C50" w:rsidRDefault="00382C85" w:rsidP="00382C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2AF505D3" w14:textId="77777777" w:rsidR="00382C85" w:rsidRPr="00095C50" w:rsidRDefault="00382C85" w:rsidP="00382C85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4ED2A79" w14:textId="27E4A5F6" w:rsidR="00382C85" w:rsidRPr="00095C50" w:rsidRDefault="00382C85" w:rsidP="00382C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69832DFC" w14:textId="77777777" w:rsidR="00382C85" w:rsidRPr="00095C50" w:rsidRDefault="00382C85" w:rsidP="00382C85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880811" w14:textId="77777777" w:rsidR="00382C85" w:rsidRPr="00095C50" w:rsidRDefault="00382C85" w:rsidP="00382C85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AA671E" w14:textId="77777777" w:rsidR="00382C85" w:rsidRPr="00095C50" w:rsidRDefault="00382C85" w:rsidP="00382C85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42B5CD" w14:textId="77777777" w:rsidR="00382C85" w:rsidRPr="00095C50" w:rsidRDefault="00382C85" w:rsidP="00382C85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D9CD59C" w14:textId="77777777" w:rsidR="0011726A" w:rsidRPr="00095C50" w:rsidRDefault="0011726A" w:rsidP="0011726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BB7093" w14:textId="77777777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95C5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35DAAC5E" w14:textId="77777777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21135A62" w14:textId="03C07015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5C50">
        <w:rPr>
          <w:rFonts w:asciiTheme="majorBidi" w:hAnsiTheme="majorBidi" w:cstheme="majorBidi"/>
          <w:sz w:val="30"/>
          <w:szCs w:val="30"/>
        </w:rPr>
        <w:t xml:space="preserve">(1) </w:t>
      </w:r>
      <w:r w:rsidRPr="00095C50">
        <w:rPr>
          <w:rFonts w:asciiTheme="majorBidi" w:hAnsiTheme="majorBidi" w:hint="cs"/>
          <w:sz w:val="30"/>
          <w:szCs w:val="30"/>
          <w:cs/>
        </w:rPr>
        <w:t>ธุรกิจห้องเย็นและผลิต</w:t>
      </w:r>
      <w:r w:rsidR="00382C85">
        <w:rPr>
          <w:rFonts w:asciiTheme="majorBidi" w:hAnsiTheme="majorBidi" w:hint="cs"/>
          <w:sz w:val="30"/>
          <w:szCs w:val="30"/>
          <w:cs/>
        </w:rPr>
        <w:t>อาหาร</w:t>
      </w:r>
    </w:p>
    <w:p w14:paraId="7E7F18F8" w14:textId="77777777" w:rsidR="0011726A" w:rsidRPr="00095C50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6CEDEB36" w14:textId="77777777" w:rsidR="0011726A" w:rsidRPr="00DF3A57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</w:t>
      </w: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7E65600A" w14:textId="77777777" w:rsidR="0011726A" w:rsidRPr="00DF3A57" w:rsidRDefault="0011726A" w:rsidP="00117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11726A" w:rsidRPr="00DF3A57" w:rsidSect="00941B8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8A79B03" w14:textId="08174128" w:rsidR="00B74353" w:rsidRPr="0002168F" w:rsidRDefault="00B74353" w:rsidP="00B7435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</w:t>
      </w:r>
      <w:r w:rsidRPr="0002168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2168F">
        <w:rPr>
          <w:rFonts w:ascii="Angsana New" w:hAnsi="Angsana New" w:hint="cs"/>
          <w:sz w:val="30"/>
          <w:szCs w:val="30"/>
          <w:cs/>
        </w:rPr>
        <w:t>ร่วม</w:t>
      </w:r>
    </w:p>
    <w:p w14:paraId="562EFEE4" w14:textId="565CEAF0" w:rsidR="008349B0" w:rsidRDefault="008349B0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150286598"/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70"/>
        <w:gridCol w:w="1350"/>
        <w:gridCol w:w="270"/>
        <w:gridCol w:w="990"/>
        <w:gridCol w:w="270"/>
        <w:gridCol w:w="990"/>
      </w:tblGrid>
      <w:tr w:rsidR="005C792D" w:rsidRPr="007B3117" w14:paraId="14A0F9AD" w14:textId="77777777" w:rsidTr="008A66C8">
        <w:tc>
          <w:tcPr>
            <w:tcW w:w="3600" w:type="dxa"/>
            <w:shd w:val="clear" w:color="auto" w:fill="auto"/>
          </w:tcPr>
          <w:p w14:paraId="50CCA23A" w14:textId="77777777" w:rsidR="005C792D" w:rsidRPr="001F6114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5785A45" w14:textId="77777777" w:rsidR="005C792D" w:rsidRPr="001F6114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052BE2AF" w14:textId="77777777" w:rsidR="005C792D" w:rsidRPr="00653966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FA41056" w14:textId="77777777" w:rsidR="005C792D" w:rsidRPr="001F6114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413BF5B" w14:textId="77777777" w:rsidR="005C792D" w:rsidRPr="001F6114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792D" w:rsidRPr="007B3117" w14:paraId="59C5B935" w14:textId="77777777" w:rsidTr="008A66C8">
        <w:tc>
          <w:tcPr>
            <w:tcW w:w="3600" w:type="dxa"/>
            <w:shd w:val="clear" w:color="auto" w:fill="auto"/>
          </w:tcPr>
          <w:p w14:paraId="7E971FBC" w14:textId="6E13B2A6" w:rsidR="005C792D" w:rsidRPr="005029D6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C792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31 </w:t>
            </w: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6A970DA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D5B10EC" w14:textId="78503551" w:rsidR="005C792D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633EC3"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9A4EA47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6BC76A3" w14:textId="0056D9AE" w:rsidR="005C792D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633EC3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7204B0A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EBBA30" w14:textId="7FED244D" w:rsidR="005C792D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633EC3"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A52B16E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6DBBAD" w14:textId="64D8C596" w:rsidR="005C792D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</w:t>
            </w:r>
            <w:r w:rsidR="00633EC3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</w:tr>
      <w:tr w:rsidR="005C792D" w:rsidRPr="007B3117" w14:paraId="3C5EFDBB" w14:textId="77777777" w:rsidTr="008A66C8">
        <w:tc>
          <w:tcPr>
            <w:tcW w:w="3600" w:type="dxa"/>
            <w:shd w:val="clear" w:color="auto" w:fill="auto"/>
          </w:tcPr>
          <w:p w14:paraId="115F0C89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67094ED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80E0192" w14:textId="77777777" w:rsidR="005C792D" w:rsidRPr="007B3117" w:rsidRDefault="005C792D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792D" w:rsidRPr="007B3117" w14:paraId="76E6520D" w14:textId="77777777" w:rsidTr="008A66C8">
        <w:tc>
          <w:tcPr>
            <w:tcW w:w="3600" w:type="dxa"/>
            <w:shd w:val="clear" w:color="auto" w:fill="auto"/>
          </w:tcPr>
          <w:p w14:paraId="2338B18C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1000DB1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1A243C" w14:textId="72F5B00F" w:rsidR="005C792D" w:rsidRPr="007B3117" w:rsidRDefault="006C5429" w:rsidP="008A66C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123,10</w:t>
            </w:r>
            <w:r w:rsidR="00A62C4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7ECB89D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F7315F5" w14:textId="7F612224" w:rsidR="005C792D" w:rsidRPr="007B3117" w:rsidRDefault="006061C3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120,807</w:t>
            </w:r>
          </w:p>
        </w:tc>
        <w:tc>
          <w:tcPr>
            <w:tcW w:w="270" w:type="dxa"/>
            <w:shd w:val="clear" w:color="auto" w:fill="auto"/>
          </w:tcPr>
          <w:p w14:paraId="3D1E3750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CD3B3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7792597C" w14:textId="77777777" w:rsidR="005C792D" w:rsidRPr="007B3117" w:rsidRDefault="005C792D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7FD39F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</w:tr>
      <w:tr w:rsidR="005C792D" w:rsidRPr="007B3117" w14:paraId="69890325" w14:textId="77777777" w:rsidTr="008A66C8">
        <w:tc>
          <w:tcPr>
            <w:tcW w:w="3600" w:type="dxa"/>
            <w:shd w:val="clear" w:color="auto" w:fill="auto"/>
          </w:tcPr>
          <w:p w14:paraId="7CE6AE03" w14:textId="3E2C606F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="00CF7E3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AE9B82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908BCB" w14:textId="7694DA66" w:rsidR="005C792D" w:rsidRPr="007B3117" w:rsidRDefault="00A62C41" w:rsidP="008A66C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(145)</w:t>
            </w:r>
          </w:p>
        </w:tc>
        <w:tc>
          <w:tcPr>
            <w:tcW w:w="270" w:type="dxa"/>
            <w:shd w:val="clear" w:color="auto" w:fill="auto"/>
          </w:tcPr>
          <w:p w14:paraId="4D4F9BC0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216E6A7" w14:textId="4045797D" w:rsidR="005C792D" w:rsidRPr="007B3117" w:rsidRDefault="005C792D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061C3">
              <w:rPr>
                <w:rFonts w:ascii="Angsana New" w:hAnsi="Angsana New"/>
                <w:sz w:val="30"/>
                <w:szCs w:val="30"/>
                <w:lang w:val="en-US" w:bidi="th-TH"/>
              </w:rPr>
              <w:t>1,140</w:t>
            </w: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9B363C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7C8407" w14:textId="77777777" w:rsidR="005C792D" w:rsidRPr="004655D9" w:rsidRDefault="005C792D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E1BE10" w14:textId="77777777" w:rsidR="005C792D" w:rsidRPr="004655D9" w:rsidRDefault="005C792D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452429" w14:textId="77777777" w:rsidR="005C792D" w:rsidRPr="004655D9" w:rsidRDefault="005C792D" w:rsidP="008A66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792D" w:rsidRPr="007B3117" w14:paraId="2B9C484B" w14:textId="77777777" w:rsidTr="008A66C8">
        <w:tc>
          <w:tcPr>
            <w:tcW w:w="3600" w:type="dxa"/>
            <w:shd w:val="clear" w:color="auto" w:fill="auto"/>
          </w:tcPr>
          <w:p w14:paraId="484AA2DE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72570539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704F1A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7A6AEE" w14:textId="77777777" w:rsidR="005C792D" w:rsidRDefault="005C792D" w:rsidP="008A66C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B60083" w14:textId="5263ED2F" w:rsidR="00A62C41" w:rsidRPr="007B3117" w:rsidRDefault="00A62C41" w:rsidP="008A66C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643E7C7A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3A3AD2" w14:textId="326F00F7" w:rsidR="005C792D" w:rsidRPr="00465A43" w:rsidRDefault="005C792D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A4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="006061C3">
              <w:rPr>
                <w:rFonts w:ascii="Angsana New" w:hAnsi="Angsana New"/>
                <w:sz w:val="30"/>
                <w:szCs w:val="30"/>
                <w:lang w:val="en-US" w:bidi="th-TH"/>
              </w:rPr>
              <w:t>4,702</w:t>
            </w:r>
          </w:p>
        </w:tc>
        <w:tc>
          <w:tcPr>
            <w:tcW w:w="270" w:type="dxa"/>
            <w:shd w:val="clear" w:color="auto" w:fill="auto"/>
          </w:tcPr>
          <w:p w14:paraId="70EF76B5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9F797" w14:textId="77777777" w:rsidR="005C792D" w:rsidRPr="004655D9" w:rsidRDefault="005C792D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8C1CD1" w14:textId="77777777" w:rsidR="005C792D" w:rsidRPr="004655D9" w:rsidRDefault="005C792D" w:rsidP="008A66C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3A6A45" w14:textId="77777777" w:rsidR="005C792D" w:rsidRPr="004655D9" w:rsidRDefault="005C792D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0BCC15" w14:textId="77777777" w:rsidR="005C792D" w:rsidRPr="004655D9" w:rsidRDefault="005C792D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A11480" w14:textId="77777777" w:rsidR="005C792D" w:rsidRPr="004655D9" w:rsidRDefault="005C792D" w:rsidP="008A66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792D" w:rsidRPr="007B3117" w14:paraId="38981CD7" w14:textId="77777777" w:rsidTr="008A66C8">
        <w:tc>
          <w:tcPr>
            <w:tcW w:w="3600" w:type="dxa"/>
            <w:shd w:val="clear" w:color="auto" w:fill="auto"/>
          </w:tcPr>
          <w:p w14:paraId="258E3E43" w14:textId="54C03E2D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CF76216" w14:textId="77777777" w:rsidR="005C792D" w:rsidRPr="007B3117" w:rsidRDefault="005C792D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AC65A" w14:textId="51165E30" w:rsidR="005C792D" w:rsidRPr="00465A43" w:rsidRDefault="00091C27" w:rsidP="008A66C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123,463</w:t>
            </w:r>
          </w:p>
        </w:tc>
        <w:tc>
          <w:tcPr>
            <w:tcW w:w="270" w:type="dxa"/>
            <w:shd w:val="clear" w:color="auto" w:fill="auto"/>
          </w:tcPr>
          <w:p w14:paraId="161834CD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E689A" w14:textId="7EF2CA01" w:rsidR="005C792D" w:rsidRPr="00465A43" w:rsidRDefault="006061C3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124,369</w:t>
            </w:r>
          </w:p>
        </w:tc>
        <w:tc>
          <w:tcPr>
            <w:tcW w:w="270" w:type="dxa"/>
            <w:shd w:val="clear" w:color="auto" w:fill="auto"/>
          </w:tcPr>
          <w:p w14:paraId="72EFA466" w14:textId="77777777" w:rsidR="005C792D" w:rsidRPr="007B3117" w:rsidRDefault="005C792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82CFB1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2B66B635" w14:textId="77777777" w:rsidR="005C792D" w:rsidRPr="007B3117" w:rsidRDefault="005C792D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E14E" w14:textId="77777777" w:rsidR="005C792D" w:rsidRPr="007B3117" w:rsidRDefault="005C792D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</w:tbl>
    <w:p w14:paraId="30232EF1" w14:textId="77777777" w:rsidR="005C792D" w:rsidRDefault="005C792D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bookmarkEnd w:id="1"/>
    <w:p w14:paraId="705D7BB8" w14:textId="19249BE7" w:rsidR="00236101" w:rsidRPr="00013E57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013E57">
        <w:rPr>
          <w:rFonts w:ascii="Angsana New" w:hAnsi="Angsana New" w:hint="cs"/>
          <w:sz w:val="30"/>
          <w:szCs w:val="30"/>
          <w:cs/>
        </w:rPr>
        <w:t>ที่ดิน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013E5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3BC6E63B" w14:textId="67C95941" w:rsidR="00B74353" w:rsidRPr="00120896" w:rsidRDefault="00B74353" w:rsidP="00B74353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70"/>
        <w:gridCol w:w="1350"/>
        <w:gridCol w:w="270"/>
        <w:gridCol w:w="990"/>
        <w:gridCol w:w="270"/>
        <w:gridCol w:w="990"/>
      </w:tblGrid>
      <w:tr w:rsidR="00120896" w:rsidRPr="007B3117" w14:paraId="79197A0E" w14:textId="77777777" w:rsidTr="008A66C8">
        <w:tc>
          <w:tcPr>
            <w:tcW w:w="3600" w:type="dxa"/>
            <w:shd w:val="clear" w:color="auto" w:fill="auto"/>
          </w:tcPr>
          <w:p w14:paraId="7F4204D9" w14:textId="77777777" w:rsidR="00120896" w:rsidRPr="001F6114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C0FB6F" w14:textId="77777777" w:rsidR="00120896" w:rsidRPr="001F6114" w:rsidRDefault="00120896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607A9BE0" w14:textId="77777777" w:rsidR="00120896" w:rsidRPr="00653966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ABAD650" w14:textId="77777777" w:rsidR="00120896" w:rsidRPr="001F6114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CBC9128" w14:textId="77777777" w:rsidR="00120896" w:rsidRPr="001F6114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3EC3" w:rsidRPr="007B3117" w14:paraId="542F91AC" w14:textId="77777777" w:rsidTr="008A66C8">
        <w:tc>
          <w:tcPr>
            <w:tcW w:w="3600" w:type="dxa"/>
            <w:shd w:val="clear" w:color="auto" w:fill="auto"/>
          </w:tcPr>
          <w:p w14:paraId="616C52B6" w14:textId="2D0DE62D" w:rsidR="00633EC3" w:rsidRPr="005029D6" w:rsidRDefault="00633EC3" w:rsidP="0063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2089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12089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31 </w:t>
            </w:r>
            <w:r w:rsidRPr="0012089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ADF20D" w14:textId="77777777" w:rsidR="00633EC3" w:rsidRPr="007B3117" w:rsidRDefault="00633EC3" w:rsidP="00633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2B9FB6" w14:textId="14247909" w:rsidR="00633EC3" w:rsidRDefault="00633EC3" w:rsidP="0063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0B9ACB6F" w14:textId="77777777" w:rsidR="00633EC3" w:rsidRPr="007B3117" w:rsidRDefault="00633EC3" w:rsidP="0063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7B0B49" w14:textId="0B909338" w:rsidR="00633EC3" w:rsidRDefault="00633EC3" w:rsidP="0063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76CBE92" w14:textId="77777777" w:rsidR="00633EC3" w:rsidRPr="007B3117" w:rsidRDefault="00633EC3" w:rsidP="0063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D7B2B8" w14:textId="10DFB4C0" w:rsidR="00633EC3" w:rsidRDefault="00633EC3" w:rsidP="0063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AF001DB" w14:textId="77777777" w:rsidR="00633EC3" w:rsidRPr="007B3117" w:rsidRDefault="00633EC3" w:rsidP="0063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3ED34" w14:textId="546E2E33" w:rsidR="00633EC3" w:rsidRDefault="00633EC3" w:rsidP="0063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120896" w:rsidRPr="007B3117" w14:paraId="7415C465" w14:textId="77777777" w:rsidTr="008A66C8">
        <w:tc>
          <w:tcPr>
            <w:tcW w:w="3600" w:type="dxa"/>
            <w:shd w:val="clear" w:color="auto" w:fill="auto"/>
          </w:tcPr>
          <w:p w14:paraId="3FF44CA6" w14:textId="77777777" w:rsidR="00120896" w:rsidRPr="007B3117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A2D5BFE" w14:textId="77777777" w:rsidR="00120896" w:rsidRPr="007B3117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92ED106" w14:textId="77777777" w:rsidR="00120896" w:rsidRPr="003B1250" w:rsidRDefault="00120896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20896" w:rsidRPr="007B3117" w14:paraId="6BEBB5D1" w14:textId="77777777" w:rsidTr="008A66C8">
        <w:tc>
          <w:tcPr>
            <w:tcW w:w="3600" w:type="dxa"/>
            <w:shd w:val="clear" w:color="auto" w:fill="auto"/>
          </w:tcPr>
          <w:p w14:paraId="021C4225" w14:textId="77777777" w:rsidR="00120896" w:rsidRPr="007B3117" w:rsidRDefault="00120896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12224D7" w14:textId="77777777" w:rsidR="00120896" w:rsidRPr="007B3117" w:rsidRDefault="00120896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EC03B4" w14:textId="56AC53E7" w:rsidR="00120896" w:rsidRPr="007B3117" w:rsidRDefault="00AD5AD8" w:rsidP="008A66C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2,175</w:t>
            </w:r>
          </w:p>
        </w:tc>
        <w:tc>
          <w:tcPr>
            <w:tcW w:w="270" w:type="dxa"/>
            <w:shd w:val="clear" w:color="auto" w:fill="auto"/>
          </w:tcPr>
          <w:p w14:paraId="2A56F8B1" w14:textId="77777777" w:rsidR="00120896" w:rsidRPr="007B3117" w:rsidRDefault="00120896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58F7225" w14:textId="1618106F" w:rsidR="00120896" w:rsidRPr="007B3117" w:rsidRDefault="00633EC3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4B1AD918" w14:textId="77777777" w:rsidR="00120896" w:rsidRPr="007B3117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075DE3" w14:textId="52BBBCDD" w:rsidR="00120896" w:rsidRPr="007B3117" w:rsidRDefault="00AD5AD8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2,175</w:t>
            </w:r>
          </w:p>
        </w:tc>
        <w:tc>
          <w:tcPr>
            <w:tcW w:w="270" w:type="dxa"/>
            <w:shd w:val="clear" w:color="auto" w:fill="auto"/>
          </w:tcPr>
          <w:p w14:paraId="15A9A416" w14:textId="77777777" w:rsidR="00120896" w:rsidRPr="007B3117" w:rsidRDefault="00120896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089292" w14:textId="6F34F9A1" w:rsidR="00120896" w:rsidRPr="007B3117" w:rsidRDefault="00633EC3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120896" w:rsidRPr="007B3117" w14:paraId="071E506D" w14:textId="77777777" w:rsidTr="008A66C8">
        <w:tc>
          <w:tcPr>
            <w:tcW w:w="3600" w:type="dxa"/>
            <w:shd w:val="clear" w:color="auto" w:fill="auto"/>
          </w:tcPr>
          <w:p w14:paraId="4CAAF767" w14:textId="77777777" w:rsidR="00120896" w:rsidRPr="007B3117" w:rsidRDefault="00120896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5E21A96" w14:textId="77777777" w:rsidR="00120896" w:rsidRPr="007B3117" w:rsidRDefault="00120896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22C31C" w14:textId="3B6FE7F1" w:rsidR="00120896" w:rsidRPr="007B3117" w:rsidRDefault="00D84C7F" w:rsidP="003D16A4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A3E21C" w14:textId="77777777" w:rsidR="00120896" w:rsidRPr="007B3117" w:rsidRDefault="00120896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263D51" w14:textId="2FDC6392" w:rsidR="00120896" w:rsidRPr="007B3117" w:rsidRDefault="00120896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3EC3">
              <w:rPr>
                <w:rFonts w:ascii="Angsana New" w:hAnsi="Angsana New"/>
                <w:sz w:val="30"/>
                <w:szCs w:val="30"/>
                <w:lang w:val="en-US" w:bidi="th-TH"/>
              </w:rPr>
              <w:t>24,546</w:t>
            </w: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0B0AB1" w14:textId="77777777" w:rsidR="00120896" w:rsidRPr="007B3117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A5FFF7" w14:textId="57CF0140" w:rsidR="00120896" w:rsidRPr="007B3117" w:rsidRDefault="00D84C7F" w:rsidP="00D84C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599481" w14:textId="77777777" w:rsidR="00120896" w:rsidRPr="007B3117" w:rsidRDefault="00120896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A2D050" w14:textId="79149692" w:rsidR="00120896" w:rsidRPr="007B3117" w:rsidRDefault="00120896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3EC3">
              <w:rPr>
                <w:rFonts w:ascii="Angsana New" w:hAnsi="Angsana New"/>
                <w:sz w:val="30"/>
                <w:szCs w:val="30"/>
                <w:lang w:val="en-US" w:bidi="th-TH"/>
              </w:rPr>
              <w:t>24,546</w:t>
            </w: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20896" w:rsidRPr="007B3117" w14:paraId="63E52E32" w14:textId="77777777" w:rsidTr="008A66C8">
        <w:tc>
          <w:tcPr>
            <w:tcW w:w="3600" w:type="dxa"/>
            <w:shd w:val="clear" w:color="auto" w:fill="auto"/>
          </w:tcPr>
          <w:p w14:paraId="31002464" w14:textId="77777777" w:rsidR="00120896" w:rsidRPr="007B3117" w:rsidRDefault="00120896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80CC0B" w14:textId="77777777" w:rsidR="00120896" w:rsidRPr="007B3117" w:rsidRDefault="00120896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20B949" w14:textId="391D6313" w:rsidR="00120896" w:rsidRPr="007B3117" w:rsidRDefault="00D84C7F" w:rsidP="008A66C8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46,5</w:t>
            </w:r>
            <w:r w:rsidR="00C4566E">
              <w:rPr>
                <w:rFonts w:ascii="Angsana New" w:hAnsi="Angsana New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5F70DF96" w14:textId="77777777" w:rsidR="00120896" w:rsidRPr="007B3117" w:rsidRDefault="00120896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83E74EF" w14:textId="69A58C66" w:rsidR="00120896" w:rsidRPr="007B3117" w:rsidRDefault="00633EC3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145,498</w:t>
            </w:r>
          </w:p>
        </w:tc>
        <w:tc>
          <w:tcPr>
            <w:tcW w:w="270" w:type="dxa"/>
            <w:shd w:val="clear" w:color="auto" w:fill="auto"/>
          </w:tcPr>
          <w:p w14:paraId="5F18A1EE" w14:textId="77777777" w:rsidR="00120896" w:rsidRPr="007B3117" w:rsidRDefault="0012089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090EA3" w14:textId="1E05C699" w:rsidR="00120896" w:rsidRPr="007B3117" w:rsidRDefault="00A5056D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8,836</w:t>
            </w:r>
          </w:p>
        </w:tc>
        <w:tc>
          <w:tcPr>
            <w:tcW w:w="270" w:type="dxa"/>
            <w:shd w:val="clear" w:color="auto" w:fill="auto"/>
          </w:tcPr>
          <w:p w14:paraId="298361A0" w14:textId="77777777" w:rsidR="00120896" w:rsidRPr="007B3117" w:rsidRDefault="00120896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450BDF" w14:textId="69D3B48F" w:rsidR="00120896" w:rsidRPr="007B3117" w:rsidRDefault="00B9309C" w:rsidP="00B9309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7,209</w:t>
            </w:r>
          </w:p>
        </w:tc>
      </w:tr>
    </w:tbl>
    <w:p w14:paraId="62B50E7E" w14:textId="77777777" w:rsidR="00714631" w:rsidRPr="00347BE0" w:rsidRDefault="00714631" w:rsidP="00B74353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62BDEEFB" w14:textId="49A8408C" w:rsidR="003D02C8" w:rsidRDefault="003D02C8" w:rsidP="00B74353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56C125B5" w14:textId="77777777" w:rsidR="003D02C8" w:rsidRDefault="003D0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x-none"/>
        </w:rPr>
      </w:pPr>
      <w:r>
        <w:rPr>
          <w:rFonts w:asciiTheme="majorBidi" w:hAnsiTheme="majorBidi" w:cstheme="majorBidi"/>
          <w:sz w:val="26"/>
          <w:szCs w:val="26"/>
          <w:lang w:eastAsia="x-none"/>
        </w:rPr>
        <w:br w:type="page"/>
      </w:r>
    </w:p>
    <w:p w14:paraId="3D7479A6" w14:textId="5ABE30CE" w:rsidR="00172489" w:rsidRPr="007B3117" w:rsidRDefault="00172489" w:rsidP="00013E5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386BA9D3" w14:textId="1BEBD5E3" w:rsidR="0010263C" w:rsidRDefault="0010263C" w:rsidP="003643C1">
      <w:pPr>
        <w:rPr>
          <w:rFonts w:ascii="Angsana New" w:hAnsi="Angsana New"/>
          <w:sz w:val="26"/>
          <w:szCs w:val="26"/>
          <w:lang w:val="x-none" w:eastAsia="x-none"/>
        </w:rPr>
      </w:pP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F40A50" w:rsidRPr="005D6F1A" w14:paraId="071C6991" w14:textId="77777777" w:rsidTr="008A66C8">
        <w:trPr>
          <w:tblHeader/>
        </w:trPr>
        <w:tc>
          <w:tcPr>
            <w:tcW w:w="3735" w:type="dxa"/>
            <w:shd w:val="clear" w:color="auto" w:fill="auto"/>
          </w:tcPr>
          <w:p w14:paraId="06E1500A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0CC836AD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E6304F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D84002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A50" w:rsidRPr="005D6F1A" w14:paraId="30B9AE48" w14:textId="77777777" w:rsidTr="009E4D04">
        <w:trPr>
          <w:tblHeader/>
        </w:trPr>
        <w:tc>
          <w:tcPr>
            <w:tcW w:w="3735" w:type="dxa"/>
          </w:tcPr>
          <w:p w14:paraId="680A952C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09AD58" w14:textId="7F1DBDD0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34C0C8C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78A08D7" w14:textId="4DEA7B6A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581D981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81F997" w14:textId="4A78432E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2" w:type="dxa"/>
            <w:shd w:val="clear" w:color="auto" w:fill="auto"/>
          </w:tcPr>
          <w:p w14:paraId="7250D385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21CF81F7" w14:textId="1FBBA482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F40A50" w:rsidRPr="005D6F1A" w14:paraId="3A8C2000" w14:textId="77777777" w:rsidTr="009E4D04">
        <w:trPr>
          <w:tblHeader/>
        </w:trPr>
        <w:tc>
          <w:tcPr>
            <w:tcW w:w="3735" w:type="dxa"/>
          </w:tcPr>
          <w:p w14:paraId="5E5FD9EB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37FD71" w14:textId="0C422E7D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5028F32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E3C6561" w14:textId="70974A94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3D16A4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E0A0983" w14:textId="77777777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1BC72C" w14:textId="7CCABD95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3EB4C1FE" w14:textId="77777777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7831367" w14:textId="5DC5DE2A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3D16A4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</w:tr>
      <w:tr w:rsidR="00F40A50" w:rsidRPr="005D6F1A" w14:paraId="1353C0E4" w14:textId="77777777" w:rsidTr="008A66C8">
        <w:trPr>
          <w:tblHeader/>
        </w:trPr>
        <w:tc>
          <w:tcPr>
            <w:tcW w:w="3735" w:type="dxa"/>
          </w:tcPr>
          <w:p w14:paraId="2CB461B7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1F15686C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0A50" w:rsidRPr="005D6F1A" w14:paraId="2C63CCAC" w14:textId="77777777" w:rsidTr="00E33A2E">
        <w:trPr>
          <w:trHeight w:val="180"/>
        </w:trPr>
        <w:tc>
          <w:tcPr>
            <w:tcW w:w="3735" w:type="dxa"/>
          </w:tcPr>
          <w:p w14:paraId="0F1BB383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F1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0" w:type="dxa"/>
          </w:tcPr>
          <w:p w14:paraId="34C26369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C7D2D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7D0AEC81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003CE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EC1E4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A10952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8EF38D4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09C" w:rsidRPr="005D6F1A" w14:paraId="242C78DD" w14:textId="77777777" w:rsidTr="00E33A2E">
        <w:trPr>
          <w:trHeight w:val="180"/>
        </w:trPr>
        <w:tc>
          <w:tcPr>
            <w:tcW w:w="3735" w:type="dxa"/>
          </w:tcPr>
          <w:p w14:paraId="0BAFAA0B" w14:textId="77777777" w:rsidR="00B9309C" w:rsidRPr="004B4F84" w:rsidRDefault="00B9309C" w:rsidP="00B9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6D1B2D61" w14:textId="4C2EFEF7" w:rsidR="00B9309C" w:rsidRDefault="00B66C47" w:rsidP="00B9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321,968</w:t>
            </w:r>
          </w:p>
        </w:tc>
        <w:tc>
          <w:tcPr>
            <w:tcW w:w="270" w:type="dxa"/>
          </w:tcPr>
          <w:p w14:paraId="46A8C3B8" w14:textId="77777777" w:rsidR="00B9309C" w:rsidRPr="004B4F84" w:rsidRDefault="00B9309C" w:rsidP="00B9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53694FD2" w14:textId="150AEA48" w:rsidR="00B9309C" w:rsidRDefault="00354A3D" w:rsidP="00B9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300,910</w:t>
            </w:r>
          </w:p>
        </w:tc>
        <w:tc>
          <w:tcPr>
            <w:tcW w:w="270" w:type="dxa"/>
          </w:tcPr>
          <w:p w14:paraId="0A280D4D" w14:textId="77777777" w:rsidR="00B9309C" w:rsidRPr="004B4F84" w:rsidRDefault="00B9309C" w:rsidP="00B9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2E690" w14:textId="77777777" w:rsidR="00B9309C" w:rsidRDefault="00B9309C" w:rsidP="00B9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7A406DE" w14:textId="77777777" w:rsidR="00B9309C" w:rsidRPr="004B4F84" w:rsidRDefault="00B9309C" w:rsidP="00B9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AA84358" w14:textId="77777777" w:rsidR="00B9309C" w:rsidRDefault="00B9309C" w:rsidP="00B9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3109" w:rsidRPr="00B32CE0" w14:paraId="0304E65C" w14:textId="77777777" w:rsidTr="00E33A2E">
        <w:trPr>
          <w:trHeight w:val="180"/>
        </w:trPr>
        <w:tc>
          <w:tcPr>
            <w:tcW w:w="3735" w:type="dxa"/>
          </w:tcPr>
          <w:p w14:paraId="59256D5B" w14:textId="77777777" w:rsidR="00323109" w:rsidRPr="00B32CE0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E1294F" w14:textId="77777777" w:rsidR="00323109" w:rsidRPr="00B32CE0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68BB" w14:textId="77777777" w:rsidR="00323109" w:rsidRPr="00B32CE0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C90AE24" w14:textId="77777777" w:rsidR="00323109" w:rsidRPr="00B32CE0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57D9D" w14:textId="77777777" w:rsidR="00323109" w:rsidRPr="00B32CE0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609E0A" w14:textId="77777777" w:rsidR="00323109" w:rsidRPr="00B32CE0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09BD3B4" w14:textId="77777777" w:rsidR="00323109" w:rsidRPr="00B32CE0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651573B5" w14:textId="77777777" w:rsidR="00323109" w:rsidRPr="00B32CE0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109" w:rsidRPr="005D6F1A" w14:paraId="68838BF9" w14:textId="77777777" w:rsidTr="008A66C8">
        <w:trPr>
          <w:trHeight w:val="180"/>
        </w:trPr>
        <w:tc>
          <w:tcPr>
            <w:tcW w:w="3735" w:type="dxa"/>
          </w:tcPr>
          <w:p w14:paraId="6E0617B5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</w:tcPr>
          <w:p w14:paraId="7AC8751C" w14:textId="77777777" w:rsidR="00323109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1BBC3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FCD2D23" w14:textId="77777777" w:rsidR="00323109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976F2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51CF2" w14:textId="77777777" w:rsidR="00323109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01453A4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06D9B1B8" w14:textId="77777777" w:rsidR="00323109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109" w:rsidRPr="005D6F1A" w14:paraId="1DFE1705" w14:textId="77777777" w:rsidTr="008A66C8">
        <w:trPr>
          <w:trHeight w:val="180"/>
        </w:trPr>
        <w:tc>
          <w:tcPr>
            <w:tcW w:w="3735" w:type="dxa"/>
          </w:tcPr>
          <w:p w14:paraId="199DCF23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562038F8" w14:textId="7FF51E90" w:rsidR="00323109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806,030</w:t>
            </w:r>
          </w:p>
        </w:tc>
        <w:tc>
          <w:tcPr>
            <w:tcW w:w="270" w:type="dxa"/>
          </w:tcPr>
          <w:p w14:paraId="2D367855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DB3207C" w14:textId="3B81334C" w:rsidR="00323109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918,680</w:t>
            </w:r>
          </w:p>
        </w:tc>
        <w:tc>
          <w:tcPr>
            <w:tcW w:w="270" w:type="dxa"/>
          </w:tcPr>
          <w:p w14:paraId="7BF1F316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77C1F" w14:textId="5B3F42F5" w:rsidR="00323109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806,030</w:t>
            </w:r>
          </w:p>
        </w:tc>
        <w:tc>
          <w:tcPr>
            <w:tcW w:w="262" w:type="dxa"/>
          </w:tcPr>
          <w:p w14:paraId="16315EBF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F0C82AD" w14:textId="5A53E847" w:rsidR="00323109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918,680</w:t>
            </w:r>
          </w:p>
        </w:tc>
      </w:tr>
      <w:tr w:rsidR="00323109" w:rsidRPr="005D6F1A" w14:paraId="45E41519" w14:textId="77777777" w:rsidTr="008A66C8">
        <w:trPr>
          <w:trHeight w:val="180"/>
        </w:trPr>
        <w:tc>
          <w:tcPr>
            <w:tcW w:w="3735" w:type="dxa"/>
          </w:tcPr>
          <w:p w14:paraId="37C5CB25" w14:textId="77777777" w:rsidR="00323109" w:rsidRPr="003938D5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0F2A5A" w14:textId="2E23819D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82,153</w:t>
            </w:r>
          </w:p>
        </w:tc>
        <w:tc>
          <w:tcPr>
            <w:tcW w:w="270" w:type="dxa"/>
          </w:tcPr>
          <w:p w14:paraId="72D8855A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0B28C" w14:textId="674D9BA3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83,641</w:t>
            </w:r>
          </w:p>
        </w:tc>
        <w:tc>
          <w:tcPr>
            <w:tcW w:w="270" w:type="dxa"/>
          </w:tcPr>
          <w:p w14:paraId="1F4E9195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33CA30" w14:textId="504F16EC" w:rsidR="00323109" w:rsidRPr="002518C5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81,203</w:t>
            </w:r>
          </w:p>
        </w:tc>
        <w:tc>
          <w:tcPr>
            <w:tcW w:w="262" w:type="dxa"/>
          </w:tcPr>
          <w:p w14:paraId="71E04ABB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49FEA16" w14:textId="6855C7A3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83,641</w:t>
            </w:r>
          </w:p>
        </w:tc>
      </w:tr>
      <w:tr w:rsidR="00323109" w:rsidRPr="005D6F1A" w14:paraId="446D90D4" w14:textId="77777777" w:rsidTr="005F1C2A">
        <w:trPr>
          <w:trHeight w:val="180"/>
        </w:trPr>
        <w:tc>
          <w:tcPr>
            <w:tcW w:w="3735" w:type="dxa"/>
          </w:tcPr>
          <w:p w14:paraId="5A0A4862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87AB72" w14:textId="40D021DF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</w:t>
            </w:r>
            <w:r w:rsidR="00B2787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0,</w:t>
            </w:r>
            <w:r w:rsidR="00B2787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0AC91812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D3458" w14:textId="7D4375EE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1,303,231</w:t>
            </w:r>
          </w:p>
        </w:tc>
        <w:tc>
          <w:tcPr>
            <w:tcW w:w="270" w:type="dxa"/>
          </w:tcPr>
          <w:p w14:paraId="12BDEA97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DD556F" w14:textId="439EF23A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887,233</w:t>
            </w:r>
          </w:p>
        </w:tc>
        <w:tc>
          <w:tcPr>
            <w:tcW w:w="262" w:type="dxa"/>
          </w:tcPr>
          <w:p w14:paraId="38234E1A" w14:textId="77777777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3D781FED" w14:textId="6ECCBA65" w:rsidR="00323109" w:rsidRPr="004B4F84" w:rsidRDefault="00323109" w:rsidP="0032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1,002,321</w:t>
            </w:r>
          </w:p>
        </w:tc>
      </w:tr>
    </w:tbl>
    <w:p w14:paraId="467F2C58" w14:textId="77777777" w:rsidR="00F40A50" w:rsidRDefault="00F40A50" w:rsidP="003643C1">
      <w:pPr>
        <w:rPr>
          <w:rFonts w:ascii="Angsana New" w:hAnsi="Angsana New"/>
          <w:sz w:val="26"/>
          <w:szCs w:val="26"/>
          <w:lang w:val="x-none" w:eastAsia="x-none"/>
        </w:rPr>
      </w:pPr>
    </w:p>
    <w:p w14:paraId="2124E149" w14:textId="09B57237" w:rsidR="00FB38A4" w:rsidRDefault="00FB38A4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B478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ในเดือนกรกฎาคม </w:t>
      </w:r>
      <w:r w:rsidRPr="00FB4783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FB4783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Pr="00FB4783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FB4783">
        <w:rPr>
          <w:rFonts w:asciiTheme="majorBidi" w:hAnsiTheme="majorBidi" w:cstheme="majorBidi" w:hint="cs"/>
          <w:spacing w:val="-8"/>
          <w:sz w:val="30"/>
          <w:szCs w:val="30"/>
          <w:cs/>
        </w:rPr>
        <w:t>ย่อยได้ทำ</w:t>
      </w:r>
      <w:r w:rsidRPr="00FB4783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</w:t>
      </w:r>
      <w:r w:rsidRPr="00FB4783">
        <w:rPr>
          <w:rFonts w:asciiTheme="majorBidi" w:hAnsiTheme="majorBidi" w:cstheme="majorBidi" w:hint="cs"/>
          <w:spacing w:val="-8"/>
          <w:sz w:val="30"/>
          <w:szCs w:val="30"/>
          <w:cs/>
        </w:rPr>
        <w:t>ระยะยาว</w:t>
      </w:r>
      <w:r w:rsidRPr="00FB4783">
        <w:rPr>
          <w:rFonts w:asciiTheme="majorBidi" w:hAnsiTheme="majorBidi" w:cstheme="majorBidi"/>
          <w:spacing w:val="-8"/>
          <w:sz w:val="30"/>
          <w:szCs w:val="30"/>
          <w:cs/>
        </w:rPr>
        <w:t>กับสถาบันการเงินในประเทศแห่งหนึ่ง</w:t>
      </w:r>
      <w:r w:rsidRPr="00FB478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B4783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</w:t>
      </w:r>
      <w:r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ดอกเบี้ยเงินกู้ยืมขั้นต่ำ (</w:t>
      </w:r>
      <w:r w:rsidRPr="00FB4783">
        <w:rPr>
          <w:rFonts w:asciiTheme="majorBidi" w:hAnsiTheme="majorBidi" w:cstheme="majorBidi"/>
          <w:spacing w:val="-2"/>
          <w:sz w:val="30"/>
          <w:szCs w:val="30"/>
          <w:lang w:val="en-US"/>
        </w:rPr>
        <w:t>MLR</w:t>
      </w:r>
      <w:r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)</w:t>
      </w:r>
      <w:r w:rsidRPr="00FB478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ลบด้วยอัตราคงที่ต่อปีตามที่กำหนดไว้ในสัญญา</w:t>
      </w:r>
      <w:r w:rsidRPr="00FB478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>โดยมีกำหนดชำระคืนงวดแรก</w:t>
      </w:r>
      <w:r w:rsidRPr="00FB4783">
        <w:rPr>
          <w:rFonts w:asciiTheme="majorBidi" w:hAnsiTheme="majorBidi" w:cstheme="majorBidi"/>
          <w:sz w:val="30"/>
          <w:szCs w:val="30"/>
        </w:rPr>
        <w:br/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เมื่อครบกำหนดเวลา </w:t>
      </w:r>
      <w:r w:rsidRPr="00FB4783">
        <w:rPr>
          <w:rFonts w:asciiTheme="majorBidi" w:hAnsiTheme="majorBidi" w:cstheme="majorBidi"/>
          <w:sz w:val="30"/>
          <w:szCs w:val="30"/>
        </w:rPr>
        <w:t>18</w:t>
      </w:r>
      <w:r w:rsidRPr="00FB47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โดยมีรายละเอียดการผ่อนชำระคืนตามที่กำหนดไว้ในสัญญา</w:t>
      </w:r>
      <w:r w:rsidR="00C16693" w:rsidRPr="00FB478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B4783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ชำระค่าก่อสร้างสิ่งปลูกสร้าง งานระบบ เครื่องจักรและอุปกรณ์สำหรับโครงการก่อสร้างห้องเย็น ภายใต้สัญญาเงินกู้ยืมบริษัทย่อยจะต้องปฏิบัติตามเงื่อนไขบางประการ </w:t>
      </w:r>
      <w:r w:rsidR="00C4172E" w:rsidRPr="00FB4783">
        <w:rPr>
          <w:rFonts w:asciiTheme="majorBidi" w:hAnsiTheme="majorBidi" w:cstheme="majorBidi"/>
          <w:sz w:val="30"/>
          <w:szCs w:val="30"/>
        </w:rPr>
        <w:br/>
      </w:r>
      <w:r w:rsidRPr="00FB4783">
        <w:rPr>
          <w:rFonts w:asciiTheme="majorBidi" w:hAnsiTheme="majorBidi" w:cstheme="majorBidi" w:hint="cs"/>
          <w:sz w:val="30"/>
          <w:szCs w:val="30"/>
          <w:cs/>
        </w:rPr>
        <w:t>เช่น การดำรงอัตราส่วนของหนี้สินต่อส่วนของผู้ถือหุ้นและอัตราส่วนความสามารถในการชำระหนี้ในอัตรา</w:t>
      </w:r>
      <w:r w:rsidRPr="00FB4783">
        <w:rPr>
          <w:rFonts w:asciiTheme="majorBidi" w:hAnsiTheme="majorBidi" w:cstheme="majorBidi"/>
          <w:sz w:val="30"/>
          <w:szCs w:val="30"/>
        </w:rPr>
        <w:br/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ที่กำหนดไว้ในสัญญา </w:t>
      </w:r>
      <w:r w:rsidR="00C4172E" w:rsidRPr="00FB4783">
        <w:rPr>
          <w:rFonts w:asciiTheme="majorBidi" w:hAnsiTheme="majorBidi" w:cstheme="majorBidi" w:hint="cs"/>
          <w:sz w:val="30"/>
          <w:szCs w:val="30"/>
          <w:cs/>
        </w:rPr>
        <w:t xml:space="preserve">นับตั้งแต่งบการเงินประจำปี </w:t>
      </w:r>
      <w:r w:rsidR="00C4172E" w:rsidRPr="00FB4783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C4172E" w:rsidRPr="00FB4783">
        <w:rPr>
          <w:rFonts w:asciiTheme="majorBidi" w:hAnsiTheme="majorBidi" w:cstheme="majorBidi" w:hint="cs"/>
          <w:sz w:val="30"/>
          <w:szCs w:val="30"/>
          <w:cs/>
          <w:lang w:val="en-US"/>
        </w:rPr>
        <w:t>เป็นต้นไป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ทั้งนี้บริษัทย่อยได้จำนองอาคาร </w:t>
      </w:r>
      <w:r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และจำนำเครื่องจักรที่จะมีในภายหน้ากับสถาบันการเงินเพื่อใช้เป็นหลักประกัน</w:t>
      </w:r>
      <w:r w:rsidRPr="005C709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นอกจากนี้ บริษัท</w:t>
      </w:r>
      <w:r w:rsidR="00674270"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ค้ำประกันเงินกู้ยืมระยะยาว</w:t>
      </w:r>
      <w:r w:rsidRPr="00FB4783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จากสถาบันการเงินของบริษัทย่อย</w:t>
      </w:r>
    </w:p>
    <w:p w14:paraId="1EE36B7D" w14:textId="77777777" w:rsidR="00FB38A4" w:rsidRPr="00211B09" w:rsidRDefault="00FB38A4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C80521F" w14:textId="1B2A67E7" w:rsidR="00515BBA" w:rsidRPr="001A4231" w:rsidRDefault="00515BBA" w:rsidP="00515BBA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A4231">
        <w:rPr>
          <w:rFonts w:asciiTheme="majorBidi" w:eastAsia="MS Mincho" w:hAnsiTheme="majorBidi" w:hint="cs"/>
          <w:sz w:val="30"/>
          <w:szCs w:val="30"/>
          <w:cs/>
        </w:rPr>
        <w:t>ณ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3B472C">
        <w:rPr>
          <w:rFonts w:asciiTheme="majorBidi" w:hAnsiTheme="majorBidi" w:cstheme="majorBidi"/>
          <w:sz w:val="30"/>
          <w:szCs w:val="30"/>
        </w:rPr>
        <w:t xml:space="preserve">31 </w:t>
      </w:r>
      <w:r w:rsidR="003B472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B472C">
        <w:rPr>
          <w:rFonts w:asciiTheme="majorBidi" w:hAnsiTheme="majorBidi" w:cstheme="majorBidi"/>
          <w:sz w:val="30"/>
          <w:szCs w:val="30"/>
        </w:rPr>
        <w:t xml:space="preserve">2568 </w:t>
      </w:r>
      <w:r w:rsidRPr="002374F5">
        <w:rPr>
          <w:rFonts w:asciiTheme="majorBidi" w:eastAsia="MS Mincho" w:hAnsiTheme="majorBidi" w:hint="cs"/>
          <w:sz w:val="30"/>
          <w:szCs w:val="30"/>
          <w:cs/>
        </w:rPr>
        <w:t>กลุ่มบริษัท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และบริษัทมีวงเงินสินเชื่อซึ่งยังมิได้เบิกใช้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(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)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เป็นจำนวนเงิน</w:t>
      </w:r>
      <w:r w:rsidRPr="004C5F29">
        <w:rPr>
          <w:rFonts w:asciiTheme="majorBidi" w:eastAsia="MS Mincho" w:hAnsiTheme="majorBidi" w:hint="cs"/>
          <w:sz w:val="30"/>
          <w:szCs w:val="30"/>
          <w:cs/>
        </w:rPr>
        <w:t>รวม</w:t>
      </w:r>
      <w:r w:rsidRPr="004C5F29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4C5F29">
        <w:rPr>
          <w:rFonts w:asciiTheme="majorBidi" w:hAnsiTheme="majorBidi" w:cstheme="majorBidi"/>
          <w:sz w:val="30"/>
          <w:szCs w:val="30"/>
        </w:rPr>
        <w:t>1,7</w:t>
      </w:r>
      <w:r w:rsidR="004C5F29" w:rsidRPr="004C5F29">
        <w:rPr>
          <w:rFonts w:asciiTheme="majorBidi" w:hAnsiTheme="majorBidi" w:cstheme="majorBidi"/>
          <w:sz w:val="30"/>
          <w:szCs w:val="30"/>
        </w:rPr>
        <w:t>54</w:t>
      </w:r>
      <w:r w:rsidRPr="004C5F29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4C5F29">
        <w:rPr>
          <w:rFonts w:asciiTheme="majorBidi" w:eastAsia="MS Mincho" w:hAnsiTheme="majorBidi" w:hint="cs"/>
          <w:sz w:val="30"/>
          <w:szCs w:val="30"/>
          <w:cs/>
        </w:rPr>
        <w:t>ล้านบาท</w:t>
      </w:r>
      <w:r w:rsidRPr="004C5F29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4C5F29">
        <w:rPr>
          <w:rFonts w:asciiTheme="majorBidi" w:eastAsia="MS Mincho" w:hAnsiTheme="majorBidi" w:hint="cs"/>
          <w:sz w:val="30"/>
          <w:szCs w:val="30"/>
          <w:cs/>
        </w:rPr>
        <w:t>และ</w:t>
      </w:r>
      <w:r w:rsidRPr="004C5F29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4C5F29">
        <w:rPr>
          <w:rFonts w:asciiTheme="majorBidi" w:hAnsiTheme="majorBidi" w:cstheme="majorBidi"/>
          <w:sz w:val="30"/>
          <w:szCs w:val="30"/>
        </w:rPr>
        <w:t>1,</w:t>
      </w:r>
      <w:r w:rsidR="004C5F29" w:rsidRPr="004C5F29">
        <w:rPr>
          <w:rFonts w:asciiTheme="majorBidi" w:hAnsiTheme="majorBidi" w:cstheme="majorBidi"/>
          <w:sz w:val="30"/>
          <w:szCs w:val="30"/>
        </w:rPr>
        <w:t>563</w:t>
      </w:r>
      <w:r w:rsidRPr="004C5F29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4C5F29">
        <w:rPr>
          <w:rFonts w:asciiTheme="majorBidi" w:eastAsia="MS Mincho" w:hAnsiTheme="majorBidi" w:hint="cs"/>
          <w:sz w:val="30"/>
          <w:szCs w:val="30"/>
          <w:cs/>
        </w:rPr>
        <w:t>ล้</w:t>
      </w:r>
      <w:r w:rsidRPr="00D346D8">
        <w:rPr>
          <w:rFonts w:asciiTheme="majorBidi" w:eastAsia="MS Mincho" w:hAnsiTheme="majorBidi" w:hint="cs"/>
          <w:sz w:val="30"/>
          <w:szCs w:val="30"/>
          <w:cs/>
        </w:rPr>
        <w:t>า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นบาท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ตามลำดับ</w:t>
      </w:r>
    </w:p>
    <w:p w14:paraId="21DB3D1D" w14:textId="08A1806E" w:rsidR="00515BBA" w:rsidRDefault="00515BBA" w:rsidP="00515BBA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B472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E528C">
        <w:rPr>
          <w:rFonts w:ascii="Angsana New" w:hAnsi="Angsana New"/>
          <w:i/>
          <w:iCs/>
          <w:sz w:val="30"/>
          <w:szCs w:val="30"/>
        </w:rPr>
        <w:t xml:space="preserve"> </w:t>
      </w:r>
      <w:r w:rsidR="005948F5">
        <w:rPr>
          <w:rFonts w:ascii="Angsana New" w:hAnsi="Angsana New"/>
          <w:i/>
          <w:iCs/>
          <w:sz w:val="30"/>
          <w:szCs w:val="30"/>
        </w:rPr>
        <w:t>1,662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948F5">
        <w:rPr>
          <w:rFonts w:ascii="Angsana New" w:hAnsi="Angsana New"/>
          <w:i/>
          <w:iCs/>
          <w:sz w:val="30"/>
          <w:szCs w:val="30"/>
        </w:rPr>
        <w:t>1,450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048963B" w14:textId="0F45CE6E" w:rsidR="007A0743" w:rsidRDefault="007A0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54B56EE" w14:textId="4831CBF8" w:rsidR="009A45B0" w:rsidRPr="007B311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lastRenderedPageBreak/>
        <w:t>ส่วนงาน</w:t>
      </w:r>
      <w:r w:rsidR="0056329F" w:rsidRPr="007B311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A5678B" w:rsidRPr="007B3117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E924BE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05B4323C" w14:textId="0A1925FF" w:rsidR="00623BD1" w:rsidRPr="007B3117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</w:t>
      </w:r>
      <w:r w:rsidR="0081379A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0ED7BE82" w14:textId="77777777" w:rsidR="00623BD1" w:rsidRPr="00E924BE" w:rsidRDefault="00623BD1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18A67655" w14:textId="288AA35F" w:rsidR="00E03F32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</w:t>
      </w:r>
      <w:r w:rsidRPr="007B3117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9AA2D81" w14:textId="376BD8FF" w:rsidR="00DE1322" w:rsidRDefault="00DE1322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00"/>
        <w:gridCol w:w="270"/>
        <w:gridCol w:w="1800"/>
      </w:tblGrid>
      <w:tr w:rsidR="0032111A" w:rsidRPr="007B3117" w14:paraId="763E9F6E" w14:textId="77777777" w:rsidTr="008A66C8">
        <w:trPr>
          <w:tblHeader/>
        </w:trPr>
        <w:tc>
          <w:tcPr>
            <w:tcW w:w="5310" w:type="dxa"/>
            <w:shd w:val="clear" w:color="auto" w:fill="auto"/>
          </w:tcPr>
          <w:p w14:paraId="4CEEAB6C" w14:textId="77777777" w:rsidR="0032111A" w:rsidRPr="00E87EFA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  <w:vAlign w:val="bottom"/>
          </w:tcPr>
          <w:p w14:paraId="7B333329" w14:textId="77777777" w:rsidR="0032111A" w:rsidRPr="00005EA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7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2111A" w:rsidRPr="007B3117" w14:paraId="4FA3E179" w14:textId="77777777" w:rsidTr="008A66C8">
        <w:trPr>
          <w:tblHeader/>
        </w:trPr>
        <w:tc>
          <w:tcPr>
            <w:tcW w:w="5310" w:type="dxa"/>
            <w:shd w:val="clear" w:color="auto" w:fill="auto"/>
          </w:tcPr>
          <w:p w14:paraId="5B7742C2" w14:textId="77777777" w:rsidR="0032111A" w:rsidRPr="00005EA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  <w:vAlign w:val="bottom"/>
          </w:tcPr>
          <w:p w14:paraId="0948F9CD" w14:textId="77777777" w:rsidR="0032111A" w:rsidRPr="007B311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การผลิตอาหารทะเลแช่แข็ง</w:t>
            </w:r>
          </w:p>
        </w:tc>
      </w:tr>
      <w:tr w:rsidR="0032111A" w:rsidRPr="007B3117" w14:paraId="043E5E30" w14:textId="77777777" w:rsidTr="008A66C8">
        <w:trPr>
          <w:tblHeader/>
        </w:trPr>
        <w:tc>
          <w:tcPr>
            <w:tcW w:w="5310" w:type="dxa"/>
            <w:shd w:val="clear" w:color="auto" w:fill="auto"/>
          </w:tcPr>
          <w:p w14:paraId="5D0DBB0B" w14:textId="3E587167" w:rsidR="0032111A" w:rsidRPr="007B311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2111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2111A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BD2015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32111A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32111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shd w:val="clear" w:color="auto" w:fill="auto"/>
          </w:tcPr>
          <w:p w14:paraId="72CD77E6" w14:textId="2122521C" w:rsidR="0032111A" w:rsidRPr="007B311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D201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F7DA9C4" w14:textId="77777777" w:rsidR="0032111A" w:rsidRPr="007B311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2E69DBF" w14:textId="7CD14D4E" w:rsidR="0032111A" w:rsidRPr="007B311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D2015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32111A" w:rsidRPr="007B3117" w14:paraId="1C8E6534" w14:textId="77777777" w:rsidTr="008A66C8">
        <w:trPr>
          <w:tblHeader/>
        </w:trPr>
        <w:tc>
          <w:tcPr>
            <w:tcW w:w="5310" w:type="dxa"/>
            <w:shd w:val="clear" w:color="auto" w:fill="auto"/>
          </w:tcPr>
          <w:p w14:paraId="67B01AF2" w14:textId="77777777" w:rsidR="0032111A" w:rsidRPr="00005EA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6A06A900" w14:textId="77777777" w:rsidR="0032111A" w:rsidRPr="007B3117" w:rsidRDefault="0032111A" w:rsidP="008A66C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2111A" w:rsidRPr="007B3117" w14:paraId="5CD9D638" w14:textId="77777777" w:rsidTr="008A66C8">
        <w:tc>
          <w:tcPr>
            <w:tcW w:w="5310" w:type="dxa"/>
            <w:shd w:val="clear" w:color="auto" w:fill="auto"/>
          </w:tcPr>
          <w:p w14:paraId="1DCD4D91" w14:textId="77777777" w:rsidR="0032111A" w:rsidRPr="007B311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2566B3" w14:textId="77777777" w:rsidR="0032111A" w:rsidRPr="007B3117" w:rsidRDefault="0032111A" w:rsidP="008A66C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E1D59D" w14:textId="77777777" w:rsidR="0032111A" w:rsidRPr="007B3117" w:rsidRDefault="0032111A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CCDA26" w14:textId="77777777" w:rsidR="0032111A" w:rsidRPr="007B3117" w:rsidRDefault="0032111A" w:rsidP="008A66C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111A" w:rsidRPr="007B3117" w14:paraId="48616C12" w14:textId="77777777" w:rsidTr="008A66C8">
        <w:tc>
          <w:tcPr>
            <w:tcW w:w="5310" w:type="dxa"/>
            <w:shd w:val="clear" w:color="auto" w:fill="auto"/>
            <w:vAlign w:val="bottom"/>
          </w:tcPr>
          <w:p w14:paraId="2BFC0A32" w14:textId="77777777" w:rsidR="0032111A" w:rsidRPr="007B3117" w:rsidRDefault="0032111A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FF08F" w14:textId="6970C553" w:rsidR="0032111A" w:rsidRPr="007B3117" w:rsidRDefault="007D6803" w:rsidP="008A66C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627,694</w:t>
            </w:r>
          </w:p>
        </w:tc>
        <w:tc>
          <w:tcPr>
            <w:tcW w:w="270" w:type="dxa"/>
            <w:shd w:val="clear" w:color="auto" w:fill="auto"/>
          </w:tcPr>
          <w:p w14:paraId="075C9A55" w14:textId="77777777" w:rsidR="0032111A" w:rsidRPr="007B3117" w:rsidRDefault="0032111A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997670" w14:textId="14284F2A" w:rsidR="0032111A" w:rsidRPr="007B3117" w:rsidRDefault="00EE07C5" w:rsidP="008A66C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691,406</w:t>
            </w:r>
          </w:p>
        </w:tc>
      </w:tr>
    </w:tbl>
    <w:p w14:paraId="57607C50" w14:textId="77777777" w:rsidR="0032111A" w:rsidRDefault="0032111A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75F6BB08" w14:textId="6CC68621" w:rsidR="009472C6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="00480DB4"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</w:t>
      </w:r>
      <w:r w:rsidR="00A94CC4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ด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DE132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C17BB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มีนาคม</w:t>
      </w:r>
    </w:p>
    <w:p w14:paraId="5652A1AF" w14:textId="41E154A6" w:rsidR="00B3681F" w:rsidRPr="007B3117" w:rsidRDefault="00A55F3C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55F3C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7C794077" wp14:editId="41709290">
            <wp:extent cx="6514203" cy="2621280"/>
            <wp:effectExtent l="0" t="0" r="1270" b="7620"/>
            <wp:docPr id="9398429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84299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24838" cy="2625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3D77B" w14:textId="08B1FED5" w:rsidR="00BF4A7A" w:rsidRDefault="00BF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</w:p>
    <w:p w14:paraId="4C3B4CDA" w14:textId="77777777" w:rsidR="0032111A" w:rsidRDefault="00321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B72AE82" w14:textId="7DE4C3DF" w:rsidR="00FC2346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สำหรับ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งว</w:t>
      </w:r>
      <w:r w:rsidR="00DE1322" w:rsidRPr="007B311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ด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DE132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มีนาคม</w:t>
      </w:r>
    </w:p>
    <w:p w14:paraId="0F11E385" w14:textId="339C6152" w:rsidR="00144869" w:rsidRDefault="00A77577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 w:rsidRPr="00A77577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114E4E80" wp14:editId="15A60BB9">
            <wp:extent cx="6477000" cy="2708135"/>
            <wp:effectExtent l="0" t="0" r="0" b="0"/>
            <wp:docPr id="1134530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53015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6296" cy="2712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18015" w14:textId="5F25A785" w:rsidR="00843707" w:rsidRDefault="00843707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104985B9" w14:textId="1CF69D09" w:rsidR="00205C74" w:rsidRPr="007B3117" w:rsidRDefault="008D7655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 w:rsidRPr="008D7655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3BF33178" wp14:editId="4A1C0AE7">
            <wp:extent cx="6477000" cy="2685207"/>
            <wp:effectExtent l="0" t="0" r="0" b="1270"/>
            <wp:docPr id="2029918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9188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5424" cy="268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171E4" w14:textId="77777777" w:rsidR="000A6038" w:rsidRDefault="000A6038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4F87D79E" w14:textId="77777777" w:rsidR="00A77577" w:rsidRDefault="00A77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4C2D4F42" w14:textId="125B3188" w:rsidR="00DE1322" w:rsidRDefault="00480DB4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E83F76" w:rsidRPr="00E83F76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สาม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DE1322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DE132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DE1322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มีนาคม</w:t>
      </w:r>
    </w:p>
    <w:p w14:paraId="7E8A745B" w14:textId="77777777" w:rsidR="00216619" w:rsidRPr="00216619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20"/>
          <w:szCs w:val="20"/>
        </w:rPr>
      </w:pPr>
    </w:p>
    <w:p w14:paraId="77488522" w14:textId="2E87BA24" w:rsidR="00EA71A1" w:rsidRPr="00EA71A1" w:rsidRDefault="001A2F89" w:rsidP="00EA7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2F8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7FCD0C5" wp14:editId="3FC0A1CC">
            <wp:extent cx="5594770" cy="2838450"/>
            <wp:effectExtent l="0" t="0" r="6350" b="0"/>
            <wp:docPr id="2081736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73623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97844" cy="284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E913A" w14:textId="687B0636" w:rsidR="0032111A" w:rsidRDefault="00321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9B2773D" w14:textId="2DED77A6" w:rsidR="00F2469E" w:rsidRPr="007B3117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cs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ภาษีเงินได้</w:t>
      </w:r>
    </w:p>
    <w:p w14:paraId="5E954AFB" w14:textId="77777777" w:rsidR="002C565E" w:rsidRPr="0071463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D7ECDDC" w14:textId="08A4891F" w:rsidR="00FF2032" w:rsidRDefault="00FF2032" w:rsidP="00FF2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961D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</w:t>
      </w:r>
      <w:r w:rsidRPr="005961D5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Pr="005961D5">
        <w:rPr>
          <w:rFonts w:ascii="Angsana New" w:hAnsi="Angsana New" w:hint="cs"/>
          <w:sz w:val="30"/>
          <w:szCs w:val="30"/>
          <w:cs/>
        </w:rPr>
        <w:t>สามเ</w:t>
      </w:r>
      <w:r w:rsidRPr="005961D5">
        <w:rPr>
          <w:rFonts w:ascii="Angsana New" w:hAnsi="Angsana New"/>
          <w:sz w:val="30"/>
          <w:szCs w:val="30"/>
          <w:cs/>
        </w:rPr>
        <w:t>ดือ</w:t>
      </w:r>
      <w:r w:rsidRPr="005961D5">
        <w:rPr>
          <w:rFonts w:ascii="Angsana New" w:hAnsi="Angsana New" w:hint="cs"/>
          <w:sz w:val="30"/>
          <w:szCs w:val="30"/>
          <w:cs/>
        </w:rPr>
        <w:t>น</w:t>
      </w:r>
      <w:r w:rsidRPr="005961D5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5961D5">
        <w:rPr>
          <w:rFonts w:asciiTheme="majorBidi" w:hAnsiTheme="majorBidi" w:cstheme="majorBidi"/>
          <w:sz w:val="30"/>
          <w:szCs w:val="30"/>
        </w:rPr>
        <w:t xml:space="preserve"> 31</w:t>
      </w:r>
      <w:r w:rsidRPr="005961D5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5961D5">
        <w:rPr>
          <w:rFonts w:asciiTheme="majorBidi" w:hAnsiTheme="majorBidi" w:cstheme="majorBidi"/>
          <w:sz w:val="30"/>
          <w:szCs w:val="30"/>
        </w:rPr>
        <w:t>256</w:t>
      </w:r>
      <w:r w:rsidR="00EE07C5" w:rsidRPr="005961D5">
        <w:rPr>
          <w:rFonts w:asciiTheme="majorBidi" w:hAnsiTheme="majorBidi" w:cstheme="majorBidi"/>
          <w:sz w:val="30"/>
          <w:szCs w:val="30"/>
        </w:rPr>
        <w:t>8</w:t>
      </w:r>
      <w:r w:rsidRPr="005961D5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="003C0743" w:rsidRPr="005961D5">
        <w:rPr>
          <w:rFonts w:asciiTheme="majorBidi" w:hAnsiTheme="majorBidi" w:cstheme="majorBidi"/>
          <w:sz w:val="30"/>
          <w:szCs w:val="30"/>
        </w:rPr>
        <w:t>206.78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Pr="005961D5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="003C0743" w:rsidRPr="005961D5">
        <w:rPr>
          <w:rFonts w:asciiTheme="majorBidi" w:hAnsiTheme="majorBidi" w:cstheme="majorBidi"/>
          <w:sz w:val="30"/>
          <w:szCs w:val="30"/>
        </w:rPr>
        <w:t>145.94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Pr="005961D5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E07C5" w:rsidRPr="005961D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5961D5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EE07C5" w:rsidRPr="005961D5">
        <w:rPr>
          <w:rFonts w:asciiTheme="majorBidi" w:hAnsiTheme="majorBidi" w:cstheme="majorBidi"/>
          <w:i/>
          <w:iCs/>
          <w:sz w:val="30"/>
          <w:szCs w:val="30"/>
        </w:rPr>
        <w:t>5.54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961D5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Pr="005961D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E07C5" w:rsidRPr="005961D5">
        <w:rPr>
          <w:rFonts w:asciiTheme="majorBidi" w:hAnsiTheme="majorBidi" w:cstheme="majorBidi"/>
          <w:i/>
          <w:iCs/>
          <w:sz w:val="30"/>
          <w:szCs w:val="30"/>
        </w:rPr>
        <w:t>5.88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961D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5961D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961D5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5961D5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585B6F" w:rsidRPr="005961D5">
        <w:rPr>
          <w:rFonts w:asciiTheme="majorBidi" w:hAnsiTheme="majorBidi" w:hint="cs"/>
          <w:sz w:val="30"/>
          <w:szCs w:val="30"/>
          <w:cs/>
        </w:rPr>
        <w:t>กลับรายการ</w:t>
      </w:r>
      <w:r w:rsidR="00911EE9" w:rsidRPr="005961D5">
        <w:rPr>
          <w:rFonts w:asciiTheme="majorBidi" w:hAnsiTheme="majorBidi" w:hint="cs"/>
          <w:sz w:val="30"/>
          <w:szCs w:val="30"/>
          <w:cs/>
        </w:rPr>
        <w:t>สินทรัพย์ภาษีเงินได้รอ</w:t>
      </w:r>
      <w:r w:rsidR="007F4330" w:rsidRPr="005961D5">
        <w:rPr>
          <w:rFonts w:asciiTheme="majorBidi" w:hAnsiTheme="majorBidi" w:hint="cs"/>
          <w:sz w:val="30"/>
          <w:szCs w:val="30"/>
          <w:cs/>
        </w:rPr>
        <w:t xml:space="preserve">ตัดบัญชีสำหรับงวด </w:t>
      </w:r>
      <w:r w:rsidR="007F4330" w:rsidRPr="005961D5">
        <w:rPr>
          <w:rFonts w:asciiTheme="majorBidi" w:hAnsiTheme="majorBidi"/>
          <w:sz w:val="30"/>
          <w:szCs w:val="30"/>
        </w:rPr>
        <w:t>2568</w:t>
      </w:r>
      <w:r w:rsidRPr="005961D5">
        <w:rPr>
          <w:rFonts w:asciiTheme="majorBidi" w:hAnsiTheme="majorBidi"/>
          <w:sz w:val="30"/>
          <w:szCs w:val="30"/>
        </w:rPr>
        <w:t xml:space="preserve"> </w:t>
      </w:r>
      <w:r w:rsidRPr="005961D5">
        <w:rPr>
          <w:rFonts w:asciiTheme="majorBidi" w:hAnsiTheme="majorBidi" w:hint="cs"/>
          <w:sz w:val="30"/>
          <w:szCs w:val="30"/>
          <w:cs/>
        </w:rPr>
        <w:t>และ</w:t>
      </w:r>
      <w:r w:rsidR="00A41A5F" w:rsidRPr="005961D5">
        <w:rPr>
          <w:rFonts w:asciiTheme="majorBidi" w:hAnsiTheme="majorBidi" w:hint="cs"/>
          <w:sz w:val="30"/>
          <w:szCs w:val="30"/>
          <w:cs/>
        </w:rPr>
        <w:t>สาเหตุหลักจากขาดทุนทางภาษี</w:t>
      </w:r>
      <w:r w:rsidR="00FC4B98" w:rsidRPr="005961D5">
        <w:rPr>
          <w:rFonts w:asciiTheme="majorBidi" w:hAnsiTheme="majorBidi" w:hint="cs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  <w:r w:rsidR="007F4330" w:rsidRPr="005961D5">
        <w:rPr>
          <w:rFonts w:asciiTheme="majorBidi" w:hAnsiTheme="majorBidi" w:hint="cs"/>
          <w:sz w:val="30"/>
          <w:szCs w:val="30"/>
          <w:cs/>
        </w:rPr>
        <w:t xml:space="preserve">สำหรับงวด </w:t>
      </w:r>
      <w:r w:rsidR="007F4330" w:rsidRPr="005961D5">
        <w:rPr>
          <w:rFonts w:asciiTheme="majorBidi" w:hAnsiTheme="majorBidi"/>
          <w:sz w:val="30"/>
          <w:szCs w:val="30"/>
        </w:rPr>
        <w:t>2567</w:t>
      </w:r>
    </w:p>
    <w:p w14:paraId="0D8496E9" w14:textId="2E011544" w:rsidR="00714631" w:rsidRDefault="00714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lang w:val="en-GB" w:eastAsia="x-none"/>
        </w:rPr>
      </w:pPr>
    </w:p>
    <w:p w14:paraId="20A97C0A" w14:textId="65B50992" w:rsidR="00B96F63" w:rsidRPr="007B3117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GB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t>เครื่องมือ</w:t>
      </w:r>
      <w:r w:rsidRPr="007B3117">
        <w:rPr>
          <w:rFonts w:ascii="Angsana New" w:eastAsia="MS Mincho" w:hAnsi="Angsana New" w:hint="cs"/>
          <w:sz w:val="30"/>
          <w:szCs w:val="30"/>
          <w:cs/>
          <w:lang w:val="en-GB"/>
        </w:rPr>
        <w:t>ทางการเงิน</w:t>
      </w:r>
    </w:p>
    <w:p w14:paraId="210861F4" w14:textId="77777777" w:rsidR="00B96F63" w:rsidRPr="00714631" w:rsidRDefault="00B96F63" w:rsidP="003643C1">
      <w:pPr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1463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7B311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2659A5" w:rsidRPr="007B3117" w:rsidSect="00B32A95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A34F2E" w:rsidRPr="007B3117" w14:paraId="6CA14FC0" w14:textId="77777777" w:rsidTr="00216370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4EBFD2AF" w14:textId="77777777" w:rsidR="00A34F2E" w:rsidRPr="007B3117" w:rsidRDefault="00A34F2E" w:rsidP="00A34F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0027445" w14:textId="77777777" w:rsidR="00A34F2E" w:rsidRPr="007B3117" w:rsidRDefault="00A34F2E" w:rsidP="00A34F2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693335BC" w14:textId="1A1024D8" w:rsidR="00A34F2E" w:rsidRPr="00820F79" w:rsidRDefault="00A34F2E" w:rsidP="00A34F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7B8193CB" w14:textId="77777777" w:rsidTr="0021637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037D6C85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DB8CF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360ADE7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05A09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24EEE2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0EF9" w:rsidRPr="007B3117" w14:paraId="33C1C2F0" w14:textId="77777777" w:rsidTr="0021637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350FC157" w14:textId="77777777" w:rsidR="00800EF9" w:rsidRPr="007B3117" w:rsidRDefault="00800EF9" w:rsidP="0025086E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8790457" w14:textId="77777777" w:rsidR="00800EF9" w:rsidRPr="000113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113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15A8605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8592B1" w14:textId="77777777" w:rsidR="00800EF9" w:rsidRPr="007B3117" w:rsidRDefault="00800EF9" w:rsidP="0025086E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5A59985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A3748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F6ADA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371BB6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D2F84D6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7C97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C92E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1B143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E275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4C5066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9294C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6361579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286A7E3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8790AE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6A5051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3CCBA8B6" w14:textId="77777777" w:rsidTr="00216370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B603AD8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5BE39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A347F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4C0D7EF0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0EF9" w:rsidRPr="007B3117" w14:paraId="396008A1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6C141AB1" w14:textId="63E0472A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43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1637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C443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70" w:type="dxa"/>
          </w:tcPr>
          <w:p w14:paraId="5A50EA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396A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4F7D75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30E024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7AEC9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D2FB3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9FBC30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757B73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80D9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9990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E0C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204F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6431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4FC79EE5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827881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F9DA0F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D351B2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3783B78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3437D152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5C65FF8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095FA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2A7293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E4E88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8D90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69FF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07754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FB372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7F67C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CEEE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25AA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09B15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E5E24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59258432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F4D4EE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3D9AEF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11B18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2C14646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532491FB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3D011F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14F44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1EB60B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E9428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A729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FBB9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D0DA2C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2B13E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2A723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90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D329E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FB349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1D957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30FBE5CD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AABAEB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5A294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8EF36C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4FA7" w:rsidRPr="007B3117" w14:paraId="1F36A7BE" w14:textId="77777777" w:rsidTr="00216370">
        <w:trPr>
          <w:trHeight w:val="68"/>
        </w:trPr>
        <w:tc>
          <w:tcPr>
            <w:tcW w:w="3864" w:type="dxa"/>
            <w:shd w:val="clear" w:color="auto" w:fill="auto"/>
          </w:tcPr>
          <w:p w14:paraId="255C988A" w14:textId="77777777" w:rsidR="00ED4FA7" w:rsidRPr="007B3117" w:rsidRDefault="00ED4FA7" w:rsidP="00ED4FA7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6C54A6CB" w14:textId="77777777" w:rsidR="00ED4FA7" w:rsidRPr="007B3117" w:rsidRDefault="00ED4FA7" w:rsidP="00ED4F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8FB096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762144" w14:textId="3BFC231B" w:rsidR="00ED4FA7" w:rsidRPr="007B3117" w:rsidRDefault="00ED4FA7" w:rsidP="00ED4F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E6FF13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D45FC9" w14:textId="52DB9561" w:rsidR="00ED4FA7" w:rsidRPr="007B3117" w:rsidRDefault="00ED4FA7" w:rsidP="00E9473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96B5A5E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6769267" w14:textId="4CFE8A85" w:rsidR="00ED4FA7" w:rsidRPr="007B3117" w:rsidRDefault="00ED4FA7" w:rsidP="00ED4FA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B537B" w14:textId="77777777" w:rsidR="00ED4FA7" w:rsidRPr="007B3117" w:rsidRDefault="00ED4FA7" w:rsidP="00ED4F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21E7C42" w14:textId="5C14F9D0" w:rsidR="00ED4FA7" w:rsidRPr="007B3117" w:rsidRDefault="00ED4FA7" w:rsidP="00ED4F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691E35E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CC5C7F" w14:textId="2BC0972D" w:rsidR="00ED4FA7" w:rsidRPr="007B3117" w:rsidRDefault="00ED4FA7" w:rsidP="00ED4FA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055BB0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9B49FA" w14:textId="1674616E" w:rsidR="00ED4FA7" w:rsidRPr="007B3117" w:rsidRDefault="00ED4FA7" w:rsidP="00ED4FA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471C9E5" w14:textId="77777777" w:rsidR="00ED4FA7" w:rsidRPr="007B3117" w:rsidRDefault="00ED4FA7" w:rsidP="00ED4F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C5B3A5E" w14:textId="09CA88C3" w:rsidR="00ED4FA7" w:rsidRPr="007B3117" w:rsidRDefault="00ED4FA7" w:rsidP="00ED4FA7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32DB22BB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BD04012" w14:textId="39ED657A" w:rsidR="00ED4FA7" w:rsidRPr="007B3117" w:rsidRDefault="00ED4FA7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390590" w:rsidRPr="007B3117" w14:paraId="1C0A1DC5" w14:textId="77777777" w:rsidTr="00216370">
        <w:trPr>
          <w:trHeight w:val="68"/>
        </w:trPr>
        <w:tc>
          <w:tcPr>
            <w:tcW w:w="3864" w:type="dxa"/>
            <w:shd w:val="clear" w:color="auto" w:fill="auto"/>
          </w:tcPr>
          <w:p w14:paraId="3AA15C87" w14:textId="16FDEF15" w:rsidR="00390590" w:rsidRPr="007B3117" w:rsidRDefault="00390590" w:rsidP="00390590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5B6770C5" w14:textId="77777777" w:rsidR="00390590" w:rsidRPr="007B3117" w:rsidRDefault="00390590" w:rsidP="003905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5E2B95" w14:textId="77777777" w:rsidR="00390590" w:rsidRPr="007B3117" w:rsidRDefault="00390590" w:rsidP="0039059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9BAA9D3" w14:textId="26C9A969" w:rsidR="00390590" w:rsidRPr="00EE12DA" w:rsidRDefault="00390590" w:rsidP="0039059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</w:tcPr>
          <w:p w14:paraId="0911F46C" w14:textId="77777777" w:rsidR="00390590" w:rsidRPr="007B3117" w:rsidRDefault="00390590" w:rsidP="00390590">
            <w:pPr>
              <w:pStyle w:val="acctfourfigures"/>
              <w:tabs>
                <w:tab w:val="clear" w:pos="765"/>
                <w:tab w:val="decimal" w:pos="796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DA94F3" w14:textId="2174DE23" w:rsidR="00390590" w:rsidRPr="00390590" w:rsidRDefault="00390590" w:rsidP="0039059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C90ED38" w14:textId="77777777" w:rsidR="00390590" w:rsidRPr="007B3117" w:rsidRDefault="00390590" w:rsidP="00390590">
            <w:pPr>
              <w:pStyle w:val="acctfourfigures"/>
              <w:tabs>
                <w:tab w:val="clear" w:pos="765"/>
                <w:tab w:val="decimal" w:pos="882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EE946FF" w14:textId="1B7AB903" w:rsidR="00390590" w:rsidRPr="00EE12DA" w:rsidRDefault="00390590" w:rsidP="0039059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593AE" w14:textId="77777777" w:rsidR="00390590" w:rsidRPr="00390590" w:rsidRDefault="00390590" w:rsidP="00390590">
            <w:pPr>
              <w:tabs>
                <w:tab w:val="clear" w:pos="680"/>
                <w:tab w:val="decimal" w:pos="595"/>
                <w:tab w:val="decimal" w:pos="101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14:paraId="7C0F5B64" w14:textId="4E1868D4" w:rsidR="00390590" w:rsidRPr="00390590" w:rsidRDefault="00390590" w:rsidP="003905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</w:tcPr>
          <w:p w14:paraId="7431FBB8" w14:textId="77777777" w:rsidR="00390590" w:rsidRPr="007B3117" w:rsidRDefault="00390590" w:rsidP="00390590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C92AD5E" w14:textId="197A6476" w:rsidR="00390590" w:rsidRPr="00EE12DA" w:rsidRDefault="00390590" w:rsidP="00C93DE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211BBCC" w14:textId="77777777" w:rsidR="00390590" w:rsidRPr="007B3117" w:rsidRDefault="00390590" w:rsidP="00390590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D5E7A58" w14:textId="076CB55F" w:rsidR="00390590" w:rsidRPr="00EE12DA" w:rsidRDefault="00390590" w:rsidP="003905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  <w:tc>
          <w:tcPr>
            <w:tcW w:w="304" w:type="dxa"/>
          </w:tcPr>
          <w:p w14:paraId="0C8857C4" w14:textId="77777777" w:rsidR="00390590" w:rsidRPr="00390590" w:rsidRDefault="00390590" w:rsidP="00390590">
            <w:pPr>
              <w:tabs>
                <w:tab w:val="clear" w:pos="680"/>
                <w:tab w:val="decimal" w:pos="595"/>
                <w:tab w:val="decimal" w:pos="1012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6" w:type="dxa"/>
          </w:tcPr>
          <w:p w14:paraId="659BACDA" w14:textId="7076C152" w:rsidR="00390590" w:rsidRPr="00390590" w:rsidRDefault="00390590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431F4F" w14:textId="77777777" w:rsidR="00390590" w:rsidRPr="007B3117" w:rsidRDefault="00390590" w:rsidP="00390590">
            <w:pPr>
              <w:pStyle w:val="acctfourfigures"/>
              <w:tabs>
                <w:tab w:val="clear" w:pos="765"/>
                <w:tab w:val="decimal" w:pos="59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4A14D3B2" w14:textId="16E34F64" w:rsidR="00390590" w:rsidRPr="00390590" w:rsidRDefault="00390590" w:rsidP="0039059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</w:tr>
      <w:tr w:rsidR="00800EF9" w:rsidRPr="007B3117" w14:paraId="34C1950B" w14:textId="77777777" w:rsidTr="00216370">
        <w:trPr>
          <w:trHeight w:val="288"/>
        </w:trPr>
        <w:tc>
          <w:tcPr>
            <w:tcW w:w="3864" w:type="dxa"/>
            <w:shd w:val="clear" w:color="auto" w:fill="auto"/>
          </w:tcPr>
          <w:p w14:paraId="0ECDD627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099D5D8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18CE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3B0CD7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C699B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381E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9C64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5D1D2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8CD24E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6CB36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2C6C8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C9AF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E29FD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1BFE4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30F6187F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C1696E7" w14:textId="77777777" w:rsidR="00800EF9" w:rsidRPr="007B3117" w:rsidRDefault="00800EF9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A802C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D800EB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EF9" w:rsidRPr="007B3117" w14:paraId="2914BE7F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017F8591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433B27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5342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3291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03B93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65F8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EACBD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19B4AE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96530A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AFCAB08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3A2A4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7392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CDA30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F40A5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1C3DEB20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E71E898" w14:textId="77777777" w:rsidR="00800EF9" w:rsidRPr="007B3117" w:rsidRDefault="00800EF9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F4CB0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41D09F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4BF" w:rsidRPr="007B3117" w14:paraId="4B5C45CC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1BDCDF96" w14:textId="77777777" w:rsidR="00D274BF" w:rsidRPr="007B3117" w:rsidRDefault="00D274BF" w:rsidP="00D274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037A41FB" w14:textId="396C65F0" w:rsidR="00D274BF" w:rsidRPr="007B3117" w:rsidRDefault="00D274BF" w:rsidP="00D274B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441EE6A" w14:textId="77777777" w:rsidR="00D274BF" w:rsidRPr="007B3117" w:rsidRDefault="00D274BF" w:rsidP="00D274B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63FCC5" w14:textId="73BC53CB" w:rsidR="00D274BF" w:rsidRPr="00D274BF" w:rsidRDefault="00D274BF" w:rsidP="00D274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6E50E79" w14:textId="77777777" w:rsidR="00D274BF" w:rsidRPr="00D274BF" w:rsidRDefault="00D274BF" w:rsidP="00D274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690A01" w14:textId="1AE78AB5" w:rsidR="00D274BF" w:rsidRPr="00D274BF" w:rsidRDefault="00D274BF" w:rsidP="00D274B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4B19E3B" w14:textId="77777777" w:rsidR="00D274BF" w:rsidRPr="00A34F2E" w:rsidRDefault="00D274BF" w:rsidP="00D274B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D101D6A" w14:textId="0D51AF36" w:rsidR="00D274BF" w:rsidRPr="00A34F2E" w:rsidRDefault="00D274BF" w:rsidP="00D274B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806,030</w:t>
            </w:r>
          </w:p>
        </w:tc>
        <w:tc>
          <w:tcPr>
            <w:tcW w:w="270" w:type="dxa"/>
            <w:shd w:val="clear" w:color="auto" w:fill="auto"/>
          </w:tcPr>
          <w:p w14:paraId="1E455F80" w14:textId="77777777" w:rsidR="00D274BF" w:rsidRPr="00A34F2E" w:rsidRDefault="00D274BF" w:rsidP="00D274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666D6BDE" w14:textId="5A7D62C1" w:rsidR="00D274BF" w:rsidRPr="00D274BF" w:rsidRDefault="00D274BF" w:rsidP="00D274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806,030</w:t>
            </w:r>
          </w:p>
        </w:tc>
        <w:tc>
          <w:tcPr>
            <w:tcW w:w="270" w:type="dxa"/>
          </w:tcPr>
          <w:p w14:paraId="0ED01099" w14:textId="77777777" w:rsidR="00D274BF" w:rsidRPr="00A34F2E" w:rsidRDefault="00D274BF" w:rsidP="00D274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5F19751A" w14:textId="69CC5546" w:rsidR="00D274BF" w:rsidRPr="00A34F2E" w:rsidRDefault="00D274BF" w:rsidP="00D274B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EAE5723" w14:textId="77777777" w:rsidR="00D274BF" w:rsidRPr="00A34F2E" w:rsidRDefault="00D274BF" w:rsidP="00D274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151BAC0" w14:textId="44829482" w:rsidR="00D274BF" w:rsidRPr="00D274BF" w:rsidRDefault="00D274BF" w:rsidP="00D274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806,030</w:t>
            </w:r>
          </w:p>
        </w:tc>
        <w:tc>
          <w:tcPr>
            <w:tcW w:w="304" w:type="dxa"/>
          </w:tcPr>
          <w:p w14:paraId="277613EB" w14:textId="77777777" w:rsidR="00D274BF" w:rsidRPr="00A34F2E" w:rsidRDefault="00D274BF" w:rsidP="00D274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</w:tcPr>
          <w:p w14:paraId="77E6F2BD" w14:textId="61A6624B" w:rsidR="00D274BF" w:rsidRPr="00E9473A" w:rsidRDefault="00D274BF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1FB2ABA" w14:textId="77777777" w:rsidR="00D274BF" w:rsidRPr="00A34F2E" w:rsidRDefault="00D274BF" w:rsidP="00D274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4BA31B54" w14:textId="27961AE3" w:rsidR="00D274BF" w:rsidRPr="00D274BF" w:rsidRDefault="00D274BF" w:rsidP="00D274B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806,030</w:t>
            </w:r>
          </w:p>
        </w:tc>
      </w:tr>
      <w:tr w:rsidR="006E2872" w:rsidRPr="007B3117" w14:paraId="448DCE47" w14:textId="77777777" w:rsidTr="00216370">
        <w:trPr>
          <w:trHeight w:val="261"/>
        </w:trPr>
        <w:tc>
          <w:tcPr>
            <w:tcW w:w="3864" w:type="dxa"/>
            <w:shd w:val="clear" w:color="auto" w:fill="auto"/>
          </w:tcPr>
          <w:p w14:paraId="2DEE8C9C" w14:textId="471D5D06" w:rsidR="006E2872" w:rsidRPr="007B3117" w:rsidRDefault="006E2872" w:rsidP="006E2872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33950CEC" w14:textId="4C869947" w:rsidR="006E2872" w:rsidRPr="007B3117" w:rsidRDefault="006E2872" w:rsidP="006E28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81D81D0" w14:textId="77777777" w:rsidR="006E2872" w:rsidRPr="007B3117" w:rsidRDefault="006E2872" w:rsidP="006E287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F09FEBA" w14:textId="0C099514" w:rsidR="006E2872" w:rsidRPr="00A34F2E" w:rsidRDefault="006E2872" w:rsidP="006E287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D7DEA47" w14:textId="77777777" w:rsidR="006E2872" w:rsidRPr="00A34F2E" w:rsidRDefault="006E2872" w:rsidP="006E28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2919549" w14:textId="74C1BDD9" w:rsidR="006E2872" w:rsidRPr="00A34F2E" w:rsidRDefault="006E2872" w:rsidP="006E287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18F625" w14:textId="77777777" w:rsidR="006E2872" w:rsidRPr="00A34F2E" w:rsidRDefault="006E2872" w:rsidP="006E2872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6A7E778" w14:textId="5815FAC5" w:rsidR="006E2872" w:rsidRPr="00A34F2E" w:rsidRDefault="006E2872" w:rsidP="006E287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321,968</w:t>
            </w:r>
          </w:p>
        </w:tc>
        <w:tc>
          <w:tcPr>
            <w:tcW w:w="270" w:type="dxa"/>
            <w:shd w:val="clear" w:color="auto" w:fill="auto"/>
          </w:tcPr>
          <w:p w14:paraId="5267D45D" w14:textId="77777777" w:rsidR="006E2872" w:rsidRPr="00A34F2E" w:rsidRDefault="006E2872" w:rsidP="006E28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</w:tcPr>
          <w:p w14:paraId="744AD198" w14:textId="41EB4EA2" w:rsidR="006E2872" w:rsidRPr="00D274BF" w:rsidRDefault="006E2872" w:rsidP="006E287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21,968</w:t>
            </w:r>
          </w:p>
        </w:tc>
        <w:tc>
          <w:tcPr>
            <w:tcW w:w="270" w:type="dxa"/>
          </w:tcPr>
          <w:p w14:paraId="75579DF1" w14:textId="77777777" w:rsidR="006E2872" w:rsidRPr="00A34F2E" w:rsidRDefault="006E2872" w:rsidP="006E28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3D530BC8" w14:textId="7F8D5A5E" w:rsidR="006E2872" w:rsidRPr="00A34F2E" w:rsidRDefault="006E2872" w:rsidP="006E28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F7BA6B" w14:textId="77777777" w:rsidR="006E2872" w:rsidRPr="00A34F2E" w:rsidRDefault="006E2872" w:rsidP="006E28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BB76EA3" w14:textId="3064D3C9" w:rsidR="006E2872" w:rsidRPr="00D274BF" w:rsidRDefault="006E2872" w:rsidP="006E287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269,597</w:t>
            </w:r>
          </w:p>
        </w:tc>
        <w:tc>
          <w:tcPr>
            <w:tcW w:w="304" w:type="dxa"/>
          </w:tcPr>
          <w:p w14:paraId="471C6644" w14:textId="77777777" w:rsidR="006E2872" w:rsidRPr="00A34F2E" w:rsidRDefault="006E2872" w:rsidP="006E28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</w:tcPr>
          <w:p w14:paraId="278C0CB5" w14:textId="33A691F8" w:rsidR="006E2872" w:rsidRPr="00E9473A" w:rsidRDefault="006E2872" w:rsidP="006E287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D0329A" w14:textId="77777777" w:rsidR="006E2872" w:rsidRPr="00A34F2E" w:rsidRDefault="006E2872" w:rsidP="006E28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48321649" w14:textId="254BED3E" w:rsidR="006E2872" w:rsidRPr="00D274BF" w:rsidRDefault="006E2872" w:rsidP="006E287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269,597</w:t>
            </w:r>
          </w:p>
        </w:tc>
      </w:tr>
    </w:tbl>
    <w:p w14:paraId="5D26B9F8" w14:textId="77777777" w:rsidR="00CF05EE" w:rsidRDefault="00CF05EE">
      <w: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CF05EE" w:rsidRPr="008965E7" w14:paraId="0F8285D2" w14:textId="77777777" w:rsidTr="001F2FE0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31B952A2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2DA3EE2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04F3940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5763E04F" w14:textId="77777777" w:rsidTr="001F2FE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1D548263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E1AD32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6243C90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7344AA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5C201F7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05EE" w:rsidRPr="008965E7" w14:paraId="217FE9B3" w14:textId="77777777" w:rsidTr="001F2FE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2DA12CDD" w14:textId="77777777" w:rsidR="00CF05EE" w:rsidRPr="008965E7" w:rsidRDefault="00CF05EE" w:rsidP="001F2FE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B42DEE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F6EC5E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7AACAF2" w14:textId="77777777" w:rsidR="00CF05EE" w:rsidRPr="008965E7" w:rsidRDefault="00CF05EE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E3856F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26E272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6E053E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6FF141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2B1998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BC993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650FE1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C2FD81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2811B1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DF8C7B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C12EEE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7D6406EE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016AD1C6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79FE4F6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38FE4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7957CE73" w14:textId="77777777" w:rsidTr="001F2FE0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43352DD3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6A2BE18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77C4C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7DC4936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5EE" w:rsidRPr="008965E7" w14:paraId="4DDEEF26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389811AE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3CEB1C7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AF324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627D6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5FEC5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ABA1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C2FC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B4C287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B8F11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905B8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39DF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812B7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6D100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0CC54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2F9A5B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E5629C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A8E87A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8F6C48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38920639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7C8958C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3C207BB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3669F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38B8D0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BAD57A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075D0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89CA5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6232BF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597DF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A42362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49D0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A9297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A810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7C6C1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24B45AA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CBC2AA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9BE173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C8DD78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1BFF9DAB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55058AAD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50A6041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F88A4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DD93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5EF14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59FF7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A947B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43079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C3CDB4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CB725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D885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04F60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605F9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40CC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EEF228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70C5FF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CA9F8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85626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3EB89D4A" w14:textId="77777777" w:rsidTr="001F2FE0">
        <w:trPr>
          <w:trHeight w:val="68"/>
        </w:trPr>
        <w:tc>
          <w:tcPr>
            <w:tcW w:w="3864" w:type="dxa"/>
            <w:shd w:val="clear" w:color="auto" w:fill="auto"/>
          </w:tcPr>
          <w:p w14:paraId="38506464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7F281DC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0C3AA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D3227C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2BD4D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91A2D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21FC37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179A145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AB68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F094BF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2B4CE7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60EBC3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419DD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5005B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22F7E618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B42EB6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714EA41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0F9EAF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CF05EE" w:rsidRPr="008965E7" w14:paraId="4147B393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4B76EE55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2CA2138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D454B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CC4056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170FBDA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B477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A22A3D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DF414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A788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7ADB3C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7DD579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ADCDDE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BF79D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B11B4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304" w:type="dxa"/>
          </w:tcPr>
          <w:p w14:paraId="1C711150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8B1E50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AC3B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981BD4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</w:tr>
      <w:tr w:rsidR="00CF05EE" w:rsidRPr="008965E7" w14:paraId="78E9B5D3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76C0D342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5E75886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FEDA5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50A3BC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A41F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3F1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2199C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415BFD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6D4C55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9164E1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BDBF5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613170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B2533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2ED09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F056E3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E61749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C2AB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63D4E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79EBC33D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38F147F4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B622F7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C48BB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30423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684E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3279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32E35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A4924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197BA5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3A95EF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AC93B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AB2ACB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9595D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A17E9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5E8256DF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94B980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15324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C364B1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0A880050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64ADEE2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7F97074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FFFA5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D6A12C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5EEFA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BA1D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11DAC3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A63DF3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  <w:shd w:val="clear" w:color="auto" w:fill="auto"/>
          </w:tcPr>
          <w:p w14:paraId="547828A3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0BBCA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5F4B260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FEFBDD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11129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238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304" w:type="dxa"/>
          </w:tcPr>
          <w:p w14:paraId="473C32F4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B7B96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58003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E0D2D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</w:tr>
      <w:tr w:rsidR="007F313A" w:rsidRPr="008965E7" w14:paraId="0167DAD8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1E80A3A7" w14:textId="77777777" w:rsidR="007F313A" w:rsidRPr="008965E7" w:rsidRDefault="007F313A" w:rsidP="007F313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4813060C" w14:textId="77777777" w:rsidR="007F313A" w:rsidRPr="008965E7" w:rsidRDefault="007F313A" w:rsidP="007F31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CDBE609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B149B6C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9B41E6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BC8DA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954B28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1711008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300,910</w:t>
            </w:r>
          </w:p>
        </w:tc>
        <w:tc>
          <w:tcPr>
            <w:tcW w:w="270" w:type="dxa"/>
            <w:shd w:val="clear" w:color="auto" w:fill="auto"/>
          </w:tcPr>
          <w:p w14:paraId="6980B5DB" w14:textId="77777777" w:rsidR="007F313A" w:rsidRPr="008965E7" w:rsidRDefault="007F313A" w:rsidP="007F3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9CD802F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300,910</w:t>
            </w:r>
          </w:p>
        </w:tc>
        <w:tc>
          <w:tcPr>
            <w:tcW w:w="270" w:type="dxa"/>
          </w:tcPr>
          <w:p w14:paraId="2BBB400D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94F64F" w14:textId="77777777" w:rsidR="007F313A" w:rsidRPr="00113CC5" w:rsidRDefault="007F313A" w:rsidP="007F313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BA0864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E0E068" w14:textId="2F90319E" w:rsidR="007F313A" w:rsidRPr="008965E7" w:rsidRDefault="007F313A" w:rsidP="007F313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250,763</w:t>
            </w:r>
          </w:p>
        </w:tc>
        <w:tc>
          <w:tcPr>
            <w:tcW w:w="304" w:type="dxa"/>
          </w:tcPr>
          <w:p w14:paraId="7F0DEE30" w14:textId="77777777" w:rsidR="007F313A" w:rsidRPr="008965E7" w:rsidRDefault="007F313A" w:rsidP="007F3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477A3AB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CEB742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159142C" w14:textId="2701D29E" w:rsidR="007F313A" w:rsidRPr="008965E7" w:rsidRDefault="007F313A" w:rsidP="007F313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250,763</w:t>
            </w:r>
          </w:p>
        </w:tc>
      </w:tr>
    </w:tbl>
    <w:p w14:paraId="4E0A912B" w14:textId="77777777" w:rsidR="007E22AF" w:rsidRDefault="007E22AF">
      <w: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53"/>
        <w:gridCol w:w="7"/>
        <w:gridCol w:w="233"/>
        <w:gridCol w:w="37"/>
        <w:gridCol w:w="1230"/>
        <w:gridCol w:w="30"/>
        <w:gridCol w:w="206"/>
        <w:gridCol w:w="64"/>
        <w:gridCol w:w="1083"/>
        <w:gridCol w:w="236"/>
        <w:gridCol w:w="34"/>
        <w:gridCol w:w="1085"/>
        <w:gridCol w:w="270"/>
        <w:gridCol w:w="810"/>
        <w:gridCol w:w="240"/>
        <w:gridCol w:w="30"/>
        <w:gridCol w:w="900"/>
        <w:gridCol w:w="17"/>
        <w:gridCol w:w="267"/>
        <w:gridCol w:w="20"/>
        <w:gridCol w:w="860"/>
        <w:gridCol w:w="6"/>
        <w:gridCol w:w="234"/>
        <w:gridCol w:w="36"/>
        <w:gridCol w:w="902"/>
      </w:tblGrid>
      <w:tr w:rsidR="007E22AF" w:rsidRPr="007B3117" w14:paraId="0A0068F2" w14:textId="77777777" w:rsidTr="001F2FE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067007AD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12E31E4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0DB754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5F3EDF11" w14:textId="77777777" w:rsidR="007E22AF" w:rsidRPr="0044479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E22AF" w:rsidRPr="007B3117" w14:paraId="2AA369C2" w14:textId="77777777" w:rsidTr="001F2FE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4CC6B041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D648B1F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3A187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8" w:type="dxa"/>
            <w:gridSpan w:val="12"/>
          </w:tcPr>
          <w:p w14:paraId="70C9CFAB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930BAAD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tcBorders>
              <w:left w:val="nil"/>
            </w:tcBorders>
            <w:vAlign w:val="bottom"/>
          </w:tcPr>
          <w:p w14:paraId="2D763386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22AF" w:rsidRPr="007B3117" w14:paraId="2DC6A605" w14:textId="77777777" w:rsidTr="001F2FE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5A1CF54B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3FB1278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2003F5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E8BAE5A" w14:textId="77777777" w:rsidR="007E22AF" w:rsidRPr="007B3117" w:rsidRDefault="007E22AF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1FAC64F9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gridSpan w:val="2"/>
          </w:tcPr>
          <w:p w14:paraId="33AA79B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  <w:gridSpan w:val="2"/>
          </w:tcPr>
          <w:p w14:paraId="2E0CA32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35DC9737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6AA1F6B7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282AD3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A3CC012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7A15440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29C955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151D908E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2A3F66C9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14:paraId="5D5706A2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6EA657FB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7E8A1DEF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13AB4D71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E22AF" w:rsidRPr="007B3117" w14:paraId="2D1FABE3" w14:textId="77777777" w:rsidTr="001F2FE0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38DBC99C" w14:textId="77777777" w:rsidR="007E22AF" w:rsidRPr="00EE12DA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62D23D90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69099A0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64626092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E12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22AF" w:rsidRPr="007B3117" w14:paraId="5CD33C3B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3311FE0E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70" w:type="dxa"/>
          </w:tcPr>
          <w:p w14:paraId="544C29B7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E9280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3B14026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F6E71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80B5B5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BC865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97B11CD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66968E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7AA7816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CDCE2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6B09E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868E626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520ED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10B33D" w14:textId="77777777" w:rsidR="007E22AF" w:rsidRPr="00EE12DA" w:rsidRDefault="007E22AF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9B8F02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6E286A0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B537C45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78F72ED9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2EBA831E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4444EE04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6BDA4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BA2CDC8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FBD5DA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EBDB99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F85900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1F2280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1F6F1E2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9AA344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A57FE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29C75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D24F4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38CA8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EBEBEE3" w14:textId="77777777" w:rsidR="007E22AF" w:rsidRPr="00EE12DA" w:rsidRDefault="007E22AF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6ADF17E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A163F5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28810BE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0BA7DDD8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3DCD3544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0481440E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1C721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521EF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D79F91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B56A725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6573FE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C3C99A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DF6FBC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5CE77D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D8F05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89F78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CE9C47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23F66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41B1BFF0" w14:textId="77777777" w:rsidR="007E22AF" w:rsidRPr="00EE12DA" w:rsidRDefault="007E22AF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B1D3C3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B9B141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75FA77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1E4C6B26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41F64CA2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EE12D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20E6C04A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6B9DC4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E903B9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E4B3CC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767F3E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0A052C6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3844CF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88B33D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850DE0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162E5ED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1B62BB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7A76B2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C6F74A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48097ADE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EBB7E3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</w:tcPr>
          <w:p w14:paraId="69E5456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BA4DA0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7E22AF" w:rsidRPr="007B3117" w14:paraId="62C4637D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74B76446" w14:textId="77777777" w:rsidR="007E22AF" w:rsidRPr="00390590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3A8EB89B" w14:textId="77777777" w:rsidR="007E22AF" w:rsidRPr="0039059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4CF0CC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2BE7775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  <w:gridSpan w:val="2"/>
          </w:tcPr>
          <w:p w14:paraId="0FF9A9EF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F8F4FC" w14:textId="77777777" w:rsidR="007E22AF" w:rsidRPr="00685FE4" w:rsidRDefault="007E22AF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4DB6C79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0DD1A6D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4B917B" w14:textId="77777777" w:rsidR="007E22AF" w:rsidRPr="00390590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718D2E8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</w:tcPr>
          <w:p w14:paraId="7E5FE319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982799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B33F99D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FBDE7E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  <w:tc>
          <w:tcPr>
            <w:tcW w:w="304" w:type="dxa"/>
            <w:gridSpan w:val="3"/>
          </w:tcPr>
          <w:p w14:paraId="1093552D" w14:textId="77777777" w:rsidR="007E22AF" w:rsidRPr="00390590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F376B2C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C17704C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A3BCA14" w14:textId="77777777" w:rsidR="007E22AF" w:rsidRPr="00390590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</w:tr>
      <w:tr w:rsidR="007E22AF" w:rsidRPr="007B3117" w14:paraId="56AE4F7A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2329A6ED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0FF596E3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AA2C3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A6E810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590E4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F86D6F3" w14:textId="77777777" w:rsidR="007E22AF" w:rsidRPr="00685FE4" w:rsidRDefault="007E22AF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F0F1A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072A705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7E5C7B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FAEC99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78060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8B735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2D57B3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E400C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FFEEDC4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1F474B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A2F25F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DCF59A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64B0968E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782BDAED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457AAD9C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6308B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8526CE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D28057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366D7F5" w14:textId="77777777" w:rsidR="007E22AF" w:rsidRPr="00685FE4" w:rsidRDefault="007E22AF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77CC82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DED96C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BD49F2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ECAAEF8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A722B4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EB3F9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9F3426D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47F66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7C4F76E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A551646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D4430B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C0D48D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D274BF" w14:paraId="616E5C33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658CAABD" w14:textId="77777777" w:rsidR="007E22AF" w:rsidRPr="00D274BF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607EF6BD" w14:textId="77777777" w:rsidR="007E22AF" w:rsidRPr="00D274BF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274B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1CCA7F3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353CF59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465A68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30726CA" w14:textId="77777777" w:rsidR="007E22AF" w:rsidRPr="00685FE4" w:rsidRDefault="007E22AF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467F983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3DBE02B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806,030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33B9B2" w14:textId="77777777" w:rsidR="007E22AF" w:rsidRPr="00D274BF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67C6F8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806,030</w:t>
            </w:r>
          </w:p>
        </w:tc>
        <w:tc>
          <w:tcPr>
            <w:tcW w:w="270" w:type="dxa"/>
          </w:tcPr>
          <w:p w14:paraId="0448E1C1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094B6D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E9F9C25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6018C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806,030</w:t>
            </w:r>
          </w:p>
        </w:tc>
        <w:tc>
          <w:tcPr>
            <w:tcW w:w="304" w:type="dxa"/>
            <w:gridSpan w:val="3"/>
          </w:tcPr>
          <w:p w14:paraId="7EE623FC" w14:textId="77777777" w:rsidR="007E22AF" w:rsidRPr="00D274BF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DFF695D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7A0781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67E96DD" w14:textId="77777777" w:rsidR="007E22AF" w:rsidRPr="00D274BF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806,030</w:t>
            </w:r>
          </w:p>
        </w:tc>
      </w:tr>
    </w:tbl>
    <w:p w14:paraId="0B12F618" w14:textId="75D9AA08" w:rsidR="007E22AF" w:rsidRDefault="007E22AF"/>
    <w:p w14:paraId="3A5CF69C" w14:textId="77777777" w:rsidR="007E22AF" w:rsidRDefault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FD2D247" w14:textId="77777777" w:rsidR="007E22AF" w:rsidRDefault="007E22AF"/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CF05EE" w:rsidRPr="008965E7" w14:paraId="135FEC5D" w14:textId="77777777" w:rsidTr="001F2FE0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2763C56B" w14:textId="431B5830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9996BC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4DC82C7F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05EE" w:rsidRPr="008965E7" w14:paraId="4EFCF351" w14:textId="77777777" w:rsidTr="001F2FE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61FB78A9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0750D32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42C2086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8C9A4A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5ABE3B7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05EE" w:rsidRPr="008965E7" w14:paraId="1E22EBAC" w14:textId="77777777" w:rsidTr="001F2FE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590F3A26" w14:textId="77777777" w:rsidR="00CF05EE" w:rsidRPr="008965E7" w:rsidRDefault="00CF05EE" w:rsidP="001F2FE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836A7D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23D1830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9C658E" w14:textId="77777777" w:rsidR="00CF05EE" w:rsidRPr="008965E7" w:rsidRDefault="00CF05EE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05F0D36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2EACF9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52A9E0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EFD925E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0E4FB7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051FC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AA6024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B2D79B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061F6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2EFF1A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A15C2A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4FDA0CC3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7B286B3B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8A6A0D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74E28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2BAAC507" w14:textId="77777777" w:rsidTr="001F2FE0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3CB7F9C7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8F62E6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5EB02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2697E14B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5EE" w:rsidRPr="008965E7" w14:paraId="18D1FBE5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51555BA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52AA2C20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6B974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B97357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2EBED2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F6BF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A778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A68B2C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9FB810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3651EF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2E6A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37F34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CDDB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53413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0F91B7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F9E96B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07D99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232902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06B1B6C9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4AB9493F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413BD38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2F7DA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BF4105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D23949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07A35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1330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C3B790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9EE48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AB1C08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9D7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D04D4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307AB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E0E95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763A7A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523D31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64F0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D67158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1D861DCC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6ABDEF3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138F2C0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981B7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61D2A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DA722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B4D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A75C1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683AD13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9394E3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C379E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901B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339F2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6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6C59C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BD083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AF25AB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E8FD64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1B74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B4D3F6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59B164E5" w14:textId="77777777" w:rsidTr="001F2FE0">
        <w:trPr>
          <w:trHeight w:val="68"/>
        </w:trPr>
        <w:tc>
          <w:tcPr>
            <w:tcW w:w="3864" w:type="dxa"/>
            <w:shd w:val="clear" w:color="auto" w:fill="auto"/>
          </w:tcPr>
          <w:p w14:paraId="3D31EA9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3F0231C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3D31C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AAA05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CD6F52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81CE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9C8CEA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37AD0AF4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9F92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C27FDB9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53D70A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17BDB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D4EEE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DE690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3C6F93E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F8A1E7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10C04C1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3C3509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CF05EE" w:rsidRPr="008965E7" w14:paraId="18141AB7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05789450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7DDE82D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4EAB1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06F06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124208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5C12BC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476C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140ABE98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E99F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A4B2C1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686A67D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1F434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64EB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A2357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304" w:type="dxa"/>
          </w:tcPr>
          <w:p w14:paraId="3EEA050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2D0900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63126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69AB4BA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</w:tr>
      <w:tr w:rsidR="00CF05EE" w:rsidRPr="008965E7" w14:paraId="582CA88C" w14:textId="77777777" w:rsidTr="001F2FE0">
        <w:trPr>
          <w:trHeight w:val="288"/>
        </w:trPr>
        <w:tc>
          <w:tcPr>
            <w:tcW w:w="3864" w:type="dxa"/>
            <w:shd w:val="clear" w:color="auto" w:fill="auto"/>
          </w:tcPr>
          <w:p w14:paraId="56519B79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13C64541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5B8F5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97472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0E29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131F1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F5ACC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EF28AB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15ED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A5FF9F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05DB8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C4104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B24BA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0C9B1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47A7546B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95E5F2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74D2D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0C9C8E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7114E8D6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444AD4E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05D6A99E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35C4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AD174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62F27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D43E9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22F2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3BAFC9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79012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82DF5E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3F9CB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6C3E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9622D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4487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271CA37C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0B8884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4FEA4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EDBCB5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5D391290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4A355795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7B6DDEB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1053E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13263E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52EC34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05222D" w14:textId="77777777" w:rsidR="00CF05EE" w:rsidRPr="00685FE4" w:rsidRDefault="00CF05EE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FCF8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4E7E36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  <w:shd w:val="clear" w:color="auto" w:fill="auto"/>
          </w:tcPr>
          <w:p w14:paraId="2F0D130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39F0CF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27C1466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B5F19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0245D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CFE2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304" w:type="dxa"/>
          </w:tcPr>
          <w:p w14:paraId="6BEDE8F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1102A2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42EA1F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C09561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</w:tr>
      <w:tr w:rsidR="00CF05EE" w:rsidRPr="008965E7" w14:paraId="4E3A7694" w14:textId="77777777" w:rsidTr="001F2FE0">
        <w:trPr>
          <w:trHeight w:val="261"/>
        </w:trPr>
        <w:tc>
          <w:tcPr>
            <w:tcW w:w="3864" w:type="dxa"/>
            <w:shd w:val="clear" w:color="auto" w:fill="auto"/>
          </w:tcPr>
          <w:p w14:paraId="718A0676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5726C92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FF2FB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9D542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6B0E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D9071" w14:textId="77777777" w:rsidR="00CF05EE" w:rsidRPr="00685FE4" w:rsidRDefault="00CF05EE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4B29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973989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0C44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26683D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DD148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69E3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57D7E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1928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65E287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5425F2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4833E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2FCFB1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582A059" w14:textId="5F4E6287" w:rsidR="00CF05EE" w:rsidRDefault="00CF05EE"/>
    <w:p w14:paraId="120ED6E5" w14:textId="5C32B483" w:rsidR="0025355F" w:rsidRPr="007E22AF" w:rsidRDefault="0025355F" w:rsidP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25355F" w:rsidRPr="007E22AF" w:rsidSect="00774BA1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F31DD1" w14:textId="69A7F0DA" w:rsidR="00820F68" w:rsidRPr="007B3117" w:rsidRDefault="00820F68" w:rsidP="00EE12DA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7B3117">
        <w:rPr>
          <w:rFonts w:ascii="Angsana New" w:eastAsia="MS Mincho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2D144A82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8547EE" w:rsidRPr="007B3117" w14:paraId="5FB2A310" w14:textId="77777777" w:rsidTr="008547EE">
        <w:trPr>
          <w:trHeight w:val="71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15CB" w14:textId="79606B6D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83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1244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9AEEB" w14:textId="77777777" w:rsidR="008547EE" w:rsidRPr="00E96CD4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64B6686" w14:textId="662A5AA5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25A901B1" w14:textId="77777777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47EE" w:rsidRPr="007B3117" w14:paraId="715E06BD" w14:textId="77777777" w:rsidTr="008A66C8">
        <w:trPr>
          <w:trHeight w:val="19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268CC1" w14:textId="77777777" w:rsidR="008547EE" w:rsidRPr="00231F5C" w:rsidRDefault="008547EE" w:rsidP="008A66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2B030" w14:textId="77777777" w:rsidR="008547EE" w:rsidRPr="00C25E41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47EE" w:rsidRPr="007B3117" w14:paraId="6F921502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570AE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308BF8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766AE1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6EF2604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5AE76C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CD859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44BA75" w14:textId="285ADA0F" w:rsidR="008547EE" w:rsidRPr="003D4A9C" w:rsidRDefault="00C2424D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26,562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EB1D219" w14:textId="77777777" w:rsidR="008547EE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06D600C0" w14:textId="4ED17F2F" w:rsidR="008547EE" w:rsidRDefault="00C2424D" w:rsidP="00D15DD1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547EE" w:rsidRPr="007B3117" w14:paraId="2EDD54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B0CF3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93CB759" w14:textId="65A34680" w:rsidR="008547EE" w:rsidRPr="003D4A9C" w:rsidRDefault="00C2424D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56,414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952888D" w14:textId="77777777" w:rsidR="008547EE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E4D8467" w14:textId="763C1D83" w:rsidR="008547EE" w:rsidRDefault="00C2424D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7,110</w:t>
            </w:r>
          </w:p>
        </w:tc>
      </w:tr>
      <w:tr w:rsidR="008547EE" w:rsidRPr="007B3117" w14:paraId="5F6E64B1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035DA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EF504" w14:textId="32133EBE" w:rsidR="008547EE" w:rsidRPr="003D4A9C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82,976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E3A6801" w14:textId="77777777" w:rsidR="008547E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4C821" w14:textId="000AF672" w:rsidR="008547EE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7,110</w:t>
            </w:r>
          </w:p>
        </w:tc>
      </w:tr>
      <w:tr w:rsidR="008547EE" w:rsidRPr="007B3117" w14:paraId="4114152B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9B7D0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D7469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B57D5C8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3A3E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3C3ECD8D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F8C0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5FA754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BA32997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D7F6B29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29E4D843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62E7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CBF191A" w14:textId="2BBA4A18" w:rsidR="008547EE" w:rsidRPr="007B3117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7,974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A32C479" w14:textId="77777777" w:rsidR="008547E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8A8417B" w14:textId="7EA7E5A6" w:rsidR="008547EE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6,522</w:t>
            </w:r>
          </w:p>
        </w:tc>
      </w:tr>
      <w:tr w:rsidR="008547EE" w:rsidRPr="007B3117" w14:paraId="3732979F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4E3E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B7A70" w14:textId="777C1D66" w:rsidR="008547EE" w:rsidRPr="007B3117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6,782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8A4F354" w14:textId="77777777" w:rsidR="008547E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7B2C8" w14:textId="2B1C1025" w:rsidR="008547EE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4,382</w:t>
            </w:r>
          </w:p>
        </w:tc>
      </w:tr>
      <w:tr w:rsidR="008547EE" w:rsidRPr="007B3117" w14:paraId="487316B6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76FF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4CC02" w14:textId="184832F4" w:rsidR="008547EE" w:rsidRPr="007B3117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14,756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6034B7C" w14:textId="77777777" w:rsidR="008547EE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396F6" w14:textId="6A687A8A" w:rsidR="008547EE" w:rsidRDefault="00C2424D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10,904</w:t>
            </w:r>
          </w:p>
        </w:tc>
      </w:tr>
    </w:tbl>
    <w:p w14:paraId="023B1891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p w14:paraId="302A1AFD" w14:textId="77777777" w:rsidR="008547EE" w:rsidRPr="00281F89" w:rsidRDefault="008547EE" w:rsidP="008547E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สถาบันการเงิน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และหนังสือค้ำประกันบริษัทให้แก่กรมศุลกากร</w:t>
      </w:r>
    </w:p>
    <w:p w14:paraId="722523B2" w14:textId="447EFDBC" w:rsidR="00D72061" w:rsidRPr="001D489E" w:rsidRDefault="00D72061" w:rsidP="001D489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sectPr w:rsidR="00D72061" w:rsidRPr="001D489E" w:rsidSect="0025355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F9533" w14:textId="77777777" w:rsidR="00D654FC" w:rsidRDefault="00D654FC" w:rsidP="00900EE2">
      <w:r>
        <w:separator/>
      </w:r>
    </w:p>
  </w:endnote>
  <w:endnote w:type="continuationSeparator" w:id="0">
    <w:p w14:paraId="30E355C2" w14:textId="77777777" w:rsidR="00D654FC" w:rsidRDefault="00D654FC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CB69" w14:textId="77777777" w:rsidR="0011726A" w:rsidRPr="00211355" w:rsidRDefault="0011726A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DF95D60" w14:textId="77777777" w:rsidR="0011726A" w:rsidRDefault="0011726A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3DB5" w14:textId="77777777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8AB1" w14:textId="77777777" w:rsidR="00D654FC" w:rsidRDefault="00D654FC" w:rsidP="00900EE2">
      <w:r>
        <w:separator/>
      </w:r>
    </w:p>
  </w:footnote>
  <w:footnote w:type="continuationSeparator" w:id="0">
    <w:p w14:paraId="084CA47C" w14:textId="77777777" w:rsidR="00D654FC" w:rsidRDefault="00D654FC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C810" w14:textId="77777777" w:rsidR="0011726A" w:rsidRPr="00E669A5" w:rsidRDefault="0011726A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09C6E170" w14:textId="7B701450" w:rsidR="0011726A" w:rsidRPr="00E669A5" w:rsidRDefault="0011726A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="00D340B7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DC32E13" w14:textId="7208D8AF" w:rsidR="0011726A" w:rsidRPr="00D340B7" w:rsidRDefault="0011726A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="00D340B7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9405BE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 w:rsidR="00EB4336">
      <w:rPr>
        <w:rFonts w:ascii="Angsana New" w:hAnsi="Angsana New"/>
        <w:sz w:val="32"/>
        <w:szCs w:val="32"/>
        <w:lang w:val="en-US" w:bidi="th-TH"/>
      </w:rPr>
      <w:t>8</w:t>
    </w:r>
    <w:r w:rsidR="00D340B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33CB6512" w14:textId="77777777" w:rsidR="0011726A" w:rsidRPr="004B3C0B" w:rsidRDefault="0011726A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8F8" w14:textId="565477EC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 w:rsidR="00E945BD"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8B75C8" w14:textId="6672B032" w:rsidR="00480F9F" w:rsidRDefault="00480F9F" w:rsidP="00480F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A2420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664F22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9AD5" w14:textId="77777777" w:rsidR="00480F9F" w:rsidRPr="00E669A5" w:rsidRDefault="00480F9F" w:rsidP="00480F9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7983A562" w14:textId="77777777" w:rsidR="00480F9F" w:rsidRPr="00E669A5" w:rsidRDefault="00480F9F" w:rsidP="00480F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6C8FCB" w14:textId="1BC90753" w:rsidR="00480F9F" w:rsidRDefault="00480F9F" w:rsidP="00480F9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A2420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664F22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651C1BF" w14:textId="77777777" w:rsidR="00BE45ED" w:rsidRPr="006B7509" w:rsidRDefault="00BE45ED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7"/>
  </w:num>
  <w:num w:numId="14" w16cid:durableId="1245332797">
    <w:abstractNumId w:val="18"/>
  </w:num>
  <w:num w:numId="15" w16cid:durableId="807864919">
    <w:abstractNumId w:val="26"/>
  </w:num>
  <w:num w:numId="16" w16cid:durableId="854617965">
    <w:abstractNumId w:val="32"/>
  </w:num>
  <w:num w:numId="17" w16cid:durableId="950819408">
    <w:abstractNumId w:val="19"/>
  </w:num>
  <w:num w:numId="18" w16cid:durableId="1937051070">
    <w:abstractNumId w:val="41"/>
  </w:num>
  <w:num w:numId="19" w16cid:durableId="357857648">
    <w:abstractNumId w:val="35"/>
  </w:num>
  <w:num w:numId="20" w16cid:durableId="1940597606">
    <w:abstractNumId w:val="30"/>
  </w:num>
  <w:num w:numId="21" w16cid:durableId="691759390">
    <w:abstractNumId w:val="13"/>
  </w:num>
  <w:num w:numId="22" w16cid:durableId="885220674">
    <w:abstractNumId w:val="36"/>
  </w:num>
  <w:num w:numId="23" w16cid:durableId="91824091">
    <w:abstractNumId w:val="39"/>
  </w:num>
  <w:num w:numId="24" w16cid:durableId="1990860499">
    <w:abstractNumId w:val="31"/>
  </w:num>
  <w:num w:numId="25" w16cid:durableId="1719478458">
    <w:abstractNumId w:val="29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7"/>
  </w:num>
  <w:num w:numId="30" w16cid:durableId="889222154">
    <w:abstractNumId w:val="14"/>
  </w:num>
  <w:num w:numId="31" w16cid:durableId="1156873997">
    <w:abstractNumId w:val="28"/>
  </w:num>
  <w:num w:numId="32" w16cid:durableId="1381125642">
    <w:abstractNumId w:val="38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3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2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0"/>
  </w:num>
  <w:num w:numId="42" w16cid:durableId="1139806846">
    <w:abstractNumId w:val="20"/>
  </w:num>
  <w:num w:numId="43" w16cid:durableId="26072825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5EA7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317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3E57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8F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BFC"/>
    <w:rsid w:val="00023C68"/>
    <w:rsid w:val="00023E75"/>
    <w:rsid w:val="00024242"/>
    <w:rsid w:val="0002435A"/>
    <w:rsid w:val="000247AE"/>
    <w:rsid w:val="00024966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6D5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08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42"/>
    <w:rsid w:val="00047F60"/>
    <w:rsid w:val="0005022B"/>
    <w:rsid w:val="00050592"/>
    <w:rsid w:val="000506EF"/>
    <w:rsid w:val="0005075E"/>
    <w:rsid w:val="000508BB"/>
    <w:rsid w:val="00050DDE"/>
    <w:rsid w:val="0005136E"/>
    <w:rsid w:val="000513E2"/>
    <w:rsid w:val="000514BE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85C"/>
    <w:rsid w:val="00061DF6"/>
    <w:rsid w:val="00061E63"/>
    <w:rsid w:val="000621FA"/>
    <w:rsid w:val="000621FD"/>
    <w:rsid w:val="00062202"/>
    <w:rsid w:val="00062406"/>
    <w:rsid w:val="00062455"/>
    <w:rsid w:val="000624ED"/>
    <w:rsid w:val="0006256B"/>
    <w:rsid w:val="00062794"/>
    <w:rsid w:val="00062ADC"/>
    <w:rsid w:val="00062B9A"/>
    <w:rsid w:val="00062D5F"/>
    <w:rsid w:val="00062EE1"/>
    <w:rsid w:val="00062F23"/>
    <w:rsid w:val="0006333F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0D33"/>
    <w:rsid w:val="0007104E"/>
    <w:rsid w:val="00071553"/>
    <w:rsid w:val="000716A0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1C27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8DC"/>
    <w:rsid w:val="000A5987"/>
    <w:rsid w:val="000A599A"/>
    <w:rsid w:val="000A5C7B"/>
    <w:rsid w:val="000A5D30"/>
    <w:rsid w:val="000A6038"/>
    <w:rsid w:val="000A6270"/>
    <w:rsid w:val="000A665A"/>
    <w:rsid w:val="000A6913"/>
    <w:rsid w:val="000A6E37"/>
    <w:rsid w:val="000A711B"/>
    <w:rsid w:val="000A727E"/>
    <w:rsid w:val="000A7961"/>
    <w:rsid w:val="000A7A73"/>
    <w:rsid w:val="000A7C7D"/>
    <w:rsid w:val="000A7D6E"/>
    <w:rsid w:val="000A7E5A"/>
    <w:rsid w:val="000A7F7A"/>
    <w:rsid w:val="000A7F7F"/>
    <w:rsid w:val="000B0706"/>
    <w:rsid w:val="000B07D7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2D92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4AAB"/>
    <w:rsid w:val="000B53DE"/>
    <w:rsid w:val="000B56C5"/>
    <w:rsid w:val="000B5955"/>
    <w:rsid w:val="000B5A72"/>
    <w:rsid w:val="000B5B72"/>
    <w:rsid w:val="000B5B7D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285"/>
    <w:rsid w:val="000C77EB"/>
    <w:rsid w:val="000C7882"/>
    <w:rsid w:val="000C794F"/>
    <w:rsid w:val="000C7B47"/>
    <w:rsid w:val="000C7CFF"/>
    <w:rsid w:val="000D003F"/>
    <w:rsid w:val="000D0245"/>
    <w:rsid w:val="000D0296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A59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467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A3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44C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0D6F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791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45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DC6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13D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6A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896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DBA"/>
    <w:rsid w:val="0013000F"/>
    <w:rsid w:val="00130207"/>
    <w:rsid w:val="00130241"/>
    <w:rsid w:val="0013031B"/>
    <w:rsid w:val="0013034C"/>
    <w:rsid w:val="0013049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5A6"/>
    <w:rsid w:val="0013464F"/>
    <w:rsid w:val="00134AC6"/>
    <w:rsid w:val="00134DD7"/>
    <w:rsid w:val="0013518D"/>
    <w:rsid w:val="001352AD"/>
    <w:rsid w:val="001352C2"/>
    <w:rsid w:val="001359A5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1FB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CBC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F6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B1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ADB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657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1C"/>
    <w:rsid w:val="001A226A"/>
    <w:rsid w:val="001A2271"/>
    <w:rsid w:val="001A2291"/>
    <w:rsid w:val="001A24B0"/>
    <w:rsid w:val="001A2C88"/>
    <w:rsid w:val="001A2F89"/>
    <w:rsid w:val="001A3398"/>
    <w:rsid w:val="001A3491"/>
    <w:rsid w:val="001A3628"/>
    <w:rsid w:val="001A3BEE"/>
    <w:rsid w:val="001A4036"/>
    <w:rsid w:val="001A47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3D7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767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02"/>
    <w:rsid w:val="001C4C2D"/>
    <w:rsid w:val="001C555B"/>
    <w:rsid w:val="001C5EFB"/>
    <w:rsid w:val="001C6451"/>
    <w:rsid w:val="001C6A29"/>
    <w:rsid w:val="001C6AE4"/>
    <w:rsid w:val="001C6B04"/>
    <w:rsid w:val="001C6B5F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89E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4CB0"/>
    <w:rsid w:val="001F57FF"/>
    <w:rsid w:val="001F592C"/>
    <w:rsid w:val="001F5AB3"/>
    <w:rsid w:val="001F5D01"/>
    <w:rsid w:val="001F5E0C"/>
    <w:rsid w:val="001F6114"/>
    <w:rsid w:val="001F6225"/>
    <w:rsid w:val="001F6284"/>
    <w:rsid w:val="001F63AB"/>
    <w:rsid w:val="001F65C8"/>
    <w:rsid w:val="001F6613"/>
    <w:rsid w:val="001F6907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4DD"/>
    <w:rsid w:val="00205637"/>
    <w:rsid w:val="002058DE"/>
    <w:rsid w:val="00205AE7"/>
    <w:rsid w:val="00205B13"/>
    <w:rsid w:val="00205C74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713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370"/>
    <w:rsid w:val="002164D2"/>
    <w:rsid w:val="00216598"/>
    <w:rsid w:val="00216619"/>
    <w:rsid w:val="00216622"/>
    <w:rsid w:val="002166C0"/>
    <w:rsid w:val="00216773"/>
    <w:rsid w:val="00217034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C6A"/>
    <w:rsid w:val="00226F80"/>
    <w:rsid w:val="00226F98"/>
    <w:rsid w:val="0022717C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AE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00B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A4F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1E77"/>
    <w:rsid w:val="0027212B"/>
    <w:rsid w:val="0027221B"/>
    <w:rsid w:val="002724DF"/>
    <w:rsid w:val="00272652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6E1D"/>
    <w:rsid w:val="0027704B"/>
    <w:rsid w:val="002771C0"/>
    <w:rsid w:val="00277778"/>
    <w:rsid w:val="00277C8A"/>
    <w:rsid w:val="00277E3C"/>
    <w:rsid w:val="00277F65"/>
    <w:rsid w:val="00277F6D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B76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0B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049"/>
    <w:rsid w:val="002B0C69"/>
    <w:rsid w:val="002B0E7A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D4B"/>
    <w:rsid w:val="002B5E80"/>
    <w:rsid w:val="002B5E90"/>
    <w:rsid w:val="002B62B8"/>
    <w:rsid w:val="002B6389"/>
    <w:rsid w:val="002B6450"/>
    <w:rsid w:val="002B650A"/>
    <w:rsid w:val="002B6826"/>
    <w:rsid w:val="002B6DF5"/>
    <w:rsid w:val="002B6FAD"/>
    <w:rsid w:val="002B780A"/>
    <w:rsid w:val="002B7DA2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6C7"/>
    <w:rsid w:val="002C17D3"/>
    <w:rsid w:val="002C1A74"/>
    <w:rsid w:val="002C1D9E"/>
    <w:rsid w:val="002C1EB9"/>
    <w:rsid w:val="002C20A7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01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2"/>
    <w:rsid w:val="002E4273"/>
    <w:rsid w:val="002E42E3"/>
    <w:rsid w:val="002E4355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6FE3"/>
    <w:rsid w:val="002E7759"/>
    <w:rsid w:val="002E788A"/>
    <w:rsid w:val="002E7A48"/>
    <w:rsid w:val="002E7D83"/>
    <w:rsid w:val="002E7F7E"/>
    <w:rsid w:val="002F008F"/>
    <w:rsid w:val="002F04AA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EC4"/>
    <w:rsid w:val="002F3F2E"/>
    <w:rsid w:val="002F449C"/>
    <w:rsid w:val="002F465C"/>
    <w:rsid w:val="002F4814"/>
    <w:rsid w:val="002F497A"/>
    <w:rsid w:val="002F4DAB"/>
    <w:rsid w:val="002F58A5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CB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A6B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5F9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11A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109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504"/>
    <w:rsid w:val="00341991"/>
    <w:rsid w:val="00341BC8"/>
    <w:rsid w:val="00341CE6"/>
    <w:rsid w:val="00342043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A6C"/>
    <w:rsid w:val="00347BE0"/>
    <w:rsid w:val="00347C57"/>
    <w:rsid w:val="00347CE9"/>
    <w:rsid w:val="00347E91"/>
    <w:rsid w:val="00350058"/>
    <w:rsid w:val="00350310"/>
    <w:rsid w:val="0035042B"/>
    <w:rsid w:val="0035049C"/>
    <w:rsid w:val="00350774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3FC8"/>
    <w:rsid w:val="00354097"/>
    <w:rsid w:val="003541BE"/>
    <w:rsid w:val="003541C0"/>
    <w:rsid w:val="0035433F"/>
    <w:rsid w:val="00354407"/>
    <w:rsid w:val="003544F1"/>
    <w:rsid w:val="00354579"/>
    <w:rsid w:val="00354A3D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399"/>
    <w:rsid w:val="003577A2"/>
    <w:rsid w:val="00357808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9C2"/>
    <w:rsid w:val="00365A64"/>
    <w:rsid w:val="00365A8B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D2E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27D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5C7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1C"/>
    <w:rsid w:val="00382AD8"/>
    <w:rsid w:val="00382C85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590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0C0"/>
    <w:rsid w:val="0039657F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63C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CB6"/>
    <w:rsid w:val="003B3F91"/>
    <w:rsid w:val="003B4045"/>
    <w:rsid w:val="003B427D"/>
    <w:rsid w:val="003B4663"/>
    <w:rsid w:val="003B472C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E82"/>
    <w:rsid w:val="003B5F04"/>
    <w:rsid w:val="003B5F22"/>
    <w:rsid w:val="003B600C"/>
    <w:rsid w:val="003B601E"/>
    <w:rsid w:val="003B6056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035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43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2C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2DD"/>
    <w:rsid w:val="003D1649"/>
    <w:rsid w:val="003D167C"/>
    <w:rsid w:val="003D16A4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A9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92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44"/>
    <w:rsid w:val="003F0D61"/>
    <w:rsid w:val="003F0DBE"/>
    <w:rsid w:val="003F0ED6"/>
    <w:rsid w:val="003F0FE1"/>
    <w:rsid w:val="003F1057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46C"/>
    <w:rsid w:val="003F457C"/>
    <w:rsid w:val="003F48DA"/>
    <w:rsid w:val="003F4A63"/>
    <w:rsid w:val="003F4C15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71C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5FC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CE5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CBE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790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65C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05FE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57F4B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39E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5D9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964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2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227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0F9F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A7A26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78B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882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F29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8D3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1F"/>
    <w:rsid w:val="004D2A6C"/>
    <w:rsid w:val="004D3163"/>
    <w:rsid w:val="004D32A7"/>
    <w:rsid w:val="004D330B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3C9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427"/>
    <w:rsid w:val="004F2500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D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BBA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8FC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1AA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1D5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24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A94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BBE"/>
    <w:rsid w:val="00566BF4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0A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B6F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1F17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F5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D5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71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1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576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09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DF3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52"/>
    <w:rsid w:val="005C6EE1"/>
    <w:rsid w:val="005C7097"/>
    <w:rsid w:val="005C73E0"/>
    <w:rsid w:val="005C7531"/>
    <w:rsid w:val="005C789B"/>
    <w:rsid w:val="005C792D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6E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26D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883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82E"/>
    <w:rsid w:val="00603BEE"/>
    <w:rsid w:val="00603E38"/>
    <w:rsid w:val="006040B6"/>
    <w:rsid w:val="006041A7"/>
    <w:rsid w:val="0060420B"/>
    <w:rsid w:val="006043AA"/>
    <w:rsid w:val="00604661"/>
    <w:rsid w:val="00604837"/>
    <w:rsid w:val="00604AF6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1C3"/>
    <w:rsid w:val="0060642B"/>
    <w:rsid w:val="0060662F"/>
    <w:rsid w:val="00606852"/>
    <w:rsid w:val="00606B6E"/>
    <w:rsid w:val="00607107"/>
    <w:rsid w:val="006072CA"/>
    <w:rsid w:val="00607382"/>
    <w:rsid w:val="00607699"/>
    <w:rsid w:val="006076BA"/>
    <w:rsid w:val="00607BFE"/>
    <w:rsid w:val="00607D12"/>
    <w:rsid w:val="006104B2"/>
    <w:rsid w:val="00610609"/>
    <w:rsid w:val="0061077C"/>
    <w:rsid w:val="00610975"/>
    <w:rsid w:val="006109BF"/>
    <w:rsid w:val="00610A03"/>
    <w:rsid w:val="00610E64"/>
    <w:rsid w:val="00610F7C"/>
    <w:rsid w:val="006111C6"/>
    <w:rsid w:val="006116A5"/>
    <w:rsid w:val="0061173F"/>
    <w:rsid w:val="006117B8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2EEB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6E2"/>
    <w:rsid w:val="00614982"/>
    <w:rsid w:val="00614BF5"/>
    <w:rsid w:val="00614C02"/>
    <w:rsid w:val="00614D10"/>
    <w:rsid w:val="0061500A"/>
    <w:rsid w:val="00615712"/>
    <w:rsid w:val="00615775"/>
    <w:rsid w:val="00615B0D"/>
    <w:rsid w:val="00615DCB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849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3EC3"/>
    <w:rsid w:val="006341B0"/>
    <w:rsid w:val="006343B8"/>
    <w:rsid w:val="0063461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419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471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58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E59"/>
    <w:rsid w:val="00652F93"/>
    <w:rsid w:val="00653281"/>
    <w:rsid w:val="0065394C"/>
    <w:rsid w:val="00653966"/>
    <w:rsid w:val="00653F5F"/>
    <w:rsid w:val="006544FD"/>
    <w:rsid w:val="006547F5"/>
    <w:rsid w:val="006548E6"/>
    <w:rsid w:val="00654C3F"/>
    <w:rsid w:val="006552DD"/>
    <w:rsid w:val="00655436"/>
    <w:rsid w:val="00655A48"/>
    <w:rsid w:val="00655C4B"/>
    <w:rsid w:val="0065606A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0C"/>
    <w:rsid w:val="00660E40"/>
    <w:rsid w:val="006610A4"/>
    <w:rsid w:val="00661221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4F22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270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448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5FE4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531D"/>
    <w:rsid w:val="0069540B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24D"/>
    <w:rsid w:val="006A43AD"/>
    <w:rsid w:val="006A444D"/>
    <w:rsid w:val="006A4462"/>
    <w:rsid w:val="006A45E2"/>
    <w:rsid w:val="006A4763"/>
    <w:rsid w:val="006A48B7"/>
    <w:rsid w:val="006A4A5C"/>
    <w:rsid w:val="006A4C69"/>
    <w:rsid w:val="006A4CD7"/>
    <w:rsid w:val="006A4E08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336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268"/>
    <w:rsid w:val="006B532F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85B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7D4"/>
    <w:rsid w:val="006C1E4E"/>
    <w:rsid w:val="006C1EBF"/>
    <w:rsid w:val="006C1F7A"/>
    <w:rsid w:val="006C22E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632"/>
    <w:rsid w:val="006C47FC"/>
    <w:rsid w:val="006C48B7"/>
    <w:rsid w:val="006C4CF0"/>
    <w:rsid w:val="006C4D85"/>
    <w:rsid w:val="006C4EFB"/>
    <w:rsid w:val="006C4F52"/>
    <w:rsid w:val="006C5237"/>
    <w:rsid w:val="006C5429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CA9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0FF8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872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4DD3"/>
    <w:rsid w:val="006E50FE"/>
    <w:rsid w:val="006E567B"/>
    <w:rsid w:val="006E5979"/>
    <w:rsid w:val="006E5E51"/>
    <w:rsid w:val="006E5F3A"/>
    <w:rsid w:val="006E5FFE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E7FBE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CDF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9D8"/>
    <w:rsid w:val="00702080"/>
    <w:rsid w:val="00702254"/>
    <w:rsid w:val="00702307"/>
    <w:rsid w:val="00702865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47"/>
    <w:rsid w:val="00706374"/>
    <w:rsid w:val="00706462"/>
    <w:rsid w:val="00706976"/>
    <w:rsid w:val="00706B76"/>
    <w:rsid w:val="00706B77"/>
    <w:rsid w:val="00706E12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C3F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0E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31"/>
    <w:rsid w:val="007146C1"/>
    <w:rsid w:val="0071495F"/>
    <w:rsid w:val="00714A0E"/>
    <w:rsid w:val="0071528A"/>
    <w:rsid w:val="007153D8"/>
    <w:rsid w:val="00715677"/>
    <w:rsid w:val="00715843"/>
    <w:rsid w:val="007158E1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45A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EA7"/>
    <w:rsid w:val="00727FAE"/>
    <w:rsid w:val="00727FC7"/>
    <w:rsid w:val="00730152"/>
    <w:rsid w:val="00730649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8B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658"/>
    <w:rsid w:val="00735888"/>
    <w:rsid w:val="00735A5F"/>
    <w:rsid w:val="00735CB3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4E8"/>
    <w:rsid w:val="007449C7"/>
    <w:rsid w:val="00744A1C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A40"/>
    <w:rsid w:val="00751CD9"/>
    <w:rsid w:val="00751DB5"/>
    <w:rsid w:val="00751E0F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180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57A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BA1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29"/>
    <w:rsid w:val="007A0743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4EB7"/>
    <w:rsid w:val="007B521B"/>
    <w:rsid w:val="007B5426"/>
    <w:rsid w:val="007B55D9"/>
    <w:rsid w:val="007B599A"/>
    <w:rsid w:val="007B5A35"/>
    <w:rsid w:val="007B5BDF"/>
    <w:rsid w:val="007B5C06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D14"/>
    <w:rsid w:val="007D3F80"/>
    <w:rsid w:val="007D3FED"/>
    <w:rsid w:val="007D4117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03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2AF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7A9"/>
    <w:rsid w:val="007E594F"/>
    <w:rsid w:val="007E5951"/>
    <w:rsid w:val="007E5A5D"/>
    <w:rsid w:val="007E5BCA"/>
    <w:rsid w:val="007E5C3C"/>
    <w:rsid w:val="007E5EDA"/>
    <w:rsid w:val="007E5F6A"/>
    <w:rsid w:val="007E609A"/>
    <w:rsid w:val="007E6501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13A"/>
    <w:rsid w:val="007F34C2"/>
    <w:rsid w:val="007F3CBB"/>
    <w:rsid w:val="007F3EA0"/>
    <w:rsid w:val="007F3FD8"/>
    <w:rsid w:val="007F433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1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EF9"/>
    <w:rsid w:val="00800FF3"/>
    <w:rsid w:val="0080143C"/>
    <w:rsid w:val="008014F3"/>
    <w:rsid w:val="00801808"/>
    <w:rsid w:val="00801865"/>
    <w:rsid w:val="008019C8"/>
    <w:rsid w:val="00801C6E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7"/>
    <w:rsid w:val="008133AF"/>
    <w:rsid w:val="008133B1"/>
    <w:rsid w:val="008135BB"/>
    <w:rsid w:val="0081371A"/>
    <w:rsid w:val="0081379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68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0F79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5E33"/>
    <w:rsid w:val="00826038"/>
    <w:rsid w:val="008260E7"/>
    <w:rsid w:val="008261A6"/>
    <w:rsid w:val="0082620B"/>
    <w:rsid w:val="00826A99"/>
    <w:rsid w:val="00826ACB"/>
    <w:rsid w:val="00826EEA"/>
    <w:rsid w:val="008276FC"/>
    <w:rsid w:val="00827C9E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9B0"/>
    <w:rsid w:val="00834B9E"/>
    <w:rsid w:val="00834C99"/>
    <w:rsid w:val="00834CDE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23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A2E"/>
    <w:rsid w:val="00840C28"/>
    <w:rsid w:val="00840DBE"/>
    <w:rsid w:val="00841124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EE0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7EE"/>
    <w:rsid w:val="008549EA"/>
    <w:rsid w:val="00854A39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62D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19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6FC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CE1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B6D"/>
    <w:rsid w:val="00896C69"/>
    <w:rsid w:val="00897460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AEB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4E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5F1D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B9A"/>
    <w:rsid w:val="008C1C52"/>
    <w:rsid w:val="008C1E1B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FE1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655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B65"/>
    <w:rsid w:val="008E0D1D"/>
    <w:rsid w:val="008E0E00"/>
    <w:rsid w:val="008E12CC"/>
    <w:rsid w:val="008E15D4"/>
    <w:rsid w:val="008E1C93"/>
    <w:rsid w:val="008E1CF3"/>
    <w:rsid w:val="008E1E34"/>
    <w:rsid w:val="008E1F34"/>
    <w:rsid w:val="008E1F42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3865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68F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5F7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248"/>
    <w:rsid w:val="0090242A"/>
    <w:rsid w:val="009026D7"/>
    <w:rsid w:val="009026E1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0E69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1EE9"/>
    <w:rsid w:val="00912160"/>
    <w:rsid w:val="00912317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6AE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854"/>
    <w:rsid w:val="00923AF5"/>
    <w:rsid w:val="00923ED7"/>
    <w:rsid w:val="009240ED"/>
    <w:rsid w:val="00924383"/>
    <w:rsid w:val="00924617"/>
    <w:rsid w:val="009247F6"/>
    <w:rsid w:val="00924C22"/>
    <w:rsid w:val="009250B1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6C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5BE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2B8"/>
    <w:rsid w:val="00944310"/>
    <w:rsid w:val="00944384"/>
    <w:rsid w:val="00944427"/>
    <w:rsid w:val="009446C7"/>
    <w:rsid w:val="009446F2"/>
    <w:rsid w:val="009447DC"/>
    <w:rsid w:val="00944A78"/>
    <w:rsid w:val="00944B9B"/>
    <w:rsid w:val="00944C4A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C34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9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0A9E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790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AC8"/>
    <w:rsid w:val="00981B08"/>
    <w:rsid w:val="00981CEF"/>
    <w:rsid w:val="00981E58"/>
    <w:rsid w:val="00981ED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3A88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A6C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B2B"/>
    <w:rsid w:val="00997C69"/>
    <w:rsid w:val="00997E15"/>
    <w:rsid w:val="009A0361"/>
    <w:rsid w:val="009A0486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1D9"/>
    <w:rsid w:val="009A350A"/>
    <w:rsid w:val="009A3881"/>
    <w:rsid w:val="009A3883"/>
    <w:rsid w:val="009A394C"/>
    <w:rsid w:val="009A3A16"/>
    <w:rsid w:val="009A3A50"/>
    <w:rsid w:val="009A3E9A"/>
    <w:rsid w:val="009A401C"/>
    <w:rsid w:val="009A43F4"/>
    <w:rsid w:val="009A45B0"/>
    <w:rsid w:val="009A5172"/>
    <w:rsid w:val="009A522D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3E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3C"/>
    <w:rsid w:val="009B5166"/>
    <w:rsid w:val="009B5ACE"/>
    <w:rsid w:val="009B5AE6"/>
    <w:rsid w:val="009B5B9A"/>
    <w:rsid w:val="009B5CFD"/>
    <w:rsid w:val="009B6494"/>
    <w:rsid w:val="009B6676"/>
    <w:rsid w:val="009B6890"/>
    <w:rsid w:val="009B6BD3"/>
    <w:rsid w:val="009B6CBD"/>
    <w:rsid w:val="009B6EBD"/>
    <w:rsid w:val="009B6F36"/>
    <w:rsid w:val="009B71EE"/>
    <w:rsid w:val="009B7353"/>
    <w:rsid w:val="009B736C"/>
    <w:rsid w:val="009B7445"/>
    <w:rsid w:val="009B7625"/>
    <w:rsid w:val="009B7894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783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4FBC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27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9F9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AFF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206"/>
    <w:rsid w:val="00A24CA0"/>
    <w:rsid w:val="00A25804"/>
    <w:rsid w:val="00A25B8B"/>
    <w:rsid w:val="00A26177"/>
    <w:rsid w:val="00A26248"/>
    <w:rsid w:val="00A26706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64"/>
    <w:rsid w:val="00A33E81"/>
    <w:rsid w:val="00A341F3"/>
    <w:rsid w:val="00A347B1"/>
    <w:rsid w:val="00A3482A"/>
    <w:rsid w:val="00A34864"/>
    <w:rsid w:val="00A34C8E"/>
    <w:rsid w:val="00A34F2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A5F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90E"/>
    <w:rsid w:val="00A47AE9"/>
    <w:rsid w:val="00A47E31"/>
    <w:rsid w:val="00A47EED"/>
    <w:rsid w:val="00A47EFD"/>
    <w:rsid w:val="00A47FA7"/>
    <w:rsid w:val="00A5005C"/>
    <w:rsid w:val="00A5056D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5F3C"/>
    <w:rsid w:val="00A5611D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C41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DBC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866"/>
    <w:rsid w:val="00A76DC6"/>
    <w:rsid w:val="00A76DE6"/>
    <w:rsid w:val="00A76E0F"/>
    <w:rsid w:val="00A76E8A"/>
    <w:rsid w:val="00A7714E"/>
    <w:rsid w:val="00A7754F"/>
    <w:rsid w:val="00A77577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4C3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3F80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9AE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52A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AD8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1C2"/>
    <w:rsid w:val="00AF2289"/>
    <w:rsid w:val="00AF2553"/>
    <w:rsid w:val="00AF257B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94E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DD2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02"/>
    <w:rsid w:val="00B0534D"/>
    <w:rsid w:val="00B05553"/>
    <w:rsid w:val="00B05594"/>
    <w:rsid w:val="00B063C7"/>
    <w:rsid w:val="00B063F3"/>
    <w:rsid w:val="00B065B3"/>
    <w:rsid w:val="00B066C6"/>
    <w:rsid w:val="00B06761"/>
    <w:rsid w:val="00B067C2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47"/>
    <w:rsid w:val="00B15D67"/>
    <w:rsid w:val="00B163E2"/>
    <w:rsid w:val="00B16453"/>
    <w:rsid w:val="00B16C0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7E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A8B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A95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20C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BC1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22B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45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C47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2FE"/>
    <w:rsid w:val="00B73611"/>
    <w:rsid w:val="00B736C3"/>
    <w:rsid w:val="00B738EE"/>
    <w:rsid w:val="00B73D85"/>
    <w:rsid w:val="00B73F30"/>
    <w:rsid w:val="00B73F79"/>
    <w:rsid w:val="00B7409A"/>
    <w:rsid w:val="00B74353"/>
    <w:rsid w:val="00B7474C"/>
    <w:rsid w:val="00B74A3A"/>
    <w:rsid w:val="00B74AEB"/>
    <w:rsid w:val="00B74B7A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9A6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5B3A"/>
    <w:rsid w:val="00B85EEA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0E13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09C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1B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8C8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39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0F4F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015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34D"/>
    <w:rsid w:val="00BD65BA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5ED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E54"/>
    <w:rsid w:val="00BF3F25"/>
    <w:rsid w:val="00BF408E"/>
    <w:rsid w:val="00BF41B4"/>
    <w:rsid w:val="00BF429E"/>
    <w:rsid w:val="00BF4516"/>
    <w:rsid w:val="00BF45D3"/>
    <w:rsid w:val="00BF46BC"/>
    <w:rsid w:val="00BF4A7A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BDA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5C84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63E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693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923"/>
    <w:rsid w:val="00C17BB0"/>
    <w:rsid w:val="00C17DBC"/>
    <w:rsid w:val="00C17F8E"/>
    <w:rsid w:val="00C20032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8F7"/>
    <w:rsid w:val="00C23970"/>
    <w:rsid w:val="00C239DE"/>
    <w:rsid w:val="00C23DF6"/>
    <w:rsid w:val="00C23E51"/>
    <w:rsid w:val="00C2424D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E41"/>
    <w:rsid w:val="00C25FC9"/>
    <w:rsid w:val="00C264DD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D7E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6E7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79B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2E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3A7A"/>
    <w:rsid w:val="00C44315"/>
    <w:rsid w:val="00C44692"/>
    <w:rsid w:val="00C4470D"/>
    <w:rsid w:val="00C44753"/>
    <w:rsid w:val="00C44772"/>
    <w:rsid w:val="00C44D37"/>
    <w:rsid w:val="00C4518A"/>
    <w:rsid w:val="00C45393"/>
    <w:rsid w:val="00C4559B"/>
    <w:rsid w:val="00C4566E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360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26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2B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5B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C56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CAF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5AA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3DE6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C3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2EB"/>
    <w:rsid w:val="00CC3541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3FC"/>
    <w:rsid w:val="00CD377A"/>
    <w:rsid w:val="00CD39A7"/>
    <w:rsid w:val="00CD3D1C"/>
    <w:rsid w:val="00CD4214"/>
    <w:rsid w:val="00CD42E7"/>
    <w:rsid w:val="00CD4305"/>
    <w:rsid w:val="00CD454F"/>
    <w:rsid w:val="00CD470C"/>
    <w:rsid w:val="00CD4718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697"/>
    <w:rsid w:val="00CE0718"/>
    <w:rsid w:val="00CE0842"/>
    <w:rsid w:val="00CE093C"/>
    <w:rsid w:val="00CE0F6A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757"/>
    <w:rsid w:val="00CE3BAE"/>
    <w:rsid w:val="00CE3C66"/>
    <w:rsid w:val="00CE3F98"/>
    <w:rsid w:val="00CE43FD"/>
    <w:rsid w:val="00CE45B0"/>
    <w:rsid w:val="00CE4949"/>
    <w:rsid w:val="00CE4F45"/>
    <w:rsid w:val="00CE4FD3"/>
    <w:rsid w:val="00CE51BB"/>
    <w:rsid w:val="00CE52B6"/>
    <w:rsid w:val="00CE58AD"/>
    <w:rsid w:val="00CE598C"/>
    <w:rsid w:val="00CE5A80"/>
    <w:rsid w:val="00CE5B51"/>
    <w:rsid w:val="00CE6059"/>
    <w:rsid w:val="00CE608D"/>
    <w:rsid w:val="00CE621A"/>
    <w:rsid w:val="00CE6590"/>
    <w:rsid w:val="00CE6597"/>
    <w:rsid w:val="00CE6B9E"/>
    <w:rsid w:val="00CE6C77"/>
    <w:rsid w:val="00CE78B5"/>
    <w:rsid w:val="00CE7967"/>
    <w:rsid w:val="00CE7BC6"/>
    <w:rsid w:val="00CE7E01"/>
    <w:rsid w:val="00CE7F3B"/>
    <w:rsid w:val="00CF0381"/>
    <w:rsid w:val="00CF05EE"/>
    <w:rsid w:val="00CF08DC"/>
    <w:rsid w:val="00CF0C6E"/>
    <w:rsid w:val="00CF0D69"/>
    <w:rsid w:val="00CF0D6C"/>
    <w:rsid w:val="00CF0DC1"/>
    <w:rsid w:val="00CF128D"/>
    <w:rsid w:val="00CF151D"/>
    <w:rsid w:val="00CF16D9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7E"/>
    <w:rsid w:val="00CF4D86"/>
    <w:rsid w:val="00CF4EFB"/>
    <w:rsid w:val="00CF501C"/>
    <w:rsid w:val="00CF508C"/>
    <w:rsid w:val="00CF5157"/>
    <w:rsid w:val="00CF5275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9F7"/>
    <w:rsid w:val="00CF7AAC"/>
    <w:rsid w:val="00CF7B87"/>
    <w:rsid w:val="00CF7CA5"/>
    <w:rsid w:val="00CF7E34"/>
    <w:rsid w:val="00CF7FB7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3FB0"/>
    <w:rsid w:val="00D040E1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3DC"/>
    <w:rsid w:val="00D12800"/>
    <w:rsid w:val="00D12AC1"/>
    <w:rsid w:val="00D12DF5"/>
    <w:rsid w:val="00D1372E"/>
    <w:rsid w:val="00D13832"/>
    <w:rsid w:val="00D13A64"/>
    <w:rsid w:val="00D13AA9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DD1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454"/>
    <w:rsid w:val="00D274BF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6C3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E54"/>
    <w:rsid w:val="00D33EAC"/>
    <w:rsid w:val="00D33F94"/>
    <w:rsid w:val="00D340B7"/>
    <w:rsid w:val="00D341EE"/>
    <w:rsid w:val="00D343D9"/>
    <w:rsid w:val="00D344D3"/>
    <w:rsid w:val="00D34A3E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7E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9F"/>
    <w:rsid w:val="00D45FDC"/>
    <w:rsid w:val="00D46057"/>
    <w:rsid w:val="00D4644B"/>
    <w:rsid w:val="00D46527"/>
    <w:rsid w:val="00D46B14"/>
    <w:rsid w:val="00D46C3C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B47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1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0BC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D1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913"/>
    <w:rsid w:val="00D61A30"/>
    <w:rsid w:val="00D61CB0"/>
    <w:rsid w:val="00D61DA7"/>
    <w:rsid w:val="00D621DE"/>
    <w:rsid w:val="00D62320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7E"/>
    <w:rsid w:val="00D63DFC"/>
    <w:rsid w:val="00D642A5"/>
    <w:rsid w:val="00D6462E"/>
    <w:rsid w:val="00D64B2D"/>
    <w:rsid w:val="00D6517C"/>
    <w:rsid w:val="00D6530E"/>
    <w:rsid w:val="00D654FC"/>
    <w:rsid w:val="00D655D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6FD7"/>
    <w:rsid w:val="00D672E4"/>
    <w:rsid w:val="00D67573"/>
    <w:rsid w:val="00D67A2D"/>
    <w:rsid w:val="00D67C6A"/>
    <w:rsid w:val="00D67CD4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9C8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C7F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66F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9B1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1C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D0017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322"/>
    <w:rsid w:val="00DE1498"/>
    <w:rsid w:val="00DE1945"/>
    <w:rsid w:val="00DE1B90"/>
    <w:rsid w:val="00DE1DB1"/>
    <w:rsid w:val="00DE2302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3AE"/>
    <w:rsid w:val="00DF53FD"/>
    <w:rsid w:val="00DF5A6D"/>
    <w:rsid w:val="00DF5B6B"/>
    <w:rsid w:val="00DF601E"/>
    <w:rsid w:val="00DF64A3"/>
    <w:rsid w:val="00DF6B6E"/>
    <w:rsid w:val="00DF6D99"/>
    <w:rsid w:val="00DF7037"/>
    <w:rsid w:val="00DF72C9"/>
    <w:rsid w:val="00DF72F3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4C0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9B4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0E06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3FC3"/>
    <w:rsid w:val="00E1406E"/>
    <w:rsid w:val="00E14891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546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341"/>
    <w:rsid w:val="00E336C6"/>
    <w:rsid w:val="00E33A2E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E70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996"/>
    <w:rsid w:val="00E46A4C"/>
    <w:rsid w:val="00E46D1E"/>
    <w:rsid w:val="00E46E8E"/>
    <w:rsid w:val="00E47081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351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2A4"/>
    <w:rsid w:val="00E61CC9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79B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7D8"/>
    <w:rsid w:val="00E65D6D"/>
    <w:rsid w:val="00E65E0C"/>
    <w:rsid w:val="00E66033"/>
    <w:rsid w:val="00E66330"/>
    <w:rsid w:val="00E66439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4F7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3F76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EFA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74A"/>
    <w:rsid w:val="00E91B56"/>
    <w:rsid w:val="00E91C5F"/>
    <w:rsid w:val="00E91D94"/>
    <w:rsid w:val="00E9208C"/>
    <w:rsid w:val="00E924BE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5BD"/>
    <w:rsid w:val="00E9466B"/>
    <w:rsid w:val="00E9473A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6CD4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7B3"/>
    <w:rsid w:val="00EA5805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1A1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336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2E3D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5AB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4FA7"/>
    <w:rsid w:val="00ED55E2"/>
    <w:rsid w:val="00ED562C"/>
    <w:rsid w:val="00ED56B2"/>
    <w:rsid w:val="00ED56CA"/>
    <w:rsid w:val="00ED5A41"/>
    <w:rsid w:val="00ED5EA2"/>
    <w:rsid w:val="00ED5F6E"/>
    <w:rsid w:val="00ED6253"/>
    <w:rsid w:val="00ED635D"/>
    <w:rsid w:val="00ED6388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7C5"/>
    <w:rsid w:val="00EE0A56"/>
    <w:rsid w:val="00EE0A78"/>
    <w:rsid w:val="00EE0A98"/>
    <w:rsid w:val="00EE0AE4"/>
    <w:rsid w:val="00EE0B84"/>
    <w:rsid w:val="00EE10DF"/>
    <w:rsid w:val="00EE12DA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43"/>
    <w:rsid w:val="00EE33CC"/>
    <w:rsid w:val="00EE352D"/>
    <w:rsid w:val="00EE3753"/>
    <w:rsid w:val="00EE382A"/>
    <w:rsid w:val="00EE38FF"/>
    <w:rsid w:val="00EE39B1"/>
    <w:rsid w:val="00EE3C1A"/>
    <w:rsid w:val="00EE3D3B"/>
    <w:rsid w:val="00EE4125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E7E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3C2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91F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4BB"/>
    <w:rsid w:val="00F10632"/>
    <w:rsid w:val="00F1067A"/>
    <w:rsid w:val="00F10A3C"/>
    <w:rsid w:val="00F10CD1"/>
    <w:rsid w:val="00F11527"/>
    <w:rsid w:val="00F1154F"/>
    <w:rsid w:val="00F11852"/>
    <w:rsid w:val="00F119F2"/>
    <w:rsid w:val="00F11B6C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727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958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37F9C"/>
    <w:rsid w:val="00F40A50"/>
    <w:rsid w:val="00F40B01"/>
    <w:rsid w:val="00F40B51"/>
    <w:rsid w:val="00F40D4F"/>
    <w:rsid w:val="00F40EF4"/>
    <w:rsid w:val="00F4137D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6C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4C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6B6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557"/>
    <w:rsid w:val="00F666B0"/>
    <w:rsid w:val="00F6682F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79C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82B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EAB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2DE8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64D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5E8"/>
    <w:rsid w:val="00F8760D"/>
    <w:rsid w:val="00F87B08"/>
    <w:rsid w:val="00F87F38"/>
    <w:rsid w:val="00F87F3B"/>
    <w:rsid w:val="00F901B2"/>
    <w:rsid w:val="00F903CB"/>
    <w:rsid w:val="00F90696"/>
    <w:rsid w:val="00F909C2"/>
    <w:rsid w:val="00F90C47"/>
    <w:rsid w:val="00F9108D"/>
    <w:rsid w:val="00F914EF"/>
    <w:rsid w:val="00F915EA"/>
    <w:rsid w:val="00F9169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CE"/>
    <w:rsid w:val="00F93AD5"/>
    <w:rsid w:val="00F93ADF"/>
    <w:rsid w:val="00F93B71"/>
    <w:rsid w:val="00F93B87"/>
    <w:rsid w:val="00F93BCF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6B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8A4"/>
    <w:rsid w:val="00FB3BE8"/>
    <w:rsid w:val="00FB4546"/>
    <w:rsid w:val="00FB45A7"/>
    <w:rsid w:val="00FB46BF"/>
    <w:rsid w:val="00FB4783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925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4E5"/>
    <w:rsid w:val="00FC16DE"/>
    <w:rsid w:val="00FC1AC7"/>
    <w:rsid w:val="00FC1E79"/>
    <w:rsid w:val="00FC2346"/>
    <w:rsid w:val="00FC23B1"/>
    <w:rsid w:val="00FC27CC"/>
    <w:rsid w:val="00FC2880"/>
    <w:rsid w:val="00FC28B1"/>
    <w:rsid w:val="00FC2DD6"/>
    <w:rsid w:val="00FC2E8A"/>
    <w:rsid w:val="00FC2FE5"/>
    <w:rsid w:val="00FC32D8"/>
    <w:rsid w:val="00FC3498"/>
    <w:rsid w:val="00FC35BE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649"/>
    <w:rsid w:val="00FC4B98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0EBA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05F"/>
    <w:rsid w:val="00FD211A"/>
    <w:rsid w:val="00FD2181"/>
    <w:rsid w:val="00FD21B2"/>
    <w:rsid w:val="00FD2245"/>
    <w:rsid w:val="00FD22F0"/>
    <w:rsid w:val="00FD2389"/>
    <w:rsid w:val="00FD27DD"/>
    <w:rsid w:val="00FD2854"/>
    <w:rsid w:val="00FD2B5B"/>
    <w:rsid w:val="00FD301D"/>
    <w:rsid w:val="00FD3552"/>
    <w:rsid w:val="00FD361C"/>
    <w:rsid w:val="00FD36C7"/>
    <w:rsid w:val="00FD44B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0EB0"/>
    <w:rsid w:val="00FE1122"/>
    <w:rsid w:val="00FE1154"/>
    <w:rsid w:val="00FE13E6"/>
    <w:rsid w:val="00FE176E"/>
    <w:rsid w:val="00FE1B8F"/>
    <w:rsid w:val="00FE1B9E"/>
    <w:rsid w:val="00FE1EC4"/>
    <w:rsid w:val="00FE1F27"/>
    <w:rsid w:val="00FE26F1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3F8A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032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2B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BBA"/>
    <w:rsid w:val="00FF5CF2"/>
    <w:rsid w:val="00FF5DFE"/>
    <w:rsid w:val="00FF5E85"/>
    <w:rsid w:val="00FF5F05"/>
    <w:rsid w:val="00FF5F6F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C84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991935-FDB6-4E32-9EC0-326857DB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41921-F1EB-4417-8AA4-6C30FBF700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1754</TotalTime>
  <Pages>15</Pages>
  <Words>1845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204</cp:revision>
  <cp:lastPrinted>2025-04-29T10:35:00Z</cp:lastPrinted>
  <dcterms:created xsi:type="dcterms:W3CDTF">2024-05-13T11:49:00Z</dcterms:created>
  <dcterms:modified xsi:type="dcterms:W3CDTF">2025-05-14T10:13:00Z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