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7650" w:type="dxa"/>
        <w:tblLook w:val="04A0" w:firstRow="1" w:lastRow="0" w:firstColumn="1" w:lastColumn="0" w:noHBand="0" w:noVBand="1"/>
      </w:tblPr>
      <w:tblGrid>
        <w:gridCol w:w="1026"/>
        <w:gridCol w:w="491"/>
        <w:gridCol w:w="6133"/>
      </w:tblGrid>
      <w:tr w:rsidR="001079D5" w:rsidRPr="003054FD" w14:paraId="60ED1EA3" w14:textId="77777777" w:rsidTr="00DC186E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87ACC" w14:textId="2675247F" w:rsidR="001079D5" w:rsidRPr="003054FD" w:rsidRDefault="001079D5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หมายเ</w:t>
            </w:r>
            <w:r w:rsidR="00E36FF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</w:t>
            </w: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ตุ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BC165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71F0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</w:tr>
      <w:tr w:rsidR="001079D5" w:rsidRPr="003054FD" w14:paraId="75F78C14" w14:textId="77777777" w:rsidTr="00DC186E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D32AD" w14:textId="77777777" w:rsidR="001079D5" w:rsidRPr="003054FD" w:rsidRDefault="001079D5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DDA1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348AB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9D5" w:rsidRPr="003054FD" w14:paraId="2880AE9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5D1CE" w14:textId="77777777" w:rsidR="001079D5" w:rsidRPr="003054FD" w:rsidRDefault="00CD43C2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E8D1A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7D9F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C1E59" w:rsidRPr="003054FD" w14:paraId="542B7359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5DD78" w14:textId="77777777" w:rsidR="004C1E59" w:rsidRPr="003054FD" w:rsidRDefault="004C1E59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E3AE8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6A8E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C1E59" w:rsidRPr="003054FD" w14:paraId="263CAEB0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502B6" w14:textId="77777777" w:rsidR="004C1E59" w:rsidRPr="003054FD" w:rsidRDefault="004C1E59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5D0B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5CD94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4C1E59" w:rsidRPr="003054FD" w14:paraId="0B55BA3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65C99" w14:textId="529B6319" w:rsidR="004C1E59" w:rsidRPr="003054FD" w:rsidRDefault="00EA3AC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B1812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7571C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C1E59" w:rsidRPr="003054FD" w14:paraId="222E1B7C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4CEA7" w14:textId="56FC0C9F" w:rsidR="004C1E59" w:rsidRPr="003054FD" w:rsidRDefault="00EA3AC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8C93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D0AA5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B2D15" w:rsidRPr="003054FD" w14:paraId="622D08E3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3C582" w14:textId="40A0AB31" w:rsidR="009B2D15" w:rsidRPr="003054FD" w:rsidRDefault="00EA3AC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CDCB3" w14:textId="77777777" w:rsidR="009B2D15" w:rsidRPr="003054FD" w:rsidRDefault="009B2D1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B9C04" w14:textId="6D6985B1" w:rsidR="009B2D15" w:rsidRPr="003054FD" w:rsidRDefault="009B2D1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05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4C1E59" w:rsidRPr="003054FD" w14:paraId="2F954AB0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7FC76" w14:textId="5D596038" w:rsidR="004C1E59" w:rsidRPr="003054FD" w:rsidRDefault="00EB3F35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D28C9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292C4" w14:textId="77777777" w:rsidR="004C1E59" w:rsidRPr="003054FD" w:rsidRDefault="00F66128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C1E59" w:rsidRPr="003054FD" w14:paraId="1A1F475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F017B" w14:textId="787B475D" w:rsidR="0028412E" w:rsidRPr="003054FD" w:rsidRDefault="00EB3F35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8805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1177E" w14:textId="77777777" w:rsidR="004C1E59" w:rsidRPr="003054FD" w:rsidRDefault="00F66128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58F05EA0" w14:textId="7BF6375D" w:rsidR="00D412D0" w:rsidRDefault="00DC186E" w:rsidP="00D412D0">
      <w:pPr>
        <w:rPr>
          <w:rFonts w:ascii="Angsana New" w:hAnsi="Angsana New"/>
          <w:sz w:val="30"/>
          <w:szCs w:val="30"/>
        </w:rPr>
        <w:sectPr w:rsidR="00D412D0" w:rsidSect="002A4F4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216" w:gutter="0"/>
          <w:pgNumType w:start="11"/>
          <w:cols w:space="720"/>
          <w:docGrid w:linePitch="245"/>
        </w:sectPr>
      </w:pPr>
      <w:r>
        <w:rPr>
          <w:rFonts w:ascii="Angsana New" w:hAnsi="Angsana New"/>
          <w:sz w:val="30"/>
          <w:szCs w:val="30"/>
        </w:rPr>
        <w:br w:type="textWrapping" w:clear="all"/>
      </w:r>
    </w:p>
    <w:p w14:paraId="20052D90" w14:textId="1D22B101" w:rsidR="00CD7C3F" w:rsidRPr="003054FD" w:rsidRDefault="00CD7C3F" w:rsidP="003209E8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3054F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054FD">
        <w:rPr>
          <w:rFonts w:ascii="Angsana New" w:hAnsi="Angsana New"/>
          <w:sz w:val="30"/>
          <w:szCs w:val="30"/>
          <w:cs/>
        </w:rPr>
        <w:t>นี้</w:t>
      </w:r>
    </w:p>
    <w:p w14:paraId="01B1B03A" w14:textId="77777777" w:rsidR="00FD541D" w:rsidRPr="003054FD" w:rsidRDefault="00FD541D" w:rsidP="003209E8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8C25C6B" w14:textId="697423BF" w:rsidR="001F41B2" w:rsidRPr="003F27AF" w:rsidRDefault="00CD7C3F" w:rsidP="003F27AF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8E7D7D" w:rsidRPr="003054FD">
        <w:rPr>
          <w:rFonts w:ascii="Angsana New" w:hAnsi="Angsana New"/>
          <w:sz w:val="30"/>
          <w:szCs w:val="30"/>
          <w:cs/>
        </w:rPr>
        <w:t>เมื่อ</w:t>
      </w:r>
      <w:r w:rsidR="001A36D1" w:rsidRPr="003054FD">
        <w:rPr>
          <w:rFonts w:ascii="Angsana New" w:hAnsi="Angsana New"/>
          <w:sz w:val="30"/>
          <w:szCs w:val="30"/>
          <w:cs/>
        </w:rPr>
        <w:t>วันที</w:t>
      </w:r>
      <w:r w:rsidR="001A36D1" w:rsidRPr="003054FD">
        <w:rPr>
          <w:rFonts w:ascii="Angsana New" w:hAnsi="Angsana New" w:hint="cs"/>
          <w:sz w:val="30"/>
          <w:szCs w:val="30"/>
          <w:cs/>
        </w:rPr>
        <w:t>่</w:t>
      </w:r>
      <w:r w:rsidR="000126E1">
        <w:rPr>
          <w:rFonts w:ascii="Angsana New" w:hAnsi="Angsana New"/>
          <w:sz w:val="30"/>
          <w:szCs w:val="30"/>
        </w:rPr>
        <w:t xml:space="preserve"> </w:t>
      </w:r>
      <w:r w:rsidR="00960EDC">
        <w:rPr>
          <w:rFonts w:ascii="Angsana New" w:hAnsi="Angsana New"/>
          <w:sz w:val="30"/>
          <w:szCs w:val="30"/>
        </w:rPr>
        <w:t>9</w:t>
      </w:r>
      <w:r w:rsidR="00627B98">
        <w:rPr>
          <w:rFonts w:ascii="Angsana New" w:hAnsi="Angsana New"/>
          <w:sz w:val="30"/>
          <w:szCs w:val="30"/>
        </w:rPr>
        <w:t xml:space="preserve"> </w:t>
      </w:r>
      <w:r w:rsidR="00627B98">
        <w:rPr>
          <w:rFonts w:ascii="Angsana New" w:hAnsi="Angsana New" w:hint="cs"/>
          <w:sz w:val="30"/>
          <w:szCs w:val="30"/>
          <w:cs/>
        </w:rPr>
        <w:t>พฤษภาคม</w:t>
      </w:r>
      <w:r w:rsidR="003F27AF" w:rsidRPr="003F27AF">
        <w:rPr>
          <w:rFonts w:ascii="Angsana New" w:hAnsi="Angsana New"/>
          <w:sz w:val="30"/>
          <w:szCs w:val="30"/>
        </w:rPr>
        <w:t xml:space="preserve"> 256</w:t>
      </w:r>
      <w:r w:rsidR="00E0331C">
        <w:rPr>
          <w:rFonts w:ascii="Angsana New" w:hAnsi="Angsana New"/>
          <w:sz w:val="30"/>
          <w:szCs w:val="30"/>
        </w:rPr>
        <w:t>8</w:t>
      </w:r>
    </w:p>
    <w:p w14:paraId="736022F4" w14:textId="77777777" w:rsidR="00142CD2" w:rsidRPr="003054FD" w:rsidRDefault="00142CD2" w:rsidP="00E661B0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A29D051" w14:textId="77777777" w:rsidR="00253213" w:rsidRPr="003054FD" w:rsidRDefault="00DA4847" w:rsidP="0032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</w:rPr>
        <w:t>1</w:t>
      </w:r>
      <w:r w:rsidR="00253213" w:rsidRPr="003054FD">
        <w:rPr>
          <w:rFonts w:ascii="Angsana New" w:hAnsi="Angsana New"/>
          <w:b/>
          <w:bCs/>
          <w:sz w:val="30"/>
          <w:szCs w:val="30"/>
        </w:rPr>
        <w:tab/>
      </w:r>
      <w:r w:rsidR="00253213" w:rsidRPr="003054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253213" w:rsidRPr="003054FD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41299FFF" w14:textId="77777777" w:rsidR="00DA4847" w:rsidRPr="003054FD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4EBDB0A" w14:textId="0D8AFD6F" w:rsidR="00DA4847" w:rsidRPr="003054FD" w:rsidRDefault="00DA4847" w:rsidP="00DE1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5ABA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55ABA">
        <w:rPr>
          <w:rFonts w:ascii="Angsana New" w:hAnsi="Angsana New"/>
          <w:spacing w:val="-4"/>
          <w:sz w:val="30"/>
          <w:szCs w:val="30"/>
        </w:rPr>
        <w:br/>
      </w:r>
      <w:r w:rsidRPr="00855ABA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8A6CDE" w:rsidRPr="00855ABA">
        <w:rPr>
          <w:rFonts w:ascii="Angsana New" w:hAnsi="Angsana New"/>
          <w:spacing w:val="-4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34</w:t>
      </w:r>
      <w:r w:rsidR="00DE16B0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 xml:space="preserve">เรื่อง 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054FD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</w:t>
      </w:r>
      <w:r w:rsidR="00E37224">
        <w:rPr>
          <w:rFonts w:ascii="Angsana New" w:hAnsi="Angsana New" w:hint="cs"/>
          <w:sz w:val="30"/>
          <w:szCs w:val="30"/>
          <w:cs/>
        </w:rPr>
        <w:t>ล</w:t>
      </w:r>
      <w:r w:rsidRPr="003054FD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E47EB6"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>กันยายน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256</w:t>
      </w:r>
      <w:r w:rsidR="00960EDC">
        <w:rPr>
          <w:rFonts w:ascii="Angsana New" w:hAnsi="Angsana New"/>
          <w:sz w:val="30"/>
          <w:szCs w:val="30"/>
        </w:rPr>
        <w:t>7</w:t>
      </w:r>
    </w:p>
    <w:p w14:paraId="173F13EF" w14:textId="77777777" w:rsidR="00DA4847" w:rsidRPr="00DE16B0" w:rsidRDefault="00DA4847" w:rsidP="00FD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9EC70B1" w14:textId="526943FD" w:rsidR="00DA4847" w:rsidRPr="003054FD" w:rsidRDefault="00DA4847" w:rsidP="00FD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>กันยายน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256</w:t>
      </w:r>
      <w:r w:rsidR="00960EDC">
        <w:rPr>
          <w:rFonts w:ascii="Angsana New" w:hAnsi="Angsana New"/>
          <w:sz w:val="30"/>
          <w:szCs w:val="30"/>
        </w:rPr>
        <w:t>7</w:t>
      </w:r>
    </w:p>
    <w:p w14:paraId="2EAC3156" w14:textId="77777777" w:rsidR="007960FC" w:rsidRPr="003054FD" w:rsidRDefault="007960FC" w:rsidP="0079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58D0AB5" w14:textId="4288FFF6" w:rsidR="00EC4950" w:rsidRDefault="00191973" w:rsidP="00FC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FC0366" w:rsidRPr="003054FD">
        <w:rPr>
          <w:rFonts w:ascii="Angsana New" w:hAnsi="Angsana New"/>
          <w:b/>
          <w:bCs/>
          <w:sz w:val="30"/>
          <w:szCs w:val="30"/>
        </w:rPr>
        <w:tab/>
      </w:r>
      <w:r w:rsidR="00FC0366" w:rsidRPr="003054FD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A6398C" w14:textId="77777777" w:rsidR="00FC0366" w:rsidRPr="00FC0366" w:rsidRDefault="00FC0366" w:rsidP="00FC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B29EA2" w14:textId="74AF4627" w:rsidR="00627B98" w:rsidRPr="003054FD" w:rsidRDefault="00627B98" w:rsidP="00833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ผู้บริหารสำคัญและบุคคลหรือ</w:t>
      </w:r>
      <w:r w:rsidRPr="003054FD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กิจการที่เกี่ยวข้องกันอื่นไม่มีการเปลี่ยนแปลงอย่างมีสาระสำคัญจากงบการเงินสำหรั</w:t>
      </w:r>
      <w:r w:rsidRPr="003054F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3054FD">
        <w:rPr>
          <w:rFonts w:ascii="Angsana New" w:hAnsi="Angsana New"/>
          <w:spacing w:val="-6"/>
          <w:sz w:val="30"/>
          <w:szCs w:val="30"/>
          <w:cs/>
        </w:rPr>
        <w:t>ปี</w:t>
      </w:r>
      <w:r w:rsidRPr="003054F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02AD9">
        <w:rPr>
          <w:rFonts w:ascii="Angsana New" w:hAnsi="Angsana New"/>
          <w:spacing w:val="-4"/>
          <w:sz w:val="30"/>
          <w:szCs w:val="30"/>
        </w:rPr>
        <w:t>30</w:t>
      </w:r>
      <w:r w:rsidRPr="00302AD9">
        <w:rPr>
          <w:rFonts w:ascii="Angsana New" w:hAnsi="Angsana New"/>
          <w:spacing w:val="-4"/>
          <w:sz w:val="30"/>
          <w:szCs w:val="30"/>
          <w:cs/>
        </w:rPr>
        <w:t> กันยายน</w:t>
      </w:r>
      <w:r w:rsidRPr="00302AD9">
        <w:rPr>
          <w:rFonts w:ascii="Angsana New" w:hAnsi="Angsana New"/>
          <w:spacing w:val="-4"/>
          <w:sz w:val="30"/>
          <w:szCs w:val="30"/>
        </w:rPr>
        <w:t xml:space="preserve"> 256</w:t>
      </w:r>
      <w:r>
        <w:rPr>
          <w:rFonts w:ascii="Angsana New" w:hAnsi="Angsana New" w:hint="cs"/>
          <w:spacing w:val="-4"/>
          <w:sz w:val="30"/>
          <w:szCs w:val="30"/>
          <w:cs/>
        </w:rPr>
        <w:t>7</w:t>
      </w:r>
      <w:r w:rsidR="00A5687F">
        <w:rPr>
          <w:rFonts w:ascii="Angsana New" w:hAnsi="Angsana New"/>
          <w:spacing w:val="-4"/>
          <w:sz w:val="30"/>
          <w:szCs w:val="30"/>
        </w:rPr>
        <w:t xml:space="preserve"> </w:t>
      </w:r>
      <w:r w:rsidR="00A5687F" w:rsidRPr="00A5687F">
        <w:rPr>
          <w:rFonts w:ascii="Angsana New" w:hAnsi="Angsana New"/>
          <w:spacing w:val="-4"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54A17C31" w14:textId="37BFAD4F" w:rsidR="00DC186E" w:rsidRDefault="00FB19A8" w:rsidP="00627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sz w:val="30"/>
          <w:szCs w:val="30"/>
        </w:rPr>
        <w:tab/>
      </w:r>
    </w:p>
    <w:tbl>
      <w:tblPr>
        <w:tblW w:w="915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27"/>
        <w:gridCol w:w="1080"/>
        <w:gridCol w:w="270"/>
        <w:gridCol w:w="1080"/>
        <w:gridCol w:w="270"/>
        <w:gridCol w:w="1080"/>
        <w:gridCol w:w="270"/>
        <w:gridCol w:w="1079"/>
      </w:tblGrid>
      <w:tr w:rsidR="000C03AA" w:rsidRPr="00D81A00" w14:paraId="0D2AA5DC" w14:textId="77777777" w:rsidTr="00A5687F">
        <w:trPr>
          <w:tblHeader/>
        </w:trPr>
        <w:tc>
          <w:tcPr>
            <w:tcW w:w="4027" w:type="dxa"/>
          </w:tcPr>
          <w:p w14:paraId="50F54565" w14:textId="314EA9FE" w:rsidR="000C03AA" w:rsidRPr="006136EC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C74043D" w14:textId="77777777" w:rsidR="000C03AA" w:rsidRPr="00D81A00" w:rsidRDefault="000C03AA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D37C1D" w14:textId="77777777" w:rsidR="000C03AA" w:rsidRPr="00D81A00" w:rsidRDefault="000C03AA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3"/>
          </w:tcPr>
          <w:p w14:paraId="014D4A5E" w14:textId="77777777" w:rsidR="000C03AA" w:rsidRPr="00D81A00" w:rsidRDefault="000C03AA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03AA" w:rsidRPr="00D81A00" w14:paraId="6500308E" w14:textId="77777777" w:rsidTr="00A5687F">
        <w:trPr>
          <w:tblHeader/>
        </w:trPr>
        <w:tc>
          <w:tcPr>
            <w:tcW w:w="4027" w:type="dxa"/>
          </w:tcPr>
          <w:p w14:paraId="382994C2" w14:textId="77777777" w:rsidR="000C03AA" w:rsidRPr="00701BDA" w:rsidRDefault="000C03AA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11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2E3C9F6C" w14:textId="4C6C18D0" w:rsidR="000C03AA" w:rsidRPr="00D81A00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</w:tcPr>
          <w:p w14:paraId="66BCB239" w14:textId="77777777" w:rsidR="000C03AA" w:rsidRPr="00D81A00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E1330" w14:textId="3749E2CB" w:rsidR="000C03AA" w:rsidRPr="00D81A00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70" w:type="dxa"/>
          </w:tcPr>
          <w:p w14:paraId="67031A83" w14:textId="77777777" w:rsidR="000C03AA" w:rsidRPr="00D81A00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1CFA03" w14:textId="761E8FE1" w:rsidR="000C03AA" w:rsidRPr="00D81A00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</w:tcPr>
          <w:p w14:paraId="5BB050E8" w14:textId="77777777" w:rsidR="000C03AA" w:rsidRPr="00D81A00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61CAC06" w14:textId="69D9063A" w:rsidR="000C03AA" w:rsidRPr="00D81A00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</w:tr>
      <w:tr w:rsidR="000C03AA" w:rsidRPr="00D81A00" w14:paraId="399560AD" w14:textId="77777777" w:rsidTr="00A5687F">
        <w:trPr>
          <w:tblHeader/>
        </w:trPr>
        <w:tc>
          <w:tcPr>
            <w:tcW w:w="4027" w:type="dxa"/>
          </w:tcPr>
          <w:p w14:paraId="53539146" w14:textId="77777777" w:rsidR="000C03AA" w:rsidRPr="004A1A0B" w:rsidRDefault="000C03AA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9" w:type="dxa"/>
            <w:gridSpan w:val="7"/>
          </w:tcPr>
          <w:p w14:paraId="47F91487" w14:textId="77777777" w:rsidR="000C03AA" w:rsidRPr="00D81A00" w:rsidRDefault="000C03AA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03AA" w:rsidRPr="00D81A00" w14:paraId="5751FC78" w14:textId="77777777" w:rsidTr="00A5687F">
        <w:tc>
          <w:tcPr>
            <w:tcW w:w="4027" w:type="dxa"/>
          </w:tcPr>
          <w:p w14:paraId="32AA9A53" w14:textId="77777777" w:rsidR="000C03AA" w:rsidRPr="003B27EB" w:rsidRDefault="000C03AA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4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27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55EF34F2" w14:textId="77777777" w:rsidR="000C03AA" w:rsidRPr="00D81A00" w:rsidRDefault="000C03AA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F1D1A" w14:textId="77777777" w:rsidR="000C03AA" w:rsidRPr="00D81A00" w:rsidRDefault="000C03AA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C4B95" w14:textId="77777777" w:rsidR="000C03AA" w:rsidRPr="00D81A00" w:rsidRDefault="000C03AA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C6481" w14:textId="77777777" w:rsidR="000C03AA" w:rsidRPr="00D81A00" w:rsidRDefault="000C03AA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786661" w14:textId="77777777" w:rsidR="000C03AA" w:rsidRPr="00D81A00" w:rsidRDefault="000C03AA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C75F3" w14:textId="77777777" w:rsidR="000C03AA" w:rsidRPr="00D81A00" w:rsidRDefault="000C03AA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245B588" w14:textId="77777777" w:rsidR="000C03AA" w:rsidRPr="003D5C08" w:rsidRDefault="000C03AA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3AA" w:rsidRPr="00D81A00" w14:paraId="04B6129C" w14:textId="77777777" w:rsidTr="00A5687F">
        <w:tc>
          <w:tcPr>
            <w:tcW w:w="4027" w:type="dxa"/>
          </w:tcPr>
          <w:p w14:paraId="7F4F6E2B" w14:textId="77777777" w:rsidR="000C03AA" w:rsidRPr="003B27EB" w:rsidRDefault="000C03AA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25425B03" w14:textId="7BDA6F63" w:rsidR="000C03AA" w:rsidRPr="00DB67D2" w:rsidRDefault="0024056C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056C">
              <w:rPr>
                <w:rFonts w:ascii="Angsana New" w:hAnsi="Angsana New"/>
                <w:sz w:val="30"/>
                <w:szCs w:val="30"/>
              </w:rPr>
              <w:t>933,479</w:t>
            </w:r>
          </w:p>
        </w:tc>
        <w:tc>
          <w:tcPr>
            <w:tcW w:w="270" w:type="dxa"/>
          </w:tcPr>
          <w:p w14:paraId="7DAA516F" w14:textId="77777777" w:rsidR="000C03AA" w:rsidRPr="00D81A00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31D3E" w14:textId="16C9BF9C" w:rsidR="000C03AA" w:rsidRPr="00F36DE5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1,108,837</w:t>
            </w:r>
          </w:p>
        </w:tc>
        <w:tc>
          <w:tcPr>
            <w:tcW w:w="270" w:type="dxa"/>
          </w:tcPr>
          <w:p w14:paraId="34858833" w14:textId="77777777" w:rsidR="000C03AA" w:rsidRPr="00D81A00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C6DA9B" w14:textId="0860F16E" w:rsidR="000C03AA" w:rsidRPr="002C1D21" w:rsidRDefault="00091BB2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60" w:right="-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933,478</w:t>
            </w:r>
          </w:p>
        </w:tc>
        <w:tc>
          <w:tcPr>
            <w:tcW w:w="270" w:type="dxa"/>
          </w:tcPr>
          <w:p w14:paraId="44BD2A20" w14:textId="77777777" w:rsidR="000C03AA" w:rsidRPr="006B4B54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805E1D9" w14:textId="0C661FAA" w:rsidR="000C03AA" w:rsidRPr="00F36DE5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1,108,833</w:t>
            </w:r>
          </w:p>
        </w:tc>
      </w:tr>
      <w:tr w:rsidR="000C03AA" w:rsidRPr="00D81A00" w14:paraId="60B88EA6" w14:textId="77777777" w:rsidTr="00A5687F">
        <w:tc>
          <w:tcPr>
            <w:tcW w:w="4027" w:type="dxa"/>
          </w:tcPr>
          <w:p w14:paraId="57F496CE" w14:textId="77777777" w:rsidR="000C03AA" w:rsidRPr="003B27EB" w:rsidRDefault="000C03AA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5D4A3626" w14:textId="51DDE5B3" w:rsidR="000C03AA" w:rsidRPr="00DB67D2" w:rsidRDefault="0024056C" w:rsidP="0024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056C">
              <w:rPr>
                <w:rFonts w:ascii="Angsana New" w:hAnsi="Angsana New"/>
                <w:sz w:val="30"/>
                <w:szCs w:val="30"/>
              </w:rPr>
              <w:t>12,514</w:t>
            </w:r>
          </w:p>
        </w:tc>
        <w:tc>
          <w:tcPr>
            <w:tcW w:w="270" w:type="dxa"/>
          </w:tcPr>
          <w:p w14:paraId="030C3D6E" w14:textId="77777777" w:rsidR="000C03AA" w:rsidRPr="00D81A00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9D4E7A" w14:textId="2AFFADED" w:rsidR="000C03AA" w:rsidRPr="00F36DE5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21,930</w:t>
            </w:r>
          </w:p>
        </w:tc>
        <w:tc>
          <w:tcPr>
            <w:tcW w:w="270" w:type="dxa"/>
          </w:tcPr>
          <w:p w14:paraId="38D84390" w14:textId="77777777" w:rsidR="000C03AA" w:rsidRPr="006B4B54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A4C058" w14:textId="45E1A666" w:rsidR="000C03AA" w:rsidRPr="002C1D21" w:rsidRDefault="00091BB2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60" w:right="-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12,514</w:t>
            </w:r>
          </w:p>
        </w:tc>
        <w:tc>
          <w:tcPr>
            <w:tcW w:w="270" w:type="dxa"/>
          </w:tcPr>
          <w:p w14:paraId="5A73E71A" w14:textId="77777777" w:rsidR="000C03AA" w:rsidRPr="006B4B54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B75C94E" w14:textId="65AAB458" w:rsidR="000C03AA" w:rsidRPr="00F36DE5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18,072</w:t>
            </w:r>
          </w:p>
        </w:tc>
      </w:tr>
      <w:tr w:rsidR="000C03AA" w:rsidRPr="00D81A00" w14:paraId="0FEE3E45" w14:textId="77777777" w:rsidTr="00A5687F">
        <w:tc>
          <w:tcPr>
            <w:tcW w:w="4027" w:type="dxa"/>
          </w:tcPr>
          <w:p w14:paraId="234563ED" w14:textId="77777777" w:rsidR="000C03AA" w:rsidRPr="000C03AA" w:rsidRDefault="000C03AA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80" w:type="dxa"/>
          </w:tcPr>
          <w:p w14:paraId="38174AF9" w14:textId="05667A39" w:rsidR="000C03AA" w:rsidRPr="000C03AA" w:rsidRDefault="0024056C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6C">
              <w:rPr>
                <w:rFonts w:asciiTheme="majorBidi" w:hAnsiTheme="majorBidi" w:cstheme="majorBidi"/>
                <w:sz w:val="30"/>
                <w:szCs w:val="30"/>
              </w:rPr>
              <w:t>135,323</w:t>
            </w:r>
          </w:p>
        </w:tc>
        <w:tc>
          <w:tcPr>
            <w:tcW w:w="270" w:type="dxa"/>
          </w:tcPr>
          <w:p w14:paraId="70A3FE0F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669DA" w14:textId="3DA7594C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</w:rPr>
              <w:t>106,539</w:t>
            </w:r>
          </w:p>
        </w:tc>
        <w:tc>
          <w:tcPr>
            <w:tcW w:w="270" w:type="dxa"/>
          </w:tcPr>
          <w:p w14:paraId="3427B952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D528E" w14:textId="6E85C731" w:rsidR="000C03AA" w:rsidRPr="000C03AA" w:rsidRDefault="00091BB2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60"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133,959</w:t>
            </w:r>
          </w:p>
        </w:tc>
        <w:tc>
          <w:tcPr>
            <w:tcW w:w="270" w:type="dxa"/>
          </w:tcPr>
          <w:p w14:paraId="7B5514A2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A057F38" w14:textId="7B323E35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</w:rPr>
              <w:t>105,191</w:t>
            </w:r>
          </w:p>
        </w:tc>
      </w:tr>
      <w:tr w:rsidR="000C03AA" w:rsidRPr="00D81A00" w14:paraId="40627B16" w14:textId="77777777" w:rsidTr="00A5687F">
        <w:tc>
          <w:tcPr>
            <w:tcW w:w="4027" w:type="dxa"/>
          </w:tcPr>
          <w:p w14:paraId="41D79603" w14:textId="77777777" w:rsidR="000C03AA" w:rsidRPr="000C03AA" w:rsidRDefault="000C03AA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ค่าธรรมเนียมทางเทคนิค</w:t>
            </w:r>
          </w:p>
        </w:tc>
        <w:tc>
          <w:tcPr>
            <w:tcW w:w="1080" w:type="dxa"/>
          </w:tcPr>
          <w:p w14:paraId="06A2CCBB" w14:textId="3FDCCAE6" w:rsidR="000C03AA" w:rsidRPr="000C03AA" w:rsidRDefault="0024056C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056C">
              <w:rPr>
                <w:rFonts w:asciiTheme="majorBidi" w:hAnsiTheme="majorBidi" w:cstheme="majorBidi"/>
                <w:sz w:val="30"/>
                <w:szCs w:val="30"/>
              </w:rPr>
              <w:t>1,183</w:t>
            </w:r>
          </w:p>
        </w:tc>
        <w:tc>
          <w:tcPr>
            <w:tcW w:w="270" w:type="dxa"/>
          </w:tcPr>
          <w:p w14:paraId="2E94DB08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A3851F" w14:textId="67679F35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</w:rPr>
              <w:t>1,989</w:t>
            </w:r>
          </w:p>
        </w:tc>
        <w:tc>
          <w:tcPr>
            <w:tcW w:w="270" w:type="dxa"/>
          </w:tcPr>
          <w:p w14:paraId="5F36A71D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5EDDC" w14:textId="2C3458C6" w:rsidR="000C03AA" w:rsidRPr="000C03AA" w:rsidRDefault="00091BB2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60"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70" w:type="dxa"/>
          </w:tcPr>
          <w:p w14:paraId="3472E119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6323D32" w14:textId="20376695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</w:rPr>
              <w:t>1,642</w:t>
            </w:r>
          </w:p>
        </w:tc>
      </w:tr>
      <w:tr w:rsidR="000C03AA" w:rsidRPr="00D81A00" w14:paraId="121320D0" w14:textId="77777777" w:rsidTr="00A5687F">
        <w:tc>
          <w:tcPr>
            <w:tcW w:w="4027" w:type="dxa"/>
          </w:tcPr>
          <w:p w14:paraId="1D18BF41" w14:textId="77777777" w:rsidR="000C03AA" w:rsidRPr="000C03AA" w:rsidRDefault="000C03AA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96DE64C" w14:textId="6FB2FDD2" w:rsidR="000C03AA" w:rsidRPr="000C03AA" w:rsidRDefault="0024056C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8C899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A4915C" w14:textId="5BFD23AE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67697952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602537" w14:textId="628B6746" w:rsidR="000C03AA" w:rsidRPr="000C03AA" w:rsidRDefault="00091BB2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60"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809470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ACB3DEA" w14:textId="78F3679A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0C03AA" w:rsidRPr="00D81A00" w14:paraId="63F87969" w14:textId="77777777" w:rsidTr="00A5687F">
        <w:tc>
          <w:tcPr>
            <w:tcW w:w="4027" w:type="dxa"/>
          </w:tcPr>
          <w:p w14:paraId="61BAFF78" w14:textId="77777777" w:rsidR="000C03AA" w:rsidRPr="000C03AA" w:rsidRDefault="000C03AA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3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</w:tcPr>
          <w:p w14:paraId="5DE78FCF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4E3A6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E1CE9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48"/>
              </w:tabs>
              <w:ind w:left="-6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80D07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8C572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B82A7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0400B25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03AA" w:rsidRPr="00D81A00" w14:paraId="30142EA3" w14:textId="77777777" w:rsidTr="00A5687F">
        <w:tc>
          <w:tcPr>
            <w:tcW w:w="4027" w:type="dxa"/>
          </w:tcPr>
          <w:p w14:paraId="4E568B6F" w14:textId="77777777" w:rsidR="000C03AA" w:rsidRPr="000C03AA" w:rsidRDefault="000C03AA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92FF671" w14:textId="40A944E6" w:rsidR="000C03AA" w:rsidRPr="000C03AA" w:rsidRDefault="0024056C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0E3413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F0B3BC" w14:textId="77777777" w:rsidR="000C03AA" w:rsidRPr="000C03AA" w:rsidRDefault="000C03AA" w:rsidP="0024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2C36CD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3F018F" w14:textId="4CB836E0" w:rsidR="000C03AA" w:rsidRPr="000C03AA" w:rsidRDefault="00091BB2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72B8F6E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D2A6FEA" w14:textId="6A984F2D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0C03AA" w:rsidRPr="00D81A00" w14:paraId="502DE7EC" w14:textId="77777777" w:rsidTr="00A5687F">
        <w:tc>
          <w:tcPr>
            <w:tcW w:w="4027" w:type="dxa"/>
          </w:tcPr>
          <w:p w14:paraId="114DF9C3" w14:textId="77777777" w:rsidR="000C03AA" w:rsidRPr="000C03AA" w:rsidRDefault="000C03AA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vAlign w:val="center"/>
          </w:tcPr>
          <w:p w14:paraId="77735972" w14:textId="38C4FAAE" w:rsidR="000C03AA" w:rsidRPr="000C03AA" w:rsidRDefault="0024056C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3B5FAE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3D25407" w14:textId="77777777" w:rsidR="000C03AA" w:rsidRPr="000C03AA" w:rsidRDefault="000C03AA" w:rsidP="0024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EE64C2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29C6CF9" w14:textId="6668EE50" w:rsidR="000C03AA" w:rsidRPr="000C03AA" w:rsidRDefault="00091BB2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56,512</w:t>
            </w:r>
          </w:p>
        </w:tc>
        <w:tc>
          <w:tcPr>
            <w:tcW w:w="270" w:type="dxa"/>
          </w:tcPr>
          <w:p w14:paraId="360D6818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3B5F402E" w14:textId="6F7D18AA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</w:rPr>
              <w:t>45,494</w:t>
            </w:r>
          </w:p>
        </w:tc>
      </w:tr>
      <w:tr w:rsidR="000C03AA" w:rsidRPr="00D81A00" w14:paraId="153B2007" w14:textId="77777777" w:rsidTr="00A5687F">
        <w:tc>
          <w:tcPr>
            <w:tcW w:w="4027" w:type="dxa"/>
          </w:tcPr>
          <w:p w14:paraId="0C271FF4" w14:textId="77777777" w:rsidR="000C03AA" w:rsidRPr="000C03AA" w:rsidRDefault="000C03AA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vAlign w:val="center"/>
          </w:tcPr>
          <w:p w14:paraId="5401979A" w14:textId="77D1B7DB" w:rsidR="000C03AA" w:rsidRPr="000C03AA" w:rsidRDefault="0024056C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21BF1E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5ADC961" w14:textId="77777777" w:rsidR="000C03AA" w:rsidRPr="000C03AA" w:rsidRDefault="000C03AA" w:rsidP="0024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133BCB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7E9C55E" w14:textId="2C86B685" w:rsidR="000C03AA" w:rsidRPr="000C03AA" w:rsidRDefault="00091BB2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6E459331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7E2CBC27" w14:textId="7AEBF248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0C03AA" w:rsidRPr="00D81A00" w14:paraId="207D114A" w14:textId="77777777" w:rsidTr="00A5687F">
        <w:tc>
          <w:tcPr>
            <w:tcW w:w="4027" w:type="dxa"/>
          </w:tcPr>
          <w:p w14:paraId="184869C3" w14:textId="77777777" w:rsidR="00CA3FC8" w:rsidRPr="000C03AA" w:rsidRDefault="00CA3FC8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D0E20AD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86797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77ABE0E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91"/>
              </w:tabs>
              <w:ind w:left="-60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A13BF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B347F78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0B0CD0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AF768D2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03AA" w:rsidRPr="00612ED8" w14:paraId="5B19A724" w14:textId="77777777" w:rsidTr="00A5687F">
        <w:tc>
          <w:tcPr>
            <w:tcW w:w="4027" w:type="dxa"/>
          </w:tcPr>
          <w:p w14:paraId="790D04EB" w14:textId="687EEFC3" w:rsidR="000C03AA" w:rsidRPr="00D81A00" w:rsidRDefault="000C03AA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A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2B1A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2B1A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03829EB1" w14:textId="77777777" w:rsidR="000C03AA" w:rsidRPr="00D81A00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E8E65" w14:textId="77777777" w:rsidR="000C03AA" w:rsidRPr="00D81A00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984F8" w14:textId="77777777" w:rsidR="000C03AA" w:rsidRPr="00D81A00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891"/>
              </w:tabs>
              <w:spacing w:line="240" w:lineRule="auto"/>
              <w:ind w:left="-108" w:right="-18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EF47D" w14:textId="77777777" w:rsidR="000C03AA" w:rsidRPr="00D81A00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62372" w14:textId="77777777" w:rsidR="000C03AA" w:rsidRPr="00D81A00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2AA38E" w14:textId="77777777" w:rsidR="000C03AA" w:rsidRPr="00D81A00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CD178F3" w14:textId="77777777" w:rsidR="000C03AA" w:rsidRPr="003D5C08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7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03AA" w:rsidRPr="00612ED8" w14:paraId="7DB631C7" w14:textId="77777777" w:rsidTr="00A5687F">
        <w:trPr>
          <w:trHeight w:val="60"/>
        </w:trPr>
        <w:tc>
          <w:tcPr>
            <w:tcW w:w="4027" w:type="dxa"/>
          </w:tcPr>
          <w:p w14:paraId="022DF802" w14:textId="77777777" w:rsidR="000C03AA" w:rsidRPr="000C03AA" w:rsidRDefault="000C03AA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89015BB" w14:textId="4DC3E06D" w:rsidR="000C03AA" w:rsidRPr="000C03AA" w:rsidRDefault="0024056C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30,829</w:t>
            </w:r>
          </w:p>
        </w:tc>
        <w:tc>
          <w:tcPr>
            <w:tcW w:w="270" w:type="dxa"/>
          </w:tcPr>
          <w:p w14:paraId="0A9E78D6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60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8E624F" w14:textId="4CA3A4B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</w:rPr>
              <w:t>33,173</w:t>
            </w:r>
          </w:p>
        </w:tc>
        <w:tc>
          <w:tcPr>
            <w:tcW w:w="270" w:type="dxa"/>
          </w:tcPr>
          <w:p w14:paraId="7D5E7638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EA368F" w14:textId="3D75DB9A" w:rsidR="000C03AA" w:rsidRPr="000C03AA" w:rsidRDefault="00091BB2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091BB2">
              <w:rPr>
                <w:rFonts w:asciiTheme="majorBidi" w:hAnsiTheme="majorBidi" w:cstheme="majorBidi"/>
                <w:sz w:val="30"/>
                <w:szCs w:val="30"/>
              </w:rPr>
              <w:t>30,8</w:t>
            </w:r>
            <w:r w:rsidR="00B856B5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533BDB4C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left="-60" w:right="-1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A58DA29" w14:textId="45B06632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</w:rPr>
              <w:t>33,173</w:t>
            </w:r>
          </w:p>
        </w:tc>
      </w:tr>
      <w:tr w:rsidR="000C03AA" w:rsidRPr="00617D92" w14:paraId="728DEB8F" w14:textId="77777777" w:rsidTr="00A5687F">
        <w:trPr>
          <w:trHeight w:val="344"/>
        </w:trPr>
        <w:tc>
          <w:tcPr>
            <w:tcW w:w="4027" w:type="dxa"/>
          </w:tcPr>
          <w:p w14:paraId="51A0AC28" w14:textId="77777777" w:rsidR="000C03AA" w:rsidRPr="000C03AA" w:rsidRDefault="000C03AA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F966F4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F721C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9835A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72" w:right="-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0CBBE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50CC5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72" w:right="-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C7BCC0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A11420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03AA" w:rsidRPr="00D81A00" w14:paraId="70D51CD4" w14:textId="77777777" w:rsidTr="00A5687F">
        <w:trPr>
          <w:trHeight w:val="407"/>
        </w:trPr>
        <w:tc>
          <w:tcPr>
            <w:tcW w:w="4027" w:type="dxa"/>
          </w:tcPr>
          <w:p w14:paraId="4992C848" w14:textId="77777777" w:rsidR="000C03AA" w:rsidRPr="000C03AA" w:rsidRDefault="000C03AA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C03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1F1A4B66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B4858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7A32BF6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891"/>
              </w:tabs>
              <w:ind w:left="-108" w:right="-18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9DA6DF5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BB937EE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08" w:right="-2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BA37CE8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9" w:type="dxa"/>
          </w:tcPr>
          <w:p w14:paraId="69FB82C8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7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C03AA" w:rsidRPr="00D81A00" w14:paraId="0F3E7C25" w14:textId="77777777" w:rsidTr="00A5687F">
        <w:tc>
          <w:tcPr>
            <w:tcW w:w="4027" w:type="dxa"/>
          </w:tcPr>
          <w:p w14:paraId="3ABFD99E" w14:textId="77777777" w:rsidR="000C03AA" w:rsidRPr="000C03AA" w:rsidRDefault="000C03AA" w:rsidP="00A5687F">
            <w:pPr>
              <w:ind w:lef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D0C4BC0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2FE4A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A201F9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891"/>
              </w:tabs>
              <w:spacing w:line="240" w:lineRule="auto"/>
              <w:ind w:left="-108" w:right="-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283ED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FBE61A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B74677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C1726F6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03AA" w:rsidRPr="00D81A00" w14:paraId="39E03208" w14:textId="77777777" w:rsidTr="00A5687F">
        <w:tc>
          <w:tcPr>
            <w:tcW w:w="4027" w:type="dxa"/>
          </w:tcPr>
          <w:p w14:paraId="6B2D4392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428637B8" w14:textId="3D48BCA5" w:rsidR="000C03AA" w:rsidRPr="000C03AA" w:rsidRDefault="00572A5B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27,531</w:t>
            </w:r>
          </w:p>
        </w:tc>
        <w:tc>
          <w:tcPr>
            <w:tcW w:w="270" w:type="dxa"/>
          </w:tcPr>
          <w:p w14:paraId="3214551A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19651" w14:textId="4EC4C9E5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</w:rPr>
              <w:t>30,470</w:t>
            </w:r>
          </w:p>
        </w:tc>
        <w:tc>
          <w:tcPr>
            <w:tcW w:w="270" w:type="dxa"/>
          </w:tcPr>
          <w:p w14:paraId="2AC09365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E347BC" w14:textId="0CF2CE83" w:rsidR="000C03AA" w:rsidRPr="000C03AA" w:rsidRDefault="00091BB2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7,983</w:t>
            </w:r>
          </w:p>
        </w:tc>
        <w:tc>
          <w:tcPr>
            <w:tcW w:w="270" w:type="dxa"/>
          </w:tcPr>
          <w:p w14:paraId="0243BA10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B45A537" w14:textId="01CAF780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sz w:val="30"/>
                <w:szCs w:val="30"/>
              </w:rPr>
              <w:t>8,176</w:t>
            </w:r>
          </w:p>
        </w:tc>
      </w:tr>
      <w:tr w:rsidR="000C03AA" w:rsidRPr="00D81A00" w14:paraId="72826CB0" w14:textId="77777777" w:rsidTr="00A5687F">
        <w:trPr>
          <w:trHeight w:val="380"/>
        </w:trPr>
        <w:tc>
          <w:tcPr>
            <w:tcW w:w="4027" w:type="dxa"/>
          </w:tcPr>
          <w:p w14:paraId="557DAE4C" w14:textId="77777777" w:rsidR="000C03AA" w:rsidRPr="001C4B69" w:rsidRDefault="000C03AA" w:rsidP="0047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4B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94813C" w14:textId="04C663A2" w:rsidR="000C03AA" w:rsidRPr="000C03AA" w:rsidRDefault="00572A5B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27,531</w:t>
            </w:r>
          </w:p>
        </w:tc>
        <w:tc>
          <w:tcPr>
            <w:tcW w:w="270" w:type="dxa"/>
          </w:tcPr>
          <w:p w14:paraId="492EBCA7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08350D" w14:textId="1E1D0A10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6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30,470</w:t>
            </w:r>
          </w:p>
        </w:tc>
        <w:tc>
          <w:tcPr>
            <w:tcW w:w="270" w:type="dxa"/>
          </w:tcPr>
          <w:p w14:paraId="52E7FA28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74A07B" w14:textId="5A8231B9" w:rsidR="000C03AA" w:rsidRPr="000C03AA" w:rsidRDefault="00091BB2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7,983</w:t>
            </w:r>
          </w:p>
        </w:tc>
        <w:tc>
          <w:tcPr>
            <w:tcW w:w="270" w:type="dxa"/>
          </w:tcPr>
          <w:p w14:paraId="1D3D6142" w14:textId="77777777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6C8DAE5" w14:textId="661F4FDB" w:rsidR="000C03AA" w:rsidRPr="000C03AA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3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8,176</w:t>
            </w:r>
          </w:p>
        </w:tc>
      </w:tr>
    </w:tbl>
    <w:p w14:paraId="5F8327E2" w14:textId="77777777" w:rsidR="00D12813" w:rsidRPr="00147F69" w:rsidRDefault="00D12813" w:rsidP="004A1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91" w:type="dxa"/>
        <w:tblInd w:w="451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9"/>
        <w:gridCol w:w="1072"/>
        <w:gridCol w:w="288"/>
        <w:gridCol w:w="1077"/>
        <w:gridCol w:w="276"/>
        <w:gridCol w:w="1076"/>
        <w:gridCol w:w="276"/>
        <w:gridCol w:w="1077"/>
      </w:tblGrid>
      <w:tr w:rsidR="00E74891" w:rsidRPr="003054FD" w14:paraId="505958AB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459DF573" w14:textId="77777777" w:rsidR="00E74891" w:rsidRPr="003054FD" w:rsidRDefault="00E74891" w:rsidP="005A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98" w:hanging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tcBorders>
              <w:top w:val="nil"/>
              <w:bottom w:val="nil"/>
            </w:tcBorders>
          </w:tcPr>
          <w:p w14:paraId="57DE0947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7C16D416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9" w:type="dxa"/>
            <w:gridSpan w:val="3"/>
            <w:tcBorders>
              <w:top w:val="nil"/>
              <w:bottom w:val="nil"/>
            </w:tcBorders>
          </w:tcPr>
          <w:p w14:paraId="12D35465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03AA" w:rsidRPr="003054FD" w14:paraId="3D35EA2A" w14:textId="77777777" w:rsidTr="00147F69">
        <w:tc>
          <w:tcPr>
            <w:tcW w:w="4049" w:type="dxa"/>
            <w:tcBorders>
              <w:top w:val="nil"/>
            </w:tcBorders>
          </w:tcPr>
          <w:p w14:paraId="0EAB77E2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</w:tcBorders>
          </w:tcPr>
          <w:p w14:paraId="6322D1D2" w14:textId="55B21518" w:rsidR="000C03AA" w:rsidRPr="00122E43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8" w:type="dxa"/>
            <w:tcBorders>
              <w:top w:val="nil"/>
            </w:tcBorders>
          </w:tcPr>
          <w:p w14:paraId="49D85262" w14:textId="77777777" w:rsidR="000C03AA" w:rsidRPr="00122E43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shd w:val="clear" w:color="auto" w:fill="auto"/>
          </w:tcPr>
          <w:p w14:paraId="0ADD656D" w14:textId="017B9948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6" w:type="dxa"/>
            <w:tcBorders>
              <w:top w:val="nil"/>
            </w:tcBorders>
            <w:shd w:val="clear" w:color="auto" w:fill="auto"/>
          </w:tcPr>
          <w:p w14:paraId="6A88C8AF" w14:textId="77777777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nil"/>
            </w:tcBorders>
          </w:tcPr>
          <w:p w14:paraId="1C87C35C" w14:textId="72CC23F4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7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6" w:type="dxa"/>
            <w:tcBorders>
              <w:top w:val="nil"/>
            </w:tcBorders>
            <w:shd w:val="clear" w:color="auto" w:fill="auto"/>
          </w:tcPr>
          <w:p w14:paraId="1F5E5579" w14:textId="77777777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shd w:val="clear" w:color="auto" w:fill="auto"/>
          </w:tcPr>
          <w:p w14:paraId="0101CD84" w14:textId="6C77D455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C03AA" w:rsidRPr="003054FD" w14:paraId="05D65463" w14:textId="77777777" w:rsidTr="00147F69">
        <w:tc>
          <w:tcPr>
            <w:tcW w:w="4049" w:type="dxa"/>
            <w:tcBorders>
              <w:top w:val="nil"/>
            </w:tcBorders>
          </w:tcPr>
          <w:p w14:paraId="5865235A" w14:textId="2AECEFD8" w:rsidR="000C03AA" w:rsidRPr="003054FD" w:rsidRDefault="00A5687F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A568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72" w:type="dxa"/>
            <w:tcBorders>
              <w:top w:val="nil"/>
            </w:tcBorders>
          </w:tcPr>
          <w:p w14:paraId="3B0A0DAF" w14:textId="56E7C4CF" w:rsidR="000C03AA" w:rsidRPr="00122E43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88" w:type="dxa"/>
            <w:tcBorders>
              <w:top w:val="nil"/>
            </w:tcBorders>
          </w:tcPr>
          <w:p w14:paraId="0BBBD230" w14:textId="77777777" w:rsidR="000C03AA" w:rsidRPr="00122E43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shd w:val="clear" w:color="auto" w:fill="auto"/>
          </w:tcPr>
          <w:p w14:paraId="3F7B2639" w14:textId="56154AAE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76" w:type="dxa"/>
            <w:tcBorders>
              <w:top w:val="nil"/>
            </w:tcBorders>
            <w:shd w:val="clear" w:color="auto" w:fill="auto"/>
          </w:tcPr>
          <w:p w14:paraId="727627AE" w14:textId="77777777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nil"/>
            </w:tcBorders>
            <w:shd w:val="clear" w:color="auto" w:fill="auto"/>
          </w:tcPr>
          <w:p w14:paraId="39DD2949" w14:textId="72BE7B25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76" w:type="dxa"/>
            <w:tcBorders>
              <w:top w:val="nil"/>
            </w:tcBorders>
            <w:shd w:val="clear" w:color="auto" w:fill="auto"/>
          </w:tcPr>
          <w:p w14:paraId="74859EB9" w14:textId="77777777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shd w:val="clear" w:color="auto" w:fill="auto"/>
          </w:tcPr>
          <w:p w14:paraId="45270ACE" w14:textId="58997A2A" w:rsidR="000C03AA" w:rsidRPr="00EF67FB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C03AA" w:rsidRPr="003054FD" w14:paraId="2DC0D7F3" w14:textId="77777777" w:rsidTr="00147F69">
        <w:tc>
          <w:tcPr>
            <w:tcW w:w="4049" w:type="dxa"/>
          </w:tcPr>
          <w:p w14:paraId="0A6FFB63" w14:textId="77777777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42" w:type="dxa"/>
            <w:gridSpan w:val="7"/>
          </w:tcPr>
          <w:p w14:paraId="050BB8E5" w14:textId="77777777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03AA" w:rsidRPr="003054FD" w14:paraId="7C80662A" w14:textId="77777777" w:rsidTr="00147F69">
        <w:tc>
          <w:tcPr>
            <w:tcW w:w="4049" w:type="dxa"/>
          </w:tcPr>
          <w:p w14:paraId="5A2945F0" w14:textId="024DDAE7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5142" w:type="dxa"/>
            <w:gridSpan w:val="7"/>
          </w:tcPr>
          <w:p w14:paraId="7C6CFF05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C03AA" w:rsidRPr="003054FD" w14:paraId="1B0CC4CF" w14:textId="77777777" w:rsidTr="00147F69">
        <w:tc>
          <w:tcPr>
            <w:tcW w:w="4049" w:type="dxa"/>
            <w:tcBorders>
              <w:bottom w:val="nil"/>
            </w:tcBorders>
          </w:tcPr>
          <w:p w14:paraId="64DC4321" w14:textId="7FD38736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2" w:type="dxa"/>
            <w:tcBorders>
              <w:bottom w:val="nil"/>
            </w:tcBorders>
          </w:tcPr>
          <w:p w14:paraId="71083C27" w14:textId="3A31F40E" w:rsidR="000C03AA" w:rsidRPr="003054F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311,611</w:t>
            </w:r>
          </w:p>
        </w:tc>
        <w:tc>
          <w:tcPr>
            <w:tcW w:w="288" w:type="dxa"/>
            <w:tcBorders>
              <w:bottom w:val="nil"/>
            </w:tcBorders>
          </w:tcPr>
          <w:p w14:paraId="63F884F9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5012385F" w14:textId="5A776880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213446">
              <w:rPr>
                <w:rFonts w:ascii="Angsana New" w:hAnsi="Angsana New"/>
                <w:sz w:val="30"/>
                <w:szCs w:val="30"/>
              </w:rPr>
              <w:t>332,339</w:t>
            </w:r>
          </w:p>
        </w:tc>
        <w:tc>
          <w:tcPr>
            <w:tcW w:w="276" w:type="dxa"/>
            <w:tcBorders>
              <w:bottom w:val="nil"/>
            </w:tcBorders>
          </w:tcPr>
          <w:p w14:paraId="66096E46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12D86480" w14:textId="5D902DB9" w:rsidR="000C03AA" w:rsidRPr="003054FD" w:rsidRDefault="00CA3FC8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311,611</w:t>
            </w:r>
          </w:p>
        </w:tc>
        <w:tc>
          <w:tcPr>
            <w:tcW w:w="276" w:type="dxa"/>
            <w:tcBorders>
              <w:bottom w:val="nil"/>
            </w:tcBorders>
          </w:tcPr>
          <w:p w14:paraId="129439A6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5B746327" w14:textId="15836C17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213446">
              <w:rPr>
                <w:rFonts w:ascii="Angsana New" w:hAnsi="Angsana New"/>
                <w:sz w:val="30"/>
                <w:szCs w:val="30"/>
              </w:rPr>
              <w:t>332,339</w:t>
            </w:r>
          </w:p>
        </w:tc>
      </w:tr>
      <w:tr w:rsidR="000C03AA" w:rsidRPr="003054FD" w14:paraId="1457E81B" w14:textId="77777777" w:rsidTr="00147F69">
        <w:tc>
          <w:tcPr>
            <w:tcW w:w="4049" w:type="dxa"/>
            <w:tcBorders>
              <w:bottom w:val="nil"/>
            </w:tcBorders>
          </w:tcPr>
          <w:p w14:paraId="6B3C38CA" w14:textId="70F724C4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0331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2" w:type="dxa"/>
            <w:tcBorders>
              <w:bottom w:val="nil"/>
            </w:tcBorders>
          </w:tcPr>
          <w:p w14:paraId="005B878F" w14:textId="296C93EE" w:rsidR="000C03AA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14:paraId="526C3B43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1D2A49AB" w14:textId="31F0E7A5" w:rsidR="000C03AA" w:rsidRPr="004D53D5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1344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  <w:tcBorders>
              <w:bottom w:val="nil"/>
            </w:tcBorders>
          </w:tcPr>
          <w:p w14:paraId="7A58DC31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  <w:vAlign w:val="bottom"/>
          </w:tcPr>
          <w:p w14:paraId="3E04310C" w14:textId="450FFD25" w:rsidR="000C03AA" w:rsidRDefault="00CA3FC8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tcBorders>
              <w:bottom w:val="nil"/>
            </w:tcBorders>
          </w:tcPr>
          <w:p w14:paraId="41DA6CE8" w14:textId="77777777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7390C80F" w14:textId="6DD65D09" w:rsidR="000C03AA" w:rsidRPr="004D53D5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213446">
              <w:rPr>
                <w:rFonts w:ascii="Angsana New" w:hAnsi="Angsana New"/>
                <w:sz w:val="30"/>
                <w:szCs w:val="30"/>
                <w:cs/>
              </w:rPr>
              <w:t>41</w:t>
            </w:r>
          </w:p>
        </w:tc>
      </w:tr>
      <w:tr w:rsidR="001C4B69" w:rsidRPr="003054FD" w14:paraId="703F1988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5F1BE220" w14:textId="544A779A" w:rsidR="001C4B69" w:rsidRPr="003054F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2" w:type="dxa"/>
            <w:tcBorders>
              <w:top w:val="nil"/>
              <w:bottom w:val="single" w:sz="4" w:space="0" w:color="auto"/>
            </w:tcBorders>
            <w:vAlign w:val="bottom"/>
          </w:tcPr>
          <w:p w14:paraId="4BBED7AA" w14:textId="59EF21D4" w:rsidR="001C4B69" w:rsidRPr="003054F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 w:rsidRPr="00CA3FC8">
              <w:rPr>
                <w:rFonts w:ascii="Angsana New" w:hAnsi="Angsana New"/>
                <w:sz w:val="30"/>
                <w:szCs w:val="30"/>
              </w:rPr>
              <w:t>19,822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3648021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14:paraId="719456FD" w14:textId="712C002D" w:rsidR="001C4B69" w:rsidRPr="003054F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13446">
              <w:rPr>
                <w:rFonts w:ascii="Angsana New" w:hAnsi="Angsana New"/>
                <w:sz w:val="30"/>
                <w:szCs w:val="30"/>
              </w:rPr>
              <w:t>14,829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62DA226B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  <w:vAlign w:val="bottom"/>
          </w:tcPr>
          <w:p w14:paraId="65673C1C" w14:textId="76F8E256" w:rsidR="001C4B69" w:rsidRPr="003054F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CA3FC8">
              <w:rPr>
                <w:rFonts w:ascii="Angsana New" w:hAnsi="Angsana New"/>
                <w:sz w:val="30"/>
                <w:szCs w:val="30"/>
              </w:rPr>
              <w:t>19,822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4479E4D3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14:paraId="134C46A6" w14:textId="6EB22542" w:rsidR="001C4B69" w:rsidRPr="003054F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213446">
              <w:rPr>
                <w:rFonts w:ascii="Angsana New" w:hAnsi="Angsana New"/>
                <w:sz w:val="30"/>
                <w:szCs w:val="30"/>
              </w:rPr>
              <w:t>14,829</w:t>
            </w:r>
          </w:p>
        </w:tc>
      </w:tr>
      <w:tr w:rsidR="001C4B69" w:rsidRPr="003054FD" w14:paraId="09C4D2F7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3FC35E55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6BA52" w14:textId="45F1A6F2" w:rsidR="001C4B69" w:rsidRPr="003054F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331,433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E26B4A8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D54D8" w14:textId="3587217D" w:rsidR="001C4B69" w:rsidRPr="00E1087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3446">
              <w:rPr>
                <w:rFonts w:ascii="Angsana New" w:hAnsi="Angsana New"/>
                <w:b/>
                <w:bCs/>
                <w:sz w:val="30"/>
                <w:szCs w:val="30"/>
              </w:rPr>
              <w:t>347,168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34DCA4B5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77D1D" w14:textId="4098826C" w:rsidR="001C4B69" w:rsidRPr="009A153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331,433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27776E58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BD0F146" w14:textId="167C6B3C" w:rsidR="001C4B69" w:rsidRPr="009A153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347,209</w:t>
            </w:r>
          </w:p>
        </w:tc>
      </w:tr>
      <w:tr w:rsidR="001C4B69" w:rsidRPr="003054FD" w14:paraId="6F278412" w14:textId="77777777" w:rsidTr="00147F69">
        <w:trPr>
          <w:trHeight w:val="432"/>
        </w:trPr>
        <w:tc>
          <w:tcPr>
            <w:tcW w:w="4049" w:type="dxa"/>
            <w:tcBorders>
              <w:top w:val="nil"/>
              <w:bottom w:val="nil"/>
            </w:tcBorders>
          </w:tcPr>
          <w:p w14:paraId="72C9BD68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nil"/>
            </w:tcBorders>
          </w:tcPr>
          <w:p w14:paraId="40743445" w14:textId="77777777" w:rsidR="001C4B69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5060DB6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  <w:vAlign w:val="bottom"/>
          </w:tcPr>
          <w:p w14:paraId="1448E65F" w14:textId="77777777" w:rsidR="001C4B69" w:rsidRPr="00E1087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4BBA8987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nil"/>
            </w:tcBorders>
            <w:vAlign w:val="bottom"/>
          </w:tcPr>
          <w:p w14:paraId="4E3AD0AA" w14:textId="77777777" w:rsidR="001C4B69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4163F4AE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</w:tcPr>
          <w:p w14:paraId="32AE98C5" w14:textId="77777777" w:rsidR="001C4B69" w:rsidRPr="009A153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4B69" w:rsidRPr="003054FD" w14:paraId="129F688C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182ADE53" w14:textId="15353C06" w:rsidR="001C4B69" w:rsidRPr="00834942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A948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3F9FC2A9" w14:textId="77777777" w:rsidR="001C4B69" w:rsidRPr="00855ABA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EFBA32F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46B04174" w14:textId="77777777" w:rsidR="001C4B69" w:rsidRPr="00E1087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72CBD0E2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101974D3" w14:textId="77777777" w:rsidR="001C4B69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3BA38CE8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0C617A59" w14:textId="77777777" w:rsidR="001C4B69" w:rsidRPr="009A153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4B69" w:rsidRPr="003054FD" w14:paraId="7EE191A6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21F756D8" w14:textId="3D7EFB47" w:rsidR="001C4B69" w:rsidRPr="00834942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2" w:type="dxa"/>
            <w:tcBorders>
              <w:top w:val="nil"/>
              <w:bottom w:val="nil"/>
            </w:tcBorders>
            <w:vAlign w:val="bottom"/>
          </w:tcPr>
          <w:p w14:paraId="28CB67EC" w14:textId="7D31B44E" w:rsidR="001C4B69" w:rsidRPr="00725E1F" w:rsidRDefault="0024056C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E5E9F34" w14:textId="77777777" w:rsidR="001C4B69" w:rsidRPr="00855ABA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F0E58E5" w14:textId="6AD6A070" w:rsidR="001C4B69" w:rsidRPr="00E1087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31C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54751C36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14:paraId="2BC82759" w14:textId="59989D33" w:rsidR="001C4B69" w:rsidRPr="00725E1F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389A521B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134CA84F" w14:textId="02E686FD" w:rsidR="001C4B69" w:rsidRPr="009A153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31C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1C4B69" w:rsidRPr="003054FD" w14:paraId="5DC15FD5" w14:textId="77777777" w:rsidTr="00147F69">
        <w:tc>
          <w:tcPr>
            <w:tcW w:w="4049" w:type="dxa"/>
            <w:tcBorders>
              <w:top w:val="nil"/>
              <w:bottom w:val="nil"/>
            </w:tcBorders>
          </w:tcPr>
          <w:p w14:paraId="188BD9A6" w14:textId="7E9BE1CC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96AA7" w14:textId="7C0F2711" w:rsidR="001C4B69" w:rsidRDefault="0024056C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7ED6F18" w14:textId="77777777" w:rsidR="001C4B69" w:rsidRPr="003054F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BD12B" w14:textId="11DF5E6B" w:rsidR="001C4B69" w:rsidRPr="00E1087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31C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28245CBA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61A06" w14:textId="6B1CFBAA" w:rsidR="001C4B69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276" w:type="dxa"/>
            <w:tcBorders>
              <w:top w:val="nil"/>
              <w:bottom w:val="nil"/>
            </w:tcBorders>
          </w:tcPr>
          <w:p w14:paraId="0321127A" w14:textId="77777777" w:rsidR="001C4B69" w:rsidRPr="009A153D" w:rsidRDefault="001C4B69" w:rsidP="001C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6CE91F0" w14:textId="16625EE9" w:rsidR="001C4B69" w:rsidRPr="009A153D" w:rsidRDefault="001C4B69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31C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</w:tr>
    </w:tbl>
    <w:p w14:paraId="04CBE163" w14:textId="77777777" w:rsidR="00E0331C" w:rsidRDefault="00E0331C"/>
    <w:p w14:paraId="5E68A69E" w14:textId="77777777" w:rsidR="000C03AA" w:rsidRDefault="000C03AA" w:rsidP="00147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</w:pPr>
      <w:r>
        <w:br w:type="page"/>
      </w:r>
    </w:p>
    <w:tbl>
      <w:tblPr>
        <w:tblW w:w="9135" w:type="dxa"/>
        <w:tblInd w:w="504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9"/>
        <w:gridCol w:w="1077"/>
        <w:gridCol w:w="280"/>
        <w:gridCol w:w="1082"/>
        <w:gridCol w:w="266"/>
        <w:gridCol w:w="1082"/>
        <w:gridCol w:w="267"/>
        <w:gridCol w:w="1082"/>
      </w:tblGrid>
      <w:tr w:rsidR="000F3EC3" w:rsidRPr="003054FD" w14:paraId="18CC781A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FC564BF" w14:textId="472B2CF6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</w:tcPr>
          <w:p w14:paraId="13FB120E" w14:textId="0F34A28A" w:rsidR="000F3EC3" w:rsidRPr="004D53D5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1F04F39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tcBorders>
              <w:top w:val="nil"/>
              <w:bottom w:val="nil"/>
            </w:tcBorders>
            <w:vAlign w:val="bottom"/>
          </w:tcPr>
          <w:p w14:paraId="18F8B88B" w14:textId="6A7B0AB9" w:rsidR="000F3EC3" w:rsidRPr="00BC7646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03AA" w:rsidRPr="003054FD" w14:paraId="6EC9A82E" w14:textId="77777777" w:rsidTr="00A5687F">
        <w:trPr>
          <w:trHeight w:val="60"/>
        </w:trPr>
        <w:tc>
          <w:tcPr>
            <w:tcW w:w="3999" w:type="dxa"/>
            <w:tcBorders>
              <w:top w:val="nil"/>
            </w:tcBorders>
          </w:tcPr>
          <w:p w14:paraId="5074FFA9" w14:textId="4FBCEFA4" w:rsidR="000C03AA" w:rsidRPr="003054FD" w:rsidRDefault="000C03AA" w:rsidP="000C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3380E8BC" w14:textId="54C7611D" w:rsidR="000C03AA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0" w:type="dxa"/>
            <w:tcBorders>
              <w:top w:val="nil"/>
            </w:tcBorders>
          </w:tcPr>
          <w:p w14:paraId="736D552D" w14:textId="77777777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</w:tcPr>
          <w:p w14:paraId="44699A3B" w14:textId="2124F995" w:rsidR="000C03AA" w:rsidRPr="004D53D5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  <w:tcBorders>
              <w:top w:val="nil"/>
            </w:tcBorders>
            <w:shd w:val="clear" w:color="auto" w:fill="auto"/>
          </w:tcPr>
          <w:p w14:paraId="224E9F14" w14:textId="77777777" w:rsidR="000C03AA" w:rsidRPr="009A153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14:paraId="3D398D58" w14:textId="4502FE1E" w:rsidR="000C03AA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  <w:tcBorders>
              <w:top w:val="nil"/>
            </w:tcBorders>
            <w:shd w:val="clear" w:color="auto" w:fill="auto"/>
          </w:tcPr>
          <w:p w14:paraId="63F042F5" w14:textId="77777777" w:rsidR="000C03AA" w:rsidRPr="009A153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</w:tcPr>
          <w:p w14:paraId="1345909E" w14:textId="678B6B2E" w:rsidR="000C03AA" w:rsidRPr="00BC7646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C03AA" w:rsidRPr="003054FD" w14:paraId="1DC31E86" w14:textId="77777777" w:rsidTr="00A5687F">
        <w:tc>
          <w:tcPr>
            <w:tcW w:w="3999" w:type="dxa"/>
            <w:tcBorders>
              <w:top w:val="nil"/>
            </w:tcBorders>
          </w:tcPr>
          <w:p w14:paraId="2BA38597" w14:textId="675C293A" w:rsidR="000C03AA" w:rsidRPr="003054FD" w:rsidRDefault="00A5687F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68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77" w:type="dxa"/>
            <w:tcBorders>
              <w:top w:val="nil"/>
            </w:tcBorders>
          </w:tcPr>
          <w:p w14:paraId="3B48B61E" w14:textId="708A69C9" w:rsidR="000C03AA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80" w:type="dxa"/>
            <w:tcBorders>
              <w:top w:val="nil"/>
            </w:tcBorders>
          </w:tcPr>
          <w:p w14:paraId="6F7F6294" w14:textId="77777777" w:rsidR="000C03AA" w:rsidRPr="003054F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</w:tcPr>
          <w:p w14:paraId="04F5C520" w14:textId="434053D1" w:rsidR="000C03AA" w:rsidRPr="004D53D5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66" w:type="dxa"/>
            <w:tcBorders>
              <w:top w:val="nil"/>
            </w:tcBorders>
            <w:shd w:val="clear" w:color="auto" w:fill="auto"/>
          </w:tcPr>
          <w:p w14:paraId="63980BC1" w14:textId="77777777" w:rsidR="000C03AA" w:rsidRPr="009A153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</w:tcPr>
          <w:p w14:paraId="5B07CE9E" w14:textId="40295D55" w:rsidR="000C03AA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67" w:type="dxa"/>
            <w:tcBorders>
              <w:top w:val="nil"/>
            </w:tcBorders>
            <w:shd w:val="clear" w:color="auto" w:fill="auto"/>
          </w:tcPr>
          <w:p w14:paraId="558E65A1" w14:textId="77777777" w:rsidR="000C03AA" w:rsidRPr="009A153D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</w:tcBorders>
            <w:shd w:val="clear" w:color="auto" w:fill="auto"/>
          </w:tcPr>
          <w:p w14:paraId="52DDB059" w14:textId="0D060594" w:rsidR="000C03AA" w:rsidRPr="00BC7646" w:rsidRDefault="000C03AA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F3EC3" w:rsidRPr="003054FD" w14:paraId="0E866272" w14:textId="77777777" w:rsidTr="00A5687F">
        <w:tc>
          <w:tcPr>
            <w:tcW w:w="3999" w:type="dxa"/>
          </w:tcPr>
          <w:p w14:paraId="63C47416" w14:textId="0BE77983" w:rsidR="000F3EC3" w:rsidRPr="003054FD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189675592"/>
          </w:p>
        </w:tc>
        <w:tc>
          <w:tcPr>
            <w:tcW w:w="5136" w:type="dxa"/>
            <w:gridSpan w:val="7"/>
          </w:tcPr>
          <w:p w14:paraId="38E04366" w14:textId="49B5A98D" w:rsidR="000F3EC3" w:rsidRPr="00BC7646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5ABA" w:rsidRPr="003054FD" w14:paraId="40133835" w14:textId="77777777" w:rsidTr="00A5687F">
        <w:tc>
          <w:tcPr>
            <w:tcW w:w="3999" w:type="dxa"/>
          </w:tcPr>
          <w:p w14:paraId="7EECDF2C" w14:textId="71C65A92" w:rsidR="00855ABA" w:rsidRPr="00855ABA" w:rsidRDefault="00855ABA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5A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136" w:type="dxa"/>
            <w:gridSpan w:val="7"/>
          </w:tcPr>
          <w:p w14:paraId="603A8528" w14:textId="77777777" w:rsidR="00855ABA" w:rsidRPr="003054FD" w:rsidRDefault="00855ABA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F3EC3" w:rsidRPr="003054FD" w14:paraId="26FA38F7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013595E1" w14:textId="365CAEEF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931AF7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FC37848" w14:textId="2532CF8C" w:rsidR="000F3EC3" w:rsidRPr="00785150" w:rsidRDefault="0024056C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3,695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08EA4E0F" w14:textId="77777777" w:rsidR="000F3EC3" w:rsidRPr="003054F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1FC143AF" w14:textId="7BFF79BB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13446"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44E46D2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59FFD39C" w14:textId="78C080D4" w:rsidR="000F3EC3" w:rsidRPr="00785150" w:rsidRDefault="00CA3FC8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3,695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4665E209" w14:textId="77777777" w:rsidR="000F3EC3" w:rsidRPr="009A153D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4D9D4F5B" w14:textId="2F81D365" w:rsidR="000F3EC3" w:rsidRPr="00931AF7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60BD7">
              <w:rPr>
                <w:rFonts w:ascii="Angsana New" w:hAnsi="Angsana New"/>
                <w:sz w:val="30"/>
                <w:szCs w:val="30"/>
              </w:rPr>
              <w:t>3,155</w:t>
            </w:r>
          </w:p>
        </w:tc>
      </w:tr>
      <w:tr w:rsidR="000F3EC3" w:rsidRPr="003054FD" w14:paraId="4DF09F09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F4466A0" w14:textId="5BB804FC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14:paraId="7E220DDE" w14:textId="2950E755" w:rsidR="000F3EC3" w:rsidRPr="00931AF7" w:rsidRDefault="0024056C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31A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7B7B06B0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14:paraId="39BC96AF" w14:textId="50189041" w:rsidR="000F3EC3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2ED7E16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14:paraId="3C0AC28C" w14:textId="5B5CD885" w:rsidR="000F3EC3" w:rsidRPr="00785150" w:rsidRDefault="00CA3FC8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17,391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3D64350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4DE10E5B" w14:textId="2B6FB7DA" w:rsidR="000F3EC3" w:rsidRPr="00BC7646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60BD7">
              <w:rPr>
                <w:rFonts w:ascii="Angsana New" w:hAnsi="Angsana New"/>
                <w:sz w:val="30"/>
                <w:szCs w:val="30"/>
              </w:rPr>
              <w:t>18,370</w:t>
            </w:r>
          </w:p>
        </w:tc>
      </w:tr>
      <w:tr w:rsidR="000F3EC3" w:rsidRPr="003054FD" w14:paraId="71A70FB7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3EF41565" w14:textId="2BD68AD8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4E5A04E" w14:textId="19023D50" w:rsidR="000F3EC3" w:rsidRPr="00931AF7" w:rsidRDefault="0024056C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</w:rPr>
              <w:t>3,695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6843974A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FF29D" w14:textId="44C02302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</w:rPr>
              <w:t>3,228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2DB26C2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AC361" w14:textId="1CD9FCF2" w:rsidR="000F3EC3" w:rsidRPr="00931AF7" w:rsidRDefault="00CA3FC8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</w:rPr>
              <w:t>21,086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6D65774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7E5B03D" w14:textId="593725BD" w:rsidR="000F3EC3" w:rsidRPr="00931AF7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</w:rPr>
              <w:t>21,525</w:t>
            </w:r>
          </w:p>
        </w:tc>
      </w:tr>
      <w:bookmarkEnd w:id="0"/>
      <w:tr w:rsidR="000F3EC3" w:rsidRPr="003054FD" w14:paraId="5C0EAAF2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3B039C04" w14:textId="77777777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14852B95" w14:textId="77777777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3E5BCB5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2F8553D5" w14:textId="77777777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8EDD152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6840072" w14:textId="77777777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5111DE18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35821FE7" w14:textId="77777777" w:rsidR="000F3EC3" w:rsidRPr="00931AF7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3EC3" w:rsidRPr="003054FD" w14:paraId="3EEA68DE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6749245A" w14:textId="6C03FCDB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A948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7C04867B" w14:textId="77777777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4A80B34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4DC2A0BB" w14:textId="77777777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E9D13C7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2B0C9E13" w14:textId="77777777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E18FE25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3FDA909B" w14:textId="77777777" w:rsidR="000F3EC3" w:rsidRPr="00931AF7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3EC3" w:rsidRPr="003054FD" w14:paraId="32B131CA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45411D55" w14:textId="6C750A7C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931AF7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6E0F178C" w14:textId="0CCDE77D" w:rsidR="000F3EC3" w:rsidRPr="0024056C" w:rsidRDefault="0024056C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4056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5407559C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386C3656" w14:textId="28230FF8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213446">
              <w:rPr>
                <w:rFonts w:ascii="Angsana New" w:hAnsi="Angsana New"/>
                <w:sz w:val="30"/>
                <w:szCs w:val="30"/>
              </w:rPr>
              <w:t>65,475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A6D53F7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3F3AF296" w14:textId="4788D664" w:rsidR="000F3EC3" w:rsidRPr="00CA3FC8" w:rsidRDefault="00CA3FC8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CA3FC8">
              <w:rPr>
                <w:rFonts w:ascii="Angsana New" w:hAnsi="Angsana New"/>
                <w:sz w:val="30"/>
                <w:szCs w:val="30"/>
              </w:rPr>
              <w:t>6</w:t>
            </w:r>
            <w:r w:rsidR="00B856B5">
              <w:rPr>
                <w:rFonts w:ascii="Angsana New" w:hAnsi="Angsana New"/>
                <w:sz w:val="30"/>
                <w:szCs w:val="30"/>
              </w:rPr>
              <w:t>0,937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537945C0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6E75A7BF" w14:textId="7DA434CC" w:rsidR="000F3EC3" w:rsidRPr="00931AF7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60BD7">
              <w:rPr>
                <w:rFonts w:ascii="Angsana New" w:hAnsi="Angsana New"/>
                <w:sz w:val="30"/>
                <w:szCs w:val="30"/>
              </w:rPr>
              <w:t>63,964</w:t>
            </w:r>
          </w:p>
        </w:tc>
      </w:tr>
      <w:tr w:rsidR="000F3EC3" w:rsidRPr="003054FD" w14:paraId="49CF6C3B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67480E85" w14:textId="1D121670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261F216" w14:textId="518BED0A" w:rsidR="000F3EC3" w:rsidRPr="00931AF7" w:rsidRDefault="0024056C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</w:rPr>
              <w:t>61,594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129113CE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2B18932" w14:textId="6CE48BF4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</w:rPr>
              <w:t>65,475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FE92851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BC8D82" w14:textId="2540B20C" w:rsidR="000F3EC3" w:rsidRPr="00931AF7" w:rsidRDefault="00CA3FC8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856B5" w:rsidRPr="00931AF7">
              <w:rPr>
                <w:rFonts w:ascii="Angsana New" w:hAnsi="Angsana New"/>
                <w:b/>
                <w:bCs/>
                <w:sz w:val="30"/>
                <w:szCs w:val="30"/>
              </w:rPr>
              <w:t>0,937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628D8526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A39E33C" w14:textId="43D8A316" w:rsidR="000F3EC3" w:rsidRPr="00931AF7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</w:rPr>
              <w:t>63,964</w:t>
            </w:r>
          </w:p>
        </w:tc>
      </w:tr>
      <w:tr w:rsidR="000F3EC3" w:rsidRPr="003054FD" w14:paraId="189EA354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2A263B98" w14:textId="68F54A79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nil"/>
            </w:tcBorders>
          </w:tcPr>
          <w:p w14:paraId="17C8FAEE" w14:textId="2536E8BD" w:rsidR="000F3EC3" w:rsidRPr="00785150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144F4598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</w:tcPr>
          <w:p w14:paraId="402D967C" w14:textId="468B59E6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FF2EAB7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</w:tcPr>
          <w:p w14:paraId="152335E4" w14:textId="6B04B215" w:rsidR="000F3EC3" w:rsidRPr="00785150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2D72347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</w:tcPr>
          <w:p w14:paraId="12711E28" w14:textId="2E30AE31" w:rsidR="000F3EC3" w:rsidRPr="00931AF7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3EC3" w:rsidRPr="003054FD" w14:paraId="086FDE7D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DF8E9B8" w14:textId="730902F1" w:rsidR="000F3EC3" w:rsidRPr="00855ABA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512B3593" w14:textId="3BC2DB80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01B31A74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4F0A83A5" w14:textId="3D6B9265" w:rsidR="000F3EC3" w:rsidRPr="00DD1962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16930ED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1B86D8BB" w14:textId="62DBFED0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F352F3D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5661FE91" w14:textId="2CCB4E66" w:rsidR="000F3EC3" w:rsidRPr="00BC7646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3EC3" w:rsidRPr="003054FD" w14:paraId="1554F7F3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424EB40A" w14:textId="0E8B7AEC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931AF7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14:paraId="605DB707" w14:textId="3DD33623" w:rsidR="000F3EC3" w:rsidRDefault="0024056C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1,356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064367C1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14:paraId="62F01347" w14:textId="06DFB4BA" w:rsidR="000F3EC3" w:rsidRPr="00DD1962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60BD7">
              <w:rPr>
                <w:rFonts w:ascii="Angsana New" w:hAnsi="Angsana New"/>
                <w:sz w:val="30"/>
                <w:szCs w:val="30"/>
              </w:rPr>
              <w:t>1,636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F208587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14:paraId="0DAF53C1" w14:textId="291D5D6D" w:rsidR="000F3EC3" w:rsidRDefault="00543348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1,356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1A2CC013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41D14BC7" w14:textId="57ECDB9E" w:rsidR="000F3EC3" w:rsidRPr="00BC7646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60BD7">
              <w:rPr>
                <w:rFonts w:ascii="Angsana New" w:hAnsi="Angsana New"/>
                <w:sz w:val="30"/>
                <w:szCs w:val="30"/>
              </w:rPr>
              <w:t>1,636</w:t>
            </w:r>
          </w:p>
        </w:tc>
      </w:tr>
      <w:tr w:rsidR="000F3EC3" w:rsidRPr="003054FD" w14:paraId="502F0CBC" w14:textId="77777777" w:rsidTr="00A5687F">
        <w:tc>
          <w:tcPr>
            <w:tcW w:w="3999" w:type="dxa"/>
            <w:tcBorders>
              <w:top w:val="nil"/>
              <w:bottom w:val="nil"/>
            </w:tcBorders>
          </w:tcPr>
          <w:p w14:paraId="784C4066" w14:textId="2FD52AC8" w:rsidR="000F3EC3" w:rsidRPr="00931AF7" w:rsidRDefault="000F3EC3" w:rsidP="00A5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098" w:hanging="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04F7122" w14:textId="32C169A4" w:rsidR="000F3EC3" w:rsidRPr="00931AF7" w:rsidRDefault="0024056C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</w:rPr>
              <w:t>1,356</w:t>
            </w:r>
          </w:p>
        </w:tc>
        <w:tc>
          <w:tcPr>
            <w:tcW w:w="280" w:type="dxa"/>
            <w:tcBorders>
              <w:top w:val="nil"/>
              <w:bottom w:val="nil"/>
            </w:tcBorders>
          </w:tcPr>
          <w:p w14:paraId="22B3E45E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A4CBAC5" w14:textId="162C40FD" w:rsidR="000F3EC3" w:rsidRPr="00931AF7" w:rsidRDefault="000F3EC3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</w:rPr>
              <w:t>1,636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CA6027E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7BA56F8" w14:textId="72C29349" w:rsidR="000F3EC3" w:rsidRPr="00931AF7" w:rsidRDefault="00543348" w:rsidP="0093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</w:rPr>
              <w:t>1,356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32A72E9A" w14:textId="77777777" w:rsidR="000F3EC3" w:rsidRPr="00931AF7" w:rsidRDefault="000F3EC3" w:rsidP="000F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2B3A0DC" w14:textId="54FBA2ED" w:rsidR="000F3EC3" w:rsidRPr="00931AF7" w:rsidRDefault="000F3EC3" w:rsidP="0014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1AF7">
              <w:rPr>
                <w:rFonts w:ascii="Angsana New" w:hAnsi="Angsana New"/>
                <w:b/>
                <w:bCs/>
                <w:sz w:val="30"/>
                <w:szCs w:val="30"/>
              </w:rPr>
              <w:t>1,636</w:t>
            </w:r>
          </w:p>
        </w:tc>
      </w:tr>
    </w:tbl>
    <w:p w14:paraId="13328B63" w14:textId="5A2D1D7B" w:rsidR="00C822CB" w:rsidRPr="00386A69" w:rsidRDefault="00C822CB" w:rsidP="00E241C6">
      <w:pPr>
        <w:rPr>
          <w:rFonts w:asciiTheme="majorBidi" w:hAnsiTheme="majorBidi" w:cstheme="majorBidi"/>
          <w:sz w:val="30"/>
          <w:szCs w:val="30"/>
        </w:rPr>
      </w:pPr>
    </w:p>
    <w:p w14:paraId="151A0F90" w14:textId="77777777" w:rsidR="00C37736" w:rsidRPr="003054FD" w:rsidRDefault="00C37736" w:rsidP="00BE5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054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  <w:r w:rsidRPr="003054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3D3BC70" w14:textId="77777777" w:rsidR="00C37736" w:rsidRPr="003054FD" w:rsidRDefault="00C37736" w:rsidP="00C37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F0E637" w14:textId="40FE91F8" w:rsidR="008543E1" w:rsidRPr="003054FD" w:rsidRDefault="00C31DA7" w:rsidP="00147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1686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C03AA">
        <w:rPr>
          <w:rFonts w:ascii="Angsana New" w:hAnsi="Angsana New"/>
          <w:sz w:val="30"/>
          <w:szCs w:val="30"/>
        </w:rPr>
        <w:t xml:space="preserve">31 </w:t>
      </w:r>
      <w:r w:rsidR="000C03AA">
        <w:rPr>
          <w:rFonts w:ascii="Angsana New" w:hAnsi="Angsana New" w:hint="cs"/>
          <w:sz w:val="30"/>
          <w:szCs w:val="30"/>
          <w:cs/>
        </w:rPr>
        <w:t>มีนาคม</w:t>
      </w:r>
      <w:r w:rsidR="000C03AA" w:rsidRPr="00E16865">
        <w:rPr>
          <w:rFonts w:ascii="Angsana New" w:hAnsi="Angsana New" w:hint="cs"/>
          <w:sz w:val="30"/>
          <w:szCs w:val="30"/>
          <w:cs/>
        </w:rPr>
        <w:t xml:space="preserve"> </w:t>
      </w:r>
      <w:r w:rsidR="00E0331C" w:rsidRPr="00E0331C">
        <w:rPr>
          <w:rFonts w:ascii="Angsana New" w:hAnsi="Angsana New"/>
          <w:sz w:val="30"/>
          <w:szCs w:val="30"/>
        </w:rPr>
        <w:t>256</w:t>
      </w:r>
      <w:r w:rsidR="000C03AA">
        <w:rPr>
          <w:rFonts w:ascii="Angsana New" w:hAnsi="Angsana New" w:hint="cs"/>
          <w:sz w:val="30"/>
          <w:szCs w:val="30"/>
          <w:cs/>
        </w:rPr>
        <w:t>8</w:t>
      </w:r>
      <w:r w:rsidR="00E0331C" w:rsidRPr="00E0331C">
        <w:rPr>
          <w:rFonts w:ascii="Angsana New" w:hAnsi="Angsana New"/>
          <w:sz w:val="30"/>
          <w:szCs w:val="30"/>
        </w:rPr>
        <w:t xml:space="preserve"> </w:t>
      </w:r>
      <w:r w:rsidRPr="002A364B">
        <w:rPr>
          <w:rFonts w:ascii="Angsana New" w:hAnsi="Angsana New" w:hint="cs"/>
          <w:sz w:val="30"/>
          <w:szCs w:val="30"/>
          <w:cs/>
        </w:rPr>
        <w:t>บริษัทใหญ่ค้ำ</w:t>
      </w:r>
      <w:r w:rsidRPr="00DC1F24">
        <w:rPr>
          <w:rFonts w:ascii="Angsana New" w:hAnsi="Angsana New" w:hint="cs"/>
          <w:sz w:val="30"/>
          <w:szCs w:val="30"/>
          <w:cs/>
        </w:rPr>
        <w:t>ประกันวงเงินสินเชื่อที่บริษัทได้รับจากธนาคาร</w:t>
      </w:r>
      <w:r w:rsidRPr="00B44225">
        <w:rPr>
          <w:rFonts w:ascii="Angsana New" w:hAnsi="Angsana New" w:hint="cs"/>
          <w:sz w:val="30"/>
          <w:szCs w:val="30"/>
          <w:cs/>
        </w:rPr>
        <w:t>จำนวน</w:t>
      </w:r>
      <w:r w:rsidR="000E1C46">
        <w:rPr>
          <w:rFonts w:ascii="Angsana New" w:hAnsi="Angsana New"/>
          <w:sz w:val="30"/>
          <w:szCs w:val="30"/>
        </w:rPr>
        <w:t xml:space="preserve"> </w:t>
      </w:r>
      <w:r w:rsidR="00CA3FC8">
        <w:rPr>
          <w:rFonts w:ascii="Angsana New" w:hAnsi="Angsana New"/>
          <w:sz w:val="30"/>
          <w:szCs w:val="30"/>
        </w:rPr>
        <w:t>6.1</w:t>
      </w:r>
      <w:r w:rsidRPr="00B44225">
        <w:rPr>
          <w:rFonts w:ascii="Angsana New" w:hAnsi="Angsana New"/>
          <w:sz w:val="30"/>
          <w:szCs w:val="30"/>
        </w:rPr>
        <w:t xml:space="preserve"> </w:t>
      </w:r>
      <w:r w:rsidRPr="00B44225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B44225">
        <w:rPr>
          <w:rFonts w:ascii="Angsana New" w:hAnsi="Angsana New" w:hint="cs"/>
          <w:i/>
          <w:iCs/>
          <w:sz w:val="30"/>
          <w:szCs w:val="30"/>
          <w:cs/>
        </w:rPr>
        <w:t>(เทียบเท่าจำนวนเงิ</w:t>
      </w:r>
      <w:r w:rsidR="00CB19AC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="00B83ED0">
        <w:rPr>
          <w:rFonts w:ascii="Angsana New" w:hAnsi="Angsana New"/>
          <w:i/>
          <w:iCs/>
          <w:sz w:val="30"/>
          <w:szCs w:val="30"/>
        </w:rPr>
        <w:t xml:space="preserve"> </w:t>
      </w:r>
      <w:r w:rsidR="00CA3FC8">
        <w:rPr>
          <w:rFonts w:ascii="Angsana New" w:hAnsi="Angsana New"/>
          <w:i/>
          <w:iCs/>
          <w:sz w:val="30"/>
          <w:szCs w:val="30"/>
        </w:rPr>
        <w:t>208</w:t>
      </w:r>
      <w:r w:rsidR="000C03AA">
        <w:rPr>
          <w:rFonts w:ascii="Angsana New" w:hAnsi="Angsana New"/>
          <w:i/>
          <w:iCs/>
          <w:sz w:val="30"/>
          <w:szCs w:val="30"/>
        </w:rPr>
        <w:t xml:space="preserve"> </w:t>
      </w:r>
      <w:r w:rsidRPr="00B4422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B44225">
        <w:rPr>
          <w:rFonts w:ascii="Angsana New" w:hAnsi="Angsana New" w:hint="cs"/>
          <w:sz w:val="30"/>
          <w:szCs w:val="30"/>
          <w:cs/>
        </w:rPr>
        <w:t xml:space="preserve"> และ</w:t>
      </w:r>
      <w:r w:rsidR="00C6210B">
        <w:rPr>
          <w:rFonts w:ascii="Angsana New" w:hAnsi="Angsana New"/>
          <w:sz w:val="30"/>
          <w:szCs w:val="30"/>
        </w:rPr>
        <w:t xml:space="preserve"> </w:t>
      </w:r>
      <w:r w:rsidR="00CA3FC8">
        <w:rPr>
          <w:rFonts w:ascii="Angsana New" w:hAnsi="Angsana New"/>
          <w:sz w:val="30"/>
          <w:szCs w:val="30"/>
        </w:rPr>
        <w:t>675</w:t>
      </w:r>
      <w:r w:rsidR="00C860A2" w:rsidRPr="00B44225">
        <w:rPr>
          <w:rFonts w:ascii="Angsana New" w:hAnsi="Angsana New"/>
          <w:sz w:val="30"/>
          <w:szCs w:val="30"/>
        </w:rPr>
        <w:t xml:space="preserve"> </w:t>
      </w:r>
      <w:r w:rsidRPr="00B4422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C3773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30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256</w:t>
      </w:r>
      <w:r w:rsidR="00E0331C">
        <w:rPr>
          <w:rFonts w:ascii="Angsana New" w:hAnsi="Angsana New"/>
          <w:i/>
          <w:iCs/>
          <w:sz w:val="30"/>
          <w:szCs w:val="30"/>
        </w:rPr>
        <w:t>7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: จำนวน</w:t>
      </w:r>
      <w:r w:rsidR="00E535D9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6.1</w:t>
      </w:r>
      <w:r w:rsidR="00B83ED0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ล้านเหรียญ</w:t>
      </w:r>
      <w:r w:rsidR="00DF5D71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สหรั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>ฐอเมริกา (เทียบเท่าจำนวนเงิน</w:t>
      </w:r>
      <w:r w:rsidR="00576C2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C4821">
        <w:rPr>
          <w:rFonts w:ascii="Angsana New" w:hAnsi="Angsana New"/>
          <w:i/>
          <w:iCs/>
          <w:sz w:val="30"/>
          <w:szCs w:val="30"/>
        </w:rPr>
        <w:t>198</w:t>
      </w:r>
      <w:r w:rsidR="00576C2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C73033" w:rsidRPr="003054FD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C73033">
        <w:rPr>
          <w:rFonts w:ascii="Angsana New" w:hAnsi="Angsana New" w:hint="cs"/>
          <w:sz w:val="30"/>
          <w:szCs w:val="30"/>
          <w:cs/>
        </w:rPr>
        <w:t xml:space="preserve"> </w:t>
      </w:r>
      <w:r w:rsidR="00C73033" w:rsidRPr="002D30E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73033">
        <w:rPr>
          <w:rFonts w:ascii="Angsana New" w:hAnsi="Angsana New" w:hint="cs"/>
          <w:sz w:val="30"/>
          <w:szCs w:val="30"/>
          <w:cs/>
        </w:rPr>
        <w:t xml:space="preserve"> </w:t>
      </w:r>
      <w:r w:rsidR="00DC4821">
        <w:rPr>
          <w:rFonts w:ascii="Angsana New" w:hAnsi="Angsana New"/>
          <w:i/>
          <w:iCs/>
          <w:sz w:val="30"/>
          <w:szCs w:val="30"/>
        </w:rPr>
        <w:t>6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75</w:t>
      </w:r>
      <w:r w:rsidR="002A364B" w:rsidRPr="003054FD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C3773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C17887" w:rsidRPr="003054FD">
        <w:rPr>
          <w:rFonts w:ascii="Angsana New" w:hAnsi="Angsana New" w:hint="cs"/>
          <w:sz w:val="30"/>
          <w:szCs w:val="30"/>
        </w:rPr>
        <w:tab/>
      </w:r>
    </w:p>
    <w:p w14:paraId="645158D4" w14:textId="77777777" w:rsidR="002C433A" w:rsidRPr="003054FD" w:rsidRDefault="002C433A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0BA4C0" w14:textId="77777777" w:rsidR="003F106E" w:rsidRDefault="003F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6E9C07" w14:textId="7CE8FBAA" w:rsidR="006D0F81" w:rsidRPr="003054FD" w:rsidRDefault="006D0F81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066484E6" w14:textId="77777777" w:rsidR="006D0F81" w:rsidRPr="003054FD" w:rsidRDefault="006D0F81" w:rsidP="006D0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92"/>
        <w:gridCol w:w="1262"/>
        <w:gridCol w:w="274"/>
        <w:gridCol w:w="1256"/>
        <w:gridCol w:w="273"/>
        <w:gridCol w:w="1239"/>
        <w:gridCol w:w="180"/>
        <w:gridCol w:w="1242"/>
      </w:tblGrid>
      <w:tr w:rsidR="006D0F81" w:rsidRPr="003054FD" w14:paraId="1CAC66A6" w14:textId="77777777" w:rsidTr="003F106E">
        <w:trPr>
          <w:cantSplit/>
          <w:trHeight w:val="428"/>
          <w:tblHeader/>
        </w:trPr>
        <w:tc>
          <w:tcPr>
            <w:tcW w:w="3492" w:type="dxa"/>
            <w:vAlign w:val="bottom"/>
            <w:hideMark/>
          </w:tcPr>
          <w:p w14:paraId="594B228D" w14:textId="77777777" w:rsidR="006D0F81" w:rsidRPr="003054FD" w:rsidRDefault="006D0F81" w:rsidP="00041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32796180" w14:textId="77777777" w:rsidR="006D0F81" w:rsidRPr="003054FD" w:rsidRDefault="006D0F81" w:rsidP="002A38C1">
            <w:pPr>
              <w:pStyle w:val="acctmergecolhdg"/>
              <w:spacing w:line="240" w:lineRule="auto"/>
              <w:ind w:left="-83" w:right="-101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054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3" w:type="dxa"/>
          </w:tcPr>
          <w:p w14:paraId="759E4303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661" w:type="dxa"/>
            <w:gridSpan w:val="3"/>
            <w:vAlign w:val="bottom"/>
          </w:tcPr>
          <w:p w14:paraId="537DD049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4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106E" w:rsidRPr="003054FD" w14:paraId="2650E8F0" w14:textId="77777777" w:rsidTr="003F106E">
        <w:trPr>
          <w:cantSplit/>
          <w:trHeight w:val="825"/>
          <w:tblHeader/>
        </w:trPr>
        <w:tc>
          <w:tcPr>
            <w:tcW w:w="3492" w:type="dxa"/>
            <w:vAlign w:val="bottom"/>
          </w:tcPr>
          <w:p w14:paraId="1CEAB7E3" w14:textId="77777777" w:rsidR="003F106E" w:rsidRPr="003054FD" w:rsidRDefault="003F106E" w:rsidP="003F106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3DC195C" w14:textId="77777777" w:rsidR="003F106E" w:rsidRDefault="003F106E" w:rsidP="003F106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04138B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4138B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739D412D" w14:textId="11AE5CE2" w:rsidR="003F106E" w:rsidRPr="003054FD" w:rsidRDefault="003F106E" w:rsidP="003F106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4" w:type="dxa"/>
            <w:vAlign w:val="bottom"/>
          </w:tcPr>
          <w:p w14:paraId="72DA40A6" w14:textId="77777777" w:rsidR="003F106E" w:rsidRPr="003054FD" w:rsidRDefault="003F106E" w:rsidP="003F106E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9EF1053" w14:textId="223FA963" w:rsidR="003F106E" w:rsidRPr="003054FD" w:rsidRDefault="003F106E" w:rsidP="003F106E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3" w:type="dxa"/>
          </w:tcPr>
          <w:p w14:paraId="235208E9" w14:textId="77777777" w:rsidR="003F106E" w:rsidRPr="003054FD" w:rsidRDefault="003F106E" w:rsidP="003F106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1D4DDDC8" w14:textId="77777777" w:rsidR="003F106E" w:rsidRDefault="003F106E" w:rsidP="002A38C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04138B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4138B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1D2C946F" w14:textId="4F41F655" w:rsidR="003F106E" w:rsidRPr="003054FD" w:rsidRDefault="003F106E" w:rsidP="002A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left="-83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 w:rsidRPr="003F106E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52472C3B" w14:textId="77777777" w:rsidR="003F106E" w:rsidRPr="003054FD" w:rsidRDefault="003F106E" w:rsidP="003F106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0F78BF55" w14:textId="0948A7C8" w:rsidR="003F106E" w:rsidRPr="003054FD" w:rsidRDefault="003F106E" w:rsidP="003F106E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3F106E" w:rsidRPr="003054FD" w14:paraId="68BBAEC6" w14:textId="77777777" w:rsidTr="003F106E">
        <w:trPr>
          <w:cantSplit/>
          <w:trHeight w:val="406"/>
          <w:tblHeader/>
        </w:trPr>
        <w:tc>
          <w:tcPr>
            <w:tcW w:w="3492" w:type="dxa"/>
            <w:vAlign w:val="bottom"/>
            <w:hideMark/>
          </w:tcPr>
          <w:p w14:paraId="0904F67D" w14:textId="77777777" w:rsidR="003F106E" w:rsidRPr="003054FD" w:rsidRDefault="003F106E" w:rsidP="003F106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726" w:type="dxa"/>
            <w:gridSpan w:val="7"/>
            <w:vAlign w:val="bottom"/>
            <w:hideMark/>
          </w:tcPr>
          <w:p w14:paraId="1E70CED6" w14:textId="77777777" w:rsidR="003F106E" w:rsidRPr="003054FD" w:rsidRDefault="003F106E" w:rsidP="003F106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4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054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54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F106E" w:rsidRPr="003054FD" w14:paraId="25041362" w14:textId="77777777" w:rsidTr="003F106E">
        <w:trPr>
          <w:cantSplit/>
          <w:trHeight w:val="406"/>
        </w:trPr>
        <w:tc>
          <w:tcPr>
            <w:tcW w:w="3492" w:type="dxa"/>
            <w:hideMark/>
          </w:tcPr>
          <w:p w14:paraId="032CC344" w14:textId="77777777" w:rsidR="003F106E" w:rsidRPr="003054FD" w:rsidRDefault="003F106E" w:rsidP="003F10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2" w:type="dxa"/>
          </w:tcPr>
          <w:p w14:paraId="674BB94E" w14:textId="1541B164" w:rsidR="003F106E" w:rsidRPr="003054FD" w:rsidRDefault="00543348" w:rsidP="0054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543348">
              <w:rPr>
                <w:rFonts w:ascii="Angsana New" w:hAnsi="Angsana New"/>
                <w:sz w:val="30"/>
                <w:szCs w:val="30"/>
              </w:rPr>
              <w:t>2,456,665</w:t>
            </w:r>
          </w:p>
        </w:tc>
        <w:tc>
          <w:tcPr>
            <w:tcW w:w="274" w:type="dxa"/>
          </w:tcPr>
          <w:p w14:paraId="5F10C89E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21ED39BB" w14:textId="7BF01C3A" w:rsidR="003F106E" w:rsidRPr="003054FD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DC4821">
              <w:rPr>
                <w:rFonts w:ascii="Angsana New" w:hAnsi="Angsana New"/>
                <w:sz w:val="30"/>
                <w:szCs w:val="30"/>
              </w:rPr>
              <w:t>2,530,788</w:t>
            </w:r>
          </w:p>
        </w:tc>
        <w:tc>
          <w:tcPr>
            <w:tcW w:w="273" w:type="dxa"/>
          </w:tcPr>
          <w:p w14:paraId="24CC76BA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2F39576" w14:textId="706B59EA" w:rsidR="003F106E" w:rsidRPr="003054FD" w:rsidRDefault="00543348" w:rsidP="0054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543348">
              <w:rPr>
                <w:rFonts w:ascii="Angsana New" w:hAnsi="Angsana New"/>
                <w:sz w:val="30"/>
                <w:szCs w:val="30"/>
              </w:rPr>
              <w:t>2,077,650</w:t>
            </w:r>
          </w:p>
        </w:tc>
        <w:tc>
          <w:tcPr>
            <w:tcW w:w="180" w:type="dxa"/>
          </w:tcPr>
          <w:p w14:paraId="65B9AC2D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0F3229" w14:textId="545FC4EB" w:rsidR="003F106E" w:rsidRPr="003054FD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DC4821">
              <w:rPr>
                <w:rFonts w:ascii="Angsana New" w:hAnsi="Angsana New"/>
                <w:sz w:val="30"/>
                <w:szCs w:val="30"/>
              </w:rPr>
              <w:t>2,158,936</w:t>
            </w:r>
          </w:p>
        </w:tc>
      </w:tr>
      <w:tr w:rsidR="003F106E" w:rsidRPr="003054FD" w14:paraId="1168707E" w14:textId="77777777" w:rsidTr="003F106E">
        <w:trPr>
          <w:cantSplit/>
          <w:trHeight w:val="406"/>
        </w:trPr>
        <w:tc>
          <w:tcPr>
            <w:tcW w:w="3492" w:type="dxa"/>
          </w:tcPr>
          <w:p w14:paraId="145A54DA" w14:textId="1EEB6563" w:rsidR="003F106E" w:rsidRPr="003054FD" w:rsidRDefault="003F106E" w:rsidP="003F10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2" w:type="dxa"/>
          </w:tcPr>
          <w:p w14:paraId="6875EAB0" w14:textId="77777777" w:rsidR="003F106E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</w:tcPr>
          <w:p w14:paraId="0EB94452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747EC438" w14:textId="77777777" w:rsidR="003F106E" w:rsidRPr="00236B53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3E3A8EA8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77F95AD" w14:textId="77777777" w:rsidR="003F106E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49DF51A" w14:textId="77777777" w:rsidR="003F106E" w:rsidRPr="003054FD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AD0A575" w14:textId="77777777" w:rsidR="003F106E" w:rsidRPr="00236B53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106E" w:rsidRPr="003054FD" w14:paraId="6093AD71" w14:textId="77777777" w:rsidTr="003F106E">
        <w:trPr>
          <w:cantSplit/>
          <w:trHeight w:val="406"/>
        </w:trPr>
        <w:tc>
          <w:tcPr>
            <w:tcW w:w="3492" w:type="dxa"/>
          </w:tcPr>
          <w:p w14:paraId="3691895F" w14:textId="220C2A87" w:rsidR="003F106E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hanging="2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ab/>
              <w:t xml:space="preserve">1 - 30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2" w:type="dxa"/>
          </w:tcPr>
          <w:p w14:paraId="084FC7F3" w14:textId="0D14FADE" w:rsidR="003F106E" w:rsidRDefault="00543348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1,464</w:t>
            </w:r>
          </w:p>
        </w:tc>
        <w:tc>
          <w:tcPr>
            <w:tcW w:w="274" w:type="dxa"/>
          </w:tcPr>
          <w:p w14:paraId="77B65EDC" w14:textId="77777777" w:rsidR="003F106E" w:rsidRPr="00A138A1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2A6216DC" w14:textId="1E8B1A14" w:rsidR="003F106E" w:rsidRPr="00A138A1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138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013AFFF" w14:textId="77777777" w:rsidR="003F106E" w:rsidRPr="00A138A1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E537458" w14:textId="78E8BF08" w:rsidR="003F106E" w:rsidRPr="00A138A1" w:rsidRDefault="00543348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2A34257" w14:textId="77777777" w:rsidR="003F106E" w:rsidRPr="00A138A1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34CC70" w14:textId="5B766775" w:rsidR="003F106E" w:rsidRPr="00A138A1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A138A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106E" w:rsidRPr="003054FD" w14:paraId="33D5A88A" w14:textId="77777777" w:rsidTr="003F106E">
        <w:trPr>
          <w:cantSplit/>
          <w:trHeight w:val="406"/>
        </w:trPr>
        <w:tc>
          <w:tcPr>
            <w:tcW w:w="3492" w:type="dxa"/>
          </w:tcPr>
          <w:p w14:paraId="1B6C6455" w14:textId="22F39179" w:rsidR="003F106E" w:rsidRPr="00AC4164" w:rsidRDefault="003F106E" w:rsidP="003F106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41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851CCAC" w14:textId="025EF251" w:rsidR="003F106E" w:rsidRPr="00AC4164" w:rsidRDefault="00543348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2,458,129</w:t>
            </w:r>
          </w:p>
        </w:tc>
        <w:tc>
          <w:tcPr>
            <w:tcW w:w="274" w:type="dxa"/>
          </w:tcPr>
          <w:p w14:paraId="6525BA60" w14:textId="77777777" w:rsidR="003F106E" w:rsidRPr="00AC4164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736BD12F" w14:textId="3AF9DB53" w:rsidR="003F106E" w:rsidRPr="00AC4164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821">
              <w:rPr>
                <w:rFonts w:ascii="Angsana New" w:hAnsi="Angsana New"/>
                <w:b/>
                <w:bCs/>
                <w:sz w:val="30"/>
                <w:szCs w:val="30"/>
              </w:rPr>
              <w:t>2,530,788</w:t>
            </w:r>
          </w:p>
        </w:tc>
        <w:tc>
          <w:tcPr>
            <w:tcW w:w="273" w:type="dxa"/>
          </w:tcPr>
          <w:p w14:paraId="0A44EFE3" w14:textId="77777777" w:rsidR="003F106E" w:rsidRPr="00AC4164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1B39C07" w14:textId="073D88A6" w:rsidR="003F106E" w:rsidRPr="00AC4164" w:rsidRDefault="00543348" w:rsidP="0054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348">
              <w:rPr>
                <w:rFonts w:ascii="Angsana New" w:hAnsi="Angsana New"/>
                <w:b/>
                <w:bCs/>
                <w:sz w:val="30"/>
                <w:szCs w:val="30"/>
              </w:rPr>
              <w:t>2,077,650</w:t>
            </w:r>
          </w:p>
        </w:tc>
        <w:tc>
          <w:tcPr>
            <w:tcW w:w="180" w:type="dxa"/>
          </w:tcPr>
          <w:p w14:paraId="327573BD" w14:textId="77777777" w:rsidR="003F106E" w:rsidRPr="00AC4164" w:rsidRDefault="003F106E" w:rsidP="003F106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right="-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EE5E02B" w14:textId="00903ABA" w:rsidR="003F106E" w:rsidRPr="00AC4164" w:rsidRDefault="003F106E" w:rsidP="003F1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821">
              <w:rPr>
                <w:rFonts w:ascii="Angsana New" w:hAnsi="Angsana New"/>
                <w:b/>
                <w:bCs/>
                <w:sz w:val="30"/>
                <w:szCs w:val="30"/>
              </w:rPr>
              <w:t>2,158,</w:t>
            </w:r>
            <w:r w:rsidRPr="00B43CC5">
              <w:rPr>
                <w:rFonts w:ascii="Angsana New" w:hAnsi="Angsana New"/>
                <w:b/>
                <w:bCs/>
                <w:sz w:val="30"/>
                <w:szCs w:val="30"/>
              </w:rPr>
              <w:t>936</w:t>
            </w:r>
          </w:p>
        </w:tc>
      </w:tr>
    </w:tbl>
    <w:p w14:paraId="6A22BD2B" w14:textId="77777777" w:rsidR="0019722C" w:rsidRDefault="0019722C" w:rsidP="0019722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3D8BB4BE" w14:textId="469AB6F4" w:rsidR="008714C1" w:rsidRPr="003054FD" w:rsidRDefault="008714C1" w:rsidP="003F106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3A1BB96" w14:textId="77777777" w:rsidR="008714C1" w:rsidRPr="003054FD" w:rsidRDefault="008714C1" w:rsidP="00963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77"/>
        <w:gridCol w:w="272"/>
        <w:gridCol w:w="1981"/>
      </w:tblGrid>
      <w:tr w:rsidR="0044328F" w:rsidRPr="003054FD" w14:paraId="24BD02B6" w14:textId="77777777" w:rsidTr="00046760">
        <w:trPr>
          <w:tblHeader/>
        </w:trPr>
        <w:tc>
          <w:tcPr>
            <w:tcW w:w="2696" w:type="pct"/>
            <w:shd w:val="clear" w:color="auto" w:fill="auto"/>
          </w:tcPr>
          <w:p w14:paraId="5EA625CF" w14:textId="36823C8F" w:rsidR="00134E9E" w:rsidRPr="003445CA" w:rsidRDefault="00134E9E" w:rsidP="00344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pct"/>
            <w:shd w:val="clear" w:color="auto" w:fill="auto"/>
          </w:tcPr>
          <w:p w14:paraId="27055882" w14:textId="77777777" w:rsidR="00134E9E" w:rsidRPr="003054FD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32132B2" w14:textId="77777777" w:rsidR="00134E9E" w:rsidRPr="003054FD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</w:tcPr>
          <w:p w14:paraId="7BA2845E" w14:textId="77777777" w:rsidR="00134E9E" w:rsidRPr="003054FD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28F" w:rsidRPr="003054FD" w14:paraId="1C013492" w14:textId="77777777" w:rsidTr="00046760">
        <w:trPr>
          <w:tblHeader/>
        </w:trPr>
        <w:tc>
          <w:tcPr>
            <w:tcW w:w="2696" w:type="pct"/>
            <w:shd w:val="clear" w:color="auto" w:fill="auto"/>
          </w:tcPr>
          <w:p w14:paraId="021DBDA3" w14:textId="77777777" w:rsidR="0044328F" w:rsidRPr="003054FD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4" w:type="pct"/>
            <w:gridSpan w:val="3"/>
            <w:shd w:val="clear" w:color="auto" w:fill="auto"/>
          </w:tcPr>
          <w:p w14:paraId="4A00CE90" w14:textId="77777777" w:rsidR="0044328F" w:rsidRPr="003054FD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B34E0" w:rsidRPr="003054FD" w14:paraId="11E29B01" w14:textId="77777777" w:rsidTr="00786A22">
        <w:trPr>
          <w:tblHeader/>
        </w:trPr>
        <w:tc>
          <w:tcPr>
            <w:tcW w:w="2696" w:type="pct"/>
          </w:tcPr>
          <w:p w14:paraId="754A8FBD" w14:textId="31ECA0AE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2EBB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ณ </w:t>
            </w:r>
            <w:r w:rsidRPr="00482EBB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482EB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2EBB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482EB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DC482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77" w:type="pct"/>
            <w:shd w:val="clear" w:color="auto" w:fill="auto"/>
          </w:tcPr>
          <w:p w14:paraId="48794989" w14:textId="1A49806A" w:rsidR="008B34E0" w:rsidRPr="00786A22" w:rsidRDefault="00C6663E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9348A">
              <w:rPr>
                <w:rFonts w:ascii="Angsana New" w:hAnsi="Angsana New"/>
                <w:sz w:val="30"/>
                <w:szCs w:val="30"/>
              </w:rPr>
              <w:t>2,308,120</w:t>
            </w:r>
          </w:p>
        </w:tc>
        <w:tc>
          <w:tcPr>
            <w:tcW w:w="148" w:type="pct"/>
          </w:tcPr>
          <w:p w14:paraId="7006DA9E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51FDD509" w14:textId="12712576" w:rsidR="008B34E0" w:rsidRPr="00785EED" w:rsidRDefault="00F462CA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D56DC5">
              <w:rPr>
                <w:rFonts w:ascii="Angsana New" w:hAnsi="Angsana New"/>
                <w:sz w:val="30"/>
                <w:szCs w:val="30"/>
              </w:rPr>
              <w:t>1,803,981</w:t>
            </w:r>
          </w:p>
        </w:tc>
      </w:tr>
      <w:tr w:rsidR="008B34E0" w:rsidRPr="003054FD" w14:paraId="1CABAE52" w14:textId="77777777" w:rsidTr="00786A22">
        <w:trPr>
          <w:tblHeader/>
        </w:trPr>
        <w:tc>
          <w:tcPr>
            <w:tcW w:w="2696" w:type="pct"/>
          </w:tcPr>
          <w:p w14:paraId="3D613BF2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7" w:type="pct"/>
            <w:shd w:val="clear" w:color="auto" w:fill="auto"/>
          </w:tcPr>
          <w:p w14:paraId="564590CC" w14:textId="2853F373" w:rsidR="008B34E0" w:rsidRPr="00786A22" w:rsidRDefault="007A409A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A409A">
              <w:rPr>
                <w:rFonts w:ascii="Angsana New" w:hAnsi="Angsana New"/>
                <w:sz w:val="30"/>
                <w:szCs w:val="30"/>
              </w:rPr>
              <w:t>177,930</w:t>
            </w:r>
          </w:p>
        </w:tc>
        <w:tc>
          <w:tcPr>
            <w:tcW w:w="148" w:type="pct"/>
          </w:tcPr>
          <w:p w14:paraId="45D0D2CD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7733E380" w14:textId="5AB5F478" w:rsidR="008B34E0" w:rsidRPr="00785EED" w:rsidRDefault="00543348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151,047</w:t>
            </w:r>
          </w:p>
        </w:tc>
      </w:tr>
      <w:tr w:rsidR="008B34E0" w:rsidRPr="003054FD" w14:paraId="5F3615D6" w14:textId="77777777" w:rsidTr="00786A22">
        <w:trPr>
          <w:tblHeader/>
        </w:trPr>
        <w:tc>
          <w:tcPr>
            <w:tcW w:w="2696" w:type="pct"/>
          </w:tcPr>
          <w:p w14:paraId="014B4D58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77" w:type="pct"/>
            <w:shd w:val="clear" w:color="auto" w:fill="auto"/>
          </w:tcPr>
          <w:p w14:paraId="40E2DC5F" w14:textId="7334DC32" w:rsidR="008B34E0" w:rsidRPr="00786A22" w:rsidRDefault="007A409A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7A409A">
              <w:rPr>
                <w:rFonts w:ascii="Angsana New" w:hAnsi="Angsana New"/>
                <w:sz w:val="30"/>
                <w:szCs w:val="30"/>
              </w:rPr>
              <w:t>(13,96</w:t>
            </w:r>
            <w:r w:rsidR="00A948A3">
              <w:rPr>
                <w:rFonts w:ascii="Angsana New" w:hAnsi="Angsana New"/>
                <w:sz w:val="30"/>
                <w:szCs w:val="30"/>
              </w:rPr>
              <w:t>2</w:t>
            </w:r>
            <w:r w:rsidRPr="007A409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5A2CF337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097B6DF5" w14:textId="3442A520" w:rsidR="008B34E0" w:rsidRPr="00785EED" w:rsidRDefault="00543348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(13,868)</w:t>
            </w:r>
          </w:p>
        </w:tc>
      </w:tr>
      <w:tr w:rsidR="008B34E0" w:rsidRPr="003054FD" w14:paraId="7525D537" w14:textId="77777777" w:rsidTr="00786A22">
        <w:trPr>
          <w:tblHeader/>
        </w:trPr>
        <w:tc>
          <w:tcPr>
            <w:tcW w:w="2696" w:type="pct"/>
          </w:tcPr>
          <w:p w14:paraId="43C987DF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77" w:type="pct"/>
            <w:tcBorders>
              <w:bottom w:val="single" w:sz="4" w:space="0" w:color="auto"/>
            </w:tcBorders>
            <w:shd w:val="clear" w:color="auto" w:fill="auto"/>
          </w:tcPr>
          <w:p w14:paraId="256E5998" w14:textId="180E4DDA" w:rsidR="008B34E0" w:rsidRPr="00786A22" w:rsidRDefault="007A409A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A409A">
              <w:rPr>
                <w:rFonts w:ascii="Angsana New" w:hAnsi="Angsana New"/>
                <w:sz w:val="30"/>
                <w:szCs w:val="30"/>
              </w:rPr>
              <w:t>(210,29</w:t>
            </w:r>
            <w:r w:rsidR="00A948A3">
              <w:rPr>
                <w:rFonts w:ascii="Angsana New" w:hAnsi="Angsana New"/>
                <w:sz w:val="30"/>
                <w:szCs w:val="30"/>
              </w:rPr>
              <w:t>4</w:t>
            </w:r>
            <w:r w:rsidRPr="007A409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56FDF0F" w14:textId="77777777" w:rsidR="008B34E0" w:rsidRPr="00785EE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  <w:tcBorders>
              <w:bottom w:val="single" w:sz="4" w:space="0" w:color="auto"/>
            </w:tcBorders>
          </w:tcPr>
          <w:p w14:paraId="7FCCF6D2" w14:textId="1FB2081A" w:rsidR="008B34E0" w:rsidRPr="00785EED" w:rsidRDefault="00543348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(126,306)</w:t>
            </w:r>
          </w:p>
        </w:tc>
      </w:tr>
      <w:tr w:rsidR="00A5122B" w:rsidRPr="003054FD" w14:paraId="24555CED" w14:textId="77777777" w:rsidTr="00046760">
        <w:trPr>
          <w:tblHeader/>
        </w:trPr>
        <w:tc>
          <w:tcPr>
            <w:tcW w:w="2696" w:type="pct"/>
          </w:tcPr>
          <w:p w14:paraId="477193CB" w14:textId="6A70A2D4" w:rsidR="00A5122B" w:rsidRPr="003054FD" w:rsidRDefault="00331A3E" w:rsidP="00A51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ราคาตามบัญชี ณ </w:t>
            </w: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C4821" w:rsidRPr="00DC48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3F10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DC4821" w:rsidRPr="00DC482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F10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077" w:type="pct"/>
            <w:tcBorders>
              <w:top w:val="single" w:sz="4" w:space="0" w:color="auto"/>
              <w:bottom w:val="double" w:sz="4" w:space="0" w:color="auto"/>
            </w:tcBorders>
          </w:tcPr>
          <w:p w14:paraId="6B3FB37A" w14:textId="66B113E3" w:rsidR="00A5122B" w:rsidRPr="00286961" w:rsidRDefault="007A409A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2,261,7</w:t>
            </w:r>
            <w:r w:rsidR="00DE505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A948A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05D53C45" w14:textId="77777777" w:rsidR="00A5122B" w:rsidRPr="00785EED" w:rsidRDefault="00A5122B" w:rsidP="00A51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  <w:tcBorders>
              <w:top w:val="single" w:sz="4" w:space="0" w:color="auto"/>
              <w:bottom w:val="double" w:sz="4" w:space="0" w:color="auto"/>
            </w:tcBorders>
          </w:tcPr>
          <w:p w14:paraId="6075DABD" w14:textId="459AFEDE" w:rsidR="00A5122B" w:rsidRPr="00286961" w:rsidRDefault="00543348" w:rsidP="0028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1,814,854</w:t>
            </w:r>
          </w:p>
        </w:tc>
      </w:tr>
    </w:tbl>
    <w:p w14:paraId="79DAC8E2" w14:textId="77777777" w:rsidR="004D3141" w:rsidRPr="003054FD" w:rsidRDefault="004D3141" w:rsidP="004A3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p w14:paraId="59598FAB" w14:textId="18A1DB6C" w:rsidR="003F3137" w:rsidRPr="00855ABA" w:rsidRDefault="003F3137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855AB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Pr="00855ABA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BE97FD7" w14:textId="77777777" w:rsidR="006E1E7F" w:rsidRPr="003054FD" w:rsidRDefault="006E1E7F" w:rsidP="006E1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  <w:cs/>
        </w:rPr>
      </w:pPr>
    </w:p>
    <w:p w14:paraId="27DA4A73" w14:textId="7DC3845E" w:rsidR="00CE0514" w:rsidRPr="003054FD" w:rsidRDefault="00CE0514" w:rsidP="0004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ส่วนงานดำเนินงานของกลุ่มบริษัทประกอบด้วยธุรกิจชิ้นส่วนอิเล็กทรอนิกส์สำหรับอุปกรณ์ยานยนต์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ธุรกิจชิ้นส่วนอ</w:t>
      </w:r>
      <w:r w:rsidRPr="003054FD">
        <w:rPr>
          <w:rFonts w:ascii="Angsana New" w:hAnsi="Angsana New" w:hint="cs"/>
          <w:sz w:val="30"/>
          <w:szCs w:val="30"/>
          <w:cs/>
        </w:rPr>
        <w:t>ิ</w:t>
      </w:r>
      <w:r w:rsidRPr="003054FD">
        <w:rPr>
          <w:rFonts w:ascii="Angsana New" w:hAnsi="Angsana New"/>
          <w:sz w:val="30"/>
          <w:szCs w:val="30"/>
          <w:cs/>
        </w:rPr>
        <w:t>เล็</w:t>
      </w:r>
      <w:r w:rsidRPr="003054FD">
        <w:rPr>
          <w:rFonts w:ascii="Angsana New" w:hAnsi="Angsana New" w:hint="cs"/>
          <w:sz w:val="30"/>
          <w:szCs w:val="30"/>
          <w:cs/>
        </w:rPr>
        <w:t>ก</w:t>
      </w:r>
      <w:r w:rsidRPr="003054FD">
        <w:rPr>
          <w:rFonts w:ascii="Angsana New" w:hAnsi="Angsana New"/>
          <w:sz w:val="30"/>
          <w:szCs w:val="30"/>
          <w:cs/>
        </w:rPr>
        <w:t>ทร</w:t>
      </w:r>
      <w:r w:rsidRPr="003054FD">
        <w:rPr>
          <w:rFonts w:ascii="Angsana New" w:hAnsi="Angsana New" w:hint="cs"/>
          <w:sz w:val="30"/>
          <w:szCs w:val="30"/>
          <w:cs/>
        </w:rPr>
        <w:t>อ</w:t>
      </w:r>
      <w:r w:rsidRPr="003054FD">
        <w:rPr>
          <w:rFonts w:ascii="Angsana New" w:hAnsi="Angsana New"/>
          <w:sz w:val="30"/>
          <w:szCs w:val="30"/>
          <w:cs/>
        </w:rPr>
        <w:t>นิกส์</w:t>
      </w:r>
      <w:r w:rsidRPr="003054FD">
        <w:rPr>
          <w:rFonts w:ascii="Angsana New" w:hAnsi="Angsana New" w:hint="cs"/>
          <w:sz w:val="30"/>
          <w:szCs w:val="30"/>
          <w:cs/>
        </w:rPr>
        <w:t>สำหรับอุปกรณ์สำนักงาน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>และธุรกิจ</w:t>
      </w:r>
      <w:r w:rsidRPr="003054FD">
        <w:rPr>
          <w:rFonts w:ascii="Angsana New" w:hAnsi="Angsana New"/>
          <w:sz w:val="30"/>
          <w:szCs w:val="30"/>
          <w:cs/>
        </w:rPr>
        <w:t>ชิ้นส่วนอ</w:t>
      </w:r>
      <w:r w:rsidRPr="003054FD">
        <w:rPr>
          <w:rFonts w:ascii="Angsana New" w:hAnsi="Angsana New" w:hint="cs"/>
          <w:sz w:val="30"/>
          <w:szCs w:val="30"/>
          <w:cs/>
        </w:rPr>
        <w:t>ิ</w:t>
      </w:r>
      <w:r w:rsidRPr="003054FD">
        <w:rPr>
          <w:rFonts w:ascii="Angsana New" w:hAnsi="Angsana New"/>
          <w:sz w:val="30"/>
          <w:szCs w:val="30"/>
          <w:cs/>
        </w:rPr>
        <w:t>เล็</w:t>
      </w:r>
      <w:r w:rsidRPr="003054FD">
        <w:rPr>
          <w:rFonts w:ascii="Angsana New" w:hAnsi="Angsana New" w:hint="cs"/>
          <w:sz w:val="30"/>
          <w:szCs w:val="30"/>
          <w:cs/>
        </w:rPr>
        <w:t>ก</w:t>
      </w:r>
      <w:r w:rsidRPr="003054FD">
        <w:rPr>
          <w:rFonts w:ascii="Angsana New" w:hAnsi="Angsana New"/>
          <w:sz w:val="30"/>
          <w:szCs w:val="30"/>
          <w:cs/>
        </w:rPr>
        <w:t>ทร</w:t>
      </w:r>
      <w:r w:rsidRPr="003054FD">
        <w:rPr>
          <w:rFonts w:ascii="Angsana New" w:hAnsi="Angsana New" w:hint="cs"/>
          <w:sz w:val="30"/>
          <w:szCs w:val="30"/>
          <w:cs/>
        </w:rPr>
        <w:t>อ</w:t>
      </w:r>
      <w:r w:rsidRPr="003054FD">
        <w:rPr>
          <w:rFonts w:ascii="Angsana New" w:hAnsi="Angsana New"/>
          <w:sz w:val="30"/>
          <w:szCs w:val="30"/>
          <w:cs/>
        </w:rPr>
        <w:t>นิกส์</w:t>
      </w:r>
      <w:r w:rsidRPr="003054FD">
        <w:rPr>
          <w:rFonts w:ascii="Angsana New" w:hAnsi="Angsana New" w:hint="cs"/>
          <w:sz w:val="30"/>
          <w:szCs w:val="30"/>
          <w:cs/>
        </w:rPr>
        <w:t>อื่น</w:t>
      </w:r>
      <w:r w:rsidR="006E2DB8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>ๆ</w:t>
      </w:r>
    </w:p>
    <w:p w14:paraId="1E8446DB" w14:textId="77777777" w:rsidR="00DF58DD" w:rsidRDefault="00DF58DD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66F477" w14:textId="6AFD9D31" w:rsidR="00C73033" w:rsidRPr="003054FD" w:rsidRDefault="00C73033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C73033" w:rsidRPr="003054FD" w:rsidSect="00D3249F">
          <w:headerReference w:type="default" r:id="rId13"/>
          <w:pgSz w:w="11909" w:h="16834" w:code="9"/>
          <w:pgMar w:top="691" w:right="1152" w:bottom="576" w:left="1152" w:header="720" w:footer="216" w:gutter="0"/>
          <w:cols w:space="720"/>
          <w:docGrid w:linePitch="245"/>
        </w:sectPr>
      </w:pPr>
    </w:p>
    <w:tbl>
      <w:tblPr>
        <w:tblW w:w="15291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600"/>
        <w:gridCol w:w="824"/>
        <w:gridCol w:w="239"/>
        <w:gridCol w:w="767"/>
        <w:gridCol w:w="265"/>
        <w:gridCol w:w="725"/>
        <w:gridCol w:w="240"/>
        <w:gridCol w:w="749"/>
        <w:gridCol w:w="15"/>
        <w:gridCol w:w="229"/>
        <w:gridCol w:w="15"/>
        <w:gridCol w:w="688"/>
        <w:gridCol w:w="236"/>
        <w:gridCol w:w="714"/>
        <w:gridCol w:w="270"/>
        <w:gridCol w:w="725"/>
        <w:gridCol w:w="267"/>
        <w:gridCol w:w="812"/>
        <w:gridCol w:w="270"/>
        <w:gridCol w:w="701"/>
        <w:gridCol w:w="236"/>
        <w:gridCol w:w="671"/>
        <w:gridCol w:w="267"/>
        <w:gridCol w:w="732"/>
        <w:gridCol w:w="257"/>
        <w:gridCol w:w="777"/>
      </w:tblGrid>
      <w:tr w:rsidR="003F106E" w:rsidRPr="00C24B34" w14:paraId="5A5259E1" w14:textId="77777777" w:rsidTr="005B518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7F8D80C3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1" w:type="dxa"/>
            <w:gridSpan w:val="25"/>
            <w:shd w:val="clear" w:color="auto" w:fill="auto"/>
            <w:vAlign w:val="bottom"/>
          </w:tcPr>
          <w:p w14:paraId="7291B17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106E" w:rsidRPr="00C24B34" w14:paraId="4D313109" w14:textId="77777777" w:rsidTr="005B518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244EEE5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30" w:type="dxa"/>
            <w:gridSpan w:val="3"/>
            <w:shd w:val="clear" w:color="auto" w:fill="auto"/>
          </w:tcPr>
          <w:p w14:paraId="031B7FFE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5109DFB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อิเล็กทรอนิกส์สำหรับ</w:t>
            </w:r>
          </w:p>
          <w:p w14:paraId="02D7F196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อุปกรณ์ยานยนต์</w:t>
            </w:r>
          </w:p>
        </w:tc>
        <w:tc>
          <w:tcPr>
            <w:tcW w:w="265" w:type="dxa"/>
            <w:shd w:val="clear" w:color="auto" w:fill="auto"/>
          </w:tcPr>
          <w:p w14:paraId="315BAEE8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shd w:val="clear" w:color="auto" w:fill="auto"/>
          </w:tcPr>
          <w:p w14:paraId="2551C297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4CA2F033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21E5AA1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gridSpan w:val="4"/>
            <w:shd w:val="clear" w:color="auto" w:fill="auto"/>
          </w:tcPr>
          <w:p w14:paraId="02BB4532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5A46E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535F37E1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อิเล็กทรอนิกส์อื่น</w:t>
            </w: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06EF9E6A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gridSpan w:val="3"/>
            <w:shd w:val="clear" w:color="auto" w:fill="auto"/>
          </w:tcPr>
          <w:p w14:paraId="319CFCA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95A30D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D9D2AB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17DD980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dxa"/>
            <w:gridSpan w:val="3"/>
            <w:shd w:val="clear" w:color="auto" w:fill="auto"/>
          </w:tcPr>
          <w:p w14:paraId="240DBD92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E2E5B1D" w14:textId="77777777" w:rsidR="003F106E" w:rsidRPr="00C24B34" w:rsidRDefault="003F106E" w:rsidP="0047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136A2F8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7" w:type="dxa"/>
            <w:shd w:val="clear" w:color="auto" w:fill="auto"/>
          </w:tcPr>
          <w:p w14:paraId="6BAEB053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66" w:type="dxa"/>
            <w:gridSpan w:val="3"/>
            <w:shd w:val="clear" w:color="auto" w:fill="auto"/>
          </w:tcPr>
          <w:p w14:paraId="27AF4F46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B80F24C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CDBF41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5B5181" w:rsidRPr="00C24B34" w14:paraId="219E3818" w14:textId="77777777" w:rsidTr="005B518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73331622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4B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24B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24B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9E51DD3" w14:textId="46D7C4F3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B5EAB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1EFA37C3" w14:textId="2A01BE00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03A000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4C20756B" w14:textId="0B3871F3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45786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4828797B" w14:textId="12A7E1C9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53C945C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6B864120" w14:textId="504B35B8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7D490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9689599" w14:textId="14A18909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3FDD8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19237BA9" w14:textId="3C7D783D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14BCB8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3CBB84F" w14:textId="5A6F76FC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6A865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16B19706" w14:textId="1998EE4B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FB709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0A1BE9B1" w14:textId="13381966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267" w:type="dxa"/>
            <w:shd w:val="clear" w:color="auto" w:fill="auto"/>
          </w:tcPr>
          <w:p w14:paraId="6BE0D6A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2B98D7EF" w14:textId="4C2DA13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1A0B61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2D75F755" w14:textId="32716824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</w:tr>
      <w:tr w:rsidR="005B5181" w:rsidRPr="00C24B34" w14:paraId="40D16ED9" w14:textId="77777777" w:rsidTr="005B518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4DDABDBF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1" w:type="dxa"/>
            <w:gridSpan w:val="25"/>
            <w:shd w:val="clear" w:color="auto" w:fill="auto"/>
            <w:vAlign w:val="bottom"/>
          </w:tcPr>
          <w:p w14:paraId="5BAE17B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24B3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24B3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B5181" w:rsidRPr="00C24B34" w14:paraId="4CFD0C4A" w14:textId="77777777" w:rsidTr="005B5181">
        <w:tc>
          <w:tcPr>
            <w:tcW w:w="3600" w:type="dxa"/>
            <w:shd w:val="clear" w:color="auto" w:fill="auto"/>
          </w:tcPr>
          <w:p w14:paraId="3D9655B8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B635A5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D8DCE6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0433A5C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C6C6A4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763650E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CCB8F3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4841A88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19EA95A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577B653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E677A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2B89DE0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174C2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0FD1EC1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35BA38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D9D0BB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D85D7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5386E90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A7D92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3743E02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1FA15C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14:paraId="32231BB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7EADE7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</w:tcPr>
          <w:p w14:paraId="58659B2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5181" w:rsidRPr="00C24B34" w14:paraId="3D93CD16" w14:textId="77777777" w:rsidTr="008A18C5">
        <w:tc>
          <w:tcPr>
            <w:tcW w:w="3600" w:type="dxa"/>
            <w:shd w:val="clear" w:color="auto" w:fill="auto"/>
          </w:tcPr>
          <w:p w14:paraId="22CD61C7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24" w:type="dxa"/>
            <w:shd w:val="clear" w:color="auto" w:fill="auto"/>
          </w:tcPr>
          <w:p w14:paraId="3C2CE28A" w14:textId="49C6892C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1,434</w:t>
            </w:r>
          </w:p>
        </w:tc>
        <w:tc>
          <w:tcPr>
            <w:tcW w:w="239" w:type="dxa"/>
            <w:shd w:val="clear" w:color="auto" w:fill="auto"/>
          </w:tcPr>
          <w:p w14:paraId="20FB9A6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6F5F4C30" w14:textId="62376EF6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1,793</w:t>
            </w:r>
          </w:p>
        </w:tc>
        <w:tc>
          <w:tcPr>
            <w:tcW w:w="265" w:type="dxa"/>
            <w:shd w:val="clear" w:color="auto" w:fill="auto"/>
          </w:tcPr>
          <w:p w14:paraId="35FAC76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70C148FB" w14:textId="4EB880B8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7,122</w:t>
            </w:r>
          </w:p>
        </w:tc>
        <w:tc>
          <w:tcPr>
            <w:tcW w:w="240" w:type="dxa"/>
          </w:tcPr>
          <w:p w14:paraId="4219C1B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71295F1F" w14:textId="4C40B62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5,633</w:t>
            </w:r>
          </w:p>
        </w:tc>
        <w:tc>
          <w:tcPr>
            <w:tcW w:w="244" w:type="dxa"/>
            <w:gridSpan w:val="2"/>
          </w:tcPr>
          <w:p w14:paraId="5B3319B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526DE887" w14:textId="7D7BB71A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236" w:type="dxa"/>
          </w:tcPr>
          <w:p w14:paraId="5D7E709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56B219C2" w14:textId="51EB37B0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270" w:type="dxa"/>
          </w:tcPr>
          <w:p w14:paraId="09931D9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6BE20157" w14:textId="54B4B3FA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8,998</w:t>
            </w:r>
          </w:p>
        </w:tc>
        <w:tc>
          <w:tcPr>
            <w:tcW w:w="267" w:type="dxa"/>
          </w:tcPr>
          <w:p w14:paraId="585A534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C38A6C7" w14:textId="6518FD7A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7,760</w:t>
            </w:r>
          </w:p>
        </w:tc>
        <w:tc>
          <w:tcPr>
            <w:tcW w:w="270" w:type="dxa"/>
          </w:tcPr>
          <w:p w14:paraId="4462E2A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209F0481" w14:textId="76359406" w:rsidR="005B5181" w:rsidRPr="00C24B34" w:rsidRDefault="00275009" w:rsidP="0027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7C93C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393E9ECD" w14:textId="57C33758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25EDFF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CC2B0C3" w14:textId="29F03F95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8,998</w:t>
            </w:r>
          </w:p>
        </w:tc>
        <w:tc>
          <w:tcPr>
            <w:tcW w:w="257" w:type="dxa"/>
          </w:tcPr>
          <w:p w14:paraId="5404253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3E14C344" w14:textId="70800E78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7,760</w:t>
            </w:r>
          </w:p>
        </w:tc>
      </w:tr>
      <w:tr w:rsidR="005B5181" w:rsidRPr="00C24B34" w14:paraId="788A9E26" w14:textId="77777777" w:rsidTr="008A18C5">
        <w:tc>
          <w:tcPr>
            <w:tcW w:w="3600" w:type="dxa"/>
            <w:shd w:val="clear" w:color="auto" w:fill="auto"/>
          </w:tcPr>
          <w:p w14:paraId="6A2FA679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411255DC" w14:textId="6089449C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774B3F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14:paraId="5328B271" w14:textId="7C2E77B6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5" w:type="dxa"/>
            <w:shd w:val="clear" w:color="auto" w:fill="auto"/>
          </w:tcPr>
          <w:p w14:paraId="5B527D6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06A0D466" w14:textId="7E26A826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40" w:type="dxa"/>
          </w:tcPr>
          <w:p w14:paraId="6300FE9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  <w:vAlign w:val="bottom"/>
          </w:tcPr>
          <w:p w14:paraId="38337671" w14:textId="2687BBC0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44" w:type="dxa"/>
            <w:gridSpan w:val="2"/>
          </w:tcPr>
          <w:p w14:paraId="29539E8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07F458FD" w14:textId="2D58208E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06962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4BBA8758" w14:textId="50BE7EB6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E7118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3497A090" w14:textId="6CE16E38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67" w:type="dxa"/>
          </w:tcPr>
          <w:p w14:paraId="37F7833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2D7192B9" w14:textId="307BD484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7916907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71B0BCC1" w14:textId="7797949A" w:rsidR="005B5181" w:rsidRPr="00C24B34" w:rsidRDefault="00275009" w:rsidP="0027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(57)</w:t>
            </w:r>
          </w:p>
        </w:tc>
        <w:tc>
          <w:tcPr>
            <w:tcW w:w="236" w:type="dxa"/>
          </w:tcPr>
          <w:p w14:paraId="244639D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3524CA96" w14:textId="657E80D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  <w:tc>
          <w:tcPr>
            <w:tcW w:w="267" w:type="dxa"/>
          </w:tcPr>
          <w:p w14:paraId="5F7CB72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4E8B4B21" w14:textId="00C3F852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0CE036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0A65A57F" w14:textId="5EDA78ED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5181" w:rsidRPr="00C24B34" w14:paraId="4C2960FF" w14:textId="77777777" w:rsidTr="008A18C5">
        <w:tc>
          <w:tcPr>
            <w:tcW w:w="3600" w:type="dxa"/>
            <w:shd w:val="clear" w:color="auto" w:fill="auto"/>
          </w:tcPr>
          <w:p w14:paraId="78E20DAA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32853" w14:textId="6090C121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1,434</w:t>
            </w:r>
          </w:p>
        </w:tc>
        <w:tc>
          <w:tcPr>
            <w:tcW w:w="239" w:type="dxa"/>
            <w:shd w:val="clear" w:color="auto" w:fill="auto"/>
          </w:tcPr>
          <w:p w14:paraId="2C9EAB7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516B" w14:textId="09F0BE7D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1,794</w:t>
            </w:r>
          </w:p>
        </w:tc>
        <w:tc>
          <w:tcPr>
            <w:tcW w:w="265" w:type="dxa"/>
            <w:shd w:val="clear" w:color="auto" w:fill="auto"/>
          </w:tcPr>
          <w:p w14:paraId="58B1578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6BD57" w14:textId="23A8B4A9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7,179</w:t>
            </w:r>
          </w:p>
        </w:tc>
        <w:tc>
          <w:tcPr>
            <w:tcW w:w="240" w:type="dxa"/>
          </w:tcPr>
          <w:p w14:paraId="344A856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C8F3F" w14:textId="2182C845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5,678</w:t>
            </w:r>
          </w:p>
        </w:tc>
        <w:tc>
          <w:tcPr>
            <w:tcW w:w="244" w:type="dxa"/>
            <w:gridSpan w:val="2"/>
          </w:tcPr>
          <w:p w14:paraId="73401AA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7D4B96C3" w14:textId="000890C3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442</w:t>
            </w:r>
          </w:p>
        </w:tc>
        <w:tc>
          <w:tcPr>
            <w:tcW w:w="236" w:type="dxa"/>
          </w:tcPr>
          <w:p w14:paraId="57E3C13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5778E127" w14:textId="765AAC2B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270" w:type="dxa"/>
          </w:tcPr>
          <w:p w14:paraId="5362848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05826C49" w14:textId="5B9ECD44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9,055</w:t>
            </w:r>
          </w:p>
        </w:tc>
        <w:tc>
          <w:tcPr>
            <w:tcW w:w="267" w:type="dxa"/>
          </w:tcPr>
          <w:p w14:paraId="7780E61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706E0D6" w14:textId="76671164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7,806</w:t>
            </w:r>
          </w:p>
        </w:tc>
        <w:tc>
          <w:tcPr>
            <w:tcW w:w="270" w:type="dxa"/>
          </w:tcPr>
          <w:p w14:paraId="4DEC304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790613DF" w14:textId="4CCE9071" w:rsidR="005B5181" w:rsidRPr="00C24B34" w:rsidRDefault="00275009" w:rsidP="0027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(57)</w:t>
            </w:r>
          </w:p>
        </w:tc>
        <w:tc>
          <w:tcPr>
            <w:tcW w:w="236" w:type="dxa"/>
          </w:tcPr>
          <w:p w14:paraId="793555A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0E2413C8" w14:textId="405BBD6A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(46)</w:t>
            </w:r>
          </w:p>
        </w:tc>
        <w:tc>
          <w:tcPr>
            <w:tcW w:w="267" w:type="dxa"/>
          </w:tcPr>
          <w:p w14:paraId="19179BF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39C781C3" w14:textId="0579F20B" w:rsidR="005B5181" w:rsidRPr="00C24B34" w:rsidRDefault="00A948A3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8,998</w:t>
            </w:r>
          </w:p>
        </w:tc>
        <w:tc>
          <w:tcPr>
            <w:tcW w:w="257" w:type="dxa"/>
          </w:tcPr>
          <w:p w14:paraId="35C9FBA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20C8A331" w14:textId="7A0C17AD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7,760</w:t>
            </w:r>
          </w:p>
        </w:tc>
      </w:tr>
      <w:tr w:rsidR="005B5181" w:rsidRPr="00C24B34" w14:paraId="74E95049" w14:textId="77777777" w:rsidTr="005B5181">
        <w:trPr>
          <w:trHeight w:val="20"/>
        </w:trPr>
        <w:tc>
          <w:tcPr>
            <w:tcW w:w="3600" w:type="dxa"/>
            <w:shd w:val="clear" w:color="auto" w:fill="auto"/>
          </w:tcPr>
          <w:p w14:paraId="6A7AFA70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E698C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B80721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A6E8F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33439C6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D2F08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0E6178B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C60643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28F0544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shd w:val="clear" w:color="auto" w:fill="auto"/>
          </w:tcPr>
          <w:p w14:paraId="26DD6B7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770F8B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  <w:shd w:val="clear" w:color="auto" w:fill="auto"/>
          </w:tcPr>
          <w:p w14:paraId="6401822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EBFD6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shd w:val="clear" w:color="auto" w:fill="auto"/>
          </w:tcPr>
          <w:p w14:paraId="0065E27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FAEAF7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</w:tcPr>
          <w:p w14:paraId="4B8E9B8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F1B22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  <w:shd w:val="clear" w:color="auto" w:fill="auto"/>
          </w:tcPr>
          <w:p w14:paraId="2B4D7FA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26131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  <w:shd w:val="clear" w:color="auto" w:fill="auto"/>
          </w:tcPr>
          <w:p w14:paraId="6AB622E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865ECC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  <w:shd w:val="clear" w:color="auto" w:fill="auto"/>
          </w:tcPr>
          <w:p w14:paraId="293A827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44ABCAB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  <w:shd w:val="clear" w:color="auto" w:fill="auto"/>
          </w:tcPr>
          <w:p w14:paraId="0D8CFD9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5181" w:rsidRPr="00C24B34" w14:paraId="59A76152" w14:textId="77777777" w:rsidTr="005B5181">
        <w:tc>
          <w:tcPr>
            <w:tcW w:w="3600" w:type="dxa"/>
            <w:shd w:val="clear" w:color="auto" w:fill="auto"/>
          </w:tcPr>
          <w:p w14:paraId="35B9F6D5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3A3F1C0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2222F96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32C7D65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3776983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5BBAD3F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96398D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</w:tcPr>
          <w:p w14:paraId="6CEAE9E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B1B806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3918FE0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D7196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6CF5843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DE13F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14:paraId="5FB19AD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3B8EF4D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7653ACC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19265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</w:tcPr>
          <w:p w14:paraId="76E19B3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0CA09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2779AB5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01AE93A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14:paraId="2162405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514BDE1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</w:tcPr>
          <w:p w14:paraId="669412F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5181" w:rsidRPr="00C24B34" w14:paraId="191775F8" w14:textId="77777777" w:rsidTr="005B5181">
        <w:tc>
          <w:tcPr>
            <w:tcW w:w="3600" w:type="dxa"/>
            <w:shd w:val="clear" w:color="auto" w:fill="auto"/>
          </w:tcPr>
          <w:p w14:paraId="054D625B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4C2EF3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55ECBC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60BC1B6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2B7452A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2892A8E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D668B8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</w:tcPr>
          <w:p w14:paraId="020352D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48E070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67B07A3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4DD60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5D18343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97F70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14:paraId="54EC813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1026D5C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3CE329B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C48B8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</w:tcPr>
          <w:p w14:paraId="1C29946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2F360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6838284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D6EB43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14:paraId="2B04933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698FD09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</w:tcPr>
          <w:p w14:paraId="4D42DCA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5181" w:rsidRPr="00C24B34" w14:paraId="65F31FE0" w14:textId="77777777" w:rsidTr="004013A1">
        <w:tc>
          <w:tcPr>
            <w:tcW w:w="3600" w:type="dxa"/>
            <w:shd w:val="clear" w:color="auto" w:fill="auto"/>
          </w:tcPr>
          <w:p w14:paraId="34155E45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824" w:type="dxa"/>
            <w:shd w:val="clear" w:color="auto" w:fill="auto"/>
          </w:tcPr>
          <w:p w14:paraId="32CE593B" w14:textId="05200FF8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239" w:type="dxa"/>
            <w:shd w:val="clear" w:color="auto" w:fill="auto"/>
          </w:tcPr>
          <w:p w14:paraId="3141EFF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499EE3A4" w14:textId="3DA08713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265" w:type="dxa"/>
            <w:shd w:val="clear" w:color="auto" w:fill="auto"/>
          </w:tcPr>
          <w:p w14:paraId="6F8FE46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7E3AAE8A" w14:textId="78D6E190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40" w:type="dxa"/>
          </w:tcPr>
          <w:p w14:paraId="2C46E40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36A70982" w14:textId="7A9E75A5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4,559</w:t>
            </w:r>
          </w:p>
        </w:tc>
        <w:tc>
          <w:tcPr>
            <w:tcW w:w="244" w:type="dxa"/>
            <w:gridSpan w:val="2"/>
          </w:tcPr>
          <w:p w14:paraId="41248AB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31EA0A5C" w14:textId="568839BE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36" w:type="dxa"/>
          </w:tcPr>
          <w:p w14:paraId="7A9C45A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58284C5D" w14:textId="0A1826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270" w:type="dxa"/>
          </w:tcPr>
          <w:p w14:paraId="1D06770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1C105ECC" w14:textId="10F10BCE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267" w:type="dxa"/>
          </w:tcPr>
          <w:p w14:paraId="3B116E2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26BAE6C5" w14:textId="18128AB1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5,307</w:t>
            </w:r>
          </w:p>
        </w:tc>
        <w:tc>
          <w:tcPr>
            <w:tcW w:w="270" w:type="dxa"/>
          </w:tcPr>
          <w:p w14:paraId="6B33D3E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3E562C6D" w14:textId="0A0D1520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(57)</w:t>
            </w:r>
          </w:p>
        </w:tc>
        <w:tc>
          <w:tcPr>
            <w:tcW w:w="236" w:type="dxa"/>
          </w:tcPr>
          <w:p w14:paraId="0AF318D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2B0D596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A2CC2E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23EE280" w14:textId="5647A6D0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257" w:type="dxa"/>
          </w:tcPr>
          <w:p w14:paraId="218431A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67709AE5" w14:textId="1A9B18DD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5,307</w:t>
            </w:r>
          </w:p>
        </w:tc>
      </w:tr>
      <w:tr w:rsidR="005B5181" w:rsidRPr="00C24B34" w14:paraId="3EB389A5" w14:textId="77777777" w:rsidTr="004013A1">
        <w:tc>
          <w:tcPr>
            <w:tcW w:w="3600" w:type="dxa"/>
            <w:shd w:val="clear" w:color="auto" w:fill="auto"/>
          </w:tcPr>
          <w:p w14:paraId="3B1AC8AA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824" w:type="dxa"/>
            <w:shd w:val="clear" w:color="auto" w:fill="auto"/>
          </w:tcPr>
          <w:p w14:paraId="0D90F801" w14:textId="567AE658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239" w:type="dxa"/>
            <w:shd w:val="clear" w:color="auto" w:fill="auto"/>
          </w:tcPr>
          <w:p w14:paraId="0D86F47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0D5D3241" w14:textId="6096FAE1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1,057</w:t>
            </w:r>
          </w:p>
        </w:tc>
        <w:tc>
          <w:tcPr>
            <w:tcW w:w="265" w:type="dxa"/>
            <w:shd w:val="clear" w:color="auto" w:fill="auto"/>
          </w:tcPr>
          <w:p w14:paraId="4B5DA3D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6263E3E5" w14:textId="282ABD14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7,059</w:t>
            </w:r>
          </w:p>
        </w:tc>
        <w:tc>
          <w:tcPr>
            <w:tcW w:w="240" w:type="dxa"/>
          </w:tcPr>
          <w:p w14:paraId="2D2AB22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5A00E2C6" w14:textId="1CBB2862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1,074</w:t>
            </w:r>
          </w:p>
        </w:tc>
        <w:tc>
          <w:tcPr>
            <w:tcW w:w="244" w:type="dxa"/>
            <w:gridSpan w:val="2"/>
          </w:tcPr>
          <w:p w14:paraId="6F089BA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3848015A" w14:textId="04AAD0E4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236" w:type="dxa"/>
          </w:tcPr>
          <w:p w14:paraId="3D68AFA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7426E72A" w14:textId="162E898D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270" w:type="dxa"/>
          </w:tcPr>
          <w:p w14:paraId="137F262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FE67ACF" w14:textId="7250E46E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8,091</w:t>
            </w:r>
          </w:p>
        </w:tc>
        <w:tc>
          <w:tcPr>
            <w:tcW w:w="267" w:type="dxa"/>
          </w:tcPr>
          <w:p w14:paraId="1802213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24C19998" w14:textId="5892A47B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2,368</w:t>
            </w:r>
          </w:p>
        </w:tc>
        <w:tc>
          <w:tcPr>
            <w:tcW w:w="270" w:type="dxa"/>
          </w:tcPr>
          <w:p w14:paraId="322E28C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2FDFE603" w14:textId="32F021D4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87DB0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65E98E0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BF991A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4054C274" w14:textId="049488D5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8,091</w:t>
            </w:r>
          </w:p>
        </w:tc>
        <w:tc>
          <w:tcPr>
            <w:tcW w:w="257" w:type="dxa"/>
          </w:tcPr>
          <w:p w14:paraId="0EB4A46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4312AE3F" w14:textId="1760AC56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2,368</w:t>
            </w:r>
          </w:p>
        </w:tc>
      </w:tr>
      <w:tr w:rsidR="005B5181" w:rsidRPr="00C24B34" w14:paraId="7832C351" w14:textId="77777777" w:rsidTr="005B5181">
        <w:tc>
          <w:tcPr>
            <w:tcW w:w="3600" w:type="dxa"/>
            <w:shd w:val="clear" w:color="auto" w:fill="auto"/>
          </w:tcPr>
          <w:p w14:paraId="08B441DB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824" w:type="dxa"/>
            <w:shd w:val="clear" w:color="auto" w:fill="auto"/>
          </w:tcPr>
          <w:p w14:paraId="064F29E8" w14:textId="0E604512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39" w:type="dxa"/>
            <w:shd w:val="clear" w:color="auto" w:fill="auto"/>
          </w:tcPr>
          <w:p w14:paraId="2607575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02AF5977" w14:textId="3AC672E0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65" w:type="dxa"/>
            <w:shd w:val="clear" w:color="auto" w:fill="auto"/>
          </w:tcPr>
          <w:p w14:paraId="1C07D31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73390CCA" w14:textId="0AA473DF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EAC9B8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6ED6F3C9" w14:textId="1B906903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4753685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</w:tcPr>
          <w:p w14:paraId="65D5E6D5" w14:textId="281C6683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05597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</w:tcPr>
          <w:p w14:paraId="1A44F249" w14:textId="7C8C0C2C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0F90C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14:paraId="0A319C87" w14:textId="6B784809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67" w:type="dxa"/>
          </w:tcPr>
          <w:p w14:paraId="2C4E9B0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E9ED115" w14:textId="44259532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70" w:type="dxa"/>
          </w:tcPr>
          <w:p w14:paraId="0DC7F58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</w:tcPr>
          <w:p w14:paraId="4B23599E" w14:textId="414E8B23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31DBD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</w:tcPr>
          <w:p w14:paraId="61CC827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DB6705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AFF9FC7" w14:textId="5589F273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57" w:type="dxa"/>
          </w:tcPr>
          <w:p w14:paraId="1BA172B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</w:tcPr>
          <w:p w14:paraId="1BBB36D1" w14:textId="52077B8F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5B5181" w:rsidRPr="00C24B34" w14:paraId="30ED965B" w14:textId="77777777" w:rsidTr="004013A1">
        <w:tc>
          <w:tcPr>
            <w:tcW w:w="3600" w:type="dxa"/>
            <w:shd w:val="clear" w:color="auto" w:fill="auto"/>
          </w:tcPr>
          <w:p w14:paraId="4E7C00FF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C24B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063F192C" w14:textId="1258EEB8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9" w:type="dxa"/>
            <w:shd w:val="clear" w:color="auto" w:fill="auto"/>
          </w:tcPr>
          <w:p w14:paraId="3DB55AF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14:paraId="717089FA" w14:textId="119FF541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65" w:type="dxa"/>
            <w:shd w:val="clear" w:color="auto" w:fill="auto"/>
          </w:tcPr>
          <w:p w14:paraId="056A358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6936F1A" w14:textId="65EF0BD8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40" w:type="dxa"/>
          </w:tcPr>
          <w:p w14:paraId="711A1F1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  <w:vAlign w:val="bottom"/>
          </w:tcPr>
          <w:p w14:paraId="1227D614" w14:textId="7F37C005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1D4C889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1C201192" w14:textId="64958575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4EE14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0E257FCB" w14:textId="7D965B8B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A4532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6E16F926" w14:textId="7252A842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67" w:type="dxa"/>
          </w:tcPr>
          <w:p w14:paraId="02611BE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278DC9D" w14:textId="640955C1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70" w:type="dxa"/>
          </w:tcPr>
          <w:p w14:paraId="51B44F8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0D5AB187" w14:textId="7D3C9318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593B3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5941AF8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7F6D1E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62DECC20" w14:textId="7D960622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57" w:type="dxa"/>
          </w:tcPr>
          <w:p w14:paraId="1849DF9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65134FE9" w14:textId="43A8C915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5B5181" w:rsidRPr="00C24B34" w14:paraId="33D95D2E" w14:textId="77777777" w:rsidTr="004013A1">
        <w:tc>
          <w:tcPr>
            <w:tcW w:w="3600" w:type="dxa"/>
            <w:shd w:val="clear" w:color="auto" w:fill="auto"/>
          </w:tcPr>
          <w:p w14:paraId="25ADEC70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45430" w14:textId="5A6E2D7B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1,434</w:t>
            </w:r>
          </w:p>
        </w:tc>
        <w:tc>
          <w:tcPr>
            <w:tcW w:w="239" w:type="dxa"/>
            <w:shd w:val="clear" w:color="auto" w:fill="auto"/>
          </w:tcPr>
          <w:p w14:paraId="6A2E848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05AF6" w14:textId="02B1B44C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1,793</w:t>
            </w:r>
          </w:p>
        </w:tc>
        <w:tc>
          <w:tcPr>
            <w:tcW w:w="265" w:type="dxa"/>
            <w:shd w:val="clear" w:color="auto" w:fill="auto"/>
          </w:tcPr>
          <w:p w14:paraId="43CE504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9B2FD" w14:textId="2872D73C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7,179</w:t>
            </w:r>
          </w:p>
        </w:tc>
        <w:tc>
          <w:tcPr>
            <w:tcW w:w="240" w:type="dxa"/>
          </w:tcPr>
          <w:p w14:paraId="0C848AE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15E1D" w14:textId="4514F15C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5,633</w:t>
            </w:r>
          </w:p>
        </w:tc>
        <w:tc>
          <w:tcPr>
            <w:tcW w:w="244" w:type="dxa"/>
            <w:gridSpan w:val="2"/>
          </w:tcPr>
          <w:p w14:paraId="2214601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02B73F3B" w14:textId="5F544000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442</w:t>
            </w:r>
          </w:p>
        </w:tc>
        <w:tc>
          <w:tcPr>
            <w:tcW w:w="236" w:type="dxa"/>
          </w:tcPr>
          <w:p w14:paraId="4B016AF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10723A5E" w14:textId="7A491CAD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270" w:type="dxa"/>
          </w:tcPr>
          <w:p w14:paraId="0935D31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0EFA98A" w14:textId="1AD37FA8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9,055</w:t>
            </w:r>
          </w:p>
        </w:tc>
        <w:tc>
          <w:tcPr>
            <w:tcW w:w="267" w:type="dxa"/>
          </w:tcPr>
          <w:p w14:paraId="3547F5F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4B3CEB0" w14:textId="0A7684DD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7,760</w:t>
            </w:r>
          </w:p>
        </w:tc>
        <w:tc>
          <w:tcPr>
            <w:tcW w:w="270" w:type="dxa"/>
          </w:tcPr>
          <w:p w14:paraId="210CF42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08FE66B1" w14:textId="7C7DF511" w:rsidR="005B5181" w:rsidRPr="00C24B34" w:rsidRDefault="00275009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(57)</w:t>
            </w:r>
          </w:p>
        </w:tc>
        <w:tc>
          <w:tcPr>
            <w:tcW w:w="236" w:type="dxa"/>
          </w:tcPr>
          <w:p w14:paraId="22B6397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43C767A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0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3E0D20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72E543C1" w14:textId="0459F615" w:rsidR="005B5181" w:rsidRPr="00C24B34" w:rsidRDefault="00A948A3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8,998</w:t>
            </w:r>
          </w:p>
        </w:tc>
        <w:tc>
          <w:tcPr>
            <w:tcW w:w="257" w:type="dxa"/>
          </w:tcPr>
          <w:p w14:paraId="606549A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28C8A11B" w14:textId="055F627D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7,760</w:t>
            </w:r>
          </w:p>
        </w:tc>
      </w:tr>
      <w:tr w:rsidR="005B5181" w:rsidRPr="00C24B34" w14:paraId="419628F7" w14:textId="77777777" w:rsidTr="005B5181">
        <w:tc>
          <w:tcPr>
            <w:tcW w:w="3600" w:type="dxa"/>
            <w:shd w:val="clear" w:color="auto" w:fill="auto"/>
          </w:tcPr>
          <w:p w14:paraId="34D8756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D5D3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48CFA0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1385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0FBBFC6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14:paraId="39CE291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50A7FD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D72EF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03103E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auto"/>
          </w:tcPr>
          <w:p w14:paraId="0370B1C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56103D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</w:tcPr>
          <w:p w14:paraId="45DD6C8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9968E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14:paraId="4A5B764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31D4AF3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4752F11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F852A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shd w:val="clear" w:color="auto" w:fill="auto"/>
          </w:tcPr>
          <w:p w14:paraId="7887B33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F27FE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</w:tcPr>
          <w:p w14:paraId="5A21626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DC9376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3B5F3B6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4F7738E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2BCF0F9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C3E1CDC" w14:textId="77777777" w:rsidR="00527A96" w:rsidRDefault="00527A96" w:rsidP="0047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63369428" w14:textId="77777777" w:rsidR="003F106E" w:rsidRDefault="003F106E" w:rsidP="0047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568D19E0" w14:textId="77777777" w:rsidR="003F106E" w:rsidRDefault="003F106E" w:rsidP="0047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  <w:sectPr w:rsidR="003F106E" w:rsidSect="00BF0ADF">
          <w:headerReference w:type="default" r:id="rId14"/>
          <w:pgSz w:w="16834" w:h="11909" w:orient="landscape" w:code="9"/>
          <w:pgMar w:top="691" w:right="1152" w:bottom="576" w:left="1152" w:header="720" w:footer="216" w:gutter="0"/>
          <w:cols w:space="720"/>
          <w:docGrid w:linePitch="245"/>
        </w:sectPr>
      </w:pPr>
    </w:p>
    <w:tbl>
      <w:tblPr>
        <w:tblW w:w="15327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600"/>
        <w:gridCol w:w="823"/>
        <w:gridCol w:w="239"/>
        <w:gridCol w:w="767"/>
        <w:gridCol w:w="265"/>
        <w:gridCol w:w="763"/>
        <w:gridCol w:w="240"/>
        <w:gridCol w:w="711"/>
        <w:gridCol w:w="9"/>
        <w:gridCol w:w="235"/>
        <w:gridCol w:w="9"/>
        <w:gridCol w:w="688"/>
        <w:gridCol w:w="236"/>
        <w:gridCol w:w="714"/>
        <w:gridCol w:w="6"/>
        <w:gridCol w:w="264"/>
        <w:gridCol w:w="6"/>
        <w:gridCol w:w="719"/>
        <w:gridCol w:w="267"/>
        <w:gridCol w:w="812"/>
        <w:gridCol w:w="6"/>
        <w:gridCol w:w="264"/>
        <w:gridCol w:w="6"/>
        <w:gridCol w:w="695"/>
        <w:gridCol w:w="236"/>
        <w:gridCol w:w="671"/>
        <w:gridCol w:w="6"/>
        <w:gridCol w:w="261"/>
        <w:gridCol w:w="6"/>
        <w:gridCol w:w="726"/>
        <w:gridCol w:w="257"/>
        <w:gridCol w:w="820"/>
      </w:tblGrid>
      <w:tr w:rsidR="003F106E" w:rsidRPr="00C24B34" w14:paraId="0AA8FE13" w14:textId="77777777" w:rsidTr="005B518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0BD6A247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7" w:type="dxa"/>
            <w:gridSpan w:val="31"/>
            <w:shd w:val="clear" w:color="auto" w:fill="auto"/>
            <w:vAlign w:val="bottom"/>
          </w:tcPr>
          <w:p w14:paraId="441C3EF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106E" w:rsidRPr="00C24B34" w14:paraId="262C58B8" w14:textId="77777777" w:rsidTr="005B518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1027DF0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29" w:type="dxa"/>
            <w:gridSpan w:val="3"/>
            <w:shd w:val="clear" w:color="auto" w:fill="auto"/>
          </w:tcPr>
          <w:p w14:paraId="64A46F0D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13453F8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</w:t>
            </w:r>
          </w:p>
          <w:p w14:paraId="62A411C3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สำหรับอุปกรณ์ยานยนต์</w:t>
            </w:r>
          </w:p>
        </w:tc>
        <w:tc>
          <w:tcPr>
            <w:tcW w:w="265" w:type="dxa"/>
            <w:shd w:val="clear" w:color="auto" w:fill="auto"/>
          </w:tcPr>
          <w:p w14:paraId="4B4A4440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shd w:val="clear" w:color="auto" w:fill="auto"/>
          </w:tcPr>
          <w:p w14:paraId="7B291FFE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73BD3DD2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3DF9868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gridSpan w:val="5"/>
            <w:shd w:val="clear" w:color="auto" w:fill="auto"/>
          </w:tcPr>
          <w:p w14:paraId="28AA5F14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B0E560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600773F4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อิเล็กทรอนิกส์อื่น</w:t>
            </w:r>
            <w:r w:rsidRPr="00C24B3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F84BE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4"/>
            <w:shd w:val="clear" w:color="auto" w:fill="auto"/>
          </w:tcPr>
          <w:p w14:paraId="0885BFB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E1838DB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249E294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862A5E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14:paraId="711459D9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7DEDBCB" w14:textId="77777777" w:rsidR="00473AE5" w:rsidRDefault="003F106E" w:rsidP="0047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6EB1834B" w14:textId="671A5294" w:rsidR="003F106E" w:rsidRPr="00C24B34" w:rsidRDefault="003F106E" w:rsidP="0047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B06D32D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3" w:type="dxa"/>
            <w:gridSpan w:val="3"/>
            <w:shd w:val="clear" w:color="auto" w:fill="auto"/>
          </w:tcPr>
          <w:p w14:paraId="3FE033CC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72FF9C5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68DBA2F" w14:textId="77777777" w:rsidR="003F106E" w:rsidRPr="00C24B34" w:rsidRDefault="003F106E" w:rsidP="00C3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B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5B5181" w:rsidRPr="00C24B34" w14:paraId="2606FE17" w14:textId="77777777" w:rsidTr="005B518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0E5454CD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24B3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24B3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24B3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5445FAAA" w14:textId="5A946836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AE1C7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01868009" w14:textId="53D37A6D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FEA905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4B046DB" w14:textId="43BA013F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520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99AF81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92C7936" w14:textId="7DD7B554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4A32EF9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1F1E9866" w14:textId="58B90AF8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C9566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E045CA0" w14:textId="280D8A3E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8622A6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auto"/>
            <w:vAlign w:val="bottom"/>
          </w:tcPr>
          <w:p w14:paraId="4900DDA6" w14:textId="216621F4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144004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8CC3907" w14:textId="0C9E766D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DB49E1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shd w:val="clear" w:color="auto" w:fill="auto"/>
            <w:vAlign w:val="bottom"/>
          </w:tcPr>
          <w:p w14:paraId="15214B9F" w14:textId="3219057C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5ECB0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049FDB8F" w14:textId="24AC0E08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3B6B4C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shd w:val="clear" w:color="auto" w:fill="auto"/>
            <w:vAlign w:val="bottom"/>
          </w:tcPr>
          <w:p w14:paraId="1341CFC6" w14:textId="4808B01A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2568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ECC891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7B5017D" w14:textId="3651C94B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2567</w:t>
            </w:r>
          </w:p>
        </w:tc>
      </w:tr>
      <w:tr w:rsidR="005B5181" w:rsidRPr="00C24B34" w14:paraId="356B76F7" w14:textId="77777777" w:rsidTr="005B518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754E7E7C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7" w:type="dxa"/>
            <w:gridSpan w:val="31"/>
            <w:shd w:val="clear" w:color="auto" w:fill="auto"/>
            <w:vAlign w:val="bottom"/>
          </w:tcPr>
          <w:p w14:paraId="5F575BD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24B3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C24B3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C24B3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5B5181" w:rsidRPr="00C24B34" w14:paraId="35D6009C" w14:textId="77777777" w:rsidTr="005B5181">
        <w:tc>
          <w:tcPr>
            <w:tcW w:w="3600" w:type="dxa"/>
            <w:shd w:val="clear" w:color="auto" w:fill="auto"/>
          </w:tcPr>
          <w:p w14:paraId="745EC92D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7358C100" w14:textId="18BEA078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EF10E5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70C0FF3E" w14:textId="3ABBDB01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370CD83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</w:tcPr>
          <w:p w14:paraId="02CFCF5D" w14:textId="0FA0252D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240" w:type="dxa"/>
            <w:shd w:val="clear" w:color="auto" w:fill="auto"/>
          </w:tcPr>
          <w:p w14:paraId="7952CF4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8E7460A" w14:textId="4A62CF36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5B76DDA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7A22186C" w14:textId="2149F772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090FCF6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3E93CF06" w14:textId="2444E8F4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79ECA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14:paraId="2B78837C" w14:textId="33E5EEE0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730</w:t>
            </w:r>
          </w:p>
        </w:tc>
        <w:tc>
          <w:tcPr>
            <w:tcW w:w="267" w:type="dxa"/>
            <w:shd w:val="clear" w:color="auto" w:fill="auto"/>
          </w:tcPr>
          <w:p w14:paraId="4958E41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72334176" w14:textId="238DEF4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63366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14:paraId="002B65BD" w14:textId="4056FAEE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236" w:type="dxa"/>
            <w:shd w:val="clear" w:color="auto" w:fill="auto"/>
          </w:tcPr>
          <w:p w14:paraId="1BEAC65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18C81123" w14:textId="45F293E5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E46348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14:paraId="765AA79D" w14:textId="08602671" w:rsidR="005B5181" w:rsidRPr="00C24B34" w:rsidRDefault="00A948A3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257" w:type="dxa"/>
            <w:shd w:val="clear" w:color="auto" w:fill="auto"/>
          </w:tcPr>
          <w:p w14:paraId="0EDD1A3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0" w:type="dxa"/>
            <w:shd w:val="clear" w:color="auto" w:fill="auto"/>
          </w:tcPr>
          <w:p w14:paraId="5342697F" w14:textId="24860FBA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5B5181" w:rsidRPr="00C24B34" w14:paraId="3AFE1983" w14:textId="77777777" w:rsidTr="005B5181">
        <w:tc>
          <w:tcPr>
            <w:tcW w:w="3600" w:type="dxa"/>
            <w:shd w:val="clear" w:color="auto" w:fill="auto"/>
          </w:tcPr>
          <w:p w14:paraId="6DE2217B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172B707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78860D3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49B7146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0F97CB8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</w:tcPr>
          <w:p w14:paraId="4D68C94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7FE4F3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2326B3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348F71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013B6DA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EB1AD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59710B7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0D1880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14:paraId="615B7BE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0DAD628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4FAA8AF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A149F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14:paraId="329E8F3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7E8598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77BFDDF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2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16B26C7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14:paraId="55F7420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9AD06F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0" w:type="dxa"/>
            <w:shd w:val="clear" w:color="auto" w:fill="auto"/>
          </w:tcPr>
          <w:p w14:paraId="4DF13EA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5181" w:rsidRPr="00C24B34" w14:paraId="736D41E8" w14:textId="77777777" w:rsidTr="005B5181">
        <w:tc>
          <w:tcPr>
            <w:tcW w:w="3600" w:type="dxa"/>
            <w:shd w:val="clear" w:color="auto" w:fill="auto"/>
            <w:vAlign w:val="bottom"/>
          </w:tcPr>
          <w:p w14:paraId="412585F0" w14:textId="52E15F3A" w:rsidR="005B5181" w:rsidRPr="00C24B34" w:rsidRDefault="005B5181" w:rsidP="00C24B3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>สินทรัพย์ส่วนงาน ณ วันที่</w:t>
            </w:r>
            <w:r w:rsidRPr="00C24B34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24B34">
              <w:rPr>
                <w:rFonts w:ascii="Angsana New" w:hAnsi="Angsana New"/>
                <w:sz w:val="28"/>
                <w:szCs w:val="28"/>
              </w:rPr>
              <w:t>256</w:t>
            </w:r>
            <w:r w:rsidR="00D17D72" w:rsidRPr="00C24B34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  <w:p w14:paraId="57902FBD" w14:textId="7F07ED9C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C24B34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17D72" w:rsidRPr="00C24B34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5184408C" w14:textId="0042E802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AD215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61E5B2D7" w14:textId="74CCD5A2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1,1</w:t>
            </w:r>
            <w:r w:rsidR="00E36FF7" w:rsidRPr="00C24B34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40ADBF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6FA46D5C" w14:textId="249EC7B1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3,644</w:t>
            </w:r>
          </w:p>
        </w:tc>
        <w:tc>
          <w:tcPr>
            <w:tcW w:w="240" w:type="dxa"/>
          </w:tcPr>
          <w:p w14:paraId="1204673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DF7BDE8" w14:textId="4D7D3D25" w:rsidR="005B5181" w:rsidRPr="00C24B34" w:rsidRDefault="00E36FF7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3,716</w:t>
            </w:r>
          </w:p>
        </w:tc>
        <w:tc>
          <w:tcPr>
            <w:tcW w:w="244" w:type="dxa"/>
            <w:gridSpan w:val="2"/>
          </w:tcPr>
          <w:p w14:paraId="343D57D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305F4518" w14:textId="57CE1E47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1,159</w:t>
            </w:r>
          </w:p>
        </w:tc>
        <w:tc>
          <w:tcPr>
            <w:tcW w:w="236" w:type="dxa"/>
          </w:tcPr>
          <w:p w14:paraId="51EA84D5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2CF6B46D" w14:textId="42746C22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1,1</w:t>
            </w:r>
            <w:r w:rsidR="00E36FF7" w:rsidRPr="00C24B3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  <w:gridSpan w:val="2"/>
          </w:tcPr>
          <w:p w14:paraId="0F74734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0177D8D8" w14:textId="07AA6165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5,921</w:t>
            </w:r>
          </w:p>
        </w:tc>
        <w:tc>
          <w:tcPr>
            <w:tcW w:w="267" w:type="dxa"/>
          </w:tcPr>
          <w:p w14:paraId="6DC68CB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751135CD" w14:textId="0DD04322" w:rsidR="005B5181" w:rsidRPr="00C24B34" w:rsidRDefault="00E36FF7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6,026</w:t>
            </w:r>
          </w:p>
        </w:tc>
        <w:tc>
          <w:tcPr>
            <w:tcW w:w="270" w:type="dxa"/>
            <w:gridSpan w:val="2"/>
          </w:tcPr>
          <w:p w14:paraId="3049DF7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1D0E20DC" w14:textId="02F8868A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236" w:type="dxa"/>
          </w:tcPr>
          <w:p w14:paraId="420F68D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643606E6" w14:textId="13318849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(1</w:t>
            </w:r>
            <w:r w:rsidR="00E36FF7" w:rsidRPr="00C24B34">
              <w:rPr>
                <w:rFonts w:ascii="Angsana New" w:hAnsi="Angsana New"/>
                <w:sz w:val="28"/>
                <w:szCs w:val="28"/>
              </w:rPr>
              <w:t>9</w:t>
            </w:r>
            <w:r w:rsidRPr="00C24B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7" w:type="dxa"/>
            <w:gridSpan w:val="2"/>
          </w:tcPr>
          <w:p w14:paraId="07B39CF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14:paraId="109A8448" w14:textId="41094578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5,903</w:t>
            </w:r>
          </w:p>
        </w:tc>
        <w:tc>
          <w:tcPr>
            <w:tcW w:w="257" w:type="dxa"/>
          </w:tcPr>
          <w:p w14:paraId="12D186F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0B3460AB" w14:textId="0468A140" w:rsidR="005B5181" w:rsidRPr="00C24B34" w:rsidRDefault="00E36FF7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6,007</w:t>
            </w:r>
          </w:p>
        </w:tc>
      </w:tr>
      <w:tr w:rsidR="005B5181" w:rsidRPr="00C24B34" w14:paraId="67EB0C20" w14:textId="77777777" w:rsidTr="005B5181">
        <w:tc>
          <w:tcPr>
            <w:tcW w:w="3600" w:type="dxa"/>
            <w:shd w:val="clear" w:color="auto" w:fill="auto"/>
            <w:vAlign w:val="bottom"/>
          </w:tcPr>
          <w:p w14:paraId="41864D8E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585A063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0AC7C3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442516F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5DEF50F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4102970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B69E72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8D6833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68739A1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35EBFD9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6B4B8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643DB8E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EEAA87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7B4CD7E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4E04C05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2753C59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3D0E31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0FA5A98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65594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081F3D0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31752AE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14:paraId="76FAE4C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1228C8B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41A812E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5181" w:rsidRPr="00C24B34" w14:paraId="2D439B9B" w14:textId="77777777" w:rsidTr="005B5181">
        <w:tc>
          <w:tcPr>
            <w:tcW w:w="3600" w:type="dxa"/>
            <w:shd w:val="clear" w:color="auto" w:fill="auto"/>
            <w:vAlign w:val="bottom"/>
          </w:tcPr>
          <w:p w14:paraId="3F3D1565" w14:textId="47E5B766" w:rsidR="005B5181" w:rsidRPr="00C24B34" w:rsidRDefault="005B5181" w:rsidP="00C24B3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C24B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24B34">
              <w:rPr>
                <w:rFonts w:ascii="Angsana New" w:hAnsi="Angsana New"/>
                <w:sz w:val="28"/>
                <w:szCs w:val="28"/>
              </w:rPr>
              <w:t>256</w:t>
            </w:r>
            <w:r w:rsidR="00D17D72" w:rsidRPr="00C24B34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  <w:p w14:paraId="256AA181" w14:textId="38860DDC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C24B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C24B34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17D72" w:rsidRPr="00C24B34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06C2953A" w14:textId="6AFE9442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E390D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42392A01" w14:textId="4D1FDF39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(</w:t>
            </w:r>
            <w:r w:rsidR="00E36FF7" w:rsidRPr="00C24B34">
              <w:rPr>
                <w:rFonts w:ascii="Angsana New" w:hAnsi="Angsana New"/>
                <w:sz w:val="28"/>
                <w:szCs w:val="28"/>
              </w:rPr>
              <w:t>401</w:t>
            </w:r>
            <w:r w:rsidRPr="00C24B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60D395D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645E65D2" w14:textId="63209A58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(1,356)</w:t>
            </w:r>
          </w:p>
        </w:tc>
        <w:tc>
          <w:tcPr>
            <w:tcW w:w="240" w:type="dxa"/>
          </w:tcPr>
          <w:p w14:paraId="14751C9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BD72EB0" w14:textId="2419BAE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(1,</w:t>
            </w:r>
            <w:r w:rsidR="00E36FF7" w:rsidRPr="00C24B34">
              <w:rPr>
                <w:rFonts w:ascii="Angsana New" w:hAnsi="Angsana New"/>
                <w:sz w:val="28"/>
                <w:szCs w:val="28"/>
              </w:rPr>
              <w:t>388</w:t>
            </w:r>
            <w:r w:rsidRPr="00C24B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4" w:type="dxa"/>
            <w:gridSpan w:val="2"/>
          </w:tcPr>
          <w:p w14:paraId="3927019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28759843" w14:textId="586BC6E4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(80)</w:t>
            </w:r>
          </w:p>
        </w:tc>
        <w:tc>
          <w:tcPr>
            <w:tcW w:w="236" w:type="dxa"/>
          </w:tcPr>
          <w:p w14:paraId="425F0CF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53815CA3" w14:textId="7EEDB506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(</w:t>
            </w:r>
            <w:r w:rsidR="00E36FF7" w:rsidRPr="00C24B34">
              <w:rPr>
                <w:rFonts w:ascii="Angsana New" w:hAnsi="Angsana New"/>
                <w:sz w:val="28"/>
                <w:szCs w:val="28"/>
              </w:rPr>
              <w:t>70</w:t>
            </w:r>
            <w:r w:rsidRPr="00C24B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24CBAB3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34731F57" w14:textId="31754641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ind w:right="-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(1,771)</w:t>
            </w:r>
          </w:p>
        </w:tc>
        <w:tc>
          <w:tcPr>
            <w:tcW w:w="267" w:type="dxa"/>
          </w:tcPr>
          <w:p w14:paraId="3F860A59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1447C596" w14:textId="64709CEE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ind w:right="-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(1,</w:t>
            </w:r>
            <w:r w:rsidR="00E36FF7" w:rsidRPr="00C24B34">
              <w:rPr>
                <w:rFonts w:ascii="Angsana New" w:hAnsi="Angsana New"/>
                <w:sz w:val="28"/>
                <w:szCs w:val="28"/>
              </w:rPr>
              <w:t>859</w:t>
            </w:r>
            <w:r w:rsidRPr="00C24B3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2073C96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15018FCB" w14:textId="339D1227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3"/>
              </w:tabs>
              <w:ind w:right="-36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77F61464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367942A1" w14:textId="0581275F" w:rsidR="005B5181" w:rsidRPr="00C24B34" w:rsidRDefault="004C1BD2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62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36FF7" w:rsidRPr="00C24B3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7" w:type="dxa"/>
            <w:gridSpan w:val="2"/>
          </w:tcPr>
          <w:p w14:paraId="64FDEF8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14:paraId="7CDB1476" w14:textId="6A8239C5" w:rsidR="005B5181" w:rsidRPr="00C24B34" w:rsidRDefault="004F6E8E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(1,754)</w:t>
            </w:r>
          </w:p>
        </w:tc>
        <w:tc>
          <w:tcPr>
            <w:tcW w:w="257" w:type="dxa"/>
          </w:tcPr>
          <w:p w14:paraId="7BACEDD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342C9457" w14:textId="7D7FFFB5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4B34">
              <w:rPr>
                <w:rFonts w:ascii="Angsana New" w:hAnsi="Angsana New"/>
                <w:sz w:val="28"/>
                <w:szCs w:val="28"/>
              </w:rPr>
              <w:t>(1,</w:t>
            </w:r>
            <w:r w:rsidR="00E36FF7" w:rsidRPr="00C24B34">
              <w:rPr>
                <w:rFonts w:ascii="Angsana New" w:hAnsi="Angsana New"/>
                <w:sz w:val="28"/>
                <w:szCs w:val="28"/>
              </w:rPr>
              <w:t>841</w:t>
            </w:r>
            <w:r w:rsidRPr="00C24B3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5181" w:rsidRPr="00C24B34" w14:paraId="54C6A016" w14:textId="77777777" w:rsidTr="005B5181">
        <w:tc>
          <w:tcPr>
            <w:tcW w:w="3600" w:type="dxa"/>
            <w:shd w:val="clear" w:color="auto" w:fill="auto"/>
          </w:tcPr>
          <w:p w14:paraId="15B56686" w14:textId="77777777" w:rsidR="005B5181" w:rsidRPr="00C24B34" w:rsidRDefault="005B5181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B2AD4A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52D10C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0CE9F49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065A261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4B733DC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F14FE51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036D1DCE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0C1D1A0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537CBFEF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DC068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5AF3F0B7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B667DD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14:paraId="05F56C88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3515A5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5302EF7A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2AA068B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</w:tcPr>
          <w:p w14:paraId="3FC9D990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AC45B3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14FABC7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410"/>
              </w:tabs>
              <w:spacing w:line="240" w:lineRule="auto"/>
              <w:ind w:left="-162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721C21C6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</w:tcPr>
          <w:p w14:paraId="3C48AA42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4AB86D3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0" w:type="dxa"/>
          </w:tcPr>
          <w:p w14:paraId="204366AC" w14:textId="77777777" w:rsidR="005B5181" w:rsidRPr="00C24B34" w:rsidRDefault="005B5181" w:rsidP="005B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58A75D0" w14:textId="77777777" w:rsidR="003F106E" w:rsidRDefault="003F106E" w:rsidP="0043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52FE2FFE" w14:textId="76252CD6" w:rsidR="003F106E" w:rsidRDefault="003F106E" w:rsidP="0043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  <w:sectPr w:rsidR="003F106E" w:rsidSect="00BF0ADF">
          <w:pgSz w:w="16834" w:h="11909" w:orient="landscape" w:code="9"/>
          <w:pgMar w:top="691" w:right="1152" w:bottom="576" w:left="1152" w:header="720" w:footer="216" w:gutter="0"/>
          <w:cols w:space="720"/>
          <w:docGrid w:linePitch="245"/>
        </w:sectPr>
      </w:pPr>
    </w:p>
    <w:tbl>
      <w:tblPr>
        <w:tblpPr w:leftFromText="180" w:rightFromText="180" w:vertAnchor="text" w:horzAnchor="margin" w:tblpX="-214" w:tblpY="-149"/>
        <w:tblW w:w="150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2"/>
        <w:gridCol w:w="1243"/>
        <w:gridCol w:w="243"/>
        <w:gridCol w:w="1250"/>
        <w:gridCol w:w="246"/>
        <w:gridCol w:w="26"/>
        <w:gridCol w:w="1106"/>
        <w:gridCol w:w="246"/>
        <w:gridCol w:w="1249"/>
        <w:gridCol w:w="246"/>
        <w:gridCol w:w="1129"/>
        <w:gridCol w:w="246"/>
        <w:gridCol w:w="1137"/>
        <w:gridCol w:w="246"/>
        <w:gridCol w:w="1243"/>
        <w:gridCol w:w="246"/>
        <w:gridCol w:w="1236"/>
      </w:tblGrid>
      <w:tr w:rsidR="003F106E" w:rsidRPr="003054FD" w14:paraId="7E2AF227" w14:textId="77777777" w:rsidTr="00C24B34">
        <w:trPr>
          <w:cantSplit/>
          <w:trHeight w:val="182"/>
          <w:tblHeader/>
        </w:trPr>
        <w:tc>
          <w:tcPr>
            <w:tcW w:w="3692" w:type="dxa"/>
            <w:vAlign w:val="center"/>
          </w:tcPr>
          <w:p w14:paraId="05F52E34" w14:textId="77777777" w:rsidR="003F106E" w:rsidRPr="00C24B34" w:rsidRDefault="003F106E" w:rsidP="00C24B3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11338" w:type="dxa"/>
            <w:gridSpan w:val="16"/>
            <w:vAlign w:val="center"/>
          </w:tcPr>
          <w:p w14:paraId="29FA30B2" w14:textId="77777777" w:rsidR="003F106E" w:rsidRPr="00C24B34" w:rsidRDefault="003F106E" w:rsidP="004845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3F106E" w:rsidRPr="003054FD" w14:paraId="42132A02" w14:textId="77777777" w:rsidTr="00C24B34">
        <w:trPr>
          <w:cantSplit/>
          <w:trHeight w:val="389"/>
          <w:tblHeader/>
        </w:trPr>
        <w:tc>
          <w:tcPr>
            <w:tcW w:w="3692" w:type="dxa"/>
          </w:tcPr>
          <w:p w14:paraId="5098CC09" w14:textId="77777777" w:rsidR="003F106E" w:rsidRPr="00C24B34" w:rsidRDefault="003F106E" w:rsidP="00C24B3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10D85781" w14:textId="77777777" w:rsidR="003F106E" w:rsidRPr="00C24B34" w:rsidRDefault="003F106E" w:rsidP="001D3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1"/>
              <w:jc w:val="center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ชิ้นส่วนอิเล็กโทรนิกส์</w:t>
            </w:r>
          </w:p>
          <w:p w14:paraId="56A1A85C" w14:textId="77777777" w:rsidR="003F106E" w:rsidRPr="00C24B34" w:rsidRDefault="003F106E" w:rsidP="001D3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31"/>
              <w:jc w:val="center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สำหรับอุปกรณ์ยานยนต์</w:t>
            </w:r>
          </w:p>
        </w:tc>
        <w:tc>
          <w:tcPr>
            <w:tcW w:w="246" w:type="dxa"/>
          </w:tcPr>
          <w:p w14:paraId="12C4A99E" w14:textId="77777777" w:rsidR="003F106E" w:rsidRPr="00C24B34" w:rsidRDefault="003F106E" w:rsidP="001D3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627" w:type="dxa"/>
            <w:gridSpan w:val="4"/>
          </w:tcPr>
          <w:p w14:paraId="1DABBDDC" w14:textId="77777777" w:rsidR="003F106E" w:rsidRPr="00C24B34" w:rsidRDefault="003F106E" w:rsidP="004845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 w:right="-144"/>
              <w:jc w:val="center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ชิ้นส่วนอิเล็กโทรนิกส์</w:t>
            </w:r>
          </w:p>
          <w:p w14:paraId="609F61E2" w14:textId="77777777" w:rsidR="003F106E" w:rsidRPr="00C24B34" w:rsidRDefault="003F106E" w:rsidP="004845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 w:right="-144"/>
              <w:jc w:val="center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สำหรับอุปกรณ์สำนักงาน</w:t>
            </w:r>
          </w:p>
        </w:tc>
        <w:tc>
          <w:tcPr>
            <w:tcW w:w="246" w:type="dxa"/>
          </w:tcPr>
          <w:p w14:paraId="5D7B0772" w14:textId="77777777" w:rsidR="003F106E" w:rsidRPr="00C24B34" w:rsidRDefault="003F106E" w:rsidP="001D3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512" w:type="dxa"/>
            <w:gridSpan w:val="3"/>
          </w:tcPr>
          <w:p w14:paraId="53D99347" w14:textId="77777777" w:rsidR="003F106E" w:rsidRPr="00C24B34" w:rsidRDefault="003F106E" w:rsidP="001D3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77"/>
              <w:jc w:val="center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ชิ้นส่วน</w:t>
            </w:r>
          </w:p>
          <w:p w14:paraId="5CF3F617" w14:textId="77777777" w:rsidR="003F106E" w:rsidRPr="00C24B34" w:rsidRDefault="003F106E" w:rsidP="001D3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77"/>
              <w:jc w:val="center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อิเล็กโทรนิกส์อื่น ๆ</w:t>
            </w:r>
          </w:p>
        </w:tc>
        <w:tc>
          <w:tcPr>
            <w:tcW w:w="246" w:type="dxa"/>
          </w:tcPr>
          <w:p w14:paraId="1634AE65" w14:textId="77777777" w:rsidR="003F106E" w:rsidRPr="00C24B34" w:rsidRDefault="003F106E" w:rsidP="001D36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25" w:type="dxa"/>
            <w:gridSpan w:val="3"/>
          </w:tcPr>
          <w:p w14:paraId="7E130A97" w14:textId="77777777" w:rsidR="003F106E" w:rsidRPr="00C24B34" w:rsidRDefault="003F106E" w:rsidP="004845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  <w:p w14:paraId="3B8A4202" w14:textId="77777777" w:rsidR="003F106E" w:rsidRPr="00C24B34" w:rsidRDefault="003F106E" w:rsidP="004845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F106E" w:rsidRPr="003054FD" w14:paraId="3B2A9EA2" w14:textId="77777777" w:rsidTr="00C24B34">
        <w:trPr>
          <w:cantSplit/>
          <w:trHeight w:val="92"/>
          <w:tblHeader/>
        </w:trPr>
        <w:tc>
          <w:tcPr>
            <w:tcW w:w="3692" w:type="dxa"/>
            <w:vAlign w:val="center"/>
          </w:tcPr>
          <w:p w14:paraId="743F5C0D" w14:textId="14D0AD3E" w:rsidR="003F106E" w:rsidRPr="00C24B34" w:rsidRDefault="003F106E" w:rsidP="00C24B3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79"/>
              <w:rPr>
                <w:rFonts w:asciiTheme="majorBidi" w:hAnsiTheme="majorBidi" w:cstheme="majorBidi"/>
                <w:b/>
                <w:bCs/>
                <w:i/>
                <w:iCs/>
                <w:smallCaps/>
                <w:sz w:val="28"/>
                <w:szCs w:val="28"/>
                <w:cs/>
                <w:lang w:val="en-GB"/>
              </w:rPr>
            </w:pPr>
            <w:r w:rsidRPr="00C24B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สำหรับงวดหกเดือนสิ้นสุดวันที่ </w:t>
            </w:r>
            <w:r w:rsidRPr="00C24B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31 มีนาคม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DBB49F2" w14:textId="5B8BE003" w:rsidR="003F106E" w:rsidRPr="00C24B34" w:rsidRDefault="005B5181" w:rsidP="001D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91"/>
              <w:jc w:val="center"/>
              <w:rPr>
                <w:rFonts w:asciiTheme="majorBidi" w:hAnsiTheme="majorBidi" w:cstheme="majorBidi"/>
                <w:b/>
                <w:smallCaps/>
                <w:sz w:val="28"/>
                <w:szCs w:val="28"/>
                <w:lang w:val="en-GB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43" w:type="dxa"/>
            <w:vAlign w:val="center"/>
          </w:tcPr>
          <w:p w14:paraId="5510A00E" w14:textId="77777777" w:rsidR="003F106E" w:rsidRPr="00C24B34" w:rsidRDefault="003F106E" w:rsidP="005B5181">
            <w:pPr>
              <w:jc w:val="center"/>
              <w:rPr>
                <w:rFonts w:asciiTheme="majorBidi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center"/>
          </w:tcPr>
          <w:p w14:paraId="79D91C70" w14:textId="3588A232" w:rsidR="003F106E" w:rsidRPr="00C24B34" w:rsidRDefault="005B5181" w:rsidP="001D36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9" w:right="-41"/>
              <w:jc w:val="center"/>
              <w:rPr>
                <w:rFonts w:asciiTheme="majorBidi" w:hAnsiTheme="majorBidi" w:cstheme="majorBidi"/>
                <w:b/>
                <w:smallCaps/>
                <w:sz w:val="28"/>
                <w:szCs w:val="28"/>
                <w:lang w:val="en-GB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246" w:type="dxa"/>
            <w:vAlign w:val="center"/>
          </w:tcPr>
          <w:p w14:paraId="1924EF59" w14:textId="77777777" w:rsidR="003F106E" w:rsidRPr="00C24B34" w:rsidRDefault="003F106E" w:rsidP="005B5181">
            <w:pPr>
              <w:jc w:val="center"/>
              <w:rPr>
                <w:rFonts w:asciiTheme="majorBidi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38FEEA25" w14:textId="45C55769" w:rsidR="003F106E" w:rsidRPr="00C24B34" w:rsidRDefault="005B5181" w:rsidP="001D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 w:right="-104"/>
              <w:jc w:val="center"/>
              <w:rPr>
                <w:rFonts w:asciiTheme="majorBidi" w:hAnsiTheme="majorBidi" w:cstheme="majorBidi"/>
                <w:b/>
                <w:smallCaps/>
                <w:sz w:val="28"/>
                <w:szCs w:val="28"/>
                <w:lang w:val="en-GB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46" w:type="dxa"/>
            <w:vAlign w:val="center"/>
          </w:tcPr>
          <w:p w14:paraId="26696BDA" w14:textId="77777777" w:rsidR="003F106E" w:rsidRPr="00C24B34" w:rsidRDefault="003F106E" w:rsidP="005B5181">
            <w:pPr>
              <w:jc w:val="center"/>
              <w:rPr>
                <w:rFonts w:asciiTheme="majorBidi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center"/>
          </w:tcPr>
          <w:p w14:paraId="355B5EF1" w14:textId="2436D9CE" w:rsidR="003F106E" w:rsidRPr="00C24B34" w:rsidRDefault="005B5181" w:rsidP="001D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6" w:right="-54"/>
              <w:jc w:val="center"/>
              <w:rPr>
                <w:rFonts w:asciiTheme="majorBidi" w:hAnsiTheme="majorBidi" w:cstheme="majorBidi"/>
                <w:b/>
                <w:smallCaps/>
                <w:sz w:val="28"/>
                <w:szCs w:val="28"/>
                <w:lang w:val="en-GB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246" w:type="dxa"/>
            <w:vAlign w:val="center"/>
          </w:tcPr>
          <w:p w14:paraId="0D5607BD" w14:textId="77777777" w:rsidR="003F106E" w:rsidRPr="00C24B34" w:rsidRDefault="003F106E" w:rsidP="005B5181">
            <w:pPr>
              <w:shd w:val="clear" w:color="auto" w:fill="FFFFFF"/>
              <w:tabs>
                <w:tab w:val="decimal" w:pos="374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center"/>
          </w:tcPr>
          <w:p w14:paraId="38739C60" w14:textId="5BE5091A" w:rsidR="003F106E" w:rsidRPr="00C24B34" w:rsidRDefault="005B5181" w:rsidP="001D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90" w:right="-117"/>
              <w:jc w:val="center"/>
              <w:rPr>
                <w:rFonts w:asciiTheme="majorBidi" w:hAnsiTheme="majorBidi" w:cstheme="majorBidi"/>
                <w:b/>
                <w:smallCaps/>
                <w:sz w:val="28"/>
                <w:szCs w:val="28"/>
                <w:lang w:val="en-GB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46" w:type="dxa"/>
            <w:vAlign w:val="center"/>
          </w:tcPr>
          <w:p w14:paraId="4642E9FD" w14:textId="77777777" w:rsidR="003F106E" w:rsidRPr="00C24B34" w:rsidRDefault="003F106E" w:rsidP="005B5181">
            <w:pPr>
              <w:jc w:val="center"/>
              <w:rPr>
                <w:rFonts w:asciiTheme="majorBidi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center"/>
          </w:tcPr>
          <w:p w14:paraId="101763F5" w14:textId="1E14CF78" w:rsidR="003F106E" w:rsidRPr="00C24B34" w:rsidRDefault="005B5181" w:rsidP="001D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27" w:right="-77"/>
              <w:jc w:val="center"/>
              <w:rPr>
                <w:rFonts w:asciiTheme="majorBidi" w:hAnsiTheme="majorBidi" w:cstheme="majorBidi"/>
                <w:b/>
                <w:smallCaps/>
                <w:sz w:val="28"/>
                <w:szCs w:val="28"/>
                <w:lang w:val="en-GB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246" w:type="dxa"/>
            <w:vAlign w:val="center"/>
          </w:tcPr>
          <w:p w14:paraId="6C6267B2" w14:textId="77777777" w:rsidR="003F106E" w:rsidRPr="00C24B34" w:rsidRDefault="003F106E" w:rsidP="005B5181">
            <w:pPr>
              <w:jc w:val="center"/>
              <w:rPr>
                <w:rFonts w:asciiTheme="majorBidi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center"/>
          </w:tcPr>
          <w:p w14:paraId="163112A0" w14:textId="0C6468F6" w:rsidR="003F106E" w:rsidRPr="00C24B34" w:rsidRDefault="005B5181" w:rsidP="001D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-54" w:right="-26"/>
              <w:jc w:val="center"/>
              <w:rPr>
                <w:rFonts w:asciiTheme="majorBidi" w:hAnsiTheme="majorBidi" w:cstheme="majorBidi"/>
                <w:b/>
                <w:smallCaps/>
                <w:sz w:val="28"/>
                <w:szCs w:val="28"/>
                <w:lang w:val="en-GB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246" w:type="dxa"/>
            <w:vAlign w:val="center"/>
          </w:tcPr>
          <w:p w14:paraId="73A43A72" w14:textId="77777777" w:rsidR="003F106E" w:rsidRPr="00C24B34" w:rsidRDefault="003F106E" w:rsidP="005B5181">
            <w:pPr>
              <w:jc w:val="center"/>
              <w:rPr>
                <w:rFonts w:asciiTheme="majorBidi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vAlign w:val="center"/>
          </w:tcPr>
          <w:p w14:paraId="7E631BB3" w14:textId="79DAD61E" w:rsidR="003F106E" w:rsidRPr="00C24B34" w:rsidRDefault="005B5181" w:rsidP="001D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4" w:right="-79"/>
              <w:jc w:val="center"/>
              <w:rPr>
                <w:rFonts w:asciiTheme="majorBidi" w:hAnsiTheme="majorBidi" w:cstheme="majorBidi"/>
                <w:b/>
                <w:smallCaps/>
                <w:sz w:val="28"/>
                <w:szCs w:val="28"/>
                <w:lang w:val="en-GB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</w:tr>
      <w:tr w:rsidR="003F106E" w:rsidRPr="003054FD" w14:paraId="1758DF10" w14:textId="77777777" w:rsidTr="00C24B34">
        <w:trPr>
          <w:cantSplit/>
          <w:trHeight w:val="119"/>
          <w:tblHeader/>
        </w:trPr>
        <w:tc>
          <w:tcPr>
            <w:tcW w:w="3692" w:type="dxa"/>
          </w:tcPr>
          <w:p w14:paraId="6D148963" w14:textId="77777777" w:rsidR="003F106E" w:rsidRPr="00C24B34" w:rsidRDefault="003F106E" w:rsidP="002620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79"/>
              <w:jc w:val="center"/>
              <w:rPr>
                <w:rFonts w:asciiTheme="majorBidi" w:hAnsiTheme="majorBidi" w:cstheme="majorBidi"/>
                <w:i/>
                <w:i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38" w:type="dxa"/>
            <w:gridSpan w:val="16"/>
            <w:shd w:val="clear" w:color="auto" w:fill="auto"/>
          </w:tcPr>
          <w:p w14:paraId="47E78151" w14:textId="77777777" w:rsidR="003F106E" w:rsidRPr="00C24B34" w:rsidRDefault="003F106E" w:rsidP="00C24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mallCaps/>
                <w:sz w:val="28"/>
                <w:szCs w:val="28"/>
                <w:lang w:val="en-GB" w:bidi="ar-SA"/>
              </w:rPr>
            </w:pPr>
            <w:r w:rsidRPr="00C24B3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24B3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C24B3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F106E" w:rsidRPr="003054FD" w14:paraId="1CE78F2A" w14:textId="77777777" w:rsidTr="00C24B34">
        <w:trPr>
          <w:cantSplit/>
          <w:trHeight w:val="146"/>
        </w:trPr>
        <w:tc>
          <w:tcPr>
            <w:tcW w:w="3692" w:type="dxa"/>
          </w:tcPr>
          <w:p w14:paraId="47722C19" w14:textId="68E5A5AD" w:rsidR="003F106E" w:rsidRPr="00C24B34" w:rsidRDefault="003F106E" w:rsidP="002620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79"/>
              <w:rPr>
                <w:rFonts w:asciiTheme="majorBidi" w:hAnsiTheme="majorBidi" w:cstheme="majorBidi"/>
                <w:b/>
                <w:bCs/>
                <w:i/>
                <w:iCs/>
                <w:smallCaps/>
                <w:sz w:val="28"/>
                <w:szCs w:val="28"/>
                <w:cs/>
              </w:rPr>
            </w:pPr>
            <w:r w:rsidRPr="00C24B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243" w:type="dxa"/>
            <w:vAlign w:val="bottom"/>
          </w:tcPr>
          <w:p w14:paraId="02129945" w14:textId="77777777" w:rsidR="003F106E" w:rsidRPr="00C24B34" w:rsidRDefault="003F106E" w:rsidP="005B5181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Theme="majorBidi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1E8EABE8" w14:textId="77777777" w:rsidR="003F106E" w:rsidRPr="00C24B34" w:rsidRDefault="003F106E" w:rsidP="005B518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6265B3D4" w14:textId="77777777" w:rsidR="003F106E" w:rsidRPr="00C24B34" w:rsidRDefault="003F106E" w:rsidP="005B5181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Theme="majorBidi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2B0C6F8" w14:textId="77777777" w:rsidR="003F106E" w:rsidRPr="00C24B34" w:rsidRDefault="003F106E" w:rsidP="005B5181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Theme="majorBidi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02CE1B13" w14:textId="77777777" w:rsidR="003F106E" w:rsidRPr="00C24B34" w:rsidRDefault="003F106E" w:rsidP="005B518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Theme="majorBidi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37F1487F" w14:textId="77777777" w:rsidR="003F106E" w:rsidRPr="00C24B34" w:rsidRDefault="003F106E" w:rsidP="005B5181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Theme="majorBidi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3E770A81" w14:textId="77777777" w:rsidR="003F106E" w:rsidRPr="00C24B34" w:rsidRDefault="003F106E" w:rsidP="005B518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Theme="majorBidi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77DAC396" w14:textId="77777777" w:rsidR="003F106E" w:rsidRPr="00C24B34" w:rsidRDefault="003F106E" w:rsidP="005B5181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Theme="majorBidi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1E8E51B2" w14:textId="77777777" w:rsidR="003F106E" w:rsidRPr="00C24B34" w:rsidRDefault="003F106E" w:rsidP="005B518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Theme="majorBidi" w:hAnsiTheme="majorBidi" w:cstheme="majorBidi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4E0EB69" w14:textId="77777777" w:rsidR="003F106E" w:rsidRPr="00C24B34" w:rsidRDefault="003F106E" w:rsidP="005B518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53B3FB80" w14:textId="77777777" w:rsidR="003F106E" w:rsidRPr="00C24B34" w:rsidRDefault="003F106E" w:rsidP="005B518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Theme="majorBidi" w:hAnsiTheme="majorBidi" w:cstheme="majorBidi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AC44DF8" w14:textId="77777777" w:rsidR="003F106E" w:rsidRPr="00C24B34" w:rsidRDefault="003F106E" w:rsidP="005B518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vAlign w:val="bottom"/>
          </w:tcPr>
          <w:p w14:paraId="17EFEF39" w14:textId="77777777" w:rsidR="003F106E" w:rsidRPr="00C24B34" w:rsidRDefault="003F106E" w:rsidP="005B518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Theme="majorBidi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6AB92629" w14:textId="77777777" w:rsidR="003F106E" w:rsidRPr="00C24B34" w:rsidRDefault="003F106E" w:rsidP="005B518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36" w:type="dxa"/>
            <w:vAlign w:val="bottom"/>
          </w:tcPr>
          <w:p w14:paraId="5BF9E589" w14:textId="77777777" w:rsidR="003F106E" w:rsidRPr="00C24B34" w:rsidRDefault="003F106E" w:rsidP="005B5181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Theme="majorBidi" w:hAnsiTheme="majorBidi" w:cstheme="majorBidi"/>
                <w:smallCaps/>
                <w:sz w:val="28"/>
                <w:szCs w:val="28"/>
                <w:lang w:val="en-GB"/>
              </w:rPr>
            </w:pPr>
          </w:p>
        </w:tc>
      </w:tr>
      <w:tr w:rsidR="00D17D72" w:rsidRPr="003054FD" w14:paraId="55C41140" w14:textId="77777777" w:rsidTr="00C24B34">
        <w:trPr>
          <w:cantSplit/>
          <w:trHeight w:val="56"/>
        </w:trPr>
        <w:tc>
          <w:tcPr>
            <w:tcW w:w="3692" w:type="dxa"/>
          </w:tcPr>
          <w:p w14:paraId="7A6C024A" w14:textId="43A317CA" w:rsidR="00D17D72" w:rsidRPr="00C24B34" w:rsidRDefault="00D17D72" w:rsidP="00C24B3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243" w:type="dxa"/>
            <w:vAlign w:val="bottom"/>
          </w:tcPr>
          <w:p w14:paraId="1CA0CE64" w14:textId="77777777" w:rsidR="00D17D72" w:rsidRPr="00C24B34" w:rsidRDefault="00D17D72" w:rsidP="00D17D72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601A8F65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75FBF0F3" w14:textId="77777777" w:rsidR="00D17D72" w:rsidRPr="00C24B34" w:rsidRDefault="00D17D72" w:rsidP="00D17D72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5D57A39F" w14:textId="77777777" w:rsidR="00D17D72" w:rsidRPr="00C24B34" w:rsidRDefault="00D17D72" w:rsidP="00D17D72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062CE2A8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02FFFCFC" w14:textId="77777777" w:rsidR="00D17D72" w:rsidRPr="00C24B34" w:rsidRDefault="00D17D72" w:rsidP="00D17D72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3198FAA2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54D3DD56" w14:textId="77777777" w:rsidR="00D17D72" w:rsidRPr="00C24B34" w:rsidRDefault="00D17D72" w:rsidP="00D17D72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5EDF1DD5" w14:textId="77777777" w:rsidR="00D17D72" w:rsidRPr="00C24B34" w:rsidRDefault="00D17D72" w:rsidP="00D17D72">
            <w:pPr>
              <w:shd w:val="clear" w:color="auto" w:fill="FFFFFF"/>
              <w:tabs>
                <w:tab w:val="clear" w:pos="454"/>
                <w:tab w:val="decimal" w:pos="462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30885C4E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7A49F3B3" w14:textId="77777777" w:rsidR="00D17D72" w:rsidRPr="00C24B34" w:rsidRDefault="00D17D72" w:rsidP="00D17D72">
            <w:pPr>
              <w:shd w:val="clear" w:color="auto" w:fill="FFFFFF"/>
              <w:tabs>
                <w:tab w:val="clear" w:pos="454"/>
                <w:tab w:val="decimal" w:pos="462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0217124B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4A2568E3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1835BBAA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vAlign w:val="bottom"/>
          </w:tcPr>
          <w:p w14:paraId="606D2227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</w:tr>
      <w:tr w:rsidR="00D17D72" w:rsidRPr="003054FD" w14:paraId="126A9EA7" w14:textId="77777777" w:rsidTr="00C24B34">
        <w:trPr>
          <w:cantSplit/>
          <w:trHeight w:val="56"/>
        </w:trPr>
        <w:tc>
          <w:tcPr>
            <w:tcW w:w="3692" w:type="dxa"/>
          </w:tcPr>
          <w:p w14:paraId="5DD6B158" w14:textId="0923EC65" w:rsidR="00D17D72" w:rsidRPr="00C24B34" w:rsidRDefault="00D17D72" w:rsidP="002620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43" w:type="dxa"/>
          </w:tcPr>
          <w:p w14:paraId="105E68CB" w14:textId="50ABA9C3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243" w:type="dxa"/>
            <w:vAlign w:val="bottom"/>
          </w:tcPr>
          <w:p w14:paraId="10E6F5D6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</w:tcPr>
          <w:p w14:paraId="0771CE2A" w14:textId="045FD3E2" w:rsidR="00D17D72" w:rsidRPr="00C24B34" w:rsidRDefault="00D17D72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272" w:type="dxa"/>
            <w:gridSpan w:val="2"/>
            <w:vAlign w:val="bottom"/>
          </w:tcPr>
          <w:p w14:paraId="33FED64F" w14:textId="77777777" w:rsidR="00D17D72" w:rsidRPr="00C24B34" w:rsidRDefault="00D17D72" w:rsidP="00D17D72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52705F41" w14:textId="7944DB2E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46" w:type="dxa"/>
            <w:vAlign w:val="bottom"/>
          </w:tcPr>
          <w:p w14:paraId="3C031030" w14:textId="77777777" w:rsidR="00D17D72" w:rsidRPr="00C24B34" w:rsidRDefault="00D17D72" w:rsidP="00D17D72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</w:tcPr>
          <w:p w14:paraId="5C90D787" w14:textId="23B3F6E8" w:rsidR="00D17D72" w:rsidRPr="00C24B34" w:rsidRDefault="00D17D72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4,559</w:t>
            </w:r>
          </w:p>
        </w:tc>
        <w:tc>
          <w:tcPr>
            <w:tcW w:w="246" w:type="dxa"/>
            <w:vAlign w:val="bottom"/>
          </w:tcPr>
          <w:p w14:paraId="3BA94AEF" w14:textId="77777777" w:rsidR="00D17D72" w:rsidRPr="00C24B34" w:rsidRDefault="00D17D72" w:rsidP="00D17D72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68AC7416" w14:textId="7F43E244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46" w:type="dxa"/>
            <w:vAlign w:val="bottom"/>
          </w:tcPr>
          <w:p w14:paraId="3AEE51D9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</w:tcPr>
          <w:p w14:paraId="63C6D436" w14:textId="5B3D2470" w:rsidR="00D17D72" w:rsidRPr="00C24B34" w:rsidRDefault="00D17D72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246" w:type="dxa"/>
            <w:vAlign w:val="bottom"/>
          </w:tcPr>
          <w:p w14:paraId="5DC80869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5DF79A74" w14:textId="4E717688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246" w:type="dxa"/>
            <w:vAlign w:val="bottom"/>
          </w:tcPr>
          <w:p w14:paraId="7EED4D12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vAlign w:val="bottom"/>
          </w:tcPr>
          <w:p w14:paraId="70B2B22F" w14:textId="389EA8F1" w:rsidR="00D17D72" w:rsidRPr="00C24B34" w:rsidRDefault="002C6E2B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5,233</w:t>
            </w:r>
          </w:p>
        </w:tc>
      </w:tr>
      <w:tr w:rsidR="00D17D72" w:rsidRPr="003054FD" w14:paraId="70F389C2" w14:textId="77777777" w:rsidTr="00C24B34">
        <w:trPr>
          <w:cantSplit/>
          <w:trHeight w:val="56"/>
        </w:trPr>
        <w:tc>
          <w:tcPr>
            <w:tcW w:w="3692" w:type="dxa"/>
          </w:tcPr>
          <w:p w14:paraId="1F551D99" w14:textId="7A4CB4ED" w:rsidR="00D17D72" w:rsidRPr="00C24B34" w:rsidRDefault="00D17D72" w:rsidP="00C24B3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43" w:type="dxa"/>
          </w:tcPr>
          <w:p w14:paraId="1F5D4183" w14:textId="7B73B814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243" w:type="dxa"/>
            <w:vAlign w:val="bottom"/>
          </w:tcPr>
          <w:p w14:paraId="57A70AA4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</w:tcPr>
          <w:p w14:paraId="3E501D6E" w14:textId="7E77E45E" w:rsidR="00D17D72" w:rsidRPr="00C24B34" w:rsidRDefault="00D17D72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1,057</w:t>
            </w:r>
          </w:p>
        </w:tc>
        <w:tc>
          <w:tcPr>
            <w:tcW w:w="272" w:type="dxa"/>
            <w:gridSpan w:val="2"/>
            <w:vAlign w:val="bottom"/>
          </w:tcPr>
          <w:p w14:paraId="2285D55C" w14:textId="77777777" w:rsidR="00D17D72" w:rsidRPr="00C24B34" w:rsidRDefault="00D17D72" w:rsidP="00D17D72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03570072" w14:textId="7AED0DB2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6,126</w:t>
            </w:r>
          </w:p>
        </w:tc>
        <w:tc>
          <w:tcPr>
            <w:tcW w:w="246" w:type="dxa"/>
            <w:vAlign w:val="bottom"/>
          </w:tcPr>
          <w:p w14:paraId="3BB8B69C" w14:textId="77777777" w:rsidR="00D17D72" w:rsidRPr="00C24B34" w:rsidRDefault="00D17D72" w:rsidP="00D17D72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</w:tcPr>
          <w:p w14:paraId="3842440E" w14:textId="7A3A9AC1" w:rsidR="00D17D72" w:rsidRPr="00C24B34" w:rsidRDefault="00D17D72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6" w:type="dxa"/>
            <w:vAlign w:val="bottom"/>
          </w:tcPr>
          <w:p w14:paraId="6139AE91" w14:textId="77777777" w:rsidR="00D17D72" w:rsidRPr="00C24B34" w:rsidRDefault="00D17D72" w:rsidP="00D17D72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7CEAD693" w14:textId="26395B14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246" w:type="dxa"/>
            <w:vAlign w:val="bottom"/>
          </w:tcPr>
          <w:p w14:paraId="5836C6CD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</w:tcPr>
          <w:p w14:paraId="48759AFC" w14:textId="7CD9B279" w:rsidR="00D17D72" w:rsidRPr="00C24B34" w:rsidRDefault="00D17D72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246" w:type="dxa"/>
            <w:vAlign w:val="bottom"/>
          </w:tcPr>
          <w:p w14:paraId="62C7A0B1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1F6C9CC4" w14:textId="0A7A94E4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7,0</w:t>
            </w:r>
            <w:r w:rsidR="00C0065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24B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6" w:type="dxa"/>
            <w:vAlign w:val="bottom"/>
          </w:tcPr>
          <w:p w14:paraId="24C6C559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vAlign w:val="bottom"/>
          </w:tcPr>
          <w:p w14:paraId="788DBF5F" w14:textId="74A2A68B" w:rsidR="00D17D72" w:rsidRPr="00C24B34" w:rsidRDefault="00D17D72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C6E2B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  <w:tr w:rsidR="00D17D72" w:rsidRPr="003054FD" w14:paraId="1472B750" w14:textId="77777777" w:rsidTr="00C24B34">
        <w:trPr>
          <w:cantSplit/>
          <w:trHeight w:val="56"/>
        </w:trPr>
        <w:tc>
          <w:tcPr>
            <w:tcW w:w="3692" w:type="dxa"/>
          </w:tcPr>
          <w:p w14:paraId="49F8C732" w14:textId="0DC6573D" w:rsidR="00D17D72" w:rsidRPr="00C24B34" w:rsidRDefault="00D17D72" w:rsidP="002620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43" w:type="dxa"/>
          </w:tcPr>
          <w:p w14:paraId="67FE9C68" w14:textId="74312BB3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43" w:type="dxa"/>
            <w:vAlign w:val="bottom"/>
          </w:tcPr>
          <w:p w14:paraId="2DC33A6B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</w:tcPr>
          <w:p w14:paraId="35A4DF48" w14:textId="63246207" w:rsidR="00D17D72" w:rsidRPr="00C24B34" w:rsidRDefault="00D17D72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72" w:type="dxa"/>
            <w:gridSpan w:val="2"/>
            <w:vAlign w:val="bottom"/>
          </w:tcPr>
          <w:p w14:paraId="1116A0C8" w14:textId="77777777" w:rsidR="00D17D72" w:rsidRPr="00C24B34" w:rsidRDefault="00D17D72" w:rsidP="00D17D72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2C22C10B" w14:textId="73336843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4C54992A" w14:textId="77777777" w:rsidR="00D17D72" w:rsidRPr="00C24B34" w:rsidRDefault="00D17D72" w:rsidP="00D17D72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</w:tcPr>
          <w:p w14:paraId="6484B5C0" w14:textId="510B5E09" w:rsidR="00D17D72" w:rsidRPr="00C24B34" w:rsidRDefault="00D17D72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523D6A41" w14:textId="77777777" w:rsidR="00D17D72" w:rsidRPr="00C24B34" w:rsidRDefault="00D17D72" w:rsidP="00D17D72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</w:tcPr>
          <w:p w14:paraId="192221D9" w14:textId="0167E410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4D793A54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</w:tcPr>
          <w:p w14:paraId="3EBF80B5" w14:textId="1E837826" w:rsidR="00D17D72" w:rsidRPr="00C24B34" w:rsidRDefault="00D17D72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53B97193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</w:tcPr>
          <w:p w14:paraId="0C46FBBB" w14:textId="3F93F022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46" w:type="dxa"/>
            <w:vAlign w:val="bottom"/>
          </w:tcPr>
          <w:p w14:paraId="1A33FAEB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vAlign w:val="bottom"/>
          </w:tcPr>
          <w:p w14:paraId="572DD5DF" w14:textId="142E771E" w:rsidR="00D17D72" w:rsidRPr="00C24B34" w:rsidRDefault="002C6E2B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D17D72" w:rsidRPr="003054FD" w14:paraId="0E396C25" w14:textId="77777777" w:rsidTr="00C24B34">
        <w:trPr>
          <w:cantSplit/>
          <w:trHeight w:val="56"/>
        </w:trPr>
        <w:tc>
          <w:tcPr>
            <w:tcW w:w="3692" w:type="dxa"/>
          </w:tcPr>
          <w:p w14:paraId="0FEF2FBD" w14:textId="4549A1C7" w:rsidR="00D17D72" w:rsidRPr="00C24B34" w:rsidRDefault="00D17D72" w:rsidP="002620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cs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C24B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4B3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6607178F" w14:textId="7E02758F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43" w:type="dxa"/>
            <w:vAlign w:val="bottom"/>
          </w:tcPr>
          <w:p w14:paraId="391FC81A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134C70A7" w14:textId="55B1EDAC" w:rsidR="00D17D72" w:rsidRPr="00C24B34" w:rsidRDefault="00D17D72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72" w:type="dxa"/>
            <w:gridSpan w:val="2"/>
            <w:vAlign w:val="bottom"/>
          </w:tcPr>
          <w:p w14:paraId="768A7D06" w14:textId="77777777" w:rsidR="00D17D72" w:rsidRPr="00C24B34" w:rsidRDefault="00D17D72" w:rsidP="00D17D72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9EB3E86" w14:textId="5AD68AA0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46" w:type="dxa"/>
            <w:vAlign w:val="bottom"/>
          </w:tcPr>
          <w:p w14:paraId="10CA7186" w14:textId="77777777" w:rsidR="00D17D72" w:rsidRPr="00C24B34" w:rsidRDefault="00D17D72" w:rsidP="00D17D72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171E929" w14:textId="348B686C" w:rsidR="00D17D72" w:rsidRPr="00C24B34" w:rsidRDefault="00D17D72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4A0AAEAC" w14:textId="77777777" w:rsidR="00D17D72" w:rsidRPr="00C24B34" w:rsidRDefault="00D17D72" w:rsidP="00D17D72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16DBE217" w14:textId="09A4EC78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0C7D4B86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3DC70BE0" w14:textId="3A6FCF7D" w:rsidR="00D17D72" w:rsidRPr="00C24B34" w:rsidRDefault="00D17D72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181F730F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98DC265" w14:textId="05B22B51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46" w:type="dxa"/>
            <w:vAlign w:val="bottom"/>
          </w:tcPr>
          <w:p w14:paraId="1E675C28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7E473E99" w14:textId="1448D0C8" w:rsidR="00D17D72" w:rsidRPr="00C24B34" w:rsidRDefault="002C6E2B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D17D72" w:rsidRPr="003054FD" w14:paraId="61AE6746" w14:textId="77777777" w:rsidTr="00C24B34">
        <w:trPr>
          <w:cantSplit/>
          <w:trHeight w:val="46"/>
        </w:trPr>
        <w:tc>
          <w:tcPr>
            <w:tcW w:w="3692" w:type="dxa"/>
          </w:tcPr>
          <w:p w14:paraId="4BF684F5" w14:textId="4C62E578" w:rsidR="00D17D72" w:rsidRPr="00C24B34" w:rsidRDefault="00D17D72" w:rsidP="00C24B3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B5789B7" w14:textId="08597D7B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1,371</w:t>
            </w:r>
          </w:p>
        </w:tc>
        <w:tc>
          <w:tcPr>
            <w:tcW w:w="243" w:type="dxa"/>
            <w:vAlign w:val="bottom"/>
          </w:tcPr>
          <w:p w14:paraId="784AFBBB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6FA8355C" w14:textId="2C484E6B" w:rsidR="00D17D72" w:rsidRPr="00C24B34" w:rsidRDefault="00D17D72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1,719</w:t>
            </w:r>
          </w:p>
        </w:tc>
        <w:tc>
          <w:tcPr>
            <w:tcW w:w="272" w:type="dxa"/>
            <w:gridSpan w:val="2"/>
            <w:vAlign w:val="bottom"/>
          </w:tcPr>
          <w:p w14:paraId="2313F127" w14:textId="77777777" w:rsidR="00D17D72" w:rsidRPr="00C24B34" w:rsidRDefault="00D17D72" w:rsidP="00D17D72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4F1719D8" w14:textId="3A4E151C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6,189</w:t>
            </w:r>
          </w:p>
        </w:tc>
        <w:tc>
          <w:tcPr>
            <w:tcW w:w="246" w:type="dxa"/>
            <w:vAlign w:val="bottom"/>
          </w:tcPr>
          <w:p w14:paraId="4447418B" w14:textId="77777777" w:rsidR="00D17D72" w:rsidRPr="00C24B34" w:rsidRDefault="00D17D72" w:rsidP="00D17D72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7CAA55AC" w14:textId="056BA2E7" w:rsidR="00D17D72" w:rsidRPr="00C24B34" w:rsidRDefault="00D17D72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4,565</w:t>
            </w:r>
          </w:p>
        </w:tc>
        <w:tc>
          <w:tcPr>
            <w:tcW w:w="246" w:type="dxa"/>
            <w:vAlign w:val="bottom"/>
          </w:tcPr>
          <w:p w14:paraId="2DA5A212" w14:textId="77777777" w:rsidR="00D17D72" w:rsidRPr="00C24B34" w:rsidRDefault="00D17D72" w:rsidP="00D17D72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4647464F" w14:textId="493777F7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246" w:type="dxa"/>
            <w:vAlign w:val="bottom"/>
          </w:tcPr>
          <w:p w14:paraId="37612043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241F82D5" w14:textId="05CE1F77" w:rsidR="00D17D72" w:rsidRPr="00C24B34" w:rsidRDefault="00D17D72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</w:t>
            </w:r>
          </w:p>
        </w:tc>
        <w:tc>
          <w:tcPr>
            <w:tcW w:w="246" w:type="dxa"/>
            <w:vAlign w:val="bottom"/>
          </w:tcPr>
          <w:p w14:paraId="67EAECB5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3A87D8F6" w14:textId="468F9731" w:rsidR="00D17D72" w:rsidRPr="00C24B34" w:rsidRDefault="00095FE3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4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7,939</w:t>
            </w:r>
          </w:p>
        </w:tc>
        <w:tc>
          <w:tcPr>
            <w:tcW w:w="246" w:type="dxa"/>
            <w:vAlign w:val="bottom"/>
          </w:tcPr>
          <w:p w14:paraId="089B1CDA" w14:textId="77777777" w:rsidR="00D17D72" w:rsidRPr="00C24B34" w:rsidRDefault="00D17D72" w:rsidP="00D17D7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E959C" w14:textId="67E07B08" w:rsidR="00D17D72" w:rsidRPr="00C24B34" w:rsidRDefault="002C6E2B" w:rsidP="003E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6,558</w:t>
            </w:r>
          </w:p>
        </w:tc>
      </w:tr>
    </w:tbl>
    <w:p w14:paraId="155260B1" w14:textId="04F498F1" w:rsidR="00ED6169" w:rsidRDefault="00ED6169" w:rsidP="00E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sz w:val="28"/>
          <w:szCs w:val="28"/>
        </w:rPr>
      </w:pPr>
    </w:p>
    <w:p w14:paraId="3D283494" w14:textId="23B62D6E" w:rsidR="00ED6169" w:rsidRDefault="003C0CC6" w:rsidP="00E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จังหวะเวลาในการรับรู้</w:t>
      </w:r>
    </w:p>
    <w:p w14:paraId="41E37882" w14:textId="77777777" w:rsidR="003F106E" w:rsidRDefault="003F106E" w:rsidP="00E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sz w:val="28"/>
          <w:szCs w:val="28"/>
        </w:rPr>
      </w:pPr>
    </w:p>
    <w:p w14:paraId="73645074" w14:textId="4D25EC41" w:rsidR="003F106E" w:rsidRPr="003C0CC6" w:rsidRDefault="00D47B62" w:rsidP="00E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sz w:val="28"/>
          <w:szCs w:val="28"/>
          <w:cs/>
        </w:rPr>
      </w:pPr>
      <w:r w:rsidRPr="00D47B62">
        <w:rPr>
          <w:rFonts w:ascii="Angsana New" w:hAnsi="Angsana New"/>
          <w:sz w:val="28"/>
          <w:szCs w:val="28"/>
          <w:cs/>
        </w:rPr>
        <w:t>รายได้ส่วนใหญ่ของกลุ่มบริษัทและบริษัท</w:t>
      </w:r>
      <w:r w:rsidR="003C0CC6">
        <w:rPr>
          <w:rFonts w:ascii="Angsana New" w:hAnsi="Angsana New" w:hint="cs"/>
          <w:sz w:val="28"/>
          <w:szCs w:val="28"/>
          <w:cs/>
        </w:rPr>
        <w:t xml:space="preserve">สำหรับงวดหกเดือนสิ้นสุดวันที่ </w:t>
      </w:r>
      <w:r w:rsidR="003C0CC6">
        <w:rPr>
          <w:rFonts w:ascii="Angsana New" w:hAnsi="Angsana New"/>
          <w:sz w:val="28"/>
          <w:szCs w:val="28"/>
        </w:rPr>
        <w:t xml:space="preserve">31 </w:t>
      </w:r>
      <w:r w:rsidR="003C0CC6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3C0CC6">
        <w:rPr>
          <w:rFonts w:ascii="Angsana New" w:hAnsi="Angsana New"/>
          <w:sz w:val="28"/>
          <w:szCs w:val="28"/>
        </w:rPr>
        <w:t xml:space="preserve">2568 </w:t>
      </w:r>
      <w:r w:rsidR="003C0CC6">
        <w:rPr>
          <w:rFonts w:ascii="Angsana New" w:hAnsi="Angsana New" w:hint="cs"/>
          <w:sz w:val="28"/>
          <w:szCs w:val="28"/>
          <w:cs/>
        </w:rPr>
        <w:t xml:space="preserve">และ </w:t>
      </w:r>
      <w:r w:rsidR="003C0CC6">
        <w:rPr>
          <w:rFonts w:ascii="Angsana New" w:hAnsi="Angsana New"/>
          <w:sz w:val="28"/>
          <w:szCs w:val="28"/>
        </w:rPr>
        <w:t xml:space="preserve">2567 </w:t>
      </w:r>
      <w:r w:rsidR="003C0CC6">
        <w:rPr>
          <w:rFonts w:ascii="Angsana New" w:hAnsi="Angsana New" w:hint="cs"/>
          <w:sz w:val="28"/>
          <w:szCs w:val="28"/>
          <w:cs/>
        </w:rPr>
        <w:t>มีจังหวะเวลาในการรับรู้รายได้เป็น ณ เวลาใดเวลาหนึ่ง</w:t>
      </w:r>
    </w:p>
    <w:p w14:paraId="5622A2B7" w14:textId="1D8E63EE" w:rsidR="00ED6169" w:rsidRPr="00ED6169" w:rsidRDefault="00ED6169" w:rsidP="00E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  <w:sectPr w:rsidR="00ED6169" w:rsidRPr="00ED6169" w:rsidSect="00BF0ADF">
          <w:pgSz w:w="16834" w:h="11909" w:orient="landscape" w:code="9"/>
          <w:pgMar w:top="691" w:right="1152" w:bottom="576" w:left="1152" w:header="720" w:footer="216" w:gutter="0"/>
          <w:cols w:space="720"/>
          <w:docGrid w:linePitch="245"/>
        </w:sectPr>
      </w:pPr>
    </w:p>
    <w:tbl>
      <w:tblPr>
        <w:tblpPr w:leftFromText="180" w:rightFromText="180" w:vertAnchor="text" w:tblpX="450" w:tblpY="1"/>
        <w:tblOverlap w:val="never"/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658"/>
        <w:gridCol w:w="352"/>
        <w:gridCol w:w="1656"/>
      </w:tblGrid>
      <w:tr w:rsidR="00663E1E" w:rsidRPr="003054FD" w14:paraId="4576411A" w14:textId="77777777" w:rsidTr="00D60EA9">
        <w:trPr>
          <w:trHeight w:val="39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A13E11" w14:textId="77777777" w:rsidR="00663E1E" w:rsidRPr="005942EE" w:rsidRDefault="00663E1E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5942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</w:t>
            </w:r>
            <w:r w:rsidRPr="005942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สินทรัพย์หรือหนี้สินของ</w:t>
            </w:r>
            <w:r w:rsidRPr="005942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D7020C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63E1E" w:rsidRPr="003054FD" w14:paraId="3A677421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FD03B34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C020D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3054F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3E1E" w:rsidRPr="003054FD" w14:paraId="69A0FD55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DDEF3CD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5D3BC2D5" w14:textId="397C6AF4" w:rsidR="00663E1E" w:rsidRPr="003054FD" w:rsidRDefault="00DC4821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48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53469B"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Pr="00DC4821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AE4A88" w14:textId="77777777" w:rsidR="00663E1E" w:rsidRPr="003054FD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16E257D" w14:textId="77777777" w:rsidR="00663E1E" w:rsidRPr="003054FD" w:rsidRDefault="00663E1E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63E1E" w:rsidRPr="003054FD" w14:paraId="3FFCA463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023864F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47C22" w14:textId="2A6DB6B3" w:rsidR="00663E1E" w:rsidRPr="003054FD" w:rsidRDefault="00663E1E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  <w:r w:rsidR="0053469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7B12B8" w14:textId="77777777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A0C09" w14:textId="769CCA35" w:rsidR="00663E1E" w:rsidRPr="003054FD" w:rsidRDefault="00663E1E" w:rsidP="00313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44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  <w:r w:rsidR="00DC482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63E1E" w:rsidRPr="003054FD" w14:paraId="40ED4AA0" w14:textId="77777777" w:rsidTr="00D60EA9">
        <w:trPr>
          <w:trHeight w:hRule="exact" w:val="37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A3B5230" w14:textId="77777777" w:rsidR="00663E1E" w:rsidRPr="005942EE" w:rsidRDefault="00663E1E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CCEEAE" w14:textId="77777777" w:rsidR="00663E1E" w:rsidRPr="003054FD" w:rsidRDefault="00663E1E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60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054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63E1E" w:rsidRPr="003054FD" w14:paraId="3B7B008A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4A58D" w14:textId="77777777" w:rsidR="00663E1E" w:rsidRPr="005942EE" w:rsidRDefault="00663E1E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42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4C6012B9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CBB30C1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4A2505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4821" w:rsidRPr="003054FD" w14:paraId="5EEA9DD1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09229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1B8A" w14:textId="26FCDD4D" w:rsidR="00DC4821" w:rsidRPr="00641545" w:rsidRDefault="004F6E8E" w:rsidP="0044781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5,903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B2165A9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B45C6DC" w14:textId="1B0B10E6" w:rsidR="00DC4821" w:rsidRDefault="00DC4821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 w:rsidRPr="00F14DD9">
              <w:rPr>
                <w:rFonts w:ascii="Angsana New" w:hAnsi="Angsana New" w:cs="Angsana New"/>
                <w:sz w:val="30"/>
                <w:szCs w:val="30"/>
              </w:rPr>
              <w:t>6,007</w:t>
            </w:r>
          </w:p>
        </w:tc>
      </w:tr>
      <w:tr w:rsidR="00DC4821" w:rsidRPr="003054FD" w14:paraId="5E184C10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54818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BB382" w14:textId="5723C203" w:rsidR="00DC4821" w:rsidRPr="00641545" w:rsidRDefault="004F6E8E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3,501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242668E" w14:textId="77777777" w:rsidR="00DC4821" w:rsidRPr="003054FD" w:rsidRDefault="00DC4821" w:rsidP="00DC4821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537BD" w14:textId="533D2621" w:rsidR="00DC4821" w:rsidRPr="003054FD" w:rsidRDefault="00DC4821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4DD9">
              <w:rPr>
                <w:rFonts w:ascii="Angsana New" w:hAnsi="Angsana New" w:cs="Angsana New"/>
                <w:sz w:val="30"/>
                <w:szCs w:val="30"/>
              </w:rPr>
              <w:t>3,026</w:t>
            </w:r>
          </w:p>
        </w:tc>
      </w:tr>
      <w:tr w:rsidR="00DC4821" w:rsidRPr="003054FD" w14:paraId="194AE838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AEC22" w14:textId="77777777" w:rsidR="00DC4821" w:rsidRPr="003054FD" w:rsidRDefault="00DC4821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1CAE4" w14:textId="360A68C9" w:rsidR="00DC4821" w:rsidRPr="00641545" w:rsidRDefault="00A948A3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9,404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C14DF1" w14:textId="77777777" w:rsidR="00DC4821" w:rsidRPr="000B7D42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7EA78" w14:textId="6DC7F7D7" w:rsidR="00DC4821" w:rsidRPr="000B7D42" w:rsidRDefault="00DC4821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4D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9,033</w:t>
            </w:r>
          </w:p>
        </w:tc>
      </w:tr>
      <w:tr w:rsidR="00DC4821" w:rsidRPr="003054FD" w14:paraId="3A684D2E" w14:textId="77777777" w:rsidTr="00D60EA9">
        <w:trPr>
          <w:trHeight w:hRule="exact" w:val="28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9BB721A" w14:textId="77777777" w:rsidR="00DC4821" w:rsidRPr="003054FD" w:rsidRDefault="00DC4821" w:rsidP="00D60EA9">
            <w:pPr>
              <w:tabs>
                <w:tab w:val="left" w:pos="540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5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152D68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7BC014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849C2D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4821" w:rsidRPr="003054FD" w14:paraId="7A85B249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65A797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2971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ED1A8DE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3E29" w14:textId="77777777" w:rsidR="00DC4821" w:rsidRPr="003054FD" w:rsidRDefault="00DC4821" w:rsidP="00DC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4821" w:rsidRPr="003054FD" w14:paraId="374C5FA1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615A369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AEDF4" w14:textId="3DFE154E" w:rsidR="00DC4821" w:rsidRPr="00641545" w:rsidRDefault="004F6E8E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1,754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F77865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4D26A7F" w14:textId="1FD976AA" w:rsidR="00DC4821" w:rsidRPr="00C478CD" w:rsidRDefault="00C478CD" w:rsidP="00C478CD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DC4821" w:rsidRPr="00C478CD">
              <w:t>1,</w:t>
            </w:r>
            <w:r w:rsidR="00DC4821" w:rsidRPr="00C478CD">
              <w:rPr>
                <w:rFonts w:ascii="Angsana New" w:hAnsi="Angsana New" w:cs="Angsana New"/>
                <w:sz w:val="30"/>
                <w:szCs w:val="30"/>
              </w:rPr>
              <w:t>841</w:t>
            </w:r>
          </w:p>
        </w:tc>
      </w:tr>
      <w:tr w:rsidR="00DC4821" w:rsidRPr="003054FD" w14:paraId="2F40F2F4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FD86FF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0A082" w14:textId="6135849D" w:rsidR="00DC4821" w:rsidRPr="00641545" w:rsidRDefault="004F6E8E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952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88A53B8" w14:textId="77777777" w:rsidR="00DC4821" w:rsidRPr="003054FD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AB865" w14:textId="432FE6F5" w:rsidR="00DC4821" w:rsidRPr="003054FD" w:rsidRDefault="00DC4821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4DD9">
              <w:rPr>
                <w:rFonts w:ascii="Angsana New" w:hAnsi="Angsana New" w:cs="Angsana New"/>
                <w:sz w:val="30"/>
                <w:szCs w:val="30"/>
              </w:rPr>
              <w:t>856</w:t>
            </w:r>
          </w:p>
        </w:tc>
      </w:tr>
      <w:tr w:rsidR="00DC4821" w:rsidRPr="003054FD" w14:paraId="0DB38A4C" w14:textId="77777777" w:rsidTr="00D60EA9">
        <w:trPr>
          <w:trHeight w:hRule="exact" w:val="40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9B542A5" w14:textId="77777777" w:rsidR="00DC4821" w:rsidRPr="003054FD" w:rsidRDefault="00DC4821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AA322" w14:textId="577FDF9E" w:rsidR="00DC4821" w:rsidRPr="00641545" w:rsidRDefault="00A948A3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2,706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E13E79" w14:textId="77777777" w:rsidR="00DC4821" w:rsidRPr="000B7D42" w:rsidRDefault="00DC4821" w:rsidP="00DC482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669BE" w14:textId="0CB09066" w:rsidR="00DC4821" w:rsidRPr="000B7D42" w:rsidRDefault="00DC4821" w:rsidP="00DC4821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4D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2,697</w:t>
            </w:r>
          </w:p>
        </w:tc>
      </w:tr>
    </w:tbl>
    <w:p w14:paraId="29955EAA" w14:textId="77777777" w:rsidR="00634A7D" w:rsidRDefault="00634A7D" w:rsidP="0063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63D5E5E2" w14:textId="7F02CD92" w:rsidR="00634A7D" w:rsidRPr="00CB52E8" w:rsidRDefault="00634A7D" w:rsidP="00634A7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571F86">
        <w:rPr>
          <w:rFonts w:ascii="Angsana New" w:hAnsi="Angsana New" w:hint="cs"/>
          <w:b/>
          <w:bCs/>
          <w:sz w:val="30"/>
          <w:szCs w:val="30"/>
          <w:cs/>
        </w:rPr>
        <w:t>เ</w:t>
      </w:r>
      <w:r>
        <w:rPr>
          <w:rFonts w:ascii="Angsana New" w:hAnsi="Angsana New" w:hint="cs"/>
          <w:b/>
          <w:bCs/>
          <w:sz w:val="30"/>
          <w:szCs w:val="30"/>
          <w:cs/>
        </w:rPr>
        <w:t>งินปันผล</w:t>
      </w:r>
    </w:p>
    <w:p w14:paraId="1FE0F648" w14:textId="77777777" w:rsidR="00634A7D" w:rsidRPr="00FD5BF5" w:rsidRDefault="00634A7D" w:rsidP="00634A7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1800"/>
        <w:gridCol w:w="1872"/>
        <w:gridCol w:w="1015"/>
        <w:gridCol w:w="239"/>
        <w:gridCol w:w="1194"/>
      </w:tblGrid>
      <w:tr w:rsidR="00634A7D" w:rsidRPr="00B22308" w14:paraId="21ABE47D" w14:textId="77777777" w:rsidTr="00D60EA9">
        <w:trPr>
          <w:trHeight w:val="388"/>
          <w:tblHeader/>
        </w:trPr>
        <w:tc>
          <w:tcPr>
            <w:tcW w:w="3060" w:type="dxa"/>
            <w:shd w:val="clear" w:color="auto" w:fill="auto"/>
            <w:vAlign w:val="bottom"/>
          </w:tcPr>
          <w:p w14:paraId="1454E035" w14:textId="77777777" w:rsidR="00634A7D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729FFA3" w14:textId="77777777" w:rsidR="00634A7D" w:rsidRDefault="00634A7D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40D466" w14:textId="77777777" w:rsidR="00634A7D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6F213221" w14:textId="77777777" w:rsidR="00634A7D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9" w:type="dxa"/>
            <w:shd w:val="clear" w:color="auto" w:fill="auto"/>
          </w:tcPr>
          <w:p w14:paraId="678D1D76" w14:textId="77777777" w:rsidR="00634A7D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BB03347" w14:textId="77777777" w:rsidR="00634A7D" w:rsidDel="00D43E7A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34A7D" w:rsidRPr="00B22308" w14:paraId="2C35C4AF" w14:textId="77777777" w:rsidTr="00D60EA9">
        <w:trPr>
          <w:trHeight w:val="402"/>
          <w:tblHeader/>
        </w:trPr>
        <w:tc>
          <w:tcPr>
            <w:tcW w:w="3060" w:type="dxa"/>
            <w:shd w:val="clear" w:color="auto" w:fill="auto"/>
          </w:tcPr>
          <w:p w14:paraId="5A696401" w14:textId="77777777" w:rsidR="00634A7D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82E56FA" w14:textId="77777777" w:rsidR="00634A7D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4CB7BC7" w14:textId="77777777" w:rsidR="00634A7D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4D585BA8" w14:textId="77777777" w:rsidR="00634A7D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9" w:type="dxa"/>
            <w:shd w:val="clear" w:color="auto" w:fill="auto"/>
          </w:tcPr>
          <w:p w14:paraId="51C1181E" w14:textId="77777777" w:rsidR="00634A7D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77C719CD" w14:textId="77777777" w:rsidR="00634A7D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A7DE4" w:rsidRPr="00B22308" w14:paraId="7EC2D7F6" w14:textId="77777777" w:rsidTr="00D60EA9">
        <w:trPr>
          <w:trHeight w:val="388"/>
        </w:trPr>
        <w:tc>
          <w:tcPr>
            <w:tcW w:w="3060" w:type="dxa"/>
            <w:shd w:val="clear" w:color="auto" w:fill="auto"/>
          </w:tcPr>
          <w:p w14:paraId="22702A46" w14:textId="1425F687" w:rsidR="001A7DE4" w:rsidRPr="001A7DE4" w:rsidRDefault="001A7DE4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7D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  <w:shd w:val="clear" w:color="auto" w:fill="auto"/>
          </w:tcPr>
          <w:p w14:paraId="44128796" w14:textId="77777777" w:rsidR="001A7DE4" w:rsidRDefault="001A7DE4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5E85C43" w14:textId="77777777" w:rsidR="001A7DE4" w:rsidRDefault="001A7DE4" w:rsidP="0095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E2836DB" w14:textId="77777777" w:rsidR="001A7DE4" w:rsidRDefault="001A7DE4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7CD3219" w14:textId="77777777" w:rsidR="001A7DE4" w:rsidRDefault="001A7DE4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5607A7F2" w14:textId="77777777" w:rsidR="001A7DE4" w:rsidRDefault="001A7DE4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A7D" w:rsidRPr="00B22308" w14:paraId="6C0E20FA" w14:textId="77777777" w:rsidTr="00D60EA9">
        <w:trPr>
          <w:trHeight w:val="388"/>
        </w:trPr>
        <w:tc>
          <w:tcPr>
            <w:tcW w:w="3060" w:type="dxa"/>
            <w:shd w:val="clear" w:color="auto" w:fill="auto"/>
          </w:tcPr>
          <w:p w14:paraId="25C7471E" w14:textId="07237398" w:rsidR="00634A7D" w:rsidRDefault="00634A7D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D4404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5D4404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68FFFFB2" w14:textId="1832BBBD" w:rsidR="00634A7D" w:rsidRDefault="00954722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72" w:type="dxa"/>
            <w:shd w:val="clear" w:color="auto" w:fill="auto"/>
          </w:tcPr>
          <w:p w14:paraId="4001398A" w14:textId="09591410" w:rsidR="00634A7D" w:rsidRDefault="00954722" w:rsidP="0095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15" w:type="dxa"/>
            <w:shd w:val="clear" w:color="auto" w:fill="auto"/>
          </w:tcPr>
          <w:p w14:paraId="0A092FDD" w14:textId="6998EF3E" w:rsidR="00634A7D" w:rsidRDefault="00954722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1D7DE4C3" w14:textId="77777777" w:rsidR="00634A7D" w:rsidRDefault="00634A7D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01BDDE84" w14:textId="6E53A350" w:rsidR="00634A7D" w:rsidRDefault="00954722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50017F" w:rsidRPr="00B22308" w14:paraId="2CD484EB" w14:textId="77777777" w:rsidTr="00D60EA9">
        <w:trPr>
          <w:trHeight w:val="388"/>
        </w:trPr>
        <w:tc>
          <w:tcPr>
            <w:tcW w:w="3060" w:type="dxa"/>
            <w:shd w:val="clear" w:color="auto" w:fill="auto"/>
          </w:tcPr>
          <w:p w14:paraId="64E2D4EF" w14:textId="77777777" w:rsidR="0050017F" w:rsidRPr="005D4404" w:rsidRDefault="0050017F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D0FD313" w14:textId="77777777" w:rsidR="0050017F" w:rsidRDefault="0050017F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3218295" w14:textId="77777777" w:rsidR="0050017F" w:rsidRDefault="0050017F" w:rsidP="0095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79B3937" w14:textId="77777777" w:rsidR="0050017F" w:rsidRDefault="0050017F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8EEB776" w14:textId="77777777" w:rsidR="0050017F" w:rsidRDefault="0050017F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29012AD2" w14:textId="77777777" w:rsidR="0050017F" w:rsidRDefault="0050017F" w:rsidP="00F8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DE4" w:rsidRPr="00B22308" w14:paraId="5D905365" w14:textId="77777777" w:rsidTr="00D60EA9">
        <w:trPr>
          <w:trHeight w:val="388"/>
        </w:trPr>
        <w:tc>
          <w:tcPr>
            <w:tcW w:w="3060" w:type="dxa"/>
            <w:shd w:val="clear" w:color="auto" w:fill="auto"/>
          </w:tcPr>
          <w:p w14:paraId="42CA1974" w14:textId="0CCCE4B4" w:rsidR="001A7DE4" w:rsidRPr="005D4404" w:rsidRDefault="001A7DE4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D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5E3F40F2" w14:textId="77777777" w:rsidR="001A7DE4" w:rsidRDefault="001A7DE4" w:rsidP="0063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BAB5A88" w14:textId="77777777" w:rsidR="001A7DE4" w:rsidRDefault="001A7DE4" w:rsidP="0095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37BCEC59" w14:textId="77777777" w:rsidR="001A7DE4" w:rsidRDefault="001A7DE4" w:rsidP="0063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5C3DD1C" w14:textId="77777777" w:rsidR="001A7DE4" w:rsidRDefault="001A7DE4" w:rsidP="0063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26065FA7" w14:textId="77777777" w:rsidR="001A7DE4" w:rsidRDefault="001A7DE4" w:rsidP="0063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A7D" w:rsidRPr="00B22308" w14:paraId="47B52671" w14:textId="77777777" w:rsidTr="00D60EA9">
        <w:trPr>
          <w:trHeight w:val="388"/>
        </w:trPr>
        <w:tc>
          <w:tcPr>
            <w:tcW w:w="3060" w:type="dxa"/>
            <w:shd w:val="clear" w:color="auto" w:fill="auto"/>
          </w:tcPr>
          <w:p w14:paraId="75140B68" w14:textId="20689F2E" w:rsidR="00634A7D" w:rsidRDefault="00634A7D" w:rsidP="00D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4404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5D4404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1D069DFA" w14:textId="2D7D4D41" w:rsidR="00634A7D" w:rsidRDefault="00634A7D" w:rsidP="0063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72" w:type="dxa"/>
            <w:shd w:val="clear" w:color="auto" w:fill="auto"/>
          </w:tcPr>
          <w:p w14:paraId="21E749C7" w14:textId="4D687E4F" w:rsidR="00634A7D" w:rsidRDefault="00634A7D" w:rsidP="0095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15" w:type="dxa"/>
            <w:shd w:val="clear" w:color="auto" w:fill="auto"/>
          </w:tcPr>
          <w:p w14:paraId="4106157C" w14:textId="53231CC7" w:rsidR="00634A7D" w:rsidRDefault="00634A7D" w:rsidP="0063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9" w:type="dxa"/>
            <w:shd w:val="clear" w:color="auto" w:fill="auto"/>
          </w:tcPr>
          <w:p w14:paraId="217306BF" w14:textId="77777777" w:rsidR="00634A7D" w:rsidRDefault="00634A7D" w:rsidP="0063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54D698EA" w14:textId="65E9FB6D" w:rsidR="00634A7D" w:rsidRDefault="00634A7D" w:rsidP="00634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</w:tr>
    </w:tbl>
    <w:p w14:paraId="30354B1C" w14:textId="77777777" w:rsidR="00FD5BF5" w:rsidRPr="009C762B" w:rsidRDefault="00FD5BF5" w:rsidP="009C7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00C0CD4" w14:textId="575041DD" w:rsidR="000A5454" w:rsidRPr="003054FD" w:rsidRDefault="00CE47B8" w:rsidP="002D6AD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95500EC" w14:textId="77777777" w:rsidR="00243EE8" w:rsidRPr="009C762B" w:rsidRDefault="00243EE8" w:rsidP="00C84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30931A33" w14:textId="151FD258" w:rsidR="00CE47B8" w:rsidRPr="003054FD" w:rsidRDefault="00CE47B8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i/>
          <w:iCs/>
          <w:sz w:val="24"/>
          <w:szCs w:val="24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3054FD">
        <w:rPr>
          <w:rFonts w:ascii="Angsana New" w:hAnsi="Angsana New"/>
          <w:i/>
          <w:iCs/>
          <w:sz w:val="30"/>
          <w:szCs w:val="30"/>
          <w:cs/>
        </w:rPr>
        <w:t>มูลค่าตามบัญชี</w:t>
      </w:r>
      <w:r w:rsidRPr="003054F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มูลค่ายุติธรรม</w:t>
      </w:r>
    </w:p>
    <w:p w14:paraId="1660D266" w14:textId="77777777" w:rsidR="00CE47B8" w:rsidRPr="009C762B" w:rsidRDefault="00CE47B8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1B744B8E" w14:textId="0F292804" w:rsidR="00CE47B8" w:rsidRDefault="005942EE" w:rsidP="00CE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C4821" w:rsidRPr="00DC4821">
        <w:rPr>
          <w:rFonts w:ascii="Angsana New" w:hAnsi="Angsana New"/>
          <w:sz w:val="30"/>
          <w:szCs w:val="30"/>
        </w:rPr>
        <w:t xml:space="preserve">31 </w:t>
      </w:r>
      <w:r w:rsidR="0053469B">
        <w:rPr>
          <w:rFonts w:ascii="Angsana New" w:hAnsi="Angsana New" w:hint="cs"/>
          <w:sz w:val="30"/>
          <w:szCs w:val="30"/>
          <w:cs/>
        </w:rPr>
        <w:t>มีนา</w:t>
      </w:r>
      <w:r w:rsidR="00DC4821" w:rsidRPr="00DC4821">
        <w:rPr>
          <w:rFonts w:ascii="Angsana New" w:hAnsi="Angsana New"/>
          <w:sz w:val="30"/>
          <w:szCs w:val="30"/>
          <w:cs/>
        </w:rPr>
        <w:t xml:space="preserve">คม </w:t>
      </w:r>
      <w:r w:rsidR="00CE47B8" w:rsidRPr="003054FD">
        <w:rPr>
          <w:rFonts w:ascii="Angsana New" w:hAnsi="Angsana New" w:hint="cs"/>
          <w:sz w:val="30"/>
          <w:szCs w:val="30"/>
        </w:rPr>
        <w:t>256</w:t>
      </w:r>
      <w:r w:rsidR="0053469B">
        <w:rPr>
          <w:rFonts w:ascii="Angsana New" w:hAnsi="Angsana New" w:hint="cs"/>
          <w:sz w:val="30"/>
          <w:szCs w:val="30"/>
          <w:cs/>
        </w:rPr>
        <w:t>8</w:t>
      </w:r>
      <w:r w:rsidR="00CE47B8" w:rsidRPr="003054FD">
        <w:rPr>
          <w:rFonts w:ascii="Angsana New" w:hAnsi="Angsana New"/>
          <w:sz w:val="30"/>
          <w:szCs w:val="30"/>
        </w:rPr>
        <w:t xml:space="preserve"> </w:t>
      </w:r>
      <w:r w:rsidR="00CE47B8" w:rsidRPr="003054FD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47B8" w:rsidRPr="003054FD">
        <w:rPr>
          <w:rFonts w:ascii="Angsana New" w:hAnsi="Angsana New"/>
          <w:sz w:val="30"/>
          <w:szCs w:val="30"/>
        </w:rPr>
        <w:t xml:space="preserve">30 </w:t>
      </w:r>
      <w:r w:rsidR="00CE47B8" w:rsidRPr="003054F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E47B8" w:rsidRPr="003054FD">
        <w:rPr>
          <w:rFonts w:ascii="Angsana New" w:hAnsi="Angsana New"/>
          <w:sz w:val="30"/>
          <w:szCs w:val="30"/>
        </w:rPr>
        <w:t>256</w:t>
      </w:r>
      <w:r w:rsidR="00DC4821">
        <w:rPr>
          <w:rFonts w:ascii="Angsana New" w:hAnsi="Angsana New"/>
          <w:sz w:val="30"/>
          <w:szCs w:val="30"/>
        </w:rPr>
        <w:t>7</w:t>
      </w:r>
      <w:r w:rsidR="00CE47B8" w:rsidRPr="003054FD">
        <w:rPr>
          <w:rFonts w:ascii="Angsana New" w:hAnsi="Angsana New"/>
          <w:sz w:val="30"/>
          <w:szCs w:val="30"/>
        </w:rPr>
        <w:t xml:space="preserve"> </w:t>
      </w:r>
      <w:r w:rsidR="00CE47B8" w:rsidRPr="003054FD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70D7998A" w14:textId="77777777" w:rsidR="000F4D41" w:rsidRDefault="000F4D41" w:rsidP="0066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E6E1204" w14:textId="77777777" w:rsidR="000F4D41" w:rsidRDefault="000F4D41" w:rsidP="00D2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0F4D41" w:rsidSect="00D3249F">
          <w:headerReference w:type="default" r:id="rId15"/>
          <w:pgSz w:w="11909" w:h="16834" w:code="9"/>
          <w:pgMar w:top="691" w:right="1152" w:bottom="576" w:left="1152" w:header="720" w:footer="216" w:gutter="0"/>
          <w:cols w:space="720"/>
          <w:docGrid w:linePitch="245"/>
        </w:sectPr>
      </w:pPr>
    </w:p>
    <w:p w14:paraId="2D79110B" w14:textId="77777777" w:rsidR="00F15800" w:rsidRPr="003054FD" w:rsidRDefault="00F15800" w:rsidP="00652C8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A12E7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ภาระผูกพันกับบุคคล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หรือกิจการที่ไม่เกี่ยวข้องกัน</w:t>
      </w:r>
    </w:p>
    <w:p w14:paraId="188FAE09" w14:textId="77777777" w:rsidR="0025412C" w:rsidRPr="00BD30D4" w:rsidRDefault="0025412C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20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689"/>
        <w:gridCol w:w="2160"/>
        <w:gridCol w:w="270"/>
        <w:gridCol w:w="9"/>
        <w:gridCol w:w="2073"/>
      </w:tblGrid>
      <w:tr w:rsidR="0053469B" w:rsidRPr="003054FD" w14:paraId="73244D9F" w14:textId="77777777" w:rsidTr="0050017F">
        <w:trPr>
          <w:trHeight w:hRule="exact" w:val="403"/>
          <w:tblHeader/>
        </w:trPr>
        <w:tc>
          <w:tcPr>
            <w:tcW w:w="4689" w:type="dxa"/>
          </w:tcPr>
          <w:p w14:paraId="5B145D58" w14:textId="0ACE6B20" w:rsidR="0053469B" w:rsidRPr="003054FD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2160" w:type="dxa"/>
          </w:tcPr>
          <w:p w14:paraId="374DDD26" w14:textId="77777777" w:rsidR="0053469B" w:rsidRPr="003054FD" w:rsidRDefault="0053469B" w:rsidP="0050017F">
            <w:pPr>
              <w:pStyle w:val="30"/>
              <w:tabs>
                <w:tab w:val="clear" w:pos="360"/>
                <w:tab w:val="clear" w:pos="720"/>
              </w:tabs>
              <w:ind w:left="-96" w:right="-12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gridSpan w:val="2"/>
          </w:tcPr>
          <w:p w14:paraId="4129CF06" w14:textId="77777777" w:rsidR="0053469B" w:rsidRPr="003054FD" w:rsidRDefault="0053469B" w:rsidP="0053469B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1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3" w:type="dxa"/>
          </w:tcPr>
          <w:p w14:paraId="7BF7F94F" w14:textId="77777777" w:rsidR="0053469B" w:rsidRPr="003054FD" w:rsidRDefault="0053469B" w:rsidP="0050017F">
            <w:pPr>
              <w:pStyle w:val="30"/>
              <w:tabs>
                <w:tab w:val="clear" w:pos="360"/>
                <w:tab w:val="clear" w:pos="720"/>
              </w:tabs>
              <w:ind w:left="-108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12C" w:rsidRPr="003054FD" w14:paraId="7CFF176D" w14:textId="77777777" w:rsidTr="0050017F">
        <w:trPr>
          <w:trHeight w:hRule="exact" w:val="403"/>
          <w:tblHeader/>
        </w:trPr>
        <w:tc>
          <w:tcPr>
            <w:tcW w:w="4689" w:type="dxa"/>
          </w:tcPr>
          <w:p w14:paraId="52C2CBC4" w14:textId="77777777" w:rsidR="0025412C" w:rsidRPr="0050017F" w:rsidRDefault="0025412C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12" w:type="dxa"/>
            <w:gridSpan w:val="4"/>
          </w:tcPr>
          <w:p w14:paraId="160FF38D" w14:textId="77777777" w:rsidR="0025412C" w:rsidRPr="003054FD" w:rsidRDefault="0025412C" w:rsidP="00D67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9BD" w:rsidRPr="003054FD" w14:paraId="19117842" w14:textId="77777777" w:rsidTr="0050017F">
        <w:trPr>
          <w:trHeight w:hRule="exact" w:val="403"/>
        </w:trPr>
        <w:tc>
          <w:tcPr>
            <w:tcW w:w="4689" w:type="dxa"/>
          </w:tcPr>
          <w:p w14:paraId="61329B12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160" w:type="dxa"/>
          </w:tcPr>
          <w:p w14:paraId="6D73DFB9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AA26A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5D1566B1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674B" w:rsidRPr="003054FD" w14:paraId="0DC98494" w14:textId="77777777" w:rsidTr="0050017F">
        <w:trPr>
          <w:trHeight w:hRule="exact" w:val="403"/>
        </w:trPr>
        <w:tc>
          <w:tcPr>
            <w:tcW w:w="4689" w:type="dxa"/>
          </w:tcPr>
          <w:p w14:paraId="4E3F3B4A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160" w:type="dxa"/>
            <w:shd w:val="clear" w:color="auto" w:fill="auto"/>
          </w:tcPr>
          <w:p w14:paraId="6AD27260" w14:textId="21EF9E82" w:rsidR="00C2674B" w:rsidRPr="00BD13D7" w:rsidRDefault="003679D7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5,009</w:t>
            </w:r>
          </w:p>
        </w:tc>
        <w:tc>
          <w:tcPr>
            <w:tcW w:w="270" w:type="dxa"/>
            <w:shd w:val="clear" w:color="auto" w:fill="auto"/>
          </w:tcPr>
          <w:p w14:paraId="267ACDAE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  <w:shd w:val="clear" w:color="auto" w:fill="auto"/>
          </w:tcPr>
          <w:p w14:paraId="503148FA" w14:textId="69A8EDB6" w:rsidR="00C2674B" w:rsidRPr="00BD13D7" w:rsidRDefault="003679D7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5,009</w:t>
            </w:r>
          </w:p>
        </w:tc>
      </w:tr>
      <w:tr w:rsidR="00C2674B" w:rsidRPr="003054FD" w14:paraId="78DE53BC" w14:textId="77777777" w:rsidTr="0050017F">
        <w:trPr>
          <w:trHeight w:hRule="exact" w:val="403"/>
        </w:trPr>
        <w:tc>
          <w:tcPr>
            <w:tcW w:w="4689" w:type="dxa"/>
          </w:tcPr>
          <w:p w14:paraId="06EFC882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  <w:shd w:val="clear" w:color="auto" w:fill="auto"/>
          </w:tcPr>
          <w:p w14:paraId="37EBD32E" w14:textId="602839AC" w:rsidR="00C2674B" w:rsidRPr="00BD13D7" w:rsidRDefault="003679D7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35,378</w:t>
            </w:r>
          </w:p>
        </w:tc>
        <w:tc>
          <w:tcPr>
            <w:tcW w:w="270" w:type="dxa"/>
            <w:shd w:val="clear" w:color="auto" w:fill="auto"/>
          </w:tcPr>
          <w:p w14:paraId="6D116F23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  <w:shd w:val="clear" w:color="auto" w:fill="auto"/>
          </w:tcPr>
          <w:p w14:paraId="50E19357" w14:textId="1AA87E22" w:rsidR="00C2674B" w:rsidRPr="00BD13D7" w:rsidRDefault="0061364C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679D7">
              <w:rPr>
                <w:rFonts w:ascii="Angsana New" w:hAnsi="Angsana New"/>
                <w:sz w:val="30"/>
                <w:szCs w:val="30"/>
              </w:rPr>
              <w:t>4,816</w:t>
            </w:r>
          </w:p>
        </w:tc>
      </w:tr>
      <w:tr w:rsidR="00C2674B" w:rsidRPr="003054FD" w14:paraId="256FA15A" w14:textId="77777777" w:rsidTr="0050017F">
        <w:trPr>
          <w:trHeight w:hRule="exact" w:val="403"/>
        </w:trPr>
        <w:tc>
          <w:tcPr>
            <w:tcW w:w="4689" w:type="dxa"/>
          </w:tcPr>
          <w:p w14:paraId="043F390E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160" w:type="dxa"/>
            <w:shd w:val="clear" w:color="auto" w:fill="auto"/>
          </w:tcPr>
          <w:p w14:paraId="087C74FA" w14:textId="1B45875A" w:rsidR="00C2674B" w:rsidRPr="00BD13D7" w:rsidRDefault="0061364C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679D7">
              <w:rPr>
                <w:rFonts w:ascii="Angsana New" w:hAnsi="Angsana New"/>
                <w:sz w:val="30"/>
                <w:szCs w:val="30"/>
              </w:rPr>
              <w:t>,622</w:t>
            </w:r>
          </w:p>
        </w:tc>
        <w:tc>
          <w:tcPr>
            <w:tcW w:w="270" w:type="dxa"/>
            <w:shd w:val="clear" w:color="auto" w:fill="auto"/>
          </w:tcPr>
          <w:p w14:paraId="29A058B6" w14:textId="77777777" w:rsidR="00C2674B" w:rsidRPr="00BD13D7" w:rsidRDefault="00C2674B" w:rsidP="00C2674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  <w:shd w:val="clear" w:color="auto" w:fill="auto"/>
          </w:tcPr>
          <w:p w14:paraId="0778194F" w14:textId="54C84629" w:rsidR="00C2674B" w:rsidRPr="00BD13D7" w:rsidRDefault="0061364C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4,622</w:t>
            </w:r>
          </w:p>
        </w:tc>
      </w:tr>
      <w:tr w:rsidR="00C2674B" w:rsidRPr="003054FD" w14:paraId="4A0C6079" w14:textId="77777777" w:rsidTr="0050017F">
        <w:trPr>
          <w:trHeight w:hRule="exact" w:val="403"/>
        </w:trPr>
        <w:tc>
          <w:tcPr>
            <w:tcW w:w="4689" w:type="dxa"/>
          </w:tcPr>
          <w:p w14:paraId="04C8E820" w14:textId="77777777" w:rsidR="00C2674B" w:rsidRPr="003054FD" w:rsidRDefault="00C2674B" w:rsidP="00C2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DB5DE" w14:textId="6BE7C032" w:rsidR="00C2674B" w:rsidRPr="0050017F" w:rsidRDefault="0061364C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017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679D7" w:rsidRPr="0050017F">
              <w:rPr>
                <w:rFonts w:ascii="Angsana New" w:hAnsi="Angsana New"/>
                <w:b/>
                <w:bCs/>
                <w:sz w:val="30"/>
                <w:szCs w:val="30"/>
              </w:rPr>
              <w:t>5,009</w:t>
            </w:r>
          </w:p>
        </w:tc>
        <w:tc>
          <w:tcPr>
            <w:tcW w:w="270" w:type="dxa"/>
            <w:shd w:val="clear" w:color="auto" w:fill="auto"/>
          </w:tcPr>
          <w:p w14:paraId="33B6DFDD" w14:textId="77777777" w:rsidR="00C2674B" w:rsidRPr="00BD13D7" w:rsidRDefault="00C2674B" w:rsidP="00C2674B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6EF70" w14:textId="6DA57AB0" w:rsidR="00C2674B" w:rsidRPr="0050017F" w:rsidRDefault="0061364C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017F">
              <w:rPr>
                <w:rFonts w:ascii="Angsana New" w:hAnsi="Angsana New"/>
                <w:b/>
                <w:bCs/>
                <w:sz w:val="30"/>
                <w:szCs w:val="30"/>
              </w:rPr>
              <w:t>44,44</w:t>
            </w:r>
            <w:r w:rsidR="003679D7" w:rsidRPr="0050017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E130B1" w:rsidRPr="003054FD" w14:paraId="41B95625" w14:textId="77777777" w:rsidTr="0050017F">
        <w:trPr>
          <w:trHeight w:val="397"/>
        </w:trPr>
        <w:tc>
          <w:tcPr>
            <w:tcW w:w="4689" w:type="dxa"/>
          </w:tcPr>
          <w:p w14:paraId="57DDD20E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3D04397" w14:textId="77777777" w:rsidR="00E130B1" w:rsidRPr="0050017F" w:rsidRDefault="00E130B1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DF643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6D9D2C4C" w14:textId="77777777" w:rsidR="00E130B1" w:rsidRPr="003054FD" w:rsidRDefault="00E130B1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69B" w:rsidRPr="003054FD" w14:paraId="1F9F2C24" w14:textId="77777777" w:rsidTr="0050017F">
        <w:trPr>
          <w:trHeight w:val="397"/>
        </w:trPr>
        <w:tc>
          <w:tcPr>
            <w:tcW w:w="4689" w:type="dxa"/>
          </w:tcPr>
          <w:p w14:paraId="6F69BB46" w14:textId="33A39CF5" w:rsidR="0053469B" w:rsidRPr="003054FD" w:rsidRDefault="0053469B" w:rsidP="00534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2160" w:type="dxa"/>
          </w:tcPr>
          <w:p w14:paraId="4642697C" w14:textId="77777777" w:rsidR="0053469B" w:rsidRPr="0050017F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59A07" w14:textId="77777777" w:rsidR="0053469B" w:rsidRPr="003054FD" w:rsidRDefault="0053469B" w:rsidP="00534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2982F289" w14:textId="77777777" w:rsidR="0053469B" w:rsidRPr="003054FD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69B" w:rsidRPr="003054FD" w14:paraId="7A2A03DD" w14:textId="77777777" w:rsidTr="0050017F">
        <w:trPr>
          <w:cantSplit/>
        </w:trPr>
        <w:tc>
          <w:tcPr>
            <w:tcW w:w="4689" w:type="dxa"/>
          </w:tcPr>
          <w:p w14:paraId="6FCA110E" w14:textId="77777777" w:rsidR="0053469B" w:rsidRPr="003054FD" w:rsidRDefault="0053469B" w:rsidP="0053469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hAnsi="Angsana New" w:cs="Angsana New" w:hint="cs"/>
                <w:cs/>
              </w:rPr>
              <w:t>ภาระผูกพันตามสัญญาเช่าระยะสั้น</w:t>
            </w:r>
          </w:p>
        </w:tc>
        <w:tc>
          <w:tcPr>
            <w:tcW w:w="2160" w:type="dxa"/>
          </w:tcPr>
          <w:p w14:paraId="35FD3428" w14:textId="6A9A94C9" w:rsidR="0053469B" w:rsidRPr="003054FD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C6B5ED" w14:textId="77777777" w:rsidR="0053469B" w:rsidRPr="003054FD" w:rsidRDefault="0053469B" w:rsidP="00534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2" w:type="dxa"/>
            <w:gridSpan w:val="2"/>
          </w:tcPr>
          <w:p w14:paraId="5B3E254E" w14:textId="3214FF80" w:rsidR="0053469B" w:rsidRPr="003054FD" w:rsidRDefault="0053469B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469B" w:rsidRPr="003054FD" w14:paraId="45393AF5" w14:textId="77777777" w:rsidTr="0050017F">
        <w:trPr>
          <w:cantSplit/>
        </w:trPr>
        <w:tc>
          <w:tcPr>
            <w:tcW w:w="4689" w:type="dxa"/>
          </w:tcPr>
          <w:p w14:paraId="38E33005" w14:textId="77777777" w:rsidR="0053469B" w:rsidRPr="003054FD" w:rsidRDefault="0053469B" w:rsidP="0053469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hAnsi="Angsana New" w:cs="Angsana New" w:hint="cs"/>
                <w:cs/>
              </w:rPr>
              <w:t xml:space="preserve">   และสัญญาเช่าสินทรัพย์ที่มีมูลค่าต่ำ</w:t>
            </w:r>
          </w:p>
        </w:tc>
        <w:tc>
          <w:tcPr>
            <w:tcW w:w="2160" w:type="dxa"/>
          </w:tcPr>
          <w:p w14:paraId="7EB5F7AB" w14:textId="2263EC21" w:rsidR="0053469B" w:rsidRPr="008B34E0" w:rsidRDefault="0061364C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12,257</w:t>
            </w:r>
          </w:p>
        </w:tc>
        <w:tc>
          <w:tcPr>
            <w:tcW w:w="270" w:type="dxa"/>
          </w:tcPr>
          <w:p w14:paraId="25EB62BE" w14:textId="77777777" w:rsidR="0053469B" w:rsidRPr="008B34E0" w:rsidRDefault="0053469B" w:rsidP="0053469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5237E42C" w14:textId="27BD03B4" w:rsidR="0053469B" w:rsidRPr="008B34E0" w:rsidRDefault="0061364C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8,171</w:t>
            </w:r>
          </w:p>
        </w:tc>
      </w:tr>
      <w:tr w:rsidR="0053469B" w:rsidRPr="005B71CB" w14:paraId="0926A7EA" w14:textId="77777777" w:rsidTr="0050017F">
        <w:trPr>
          <w:cantSplit/>
        </w:trPr>
        <w:tc>
          <w:tcPr>
            <w:tcW w:w="4689" w:type="dxa"/>
          </w:tcPr>
          <w:p w14:paraId="3F97B414" w14:textId="77777777" w:rsidR="0053469B" w:rsidRPr="003054FD" w:rsidRDefault="0053469B" w:rsidP="0053469B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eastAsia="Cordia New" w:hAnsi="Angsana New" w:cs="Angsana New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160" w:type="dxa"/>
          </w:tcPr>
          <w:p w14:paraId="39E42C65" w14:textId="61C625A3" w:rsidR="0053469B" w:rsidRPr="008B34E0" w:rsidRDefault="0061364C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31,002</w:t>
            </w:r>
          </w:p>
        </w:tc>
        <w:tc>
          <w:tcPr>
            <w:tcW w:w="270" w:type="dxa"/>
          </w:tcPr>
          <w:p w14:paraId="01880353" w14:textId="77777777" w:rsidR="0053469B" w:rsidRPr="008B34E0" w:rsidRDefault="0053469B" w:rsidP="0053469B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82" w:type="dxa"/>
            <w:gridSpan w:val="2"/>
          </w:tcPr>
          <w:p w14:paraId="59F43874" w14:textId="0C26A995" w:rsidR="0053469B" w:rsidRPr="00065063" w:rsidRDefault="0061364C" w:rsidP="00500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31,002</w:t>
            </w:r>
          </w:p>
        </w:tc>
      </w:tr>
    </w:tbl>
    <w:p w14:paraId="2B047EEC" w14:textId="77777777" w:rsidR="009B78AD" w:rsidRPr="0050017F" w:rsidRDefault="009B78AD" w:rsidP="000B1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85DF13" w14:textId="5E68AB4A" w:rsidR="00CE0745" w:rsidRPr="0050017F" w:rsidRDefault="005942EE" w:rsidP="00652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0017F">
        <w:rPr>
          <w:rFonts w:ascii="Angsana New" w:hAnsi="Angsana New" w:hint="cs"/>
          <w:sz w:val="30"/>
          <w:szCs w:val="30"/>
          <w:cs/>
        </w:rPr>
        <w:t xml:space="preserve">ณ </w:t>
      </w:r>
      <w:r w:rsidRPr="0050017F">
        <w:rPr>
          <w:rFonts w:ascii="Angsana New" w:hAnsi="Angsana New"/>
          <w:sz w:val="30"/>
          <w:szCs w:val="30"/>
          <w:cs/>
        </w:rPr>
        <w:t xml:space="preserve">วันที่ </w:t>
      </w:r>
      <w:r w:rsidR="0053469B" w:rsidRPr="0050017F">
        <w:rPr>
          <w:rFonts w:ascii="Angsana New" w:hAnsi="Angsana New"/>
          <w:sz w:val="30"/>
          <w:szCs w:val="30"/>
        </w:rPr>
        <w:t>31</w:t>
      </w:r>
      <w:r w:rsidR="0053469B" w:rsidRPr="0050017F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E56722" w:rsidRPr="0050017F">
        <w:rPr>
          <w:rFonts w:ascii="Angsana New" w:hAnsi="Angsana New" w:hint="cs"/>
          <w:sz w:val="30"/>
          <w:szCs w:val="30"/>
        </w:rPr>
        <w:t>25</w:t>
      </w:r>
      <w:r w:rsidR="0053469B" w:rsidRPr="0050017F">
        <w:rPr>
          <w:rFonts w:ascii="Angsana New" w:hAnsi="Angsana New"/>
          <w:sz w:val="30"/>
          <w:szCs w:val="30"/>
        </w:rPr>
        <w:t>68</w:t>
      </w:r>
      <w:r w:rsidR="0053469B" w:rsidRPr="0050017F">
        <w:rPr>
          <w:rFonts w:ascii="Angsana New" w:hAnsi="Angsana New" w:hint="cs"/>
          <w:sz w:val="30"/>
          <w:szCs w:val="30"/>
          <w:cs/>
        </w:rPr>
        <w:t xml:space="preserve"> </w:t>
      </w:r>
      <w:r w:rsidR="001C34BE" w:rsidRPr="0050017F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B13C1" w:rsidRPr="0050017F">
        <w:rPr>
          <w:rFonts w:ascii="Angsana New" w:hAnsi="Angsana New" w:hint="cs"/>
          <w:sz w:val="30"/>
          <w:szCs w:val="30"/>
          <w:cs/>
        </w:rPr>
        <w:t>มี</w:t>
      </w:r>
      <w:r w:rsidR="001C34BE" w:rsidRPr="0050017F">
        <w:rPr>
          <w:rFonts w:ascii="Angsana New" w:hAnsi="Angsana New" w:hint="cs"/>
          <w:sz w:val="30"/>
          <w:szCs w:val="30"/>
          <w:cs/>
        </w:rPr>
        <w:t>สัญญาเช่ายานพาหนะและอุปกรณ์สำนักงานเป็นเวลาที่แตกต่างกัน</w:t>
      </w:r>
      <w:r w:rsidR="0050017F">
        <w:rPr>
          <w:rFonts w:ascii="Angsana New" w:hAnsi="Angsana New"/>
          <w:sz w:val="30"/>
          <w:szCs w:val="30"/>
        </w:rPr>
        <w:br/>
      </w:r>
      <w:r w:rsidR="001C34BE" w:rsidRPr="0050017F">
        <w:rPr>
          <w:rFonts w:ascii="Angsana New" w:hAnsi="Angsana New" w:hint="cs"/>
          <w:sz w:val="30"/>
          <w:szCs w:val="30"/>
          <w:cs/>
        </w:rPr>
        <w:t xml:space="preserve">ซึ่งจะครบกำหนดในระหว่างปี </w:t>
      </w:r>
      <w:r w:rsidR="001C34BE" w:rsidRPr="0050017F">
        <w:rPr>
          <w:rFonts w:ascii="Angsana New" w:hAnsi="Angsana New"/>
          <w:sz w:val="30"/>
          <w:szCs w:val="30"/>
        </w:rPr>
        <w:t>25</w:t>
      </w:r>
      <w:r w:rsidR="00AC4214" w:rsidRPr="0050017F">
        <w:rPr>
          <w:rFonts w:ascii="Angsana New" w:hAnsi="Angsana New"/>
          <w:sz w:val="30"/>
          <w:szCs w:val="30"/>
        </w:rPr>
        <w:t>6</w:t>
      </w:r>
      <w:r w:rsidR="006C242A" w:rsidRPr="0050017F">
        <w:rPr>
          <w:rFonts w:ascii="Angsana New" w:hAnsi="Angsana New"/>
          <w:sz w:val="30"/>
          <w:szCs w:val="30"/>
        </w:rPr>
        <w:t>8</w:t>
      </w:r>
      <w:r w:rsidR="001C34BE" w:rsidRPr="0050017F">
        <w:rPr>
          <w:rFonts w:ascii="Angsana New" w:hAnsi="Angsana New"/>
          <w:sz w:val="30"/>
          <w:szCs w:val="30"/>
        </w:rPr>
        <w:t xml:space="preserve"> </w:t>
      </w:r>
      <w:r w:rsidR="001C34BE" w:rsidRPr="0050017F">
        <w:rPr>
          <w:rFonts w:ascii="Angsana New" w:hAnsi="Angsana New" w:hint="cs"/>
          <w:sz w:val="30"/>
          <w:szCs w:val="30"/>
          <w:cs/>
        </w:rPr>
        <w:t xml:space="preserve">ถึง </w:t>
      </w:r>
      <w:r w:rsidR="001C34BE" w:rsidRPr="0050017F">
        <w:rPr>
          <w:rFonts w:ascii="Angsana New" w:hAnsi="Angsana New"/>
          <w:sz w:val="30"/>
          <w:szCs w:val="30"/>
        </w:rPr>
        <w:t>25</w:t>
      </w:r>
      <w:r w:rsidR="00B9382B" w:rsidRPr="0050017F">
        <w:rPr>
          <w:rFonts w:ascii="Angsana New" w:hAnsi="Angsana New"/>
          <w:sz w:val="30"/>
          <w:szCs w:val="30"/>
        </w:rPr>
        <w:t>7</w:t>
      </w:r>
      <w:r w:rsidR="0061364C" w:rsidRPr="0050017F">
        <w:rPr>
          <w:rFonts w:ascii="Angsana New" w:hAnsi="Angsana New"/>
          <w:sz w:val="30"/>
          <w:szCs w:val="30"/>
        </w:rPr>
        <w:t>3</w:t>
      </w:r>
    </w:p>
    <w:p w14:paraId="38CBD6B6" w14:textId="77777777" w:rsidR="00CE0745" w:rsidRPr="0050017F" w:rsidRDefault="00CE0745" w:rsidP="00652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F8D2CA" w14:textId="77777777" w:rsidR="00F229BF" w:rsidRPr="0050017F" w:rsidRDefault="00F229BF" w:rsidP="00652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017F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บริษัทมีหนังสือค้ำประกันที่ออกโดยสถาบันการเงินหลายแห่งสำหรับการใช้ไฟฟ้าและน้ำมันเชื้อเพลิง</w:t>
      </w:r>
    </w:p>
    <w:p w14:paraId="1F020567" w14:textId="36F6191C" w:rsidR="00C91E68" w:rsidRPr="0050017F" w:rsidRDefault="00C91E68" w:rsidP="00C9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152CB1" w14:textId="6CA4B795" w:rsidR="007F6BE3" w:rsidRPr="00195D64" w:rsidRDefault="007F6BE3" w:rsidP="0071546E">
      <w:pPr>
        <w:pStyle w:val="a"/>
        <w:tabs>
          <w:tab w:val="left" w:pos="540"/>
          <w:tab w:val="left" w:pos="5490"/>
        </w:tabs>
        <w:jc w:val="both"/>
        <w:rPr>
          <w:rFonts w:ascii="Angsana New" w:hAnsi="Angsana New" w:cs="Angsana New"/>
          <w:highlight w:val="yellow"/>
          <w:lang w:val="en-US"/>
        </w:rPr>
      </w:pPr>
    </w:p>
    <w:sectPr w:rsidR="007F6BE3" w:rsidRPr="00195D64" w:rsidSect="00D3249F">
      <w:headerReference w:type="default" r:id="rId16"/>
      <w:pgSz w:w="11909" w:h="16834" w:code="9"/>
      <w:pgMar w:top="691" w:right="1152" w:bottom="576" w:left="1152" w:header="720" w:footer="21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2E029" w14:textId="77777777" w:rsidR="00296318" w:rsidRDefault="00296318">
      <w:r>
        <w:separator/>
      </w:r>
    </w:p>
  </w:endnote>
  <w:endnote w:type="continuationSeparator" w:id="0">
    <w:p w14:paraId="7040B854" w14:textId="77777777" w:rsidR="00296318" w:rsidRDefault="00296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267012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7DCEC7C" w14:textId="5EA79D7D" w:rsidR="00D3249F" w:rsidRPr="00D3249F" w:rsidRDefault="00D3249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3249F">
          <w:rPr>
            <w:rFonts w:ascii="Angsana New" w:hAnsi="Angsana New" w:hint="cs"/>
            <w:sz w:val="30"/>
            <w:szCs w:val="30"/>
          </w:rPr>
          <w:fldChar w:fldCharType="begin"/>
        </w:r>
        <w:r w:rsidRPr="00D3249F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D3249F">
          <w:rPr>
            <w:rFonts w:ascii="Angsana New" w:hAnsi="Angsana New" w:hint="cs"/>
            <w:sz w:val="30"/>
            <w:szCs w:val="30"/>
          </w:rPr>
          <w:fldChar w:fldCharType="separate"/>
        </w:r>
        <w:r w:rsidRPr="00D3249F">
          <w:rPr>
            <w:rFonts w:ascii="Angsana New" w:hAnsi="Angsana New" w:hint="cs"/>
            <w:noProof/>
            <w:sz w:val="30"/>
            <w:szCs w:val="30"/>
          </w:rPr>
          <w:t>2</w:t>
        </w:r>
        <w:r w:rsidRPr="00D3249F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154BF67" w14:textId="77777777" w:rsidR="0049162C" w:rsidRPr="00465B86" w:rsidRDefault="0049162C" w:rsidP="004D78A3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B1105" w14:textId="77777777" w:rsidR="00296318" w:rsidRDefault="00296318">
      <w:r>
        <w:separator/>
      </w:r>
    </w:p>
  </w:footnote>
  <w:footnote w:type="continuationSeparator" w:id="0">
    <w:p w14:paraId="4BDE1633" w14:textId="77777777" w:rsidR="00296318" w:rsidRDefault="00296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6517A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3FC0990D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5ABC587E" w14:textId="174E1B6A" w:rsidR="00BF0ADF" w:rsidRDefault="00BF0ADF" w:rsidP="00BF0ADF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72331BC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9BBE8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43EAB43C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1E112C6E" w14:textId="77777777" w:rsidR="00BF0ADF" w:rsidRDefault="00BF0ADF" w:rsidP="00BF0ADF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AC788D1" w14:textId="3B9471C2" w:rsidR="00DC186E" w:rsidRPr="00F631FA" w:rsidRDefault="00DC186E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BAA5D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6943B475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656EE450" w14:textId="77777777" w:rsidR="00BF0ADF" w:rsidRDefault="00BF0ADF" w:rsidP="00BF0ADF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C3E7F77" w14:textId="15FF0BAA" w:rsidR="00F9221A" w:rsidRPr="00F631FA" w:rsidRDefault="00F9221A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32667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2014FB63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5FFCC0C2" w14:textId="77777777" w:rsidR="00BF0ADF" w:rsidRDefault="00BF0ADF" w:rsidP="00BF0ADF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B592205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9368D" w14:textId="77777777" w:rsidR="00BF0ADF" w:rsidRPr="00C45CE0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2BEE8E20" w14:textId="77777777" w:rsidR="00BF0ADF" w:rsidRPr="003B1432" w:rsidRDefault="00BF0ADF" w:rsidP="00BF0ADF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79CF1F5D" w14:textId="77777777" w:rsidR="00BF0ADF" w:rsidRDefault="00BF0ADF" w:rsidP="00BF0ADF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5F16C4" w14:textId="77777777" w:rsidR="00D664B9" w:rsidRPr="00F631FA" w:rsidRDefault="00D664B9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97105E"/>
    <w:multiLevelType w:val="hybridMultilevel"/>
    <w:tmpl w:val="2530E48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DA232B9"/>
    <w:multiLevelType w:val="hybridMultilevel"/>
    <w:tmpl w:val="61FC85F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713BF8"/>
    <w:multiLevelType w:val="hybridMultilevel"/>
    <w:tmpl w:val="CD62E4E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F7678"/>
    <w:multiLevelType w:val="hybridMultilevel"/>
    <w:tmpl w:val="B844A8FC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433107">
    <w:abstractNumId w:val="6"/>
  </w:num>
  <w:num w:numId="2" w16cid:durableId="189611537">
    <w:abstractNumId w:val="5"/>
  </w:num>
  <w:num w:numId="3" w16cid:durableId="1411660256">
    <w:abstractNumId w:val="9"/>
  </w:num>
  <w:num w:numId="4" w16cid:durableId="262081193">
    <w:abstractNumId w:val="7"/>
  </w:num>
  <w:num w:numId="5" w16cid:durableId="455757349">
    <w:abstractNumId w:val="8"/>
  </w:num>
  <w:num w:numId="6" w16cid:durableId="738671220">
    <w:abstractNumId w:val="3"/>
  </w:num>
  <w:num w:numId="7" w16cid:durableId="623196189">
    <w:abstractNumId w:val="2"/>
  </w:num>
  <w:num w:numId="8" w16cid:durableId="38600749">
    <w:abstractNumId w:val="0"/>
  </w:num>
  <w:num w:numId="9" w16cid:durableId="1647777597">
    <w:abstractNumId w:val="1"/>
  </w:num>
  <w:num w:numId="10" w16cid:durableId="682516820">
    <w:abstractNumId w:val="4"/>
  </w:num>
  <w:num w:numId="11" w16cid:durableId="649332831">
    <w:abstractNumId w:val="20"/>
  </w:num>
  <w:num w:numId="12" w16cid:durableId="1228960080">
    <w:abstractNumId w:val="15"/>
  </w:num>
  <w:num w:numId="13" w16cid:durableId="1207909087">
    <w:abstractNumId w:val="28"/>
  </w:num>
  <w:num w:numId="14" w16cid:durableId="1203128100">
    <w:abstractNumId w:val="17"/>
  </w:num>
  <w:num w:numId="15" w16cid:durableId="2118518604">
    <w:abstractNumId w:val="23"/>
  </w:num>
  <w:num w:numId="16" w16cid:durableId="609168304">
    <w:abstractNumId w:val="19"/>
  </w:num>
  <w:num w:numId="17" w16cid:durableId="1186290930">
    <w:abstractNumId w:val="34"/>
  </w:num>
  <w:num w:numId="18" w16cid:durableId="1787038388">
    <w:abstractNumId w:val="13"/>
  </w:num>
  <w:num w:numId="19" w16cid:durableId="1268928273">
    <w:abstractNumId w:val="10"/>
  </w:num>
  <w:num w:numId="20" w16cid:durableId="177932924">
    <w:abstractNumId w:val="24"/>
  </w:num>
  <w:num w:numId="21" w16cid:durableId="1570652482">
    <w:abstractNumId w:val="24"/>
  </w:num>
  <w:num w:numId="22" w16cid:durableId="1275675882">
    <w:abstractNumId w:val="16"/>
  </w:num>
  <w:num w:numId="23" w16cid:durableId="277611234">
    <w:abstractNumId w:val="31"/>
  </w:num>
  <w:num w:numId="24" w16cid:durableId="1359743866">
    <w:abstractNumId w:val="14"/>
  </w:num>
  <w:num w:numId="25" w16cid:durableId="1710370577">
    <w:abstractNumId w:val="12"/>
  </w:num>
  <w:num w:numId="26" w16cid:durableId="1815219806">
    <w:abstractNumId w:val="32"/>
  </w:num>
  <w:num w:numId="27" w16cid:durableId="1345327873">
    <w:abstractNumId w:val="18"/>
  </w:num>
  <w:num w:numId="28" w16cid:durableId="932132472">
    <w:abstractNumId w:val="33"/>
  </w:num>
  <w:num w:numId="29" w16cid:durableId="1628656303">
    <w:abstractNumId w:val="25"/>
  </w:num>
  <w:num w:numId="30" w16cid:durableId="1076589408">
    <w:abstractNumId w:val="11"/>
  </w:num>
  <w:num w:numId="31" w16cid:durableId="134884151">
    <w:abstractNumId w:val="30"/>
  </w:num>
  <w:num w:numId="32" w16cid:durableId="647591645">
    <w:abstractNumId w:val="26"/>
  </w:num>
  <w:num w:numId="33" w16cid:durableId="1503397182">
    <w:abstractNumId w:val="22"/>
  </w:num>
  <w:num w:numId="34" w16cid:durableId="941452169">
    <w:abstractNumId w:val="21"/>
  </w:num>
  <w:num w:numId="35" w16cid:durableId="314338547">
    <w:abstractNumId w:val="27"/>
  </w:num>
  <w:num w:numId="36" w16cid:durableId="1074742310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4928"/>
    <w:rsid w:val="000051EA"/>
    <w:rsid w:val="00005361"/>
    <w:rsid w:val="00005562"/>
    <w:rsid w:val="000056D8"/>
    <w:rsid w:val="000057C5"/>
    <w:rsid w:val="000057D2"/>
    <w:rsid w:val="000060F3"/>
    <w:rsid w:val="000061FD"/>
    <w:rsid w:val="00006987"/>
    <w:rsid w:val="00007014"/>
    <w:rsid w:val="000074EA"/>
    <w:rsid w:val="000103B6"/>
    <w:rsid w:val="000106C5"/>
    <w:rsid w:val="00010FC6"/>
    <w:rsid w:val="0001181B"/>
    <w:rsid w:val="00012592"/>
    <w:rsid w:val="000126E1"/>
    <w:rsid w:val="0001271E"/>
    <w:rsid w:val="00012A60"/>
    <w:rsid w:val="0001314B"/>
    <w:rsid w:val="0001318C"/>
    <w:rsid w:val="0001322C"/>
    <w:rsid w:val="000132BA"/>
    <w:rsid w:val="000133BD"/>
    <w:rsid w:val="000139CD"/>
    <w:rsid w:val="00013BFD"/>
    <w:rsid w:val="00013C65"/>
    <w:rsid w:val="00014900"/>
    <w:rsid w:val="00014F0E"/>
    <w:rsid w:val="00015138"/>
    <w:rsid w:val="000152CD"/>
    <w:rsid w:val="00015408"/>
    <w:rsid w:val="00015913"/>
    <w:rsid w:val="00015BC6"/>
    <w:rsid w:val="00015C56"/>
    <w:rsid w:val="00015DB3"/>
    <w:rsid w:val="000161FA"/>
    <w:rsid w:val="000167D8"/>
    <w:rsid w:val="00016F58"/>
    <w:rsid w:val="00017429"/>
    <w:rsid w:val="00017497"/>
    <w:rsid w:val="0001792C"/>
    <w:rsid w:val="000179CF"/>
    <w:rsid w:val="00017A9C"/>
    <w:rsid w:val="00017EB1"/>
    <w:rsid w:val="0002123D"/>
    <w:rsid w:val="00021583"/>
    <w:rsid w:val="000217E4"/>
    <w:rsid w:val="00021E4F"/>
    <w:rsid w:val="00021F92"/>
    <w:rsid w:val="00022ADE"/>
    <w:rsid w:val="00022BA9"/>
    <w:rsid w:val="00022C22"/>
    <w:rsid w:val="00022C3F"/>
    <w:rsid w:val="0002303E"/>
    <w:rsid w:val="00023488"/>
    <w:rsid w:val="0002393B"/>
    <w:rsid w:val="0002436D"/>
    <w:rsid w:val="00024C2C"/>
    <w:rsid w:val="00025554"/>
    <w:rsid w:val="00025FDC"/>
    <w:rsid w:val="00026258"/>
    <w:rsid w:val="0002707D"/>
    <w:rsid w:val="0002748A"/>
    <w:rsid w:val="00027B16"/>
    <w:rsid w:val="00027E5C"/>
    <w:rsid w:val="0003061A"/>
    <w:rsid w:val="0003091E"/>
    <w:rsid w:val="00030EDA"/>
    <w:rsid w:val="00031717"/>
    <w:rsid w:val="0003203F"/>
    <w:rsid w:val="000320A0"/>
    <w:rsid w:val="00032131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DA9"/>
    <w:rsid w:val="00035E69"/>
    <w:rsid w:val="00035FBC"/>
    <w:rsid w:val="00037731"/>
    <w:rsid w:val="000377AE"/>
    <w:rsid w:val="0003787E"/>
    <w:rsid w:val="00037CA6"/>
    <w:rsid w:val="00037F4B"/>
    <w:rsid w:val="0004024C"/>
    <w:rsid w:val="000403A0"/>
    <w:rsid w:val="000405FC"/>
    <w:rsid w:val="00040994"/>
    <w:rsid w:val="00040E81"/>
    <w:rsid w:val="000412D1"/>
    <w:rsid w:val="0004138B"/>
    <w:rsid w:val="0004151D"/>
    <w:rsid w:val="00041760"/>
    <w:rsid w:val="00041AC4"/>
    <w:rsid w:val="00041BDD"/>
    <w:rsid w:val="00041E4E"/>
    <w:rsid w:val="000430EB"/>
    <w:rsid w:val="0004319C"/>
    <w:rsid w:val="000434FF"/>
    <w:rsid w:val="00043600"/>
    <w:rsid w:val="00043EB3"/>
    <w:rsid w:val="0004461C"/>
    <w:rsid w:val="00044FED"/>
    <w:rsid w:val="000451D0"/>
    <w:rsid w:val="00045203"/>
    <w:rsid w:val="00045282"/>
    <w:rsid w:val="000453A2"/>
    <w:rsid w:val="0004543A"/>
    <w:rsid w:val="00045697"/>
    <w:rsid w:val="00045D2B"/>
    <w:rsid w:val="0004619F"/>
    <w:rsid w:val="0004628C"/>
    <w:rsid w:val="000464F0"/>
    <w:rsid w:val="00046715"/>
    <w:rsid w:val="00046760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2262"/>
    <w:rsid w:val="000523E0"/>
    <w:rsid w:val="0005335F"/>
    <w:rsid w:val="00053DF4"/>
    <w:rsid w:val="00054625"/>
    <w:rsid w:val="00054639"/>
    <w:rsid w:val="00054A24"/>
    <w:rsid w:val="00055174"/>
    <w:rsid w:val="000561FB"/>
    <w:rsid w:val="00056CD2"/>
    <w:rsid w:val="000571AC"/>
    <w:rsid w:val="000571F6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39D0"/>
    <w:rsid w:val="00064943"/>
    <w:rsid w:val="00064B35"/>
    <w:rsid w:val="00064BF6"/>
    <w:rsid w:val="00064EEB"/>
    <w:rsid w:val="00064FC2"/>
    <w:rsid w:val="00065063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CF2"/>
    <w:rsid w:val="000741AC"/>
    <w:rsid w:val="000745C8"/>
    <w:rsid w:val="0007518B"/>
    <w:rsid w:val="00075BC6"/>
    <w:rsid w:val="00075F07"/>
    <w:rsid w:val="000763DA"/>
    <w:rsid w:val="00076FFA"/>
    <w:rsid w:val="0007740A"/>
    <w:rsid w:val="000776AF"/>
    <w:rsid w:val="00077708"/>
    <w:rsid w:val="00077741"/>
    <w:rsid w:val="00077B6E"/>
    <w:rsid w:val="00077F15"/>
    <w:rsid w:val="000811DE"/>
    <w:rsid w:val="0008170C"/>
    <w:rsid w:val="000824C7"/>
    <w:rsid w:val="00082589"/>
    <w:rsid w:val="0008292D"/>
    <w:rsid w:val="000854AB"/>
    <w:rsid w:val="000856ED"/>
    <w:rsid w:val="0008576D"/>
    <w:rsid w:val="0008659C"/>
    <w:rsid w:val="0008659F"/>
    <w:rsid w:val="000868AE"/>
    <w:rsid w:val="00086A55"/>
    <w:rsid w:val="00086FFD"/>
    <w:rsid w:val="000877E8"/>
    <w:rsid w:val="000879C9"/>
    <w:rsid w:val="00087F89"/>
    <w:rsid w:val="0009060F"/>
    <w:rsid w:val="000909BD"/>
    <w:rsid w:val="00090B4F"/>
    <w:rsid w:val="00090B65"/>
    <w:rsid w:val="000910B9"/>
    <w:rsid w:val="000915A9"/>
    <w:rsid w:val="00091BB2"/>
    <w:rsid w:val="00091DD3"/>
    <w:rsid w:val="000924DB"/>
    <w:rsid w:val="00092AAE"/>
    <w:rsid w:val="00093F5A"/>
    <w:rsid w:val="00094400"/>
    <w:rsid w:val="00094505"/>
    <w:rsid w:val="00094F5F"/>
    <w:rsid w:val="00095673"/>
    <w:rsid w:val="00095FE3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1C4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13C1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E45"/>
    <w:rsid w:val="000B5FB9"/>
    <w:rsid w:val="000B6793"/>
    <w:rsid w:val="000B6D69"/>
    <w:rsid w:val="000B7760"/>
    <w:rsid w:val="000B7D32"/>
    <w:rsid w:val="000B7D42"/>
    <w:rsid w:val="000C0084"/>
    <w:rsid w:val="000C03AA"/>
    <w:rsid w:val="000C03E7"/>
    <w:rsid w:val="000C0404"/>
    <w:rsid w:val="000C084B"/>
    <w:rsid w:val="000C1364"/>
    <w:rsid w:val="000C139E"/>
    <w:rsid w:val="000C1E22"/>
    <w:rsid w:val="000C231A"/>
    <w:rsid w:val="000C2404"/>
    <w:rsid w:val="000C3A09"/>
    <w:rsid w:val="000C3E57"/>
    <w:rsid w:val="000C418A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DB6"/>
    <w:rsid w:val="000D004C"/>
    <w:rsid w:val="000D04BF"/>
    <w:rsid w:val="000D04EF"/>
    <w:rsid w:val="000D0A4C"/>
    <w:rsid w:val="000D0FEB"/>
    <w:rsid w:val="000D1FBE"/>
    <w:rsid w:val="000D2D1E"/>
    <w:rsid w:val="000D2D3B"/>
    <w:rsid w:val="000D2E4E"/>
    <w:rsid w:val="000D2FC5"/>
    <w:rsid w:val="000D319E"/>
    <w:rsid w:val="000D3DCA"/>
    <w:rsid w:val="000D435E"/>
    <w:rsid w:val="000D4431"/>
    <w:rsid w:val="000D4613"/>
    <w:rsid w:val="000D5551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AAA"/>
    <w:rsid w:val="000E0D8B"/>
    <w:rsid w:val="000E1165"/>
    <w:rsid w:val="000E1208"/>
    <w:rsid w:val="000E1860"/>
    <w:rsid w:val="000E1C22"/>
    <w:rsid w:val="000E1C46"/>
    <w:rsid w:val="000E2677"/>
    <w:rsid w:val="000E2DB6"/>
    <w:rsid w:val="000E4D6A"/>
    <w:rsid w:val="000E5263"/>
    <w:rsid w:val="000E5472"/>
    <w:rsid w:val="000E55F8"/>
    <w:rsid w:val="000E5D18"/>
    <w:rsid w:val="000E6C0C"/>
    <w:rsid w:val="000E7269"/>
    <w:rsid w:val="000E72E8"/>
    <w:rsid w:val="000E7A3C"/>
    <w:rsid w:val="000E7AE9"/>
    <w:rsid w:val="000F05D0"/>
    <w:rsid w:val="000F073A"/>
    <w:rsid w:val="000F0789"/>
    <w:rsid w:val="000F0BB7"/>
    <w:rsid w:val="000F1138"/>
    <w:rsid w:val="000F113F"/>
    <w:rsid w:val="000F169D"/>
    <w:rsid w:val="000F1BC1"/>
    <w:rsid w:val="000F1E5F"/>
    <w:rsid w:val="000F2243"/>
    <w:rsid w:val="000F26F2"/>
    <w:rsid w:val="000F28FC"/>
    <w:rsid w:val="000F292D"/>
    <w:rsid w:val="000F2CCB"/>
    <w:rsid w:val="000F315A"/>
    <w:rsid w:val="000F362C"/>
    <w:rsid w:val="000F3EC3"/>
    <w:rsid w:val="000F4272"/>
    <w:rsid w:val="000F4C17"/>
    <w:rsid w:val="000F4D41"/>
    <w:rsid w:val="000F4DD0"/>
    <w:rsid w:val="000F5017"/>
    <w:rsid w:val="000F5520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BAF"/>
    <w:rsid w:val="00111E21"/>
    <w:rsid w:val="00111EA3"/>
    <w:rsid w:val="00111ED1"/>
    <w:rsid w:val="00112390"/>
    <w:rsid w:val="001123B1"/>
    <w:rsid w:val="00112DA2"/>
    <w:rsid w:val="00113EB0"/>
    <w:rsid w:val="00114082"/>
    <w:rsid w:val="0011411B"/>
    <w:rsid w:val="001143B0"/>
    <w:rsid w:val="001144CA"/>
    <w:rsid w:val="00114F3E"/>
    <w:rsid w:val="00116308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4DC"/>
    <w:rsid w:val="00122D04"/>
    <w:rsid w:val="00122DF8"/>
    <w:rsid w:val="00122E43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CE2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4A1"/>
    <w:rsid w:val="001335A5"/>
    <w:rsid w:val="001337DF"/>
    <w:rsid w:val="00133F97"/>
    <w:rsid w:val="001342E5"/>
    <w:rsid w:val="0013474E"/>
    <w:rsid w:val="00134815"/>
    <w:rsid w:val="00134A19"/>
    <w:rsid w:val="00134E9E"/>
    <w:rsid w:val="00135590"/>
    <w:rsid w:val="001355A1"/>
    <w:rsid w:val="001355DC"/>
    <w:rsid w:val="00136187"/>
    <w:rsid w:val="0013663B"/>
    <w:rsid w:val="001368DA"/>
    <w:rsid w:val="001375C4"/>
    <w:rsid w:val="00137BF2"/>
    <w:rsid w:val="0014067A"/>
    <w:rsid w:val="00140FB2"/>
    <w:rsid w:val="001412A8"/>
    <w:rsid w:val="001413BC"/>
    <w:rsid w:val="0014148E"/>
    <w:rsid w:val="001415C7"/>
    <w:rsid w:val="00141D98"/>
    <w:rsid w:val="00142755"/>
    <w:rsid w:val="00142CD2"/>
    <w:rsid w:val="00142FC0"/>
    <w:rsid w:val="0014314A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987"/>
    <w:rsid w:val="00147A13"/>
    <w:rsid w:val="00147D90"/>
    <w:rsid w:val="00147F69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56F"/>
    <w:rsid w:val="00154733"/>
    <w:rsid w:val="00154877"/>
    <w:rsid w:val="00154CA9"/>
    <w:rsid w:val="00154E6F"/>
    <w:rsid w:val="001550BF"/>
    <w:rsid w:val="00155428"/>
    <w:rsid w:val="0015549D"/>
    <w:rsid w:val="00156296"/>
    <w:rsid w:val="0015634C"/>
    <w:rsid w:val="00156389"/>
    <w:rsid w:val="00156F84"/>
    <w:rsid w:val="001600CA"/>
    <w:rsid w:val="00160EB7"/>
    <w:rsid w:val="00161357"/>
    <w:rsid w:val="00161400"/>
    <w:rsid w:val="00161A55"/>
    <w:rsid w:val="00162F83"/>
    <w:rsid w:val="00163AF9"/>
    <w:rsid w:val="001651EF"/>
    <w:rsid w:val="00165CB4"/>
    <w:rsid w:val="00165FB5"/>
    <w:rsid w:val="00166000"/>
    <w:rsid w:val="0016602B"/>
    <w:rsid w:val="0016608A"/>
    <w:rsid w:val="001662CE"/>
    <w:rsid w:val="00166A46"/>
    <w:rsid w:val="0016726A"/>
    <w:rsid w:val="0016730E"/>
    <w:rsid w:val="00167526"/>
    <w:rsid w:val="001678B4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2CD3"/>
    <w:rsid w:val="00173C67"/>
    <w:rsid w:val="0017439F"/>
    <w:rsid w:val="00174656"/>
    <w:rsid w:val="00175A3F"/>
    <w:rsid w:val="0017613D"/>
    <w:rsid w:val="001772F3"/>
    <w:rsid w:val="00180004"/>
    <w:rsid w:val="0018049B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689"/>
    <w:rsid w:val="00184989"/>
    <w:rsid w:val="00184FCD"/>
    <w:rsid w:val="001850B9"/>
    <w:rsid w:val="0018529C"/>
    <w:rsid w:val="00185CC2"/>
    <w:rsid w:val="0018607C"/>
    <w:rsid w:val="00187A6D"/>
    <w:rsid w:val="00187A78"/>
    <w:rsid w:val="001903F9"/>
    <w:rsid w:val="001918D9"/>
    <w:rsid w:val="00191973"/>
    <w:rsid w:val="00191FD5"/>
    <w:rsid w:val="001923A5"/>
    <w:rsid w:val="0019318D"/>
    <w:rsid w:val="00193190"/>
    <w:rsid w:val="001933F3"/>
    <w:rsid w:val="0019347F"/>
    <w:rsid w:val="00193AB7"/>
    <w:rsid w:val="00194410"/>
    <w:rsid w:val="0019476D"/>
    <w:rsid w:val="00194ABA"/>
    <w:rsid w:val="00194DB5"/>
    <w:rsid w:val="00194E20"/>
    <w:rsid w:val="00194E56"/>
    <w:rsid w:val="001951C2"/>
    <w:rsid w:val="001955C4"/>
    <w:rsid w:val="00195773"/>
    <w:rsid w:val="001957B2"/>
    <w:rsid w:val="00195CA6"/>
    <w:rsid w:val="00195D64"/>
    <w:rsid w:val="001960AA"/>
    <w:rsid w:val="001964AD"/>
    <w:rsid w:val="0019722C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6D1"/>
    <w:rsid w:val="001A3F41"/>
    <w:rsid w:val="001A4566"/>
    <w:rsid w:val="001A598E"/>
    <w:rsid w:val="001A64F3"/>
    <w:rsid w:val="001A6596"/>
    <w:rsid w:val="001A6878"/>
    <w:rsid w:val="001A74DC"/>
    <w:rsid w:val="001A7709"/>
    <w:rsid w:val="001A7ABA"/>
    <w:rsid w:val="001A7B27"/>
    <w:rsid w:val="001A7DE4"/>
    <w:rsid w:val="001B0E3C"/>
    <w:rsid w:val="001B1CFA"/>
    <w:rsid w:val="001B1DEF"/>
    <w:rsid w:val="001B2415"/>
    <w:rsid w:val="001B27F3"/>
    <w:rsid w:val="001B2A91"/>
    <w:rsid w:val="001B3350"/>
    <w:rsid w:val="001B3556"/>
    <w:rsid w:val="001B376D"/>
    <w:rsid w:val="001B379D"/>
    <w:rsid w:val="001B3E08"/>
    <w:rsid w:val="001B3FC1"/>
    <w:rsid w:val="001B4149"/>
    <w:rsid w:val="001B44E2"/>
    <w:rsid w:val="001B4720"/>
    <w:rsid w:val="001B4941"/>
    <w:rsid w:val="001B5605"/>
    <w:rsid w:val="001B58C5"/>
    <w:rsid w:val="001B5DF8"/>
    <w:rsid w:val="001B5EFB"/>
    <w:rsid w:val="001B5F27"/>
    <w:rsid w:val="001B6506"/>
    <w:rsid w:val="001B7139"/>
    <w:rsid w:val="001C03D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4B69"/>
    <w:rsid w:val="001C6132"/>
    <w:rsid w:val="001C62BC"/>
    <w:rsid w:val="001C66B0"/>
    <w:rsid w:val="001C6AF0"/>
    <w:rsid w:val="001C7326"/>
    <w:rsid w:val="001C771D"/>
    <w:rsid w:val="001C79DD"/>
    <w:rsid w:val="001C7EEB"/>
    <w:rsid w:val="001D0098"/>
    <w:rsid w:val="001D09C4"/>
    <w:rsid w:val="001D2137"/>
    <w:rsid w:val="001D318A"/>
    <w:rsid w:val="001D360D"/>
    <w:rsid w:val="001D368F"/>
    <w:rsid w:val="001D3C96"/>
    <w:rsid w:val="001D41E0"/>
    <w:rsid w:val="001D4C1F"/>
    <w:rsid w:val="001D5065"/>
    <w:rsid w:val="001D5390"/>
    <w:rsid w:val="001D557B"/>
    <w:rsid w:val="001D58F6"/>
    <w:rsid w:val="001D6911"/>
    <w:rsid w:val="001D6B80"/>
    <w:rsid w:val="001D7B2E"/>
    <w:rsid w:val="001E033D"/>
    <w:rsid w:val="001E050C"/>
    <w:rsid w:val="001E0BA7"/>
    <w:rsid w:val="001E0D3C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99C"/>
    <w:rsid w:val="001F2A7A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936"/>
    <w:rsid w:val="00201FB4"/>
    <w:rsid w:val="002020D3"/>
    <w:rsid w:val="002023D7"/>
    <w:rsid w:val="0020247C"/>
    <w:rsid w:val="002025EF"/>
    <w:rsid w:val="0020276D"/>
    <w:rsid w:val="00202D89"/>
    <w:rsid w:val="00203376"/>
    <w:rsid w:val="0020347E"/>
    <w:rsid w:val="00203529"/>
    <w:rsid w:val="002035C0"/>
    <w:rsid w:val="002039A8"/>
    <w:rsid w:val="002044A6"/>
    <w:rsid w:val="00204F62"/>
    <w:rsid w:val="0020528D"/>
    <w:rsid w:val="0020538E"/>
    <w:rsid w:val="00205553"/>
    <w:rsid w:val="00205C52"/>
    <w:rsid w:val="00205E59"/>
    <w:rsid w:val="0020640B"/>
    <w:rsid w:val="00206752"/>
    <w:rsid w:val="00206ACE"/>
    <w:rsid w:val="00206D59"/>
    <w:rsid w:val="0020716E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238B"/>
    <w:rsid w:val="00222490"/>
    <w:rsid w:val="002224DA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27CA9"/>
    <w:rsid w:val="0023020E"/>
    <w:rsid w:val="0023212C"/>
    <w:rsid w:val="00232220"/>
    <w:rsid w:val="00232BC7"/>
    <w:rsid w:val="0023312E"/>
    <w:rsid w:val="00233F2C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56C"/>
    <w:rsid w:val="0024078B"/>
    <w:rsid w:val="00240B43"/>
    <w:rsid w:val="00240FF6"/>
    <w:rsid w:val="0024119F"/>
    <w:rsid w:val="0024153A"/>
    <w:rsid w:val="0024162A"/>
    <w:rsid w:val="00242679"/>
    <w:rsid w:val="002429D8"/>
    <w:rsid w:val="00243EE8"/>
    <w:rsid w:val="002440F1"/>
    <w:rsid w:val="00244152"/>
    <w:rsid w:val="002446E2"/>
    <w:rsid w:val="00244702"/>
    <w:rsid w:val="002456C9"/>
    <w:rsid w:val="002457E1"/>
    <w:rsid w:val="00245914"/>
    <w:rsid w:val="00246C62"/>
    <w:rsid w:val="0025002F"/>
    <w:rsid w:val="00250132"/>
    <w:rsid w:val="00250239"/>
    <w:rsid w:val="00250579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5F5"/>
    <w:rsid w:val="00252D7E"/>
    <w:rsid w:val="00252E67"/>
    <w:rsid w:val="00253213"/>
    <w:rsid w:val="00253281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EF0"/>
    <w:rsid w:val="002563C9"/>
    <w:rsid w:val="00256978"/>
    <w:rsid w:val="00256D9A"/>
    <w:rsid w:val="00256E03"/>
    <w:rsid w:val="00257072"/>
    <w:rsid w:val="00257821"/>
    <w:rsid w:val="0025793C"/>
    <w:rsid w:val="00257B60"/>
    <w:rsid w:val="00257B6F"/>
    <w:rsid w:val="0026115A"/>
    <w:rsid w:val="002611B6"/>
    <w:rsid w:val="0026160D"/>
    <w:rsid w:val="00261A04"/>
    <w:rsid w:val="00261B22"/>
    <w:rsid w:val="00261C62"/>
    <w:rsid w:val="00261F89"/>
    <w:rsid w:val="0026204D"/>
    <w:rsid w:val="002622F2"/>
    <w:rsid w:val="0026236F"/>
    <w:rsid w:val="002629F1"/>
    <w:rsid w:val="00263CDB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3B"/>
    <w:rsid w:val="00266D6E"/>
    <w:rsid w:val="00267097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6C6"/>
    <w:rsid w:val="00272B93"/>
    <w:rsid w:val="00272F62"/>
    <w:rsid w:val="00274003"/>
    <w:rsid w:val="002743DE"/>
    <w:rsid w:val="002749C6"/>
    <w:rsid w:val="00274A3F"/>
    <w:rsid w:val="00274F0F"/>
    <w:rsid w:val="00275009"/>
    <w:rsid w:val="002751C2"/>
    <w:rsid w:val="00275274"/>
    <w:rsid w:val="00275A21"/>
    <w:rsid w:val="00275A30"/>
    <w:rsid w:val="00276632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3896"/>
    <w:rsid w:val="00283BA8"/>
    <w:rsid w:val="00284035"/>
    <w:rsid w:val="0028412E"/>
    <w:rsid w:val="0028489A"/>
    <w:rsid w:val="00284C16"/>
    <w:rsid w:val="0028507F"/>
    <w:rsid w:val="00285B7F"/>
    <w:rsid w:val="00285B96"/>
    <w:rsid w:val="0028634B"/>
    <w:rsid w:val="00286359"/>
    <w:rsid w:val="00286665"/>
    <w:rsid w:val="00286961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5401"/>
    <w:rsid w:val="00296010"/>
    <w:rsid w:val="002961DA"/>
    <w:rsid w:val="002962FE"/>
    <w:rsid w:val="00296318"/>
    <w:rsid w:val="00296CAA"/>
    <w:rsid w:val="00296DF1"/>
    <w:rsid w:val="0029701C"/>
    <w:rsid w:val="00297391"/>
    <w:rsid w:val="002A08C5"/>
    <w:rsid w:val="002A14AF"/>
    <w:rsid w:val="002A1C45"/>
    <w:rsid w:val="002A220F"/>
    <w:rsid w:val="002A2EC2"/>
    <w:rsid w:val="002A3358"/>
    <w:rsid w:val="002A35DD"/>
    <w:rsid w:val="002A364B"/>
    <w:rsid w:val="002A38C1"/>
    <w:rsid w:val="002A3E8F"/>
    <w:rsid w:val="002A3F80"/>
    <w:rsid w:val="002A443E"/>
    <w:rsid w:val="002A4F43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A7F67"/>
    <w:rsid w:val="002B0489"/>
    <w:rsid w:val="002B187C"/>
    <w:rsid w:val="002B1A15"/>
    <w:rsid w:val="002B1ACF"/>
    <w:rsid w:val="002B238E"/>
    <w:rsid w:val="002B2B16"/>
    <w:rsid w:val="002B3A0F"/>
    <w:rsid w:val="002B3BFC"/>
    <w:rsid w:val="002B56E9"/>
    <w:rsid w:val="002B58B7"/>
    <w:rsid w:val="002B62C2"/>
    <w:rsid w:val="002B6475"/>
    <w:rsid w:val="002B64BA"/>
    <w:rsid w:val="002B6F06"/>
    <w:rsid w:val="002B702D"/>
    <w:rsid w:val="002B70C4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33A"/>
    <w:rsid w:val="002C4489"/>
    <w:rsid w:val="002C472F"/>
    <w:rsid w:val="002C474C"/>
    <w:rsid w:val="002C4CE7"/>
    <w:rsid w:val="002C4F12"/>
    <w:rsid w:val="002C5EE1"/>
    <w:rsid w:val="002C644B"/>
    <w:rsid w:val="002C64AB"/>
    <w:rsid w:val="002C6E2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0EB"/>
    <w:rsid w:val="002D3104"/>
    <w:rsid w:val="002D3AFA"/>
    <w:rsid w:val="002D3F60"/>
    <w:rsid w:val="002D4232"/>
    <w:rsid w:val="002D4548"/>
    <w:rsid w:val="002D477B"/>
    <w:rsid w:val="002D486B"/>
    <w:rsid w:val="002D50B7"/>
    <w:rsid w:val="002D51EB"/>
    <w:rsid w:val="002D524F"/>
    <w:rsid w:val="002D5C3D"/>
    <w:rsid w:val="002D67F6"/>
    <w:rsid w:val="002D6AD9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03"/>
    <w:rsid w:val="002E189F"/>
    <w:rsid w:val="002E2644"/>
    <w:rsid w:val="002E31E5"/>
    <w:rsid w:val="002E383E"/>
    <w:rsid w:val="002E3EFB"/>
    <w:rsid w:val="002E4A09"/>
    <w:rsid w:val="002E4FB4"/>
    <w:rsid w:val="002E4FE4"/>
    <w:rsid w:val="002E58F8"/>
    <w:rsid w:val="002E7169"/>
    <w:rsid w:val="002E750A"/>
    <w:rsid w:val="002E788C"/>
    <w:rsid w:val="002E7B46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3F27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40"/>
    <w:rsid w:val="003000B3"/>
    <w:rsid w:val="00300116"/>
    <w:rsid w:val="00300235"/>
    <w:rsid w:val="00300903"/>
    <w:rsid w:val="00300CD4"/>
    <w:rsid w:val="00301078"/>
    <w:rsid w:val="003010D1"/>
    <w:rsid w:val="003015A7"/>
    <w:rsid w:val="00301A75"/>
    <w:rsid w:val="00301D45"/>
    <w:rsid w:val="0030200C"/>
    <w:rsid w:val="00302823"/>
    <w:rsid w:val="00302AD9"/>
    <w:rsid w:val="00302CCB"/>
    <w:rsid w:val="003033B1"/>
    <w:rsid w:val="00303B41"/>
    <w:rsid w:val="003040ED"/>
    <w:rsid w:val="00304D30"/>
    <w:rsid w:val="003054FD"/>
    <w:rsid w:val="00305535"/>
    <w:rsid w:val="003069A6"/>
    <w:rsid w:val="00306A7E"/>
    <w:rsid w:val="00306AB9"/>
    <w:rsid w:val="00306D0B"/>
    <w:rsid w:val="003071C8"/>
    <w:rsid w:val="00307241"/>
    <w:rsid w:val="003079F7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841"/>
    <w:rsid w:val="00313C3C"/>
    <w:rsid w:val="00313E0E"/>
    <w:rsid w:val="00313F4F"/>
    <w:rsid w:val="0031461E"/>
    <w:rsid w:val="00314B0D"/>
    <w:rsid w:val="00314B9A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364"/>
    <w:rsid w:val="003205AF"/>
    <w:rsid w:val="003209E8"/>
    <w:rsid w:val="00320A2E"/>
    <w:rsid w:val="00321230"/>
    <w:rsid w:val="003220E7"/>
    <w:rsid w:val="00322491"/>
    <w:rsid w:val="0032381A"/>
    <w:rsid w:val="00323A5C"/>
    <w:rsid w:val="0032446D"/>
    <w:rsid w:val="003246A9"/>
    <w:rsid w:val="00324CBB"/>
    <w:rsid w:val="00324CD0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A3E"/>
    <w:rsid w:val="00331B34"/>
    <w:rsid w:val="00331B46"/>
    <w:rsid w:val="00331C78"/>
    <w:rsid w:val="003323BD"/>
    <w:rsid w:val="00332C1A"/>
    <w:rsid w:val="0033315A"/>
    <w:rsid w:val="0033339C"/>
    <w:rsid w:val="003337CB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2F3E"/>
    <w:rsid w:val="003445CA"/>
    <w:rsid w:val="00344723"/>
    <w:rsid w:val="00344B72"/>
    <w:rsid w:val="00344CEC"/>
    <w:rsid w:val="00344E0A"/>
    <w:rsid w:val="0034598B"/>
    <w:rsid w:val="00345EF6"/>
    <w:rsid w:val="0034605B"/>
    <w:rsid w:val="0034718E"/>
    <w:rsid w:val="0034789D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3C3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C0B"/>
    <w:rsid w:val="00356CCF"/>
    <w:rsid w:val="00356F0F"/>
    <w:rsid w:val="00357CF3"/>
    <w:rsid w:val="003604BA"/>
    <w:rsid w:val="0036069C"/>
    <w:rsid w:val="00360889"/>
    <w:rsid w:val="0036093C"/>
    <w:rsid w:val="00363568"/>
    <w:rsid w:val="0036388F"/>
    <w:rsid w:val="0036447C"/>
    <w:rsid w:val="003644CC"/>
    <w:rsid w:val="003645B4"/>
    <w:rsid w:val="00364843"/>
    <w:rsid w:val="00364E7A"/>
    <w:rsid w:val="00364FA6"/>
    <w:rsid w:val="003653F0"/>
    <w:rsid w:val="00365809"/>
    <w:rsid w:val="003662F6"/>
    <w:rsid w:val="0036690E"/>
    <w:rsid w:val="00366E92"/>
    <w:rsid w:val="003674DA"/>
    <w:rsid w:val="003679D7"/>
    <w:rsid w:val="00367A4B"/>
    <w:rsid w:val="00367C81"/>
    <w:rsid w:val="0037078A"/>
    <w:rsid w:val="003716D9"/>
    <w:rsid w:val="003716E1"/>
    <w:rsid w:val="00371AEB"/>
    <w:rsid w:val="00371E29"/>
    <w:rsid w:val="00372AA3"/>
    <w:rsid w:val="00372D1F"/>
    <w:rsid w:val="00372D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408"/>
    <w:rsid w:val="00385901"/>
    <w:rsid w:val="003859F5"/>
    <w:rsid w:val="00386499"/>
    <w:rsid w:val="00386A69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97FC0"/>
    <w:rsid w:val="003A0D84"/>
    <w:rsid w:val="003A0F30"/>
    <w:rsid w:val="003A18EA"/>
    <w:rsid w:val="003A1A5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4432"/>
    <w:rsid w:val="003A5038"/>
    <w:rsid w:val="003A53E6"/>
    <w:rsid w:val="003A566A"/>
    <w:rsid w:val="003A6240"/>
    <w:rsid w:val="003A65D0"/>
    <w:rsid w:val="003A6840"/>
    <w:rsid w:val="003A6A75"/>
    <w:rsid w:val="003A7183"/>
    <w:rsid w:val="003A71B9"/>
    <w:rsid w:val="003A7551"/>
    <w:rsid w:val="003A7B8F"/>
    <w:rsid w:val="003B1409"/>
    <w:rsid w:val="003B1432"/>
    <w:rsid w:val="003B1FC7"/>
    <w:rsid w:val="003B2214"/>
    <w:rsid w:val="003B25DC"/>
    <w:rsid w:val="003B2702"/>
    <w:rsid w:val="003B27EB"/>
    <w:rsid w:val="003B2D24"/>
    <w:rsid w:val="003B2E66"/>
    <w:rsid w:val="003B3964"/>
    <w:rsid w:val="003B4C09"/>
    <w:rsid w:val="003B4E8C"/>
    <w:rsid w:val="003B4EDD"/>
    <w:rsid w:val="003B5226"/>
    <w:rsid w:val="003B5329"/>
    <w:rsid w:val="003B5773"/>
    <w:rsid w:val="003B5C17"/>
    <w:rsid w:val="003B64E8"/>
    <w:rsid w:val="003B6670"/>
    <w:rsid w:val="003B6840"/>
    <w:rsid w:val="003B71BD"/>
    <w:rsid w:val="003B752C"/>
    <w:rsid w:val="003B7A99"/>
    <w:rsid w:val="003C0CC6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33F"/>
    <w:rsid w:val="003C3FCC"/>
    <w:rsid w:val="003C3FE8"/>
    <w:rsid w:val="003C43AD"/>
    <w:rsid w:val="003C45A0"/>
    <w:rsid w:val="003C45C0"/>
    <w:rsid w:val="003C4604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2CF"/>
    <w:rsid w:val="003D752E"/>
    <w:rsid w:val="003D7721"/>
    <w:rsid w:val="003D7B7A"/>
    <w:rsid w:val="003D7BC7"/>
    <w:rsid w:val="003E028A"/>
    <w:rsid w:val="003E04B2"/>
    <w:rsid w:val="003E18CA"/>
    <w:rsid w:val="003E199C"/>
    <w:rsid w:val="003E1A01"/>
    <w:rsid w:val="003E1AE6"/>
    <w:rsid w:val="003E1D57"/>
    <w:rsid w:val="003E2193"/>
    <w:rsid w:val="003E2835"/>
    <w:rsid w:val="003E2CDB"/>
    <w:rsid w:val="003E3393"/>
    <w:rsid w:val="003E4BC0"/>
    <w:rsid w:val="003E4DB8"/>
    <w:rsid w:val="003E5955"/>
    <w:rsid w:val="003E6150"/>
    <w:rsid w:val="003E69A3"/>
    <w:rsid w:val="003E75CB"/>
    <w:rsid w:val="003F0098"/>
    <w:rsid w:val="003F0474"/>
    <w:rsid w:val="003F0758"/>
    <w:rsid w:val="003F0886"/>
    <w:rsid w:val="003F106E"/>
    <w:rsid w:val="003F1154"/>
    <w:rsid w:val="003F121B"/>
    <w:rsid w:val="003F1818"/>
    <w:rsid w:val="003F1832"/>
    <w:rsid w:val="003F1EA0"/>
    <w:rsid w:val="003F1ECE"/>
    <w:rsid w:val="003F1ED6"/>
    <w:rsid w:val="003F26BF"/>
    <w:rsid w:val="003F27AF"/>
    <w:rsid w:val="003F3137"/>
    <w:rsid w:val="003F3E86"/>
    <w:rsid w:val="003F56F2"/>
    <w:rsid w:val="003F59EA"/>
    <w:rsid w:val="003F5DC5"/>
    <w:rsid w:val="003F66D6"/>
    <w:rsid w:val="003F6ED3"/>
    <w:rsid w:val="003F6F23"/>
    <w:rsid w:val="003F7F36"/>
    <w:rsid w:val="004002C8"/>
    <w:rsid w:val="00400363"/>
    <w:rsid w:val="004014F4"/>
    <w:rsid w:val="0040192B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3BC"/>
    <w:rsid w:val="0040661B"/>
    <w:rsid w:val="004075D0"/>
    <w:rsid w:val="004079ED"/>
    <w:rsid w:val="00407EDF"/>
    <w:rsid w:val="00407EF5"/>
    <w:rsid w:val="0041020E"/>
    <w:rsid w:val="004106A4"/>
    <w:rsid w:val="00410863"/>
    <w:rsid w:val="004114FE"/>
    <w:rsid w:val="004119D7"/>
    <w:rsid w:val="00412410"/>
    <w:rsid w:val="0041266C"/>
    <w:rsid w:val="004126EF"/>
    <w:rsid w:val="00412957"/>
    <w:rsid w:val="00412E38"/>
    <w:rsid w:val="004139FF"/>
    <w:rsid w:val="00413AB3"/>
    <w:rsid w:val="00413DDE"/>
    <w:rsid w:val="00413EBC"/>
    <w:rsid w:val="00414283"/>
    <w:rsid w:val="004145CF"/>
    <w:rsid w:val="004148EE"/>
    <w:rsid w:val="00414906"/>
    <w:rsid w:val="00414C84"/>
    <w:rsid w:val="00414F60"/>
    <w:rsid w:val="004151A9"/>
    <w:rsid w:val="00415BD1"/>
    <w:rsid w:val="00416EE0"/>
    <w:rsid w:val="0041759F"/>
    <w:rsid w:val="004178D9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BA7"/>
    <w:rsid w:val="00426EA9"/>
    <w:rsid w:val="0042717D"/>
    <w:rsid w:val="00427214"/>
    <w:rsid w:val="00427606"/>
    <w:rsid w:val="004279CD"/>
    <w:rsid w:val="004303E9"/>
    <w:rsid w:val="00431659"/>
    <w:rsid w:val="00431860"/>
    <w:rsid w:val="004318C7"/>
    <w:rsid w:val="0043224B"/>
    <w:rsid w:val="0043240E"/>
    <w:rsid w:val="0043267E"/>
    <w:rsid w:val="00433C86"/>
    <w:rsid w:val="00433DA2"/>
    <w:rsid w:val="00433FB8"/>
    <w:rsid w:val="004340F9"/>
    <w:rsid w:val="00435022"/>
    <w:rsid w:val="004350C7"/>
    <w:rsid w:val="004360BC"/>
    <w:rsid w:val="00437083"/>
    <w:rsid w:val="0043719D"/>
    <w:rsid w:val="004376E8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4BA"/>
    <w:rsid w:val="00442650"/>
    <w:rsid w:val="00442738"/>
    <w:rsid w:val="00442D96"/>
    <w:rsid w:val="00443246"/>
    <w:rsid w:val="0044328F"/>
    <w:rsid w:val="0044382E"/>
    <w:rsid w:val="004438A4"/>
    <w:rsid w:val="00443B00"/>
    <w:rsid w:val="00444057"/>
    <w:rsid w:val="004440A1"/>
    <w:rsid w:val="00444138"/>
    <w:rsid w:val="0044415F"/>
    <w:rsid w:val="00444448"/>
    <w:rsid w:val="004448B8"/>
    <w:rsid w:val="004452A7"/>
    <w:rsid w:val="0044541D"/>
    <w:rsid w:val="0044548C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819"/>
    <w:rsid w:val="00447B12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4A3F"/>
    <w:rsid w:val="004550FA"/>
    <w:rsid w:val="004551C4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2AF"/>
    <w:rsid w:val="00462CE7"/>
    <w:rsid w:val="0046315F"/>
    <w:rsid w:val="00463493"/>
    <w:rsid w:val="004637CF"/>
    <w:rsid w:val="00463ECA"/>
    <w:rsid w:val="00463FCF"/>
    <w:rsid w:val="00464198"/>
    <w:rsid w:val="00464265"/>
    <w:rsid w:val="00464A29"/>
    <w:rsid w:val="00464C99"/>
    <w:rsid w:val="004653A1"/>
    <w:rsid w:val="00465561"/>
    <w:rsid w:val="0046575E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09FC"/>
    <w:rsid w:val="0047108C"/>
    <w:rsid w:val="004710AE"/>
    <w:rsid w:val="00471B63"/>
    <w:rsid w:val="00472525"/>
    <w:rsid w:val="0047269C"/>
    <w:rsid w:val="00472C88"/>
    <w:rsid w:val="00472E46"/>
    <w:rsid w:val="00472E6F"/>
    <w:rsid w:val="0047391F"/>
    <w:rsid w:val="00473AE5"/>
    <w:rsid w:val="00473B32"/>
    <w:rsid w:val="004742C0"/>
    <w:rsid w:val="00474897"/>
    <w:rsid w:val="00474E4A"/>
    <w:rsid w:val="00474E4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2EBB"/>
    <w:rsid w:val="00483277"/>
    <w:rsid w:val="004833BE"/>
    <w:rsid w:val="00483400"/>
    <w:rsid w:val="00484332"/>
    <w:rsid w:val="00484580"/>
    <w:rsid w:val="00484811"/>
    <w:rsid w:val="00484A33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162C"/>
    <w:rsid w:val="00492D4E"/>
    <w:rsid w:val="004931F3"/>
    <w:rsid w:val="004932F0"/>
    <w:rsid w:val="0049345F"/>
    <w:rsid w:val="0049348A"/>
    <w:rsid w:val="00493514"/>
    <w:rsid w:val="00493BAF"/>
    <w:rsid w:val="00494750"/>
    <w:rsid w:val="00495571"/>
    <w:rsid w:val="00495682"/>
    <w:rsid w:val="00495C7D"/>
    <w:rsid w:val="00495CB8"/>
    <w:rsid w:val="004961B4"/>
    <w:rsid w:val="00496A3C"/>
    <w:rsid w:val="00496F30"/>
    <w:rsid w:val="0049731D"/>
    <w:rsid w:val="004979D9"/>
    <w:rsid w:val="00497AEE"/>
    <w:rsid w:val="00497D1A"/>
    <w:rsid w:val="004A0089"/>
    <w:rsid w:val="004A02C8"/>
    <w:rsid w:val="004A02D3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7F"/>
    <w:rsid w:val="004A2CF3"/>
    <w:rsid w:val="004A3259"/>
    <w:rsid w:val="004A3458"/>
    <w:rsid w:val="004A3584"/>
    <w:rsid w:val="004A3ABD"/>
    <w:rsid w:val="004A46EF"/>
    <w:rsid w:val="004A4FF2"/>
    <w:rsid w:val="004A52CE"/>
    <w:rsid w:val="004A54C1"/>
    <w:rsid w:val="004A658D"/>
    <w:rsid w:val="004A6CF3"/>
    <w:rsid w:val="004A6DF7"/>
    <w:rsid w:val="004A70AA"/>
    <w:rsid w:val="004A7F32"/>
    <w:rsid w:val="004B082C"/>
    <w:rsid w:val="004B13F7"/>
    <w:rsid w:val="004B1A88"/>
    <w:rsid w:val="004B1D98"/>
    <w:rsid w:val="004B2393"/>
    <w:rsid w:val="004B246D"/>
    <w:rsid w:val="004B28A1"/>
    <w:rsid w:val="004B2B7C"/>
    <w:rsid w:val="004B2C2C"/>
    <w:rsid w:val="004B3056"/>
    <w:rsid w:val="004B33BA"/>
    <w:rsid w:val="004B34C8"/>
    <w:rsid w:val="004B3843"/>
    <w:rsid w:val="004B43E2"/>
    <w:rsid w:val="004B4BC5"/>
    <w:rsid w:val="004B5459"/>
    <w:rsid w:val="004B571E"/>
    <w:rsid w:val="004B5C5F"/>
    <w:rsid w:val="004B6255"/>
    <w:rsid w:val="004B675E"/>
    <w:rsid w:val="004B6C81"/>
    <w:rsid w:val="004B74A8"/>
    <w:rsid w:val="004B7D10"/>
    <w:rsid w:val="004B7F23"/>
    <w:rsid w:val="004C0234"/>
    <w:rsid w:val="004C076A"/>
    <w:rsid w:val="004C08B5"/>
    <w:rsid w:val="004C1256"/>
    <w:rsid w:val="004C1394"/>
    <w:rsid w:val="004C164A"/>
    <w:rsid w:val="004C1BD2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5268"/>
    <w:rsid w:val="004C5753"/>
    <w:rsid w:val="004C6258"/>
    <w:rsid w:val="004C6319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229A"/>
    <w:rsid w:val="004D2FB2"/>
    <w:rsid w:val="004D3141"/>
    <w:rsid w:val="004D32F7"/>
    <w:rsid w:val="004D3E1C"/>
    <w:rsid w:val="004D3F8F"/>
    <w:rsid w:val="004D4CB0"/>
    <w:rsid w:val="004D6167"/>
    <w:rsid w:val="004D62E2"/>
    <w:rsid w:val="004D69C8"/>
    <w:rsid w:val="004D7291"/>
    <w:rsid w:val="004D78A3"/>
    <w:rsid w:val="004E0570"/>
    <w:rsid w:val="004E0D36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836"/>
    <w:rsid w:val="004E4A43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CB"/>
    <w:rsid w:val="004E7B45"/>
    <w:rsid w:val="004F13EB"/>
    <w:rsid w:val="004F156F"/>
    <w:rsid w:val="004F1EAD"/>
    <w:rsid w:val="004F261F"/>
    <w:rsid w:val="004F2E90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6E8E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17F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34"/>
    <w:rsid w:val="00503DD6"/>
    <w:rsid w:val="00503E54"/>
    <w:rsid w:val="005045D1"/>
    <w:rsid w:val="00504691"/>
    <w:rsid w:val="00504FAC"/>
    <w:rsid w:val="00505708"/>
    <w:rsid w:val="00505DDB"/>
    <w:rsid w:val="00506C57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4CE0"/>
    <w:rsid w:val="005155B5"/>
    <w:rsid w:val="0051590D"/>
    <w:rsid w:val="00515925"/>
    <w:rsid w:val="00515A81"/>
    <w:rsid w:val="00515B53"/>
    <w:rsid w:val="005160C7"/>
    <w:rsid w:val="00516462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274E"/>
    <w:rsid w:val="0052314F"/>
    <w:rsid w:val="005232F9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389"/>
    <w:rsid w:val="005264F3"/>
    <w:rsid w:val="00526592"/>
    <w:rsid w:val="005269DC"/>
    <w:rsid w:val="00526BF0"/>
    <w:rsid w:val="0052775A"/>
    <w:rsid w:val="00527787"/>
    <w:rsid w:val="00527A72"/>
    <w:rsid w:val="00527A96"/>
    <w:rsid w:val="00530730"/>
    <w:rsid w:val="0053075E"/>
    <w:rsid w:val="00530894"/>
    <w:rsid w:val="005309B4"/>
    <w:rsid w:val="00530AAC"/>
    <w:rsid w:val="005315F6"/>
    <w:rsid w:val="005318A6"/>
    <w:rsid w:val="00532703"/>
    <w:rsid w:val="00532CB4"/>
    <w:rsid w:val="00532F14"/>
    <w:rsid w:val="00533617"/>
    <w:rsid w:val="00533D59"/>
    <w:rsid w:val="00533FE1"/>
    <w:rsid w:val="0053462F"/>
    <w:rsid w:val="0053469B"/>
    <w:rsid w:val="0053476A"/>
    <w:rsid w:val="0053485F"/>
    <w:rsid w:val="00535349"/>
    <w:rsid w:val="00535366"/>
    <w:rsid w:val="005356C3"/>
    <w:rsid w:val="00536019"/>
    <w:rsid w:val="005364AF"/>
    <w:rsid w:val="005371BE"/>
    <w:rsid w:val="00537C7E"/>
    <w:rsid w:val="005400B4"/>
    <w:rsid w:val="005408AA"/>
    <w:rsid w:val="00540DD7"/>
    <w:rsid w:val="00540F00"/>
    <w:rsid w:val="005410BD"/>
    <w:rsid w:val="00541243"/>
    <w:rsid w:val="005419D9"/>
    <w:rsid w:val="00541B54"/>
    <w:rsid w:val="00542EC4"/>
    <w:rsid w:val="00543348"/>
    <w:rsid w:val="00543A0D"/>
    <w:rsid w:val="005447E7"/>
    <w:rsid w:val="00544A01"/>
    <w:rsid w:val="00544D22"/>
    <w:rsid w:val="00544D6A"/>
    <w:rsid w:val="00545598"/>
    <w:rsid w:val="00545618"/>
    <w:rsid w:val="0054623A"/>
    <w:rsid w:val="0054726A"/>
    <w:rsid w:val="00547836"/>
    <w:rsid w:val="00550B48"/>
    <w:rsid w:val="0055116B"/>
    <w:rsid w:val="00552239"/>
    <w:rsid w:val="00552621"/>
    <w:rsid w:val="005530A9"/>
    <w:rsid w:val="00553106"/>
    <w:rsid w:val="00553524"/>
    <w:rsid w:val="00553CE0"/>
    <w:rsid w:val="0055496A"/>
    <w:rsid w:val="00554CA1"/>
    <w:rsid w:val="0055521A"/>
    <w:rsid w:val="00555A30"/>
    <w:rsid w:val="00555A74"/>
    <w:rsid w:val="00555FAF"/>
    <w:rsid w:val="00556267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5FB3"/>
    <w:rsid w:val="0056642F"/>
    <w:rsid w:val="00566528"/>
    <w:rsid w:val="005669E1"/>
    <w:rsid w:val="00566A72"/>
    <w:rsid w:val="00566B20"/>
    <w:rsid w:val="0056728E"/>
    <w:rsid w:val="00567B96"/>
    <w:rsid w:val="005701E7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2A5B"/>
    <w:rsid w:val="005734DD"/>
    <w:rsid w:val="0057431E"/>
    <w:rsid w:val="00574439"/>
    <w:rsid w:val="0057489F"/>
    <w:rsid w:val="005748F0"/>
    <w:rsid w:val="00574BE8"/>
    <w:rsid w:val="00574DC3"/>
    <w:rsid w:val="00574FC9"/>
    <w:rsid w:val="00575268"/>
    <w:rsid w:val="0057565F"/>
    <w:rsid w:val="00575813"/>
    <w:rsid w:val="00575CBA"/>
    <w:rsid w:val="00575E6E"/>
    <w:rsid w:val="0057651F"/>
    <w:rsid w:val="0057657C"/>
    <w:rsid w:val="0057674B"/>
    <w:rsid w:val="005769A9"/>
    <w:rsid w:val="00576C26"/>
    <w:rsid w:val="00576F82"/>
    <w:rsid w:val="0057772F"/>
    <w:rsid w:val="00577BBD"/>
    <w:rsid w:val="00577D26"/>
    <w:rsid w:val="00577D42"/>
    <w:rsid w:val="005809E7"/>
    <w:rsid w:val="00580DFD"/>
    <w:rsid w:val="0058103F"/>
    <w:rsid w:val="00581DA3"/>
    <w:rsid w:val="00582763"/>
    <w:rsid w:val="00582B24"/>
    <w:rsid w:val="00582FC8"/>
    <w:rsid w:val="005839C1"/>
    <w:rsid w:val="00584DE1"/>
    <w:rsid w:val="00584F92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75E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AE1"/>
    <w:rsid w:val="00593EF4"/>
    <w:rsid w:val="005942EE"/>
    <w:rsid w:val="0059442E"/>
    <w:rsid w:val="0059499E"/>
    <w:rsid w:val="00595822"/>
    <w:rsid w:val="005965F9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4DA"/>
    <w:rsid w:val="005A79A8"/>
    <w:rsid w:val="005A7D5A"/>
    <w:rsid w:val="005B02E9"/>
    <w:rsid w:val="005B0403"/>
    <w:rsid w:val="005B09B0"/>
    <w:rsid w:val="005B0C9F"/>
    <w:rsid w:val="005B1257"/>
    <w:rsid w:val="005B1561"/>
    <w:rsid w:val="005B1CD0"/>
    <w:rsid w:val="005B1E63"/>
    <w:rsid w:val="005B2536"/>
    <w:rsid w:val="005B2759"/>
    <w:rsid w:val="005B2783"/>
    <w:rsid w:val="005B2842"/>
    <w:rsid w:val="005B2B8E"/>
    <w:rsid w:val="005B309D"/>
    <w:rsid w:val="005B362C"/>
    <w:rsid w:val="005B3699"/>
    <w:rsid w:val="005B4B4E"/>
    <w:rsid w:val="005B4C39"/>
    <w:rsid w:val="005B5181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1CB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337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3C7C"/>
    <w:rsid w:val="005D4404"/>
    <w:rsid w:val="005D4432"/>
    <w:rsid w:val="005D4465"/>
    <w:rsid w:val="005D4572"/>
    <w:rsid w:val="005D46AA"/>
    <w:rsid w:val="005D4B54"/>
    <w:rsid w:val="005D501E"/>
    <w:rsid w:val="005D5667"/>
    <w:rsid w:val="005D6003"/>
    <w:rsid w:val="005D6742"/>
    <w:rsid w:val="005D6E87"/>
    <w:rsid w:val="005D749B"/>
    <w:rsid w:val="005D76F0"/>
    <w:rsid w:val="005D7A56"/>
    <w:rsid w:val="005D7CE9"/>
    <w:rsid w:val="005D7D1B"/>
    <w:rsid w:val="005D7D4C"/>
    <w:rsid w:val="005E0E3C"/>
    <w:rsid w:val="005E38F1"/>
    <w:rsid w:val="005E3B2A"/>
    <w:rsid w:val="005E40E2"/>
    <w:rsid w:val="005E427E"/>
    <w:rsid w:val="005E48B9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1193"/>
    <w:rsid w:val="005F157A"/>
    <w:rsid w:val="005F3539"/>
    <w:rsid w:val="005F3AA5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F03"/>
    <w:rsid w:val="0060010B"/>
    <w:rsid w:val="00600215"/>
    <w:rsid w:val="00600789"/>
    <w:rsid w:val="006008DF"/>
    <w:rsid w:val="006013BF"/>
    <w:rsid w:val="006014EE"/>
    <w:rsid w:val="00601585"/>
    <w:rsid w:val="00601DDF"/>
    <w:rsid w:val="00601FB1"/>
    <w:rsid w:val="00602518"/>
    <w:rsid w:val="006025DB"/>
    <w:rsid w:val="00602D7D"/>
    <w:rsid w:val="00603CAA"/>
    <w:rsid w:val="00603F77"/>
    <w:rsid w:val="0060449A"/>
    <w:rsid w:val="006044EB"/>
    <w:rsid w:val="0060580C"/>
    <w:rsid w:val="00605B91"/>
    <w:rsid w:val="00606142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1EB0"/>
    <w:rsid w:val="00612146"/>
    <w:rsid w:val="006122A6"/>
    <w:rsid w:val="006124C9"/>
    <w:rsid w:val="00612BC7"/>
    <w:rsid w:val="00612CCE"/>
    <w:rsid w:val="00612ED8"/>
    <w:rsid w:val="00613230"/>
    <w:rsid w:val="0061364C"/>
    <w:rsid w:val="006136EC"/>
    <w:rsid w:val="006147B2"/>
    <w:rsid w:val="006147CD"/>
    <w:rsid w:val="00615A39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446"/>
    <w:rsid w:val="00620E4F"/>
    <w:rsid w:val="00620F42"/>
    <w:rsid w:val="00621797"/>
    <w:rsid w:val="006217F8"/>
    <w:rsid w:val="00621F54"/>
    <w:rsid w:val="006223BD"/>
    <w:rsid w:val="00622689"/>
    <w:rsid w:val="006228BF"/>
    <w:rsid w:val="00622CBF"/>
    <w:rsid w:val="00622CDD"/>
    <w:rsid w:val="00623105"/>
    <w:rsid w:val="00623FD5"/>
    <w:rsid w:val="006242A1"/>
    <w:rsid w:val="006243CA"/>
    <w:rsid w:val="006246F7"/>
    <w:rsid w:val="006259CB"/>
    <w:rsid w:val="00625BE8"/>
    <w:rsid w:val="00625F07"/>
    <w:rsid w:val="0062622D"/>
    <w:rsid w:val="00626E18"/>
    <w:rsid w:val="006272E0"/>
    <w:rsid w:val="0062739C"/>
    <w:rsid w:val="0062764C"/>
    <w:rsid w:val="00627B98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2704"/>
    <w:rsid w:val="00633446"/>
    <w:rsid w:val="006335E3"/>
    <w:rsid w:val="006339BC"/>
    <w:rsid w:val="006345FC"/>
    <w:rsid w:val="00634A7D"/>
    <w:rsid w:val="00634ECD"/>
    <w:rsid w:val="0063512B"/>
    <w:rsid w:val="006351D9"/>
    <w:rsid w:val="006356A0"/>
    <w:rsid w:val="00635903"/>
    <w:rsid w:val="00635B51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14AE"/>
    <w:rsid w:val="00641545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8CC"/>
    <w:rsid w:val="00644C0C"/>
    <w:rsid w:val="00645144"/>
    <w:rsid w:val="006453DA"/>
    <w:rsid w:val="006455F1"/>
    <w:rsid w:val="0064591C"/>
    <w:rsid w:val="00645975"/>
    <w:rsid w:val="00645A61"/>
    <w:rsid w:val="00645C67"/>
    <w:rsid w:val="006466DF"/>
    <w:rsid w:val="006467BA"/>
    <w:rsid w:val="00646BA6"/>
    <w:rsid w:val="006475E0"/>
    <w:rsid w:val="00650018"/>
    <w:rsid w:val="006509DE"/>
    <w:rsid w:val="00650BF4"/>
    <w:rsid w:val="00650C35"/>
    <w:rsid w:val="00651820"/>
    <w:rsid w:val="006518CB"/>
    <w:rsid w:val="00651EA0"/>
    <w:rsid w:val="0065244D"/>
    <w:rsid w:val="006529D8"/>
    <w:rsid w:val="00652C8D"/>
    <w:rsid w:val="006530A5"/>
    <w:rsid w:val="00653666"/>
    <w:rsid w:val="006538DB"/>
    <w:rsid w:val="00654020"/>
    <w:rsid w:val="00654332"/>
    <w:rsid w:val="00654396"/>
    <w:rsid w:val="00654E65"/>
    <w:rsid w:val="0065543C"/>
    <w:rsid w:val="006554D7"/>
    <w:rsid w:val="00656535"/>
    <w:rsid w:val="0065698C"/>
    <w:rsid w:val="00656D1C"/>
    <w:rsid w:val="00656DC5"/>
    <w:rsid w:val="00657132"/>
    <w:rsid w:val="00657ED8"/>
    <w:rsid w:val="006602BD"/>
    <w:rsid w:val="00660AE8"/>
    <w:rsid w:val="006610F6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1E"/>
    <w:rsid w:val="00663EE5"/>
    <w:rsid w:val="006644FA"/>
    <w:rsid w:val="00664745"/>
    <w:rsid w:val="00664B60"/>
    <w:rsid w:val="0066596C"/>
    <w:rsid w:val="00665AEC"/>
    <w:rsid w:val="00665C9D"/>
    <w:rsid w:val="00665E4D"/>
    <w:rsid w:val="00665F43"/>
    <w:rsid w:val="00666E01"/>
    <w:rsid w:val="006678C6"/>
    <w:rsid w:val="006679C3"/>
    <w:rsid w:val="006679F3"/>
    <w:rsid w:val="006701A2"/>
    <w:rsid w:val="006713D8"/>
    <w:rsid w:val="00671572"/>
    <w:rsid w:val="006718CD"/>
    <w:rsid w:val="00671F56"/>
    <w:rsid w:val="006724F7"/>
    <w:rsid w:val="00672AF6"/>
    <w:rsid w:val="00673120"/>
    <w:rsid w:val="0067332A"/>
    <w:rsid w:val="00673937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B6C"/>
    <w:rsid w:val="00677E0A"/>
    <w:rsid w:val="006808CE"/>
    <w:rsid w:val="006810F7"/>
    <w:rsid w:val="0068162E"/>
    <w:rsid w:val="00681C2D"/>
    <w:rsid w:val="00681C88"/>
    <w:rsid w:val="0068205F"/>
    <w:rsid w:val="0068249C"/>
    <w:rsid w:val="00683346"/>
    <w:rsid w:val="00683D94"/>
    <w:rsid w:val="0068417E"/>
    <w:rsid w:val="00684699"/>
    <w:rsid w:val="00684BE3"/>
    <w:rsid w:val="00684EA6"/>
    <w:rsid w:val="0068509D"/>
    <w:rsid w:val="006855C2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2BF2"/>
    <w:rsid w:val="00693DA5"/>
    <w:rsid w:val="006940A8"/>
    <w:rsid w:val="00694287"/>
    <w:rsid w:val="006942DE"/>
    <w:rsid w:val="00694D69"/>
    <w:rsid w:val="00695086"/>
    <w:rsid w:val="0069515E"/>
    <w:rsid w:val="00695556"/>
    <w:rsid w:val="0069574B"/>
    <w:rsid w:val="0069588C"/>
    <w:rsid w:val="00695B7E"/>
    <w:rsid w:val="006961AA"/>
    <w:rsid w:val="006964EF"/>
    <w:rsid w:val="00696A04"/>
    <w:rsid w:val="00696A1C"/>
    <w:rsid w:val="006972F5"/>
    <w:rsid w:val="00697331"/>
    <w:rsid w:val="0069766D"/>
    <w:rsid w:val="00697708"/>
    <w:rsid w:val="00697852"/>
    <w:rsid w:val="00697BCB"/>
    <w:rsid w:val="006A04A5"/>
    <w:rsid w:val="006A0A26"/>
    <w:rsid w:val="006A0F94"/>
    <w:rsid w:val="006A19EC"/>
    <w:rsid w:val="006A1D04"/>
    <w:rsid w:val="006A1EED"/>
    <w:rsid w:val="006A2E07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610D"/>
    <w:rsid w:val="006B696E"/>
    <w:rsid w:val="006B6CD2"/>
    <w:rsid w:val="006C0198"/>
    <w:rsid w:val="006C07E4"/>
    <w:rsid w:val="006C09B5"/>
    <w:rsid w:val="006C242A"/>
    <w:rsid w:val="006C27EF"/>
    <w:rsid w:val="006C2E25"/>
    <w:rsid w:val="006C32A4"/>
    <w:rsid w:val="006C35E1"/>
    <w:rsid w:val="006C392B"/>
    <w:rsid w:val="006C3DF5"/>
    <w:rsid w:val="006C3F9D"/>
    <w:rsid w:val="006C448E"/>
    <w:rsid w:val="006C44ED"/>
    <w:rsid w:val="006C45D7"/>
    <w:rsid w:val="006C4626"/>
    <w:rsid w:val="006C462C"/>
    <w:rsid w:val="006C4894"/>
    <w:rsid w:val="006C4916"/>
    <w:rsid w:val="006C5606"/>
    <w:rsid w:val="006C5BF1"/>
    <w:rsid w:val="006C6152"/>
    <w:rsid w:val="006C6244"/>
    <w:rsid w:val="006C6417"/>
    <w:rsid w:val="006C7098"/>
    <w:rsid w:val="006C7540"/>
    <w:rsid w:val="006C7B90"/>
    <w:rsid w:val="006C7EE1"/>
    <w:rsid w:val="006D0003"/>
    <w:rsid w:val="006D0124"/>
    <w:rsid w:val="006D01E3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BA0"/>
    <w:rsid w:val="006D6E4B"/>
    <w:rsid w:val="006D7333"/>
    <w:rsid w:val="006D7ADC"/>
    <w:rsid w:val="006D7EA1"/>
    <w:rsid w:val="006E051E"/>
    <w:rsid w:val="006E067B"/>
    <w:rsid w:val="006E0751"/>
    <w:rsid w:val="006E08ED"/>
    <w:rsid w:val="006E1756"/>
    <w:rsid w:val="006E1E7F"/>
    <w:rsid w:val="006E2B05"/>
    <w:rsid w:val="006E2DB8"/>
    <w:rsid w:val="006E3022"/>
    <w:rsid w:val="006E318F"/>
    <w:rsid w:val="006E47B2"/>
    <w:rsid w:val="006E4C0D"/>
    <w:rsid w:val="006E53A2"/>
    <w:rsid w:val="006E5453"/>
    <w:rsid w:val="006E5613"/>
    <w:rsid w:val="006E5747"/>
    <w:rsid w:val="006E5E7A"/>
    <w:rsid w:val="006E669B"/>
    <w:rsid w:val="006E6E58"/>
    <w:rsid w:val="006E7520"/>
    <w:rsid w:val="006F0189"/>
    <w:rsid w:val="006F021E"/>
    <w:rsid w:val="006F06B0"/>
    <w:rsid w:val="006F07D7"/>
    <w:rsid w:val="006F0E5F"/>
    <w:rsid w:val="006F10D2"/>
    <w:rsid w:val="006F16FC"/>
    <w:rsid w:val="006F1AC0"/>
    <w:rsid w:val="006F20DE"/>
    <w:rsid w:val="006F21F9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74"/>
    <w:rsid w:val="00701B8D"/>
    <w:rsid w:val="00701BDA"/>
    <w:rsid w:val="00701CC9"/>
    <w:rsid w:val="00701D1B"/>
    <w:rsid w:val="00702768"/>
    <w:rsid w:val="00702A16"/>
    <w:rsid w:val="00702D05"/>
    <w:rsid w:val="00702E50"/>
    <w:rsid w:val="00703064"/>
    <w:rsid w:val="007040CA"/>
    <w:rsid w:val="00704808"/>
    <w:rsid w:val="0070522C"/>
    <w:rsid w:val="00705C6E"/>
    <w:rsid w:val="007060E1"/>
    <w:rsid w:val="00706487"/>
    <w:rsid w:val="007070FC"/>
    <w:rsid w:val="00707256"/>
    <w:rsid w:val="0070751F"/>
    <w:rsid w:val="007076C0"/>
    <w:rsid w:val="0070770B"/>
    <w:rsid w:val="00707BA5"/>
    <w:rsid w:val="007106C8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3F65"/>
    <w:rsid w:val="00714193"/>
    <w:rsid w:val="00714ED2"/>
    <w:rsid w:val="0071546E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859"/>
    <w:rsid w:val="00720E69"/>
    <w:rsid w:val="0072150E"/>
    <w:rsid w:val="007215A7"/>
    <w:rsid w:val="0072167C"/>
    <w:rsid w:val="007216AE"/>
    <w:rsid w:val="00721937"/>
    <w:rsid w:val="00721B24"/>
    <w:rsid w:val="00722401"/>
    <w:rsid w:val="0072318B"/>
    <w:rsid w:val="0072319F"/>
    <w:rsid w:val="00723E6C"/>
    <w:rsid w:val="00724144"/>
    <w:rsid w:val="00724CDF"/>
    <w:rsid w:val="007251DC"/>
    <w:rsid w:val="00725E1F"/>
    <w:rsid w:val="00725E66"/>
    <w:rsid w:val="007262F5"/>
    <w:rsid w:val="007268C0"/>
    <w:rsid w:val="00726C3D"/>
    <w:rsid w:val="00726DA5"/>
    <w:rsid w:val="00726EEA"/>
    <w:rsid w:val="00726FBD"/>
    <w:rsid w:val="007270D2"/>
    <w:rsid w:val="00727153"/>
    <w:rsid w:val="00727779"/>
    <w:rsid w:val="007307FC"/>
    <w:rsid w:val="007311C3"/>
    <w:rsid w:val="007317E9"/>
    <w:rsid w:val="007318C4"/>
    <w:rsid w:val="007319DA"/>
    <w:rsid w:val="00731E25"/>
    <w:rsid w:val="00731E2A"/>
    <w:rsid w:val="0073245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37F03"/>
    <w:rsid w:val="007406BD"/>
    <w:rsid w:val="00740805"/>
    <w:rsid w:val="007411F4"/>
    <w:rsid w:val="0074143A"/>
    <w:rsid w:val="00741820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0C3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A96"/>
    <w:rsid w:val="00754147"/>
    <w:rsid w:val="00754FC5"/>
    <w:rsid w:val="00755168"/>
    <w:rsid w:val="00756159"/>
    <w:rsid w:val="00756CA9"/>
    <w:rsid w:val="00756FF0"/>
    <w:rsid w:val="00757983"/>
    <w:rsid w:val="00757B3D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6F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721"/>
    <w:rsid w:val="00766962"/>
    <w:rsid w:val="00766B50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2DF"/>
    <w:rsid w:val="00774C0C"/>
    <w:rsid w:val="00774D23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FD"/>
    <w:rsid w:val="007834D1"/>
    <w:rsid w:val="0078353D"/>
    <w:rsid w:val="007838D0"/>
    <w:rsid w:val="00783BF9"/>
    <w:rsid w:val="00783D42"/>
    <w:rsid w:val="00783DA4"/>
    <w:rsid w:val="00783F3E"/>
    <w:rsid w:val="00784198"/>
    <w:rsid w:val="007841F7"/>
    <w:rsid w:val="007847FE"/>
    <w:rsid w:val="00784DC4"/>
    <w:rsid w:val="00785150"/>
    <w:rsid w:val="0078535B"/>
    <w:rsid w:val="00785866"/>
    <w:rsid w:val="00785B4B"/>
    <w:rsid w:val="00785EED"/>
    <w:rsid w:val="00785F47"/>
    <w:rsid w:val="007867FF"/>
    <w:rsid w:val="00786A22"/>
    <w:rsid w:val="00786F84"/>
    <w:rsid w:val="00786FD2"/>
    <w:rsid w:val="00787650"/>
    <w:rsid w:val="00787A70"/>
    <w:rsid w:val="00787B5B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220"/>
    <w:rsid w:val="007954FD"/>
    <w:rsid w:val="007960FC"/>
    <w:rsid w:val="00796B03"/>
    <w:rsid w:val="00796EA1"/>
    <w:rsid w:val="0079705E"/>
    <w:rsid w:val="00797146"/>
    <w:rsid w:val="007971EC"/>
    <w:rsid w:val="0079758D"/>
    <w:rsid w:val="00797CF9"/>
    <w:rsid w:val="007A036A"/>
    <w:rsid w:val="007A04B0"/>
    <w:rsid w:val="007A0C8A"/>
    <w:rsid w:val="007A15F7"/>
    <w:rsid w:val="007A188B"/>
    <w:rsid w:val="007A18F6"/>
    <w:rsid w:val="007A1F6F"/>
    <w:rsid w:val="007A2196"/>
    <w:rsid w:val="007A2C0A"/>
    <w:rsid w:val="007A2DC4"/>
    <w:rsid w:val="007A3D9B"/>
    <w:rsid w:val="007A3E3C"/>
    <w:rsid w:val="007A3EE8"/>
    <w:rsid w:val="007A409A"/>
    <w:rsid w:val="007A41A2"/>
    <w:rsid w:val="007A4274"/>
    <w:rsid w:val="007A486B"/>
    <w:rsid w:val="007A4AA9"/>
    <w:rsid w:val="007A4ED2"/>
    <w:rsid w:val="007A5471"/>
    <w:rsid w:val="007A55CF"/>
    <w:rsid w:val="007A583F"/>
    <w:rsid w:val="007A595F"/>
    <w:rsid w:val="007A5CE2"/>
    <w:rsid w:val="007A5D73"/>
    <w:rsid w:val="007A6D76"/>
    <w:rsid w:val="007A71B3"/>
    <w:rsid w:val="007A764A"/>
    <w:rsid w:val="007B0127"/>
    <w:rsid w:val="007B0676"/>
    <w:rsid w:val="007B0C00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44A9"/>
    <w:rsid w:val="007B461E"/>
    <w:rsid w:val="007B48FB"/>
    <w:rsid w:val="007B5D1C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5E25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8F8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203C"/>
    <w:rsid w:val="007E21FC"/>
    <w:rsid w:val="007E250D"/>
    <w:rsid w:val="007E3666"/>
    <w:rsid w:val="007E37A0"/>
    <w:rsid w:val="007E40C9"/>
    <w:rsid w:val="007E4335"/>
    <w:rsid w:val="007E43AD"/>
    <w:rsid w:val="007E54A2"/>
    <w:rsid w:val="007E5E80"/>
    <w:rsid w:val="007E5EE6"/>
    <w:rsid w:val="007E679B"/>
    <w:rsid w:val="007E682D"/>
    <w:rsid w:val="007F0ADF"/>
    <w:rsid w:val="007F12F6"/>
    <w:rsid w:val="007F1CE5"/>
    <w:rsid w:val="007F260A"/>
    <w:rsid w:val="007F344D"/>
    <w:rsid w:val="007F368D"/>
    <w:rsid w:val="007F372B"/>
    <w:rsid w:val="007F422E"/>
    <w:rsid w:val="007F46F8"/>
    <w:rsid w:val="007F47D3"/>
    <w:rsid w:val="007F5475"/>
    <w:rsid w:val="007F57AD"/>
    <w:rsid w:val="007F5AB4"/>
    <w:rsid w:val="007F5F61"/>
    <w:rsid w:val="007F6AE9"/>
    <w:rsid w:val="007F6BE3"/>
    <w:rsid w:val="007F737C"/>
    <w:rsid w:val="007F77C7"/>
    <w:rsid w:val="007F7B02"/>
    <w:rsid w:val="007F7ECE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E38"/>
    <w:rsid w:val="00802F9D"/>
    <w:rsid w:val="00803248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61AB"/>
    <w:rsid w:val="00806369"/>
    <w:rsid w:val="008064A7"/>
    <w:rsid w:val="008067CA"/>
    <w:rsid w:val="00806C53"/>
    <w:rsid w:val="00807A23"/>
    <w:rsid w:val="00807AAA"/>
    <w:rsid w:val="00807B87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A30"/>
    <w:rsid w:val="00817AE7"/>
    <w:rsid w:val="00817BED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D9A"/>
    <w:rsid w:val="00823E43"/>
    <w:rsid w:val="00823F2C"/>
    <w:rsid w:val="00824249"/>
    <w:rsid w:val="00824459"/>
    <w:rsid w:val="0082488E"/>
    <w:rsid w:val="00824BA1"/>
    <w:rsid w:val="0082500A"/>
    <w:rsid w:val="0082527A"/>
    <w:rsid w:val="00825366"/>
    <w:rsid w:val="00825873"/>
    <w:rsid w:val="00825C62"/>
    <w:rsid w:val="008261AA"/>
    <w:rsid w:val="00826256"/>
    <w:rsid w:val="00826AD0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2EDB"/>
    <w:rsid w:val="008336FA"/>
    <w:rsid w:val="00833B78"/>
    <w:rsid w:val="00834890"/>
    <w:rsid w:val="00834942"/>
    <w:rsid w:val="00834DD5"/>
    <w:rsid w:val="008355A4"/>
    <w:rsid w:val="0083675F"/>
    <w:rsid w:val="00836B6A"/>
    <w:rsid w:val="00836D96"/>
    <w:rsid w:val="008374B5"/>
    <w:rsid w:val="00837527"/>
    <w:rsid w:val="0083754C"/>
    <w:rsid w:val="00837F4C"/>
    <w:rsid w:val="00840226"/>
    <w:rsid w:val="00840369"/>
    <w:rsid w:val="0084046B"/>
    <w:rsid w:val="008405FE"/>
    <w:rsid w:val="00840878"/>
    <w:rsid w:val="008408C9"/>
    <w:rsid w:val="00841618"/>
    <w:rsid w:val="00841709"/>
    <w:rsid w:val="00842E12"/>
    <w:rsid w:val="008435B1"/>
    <w:rsid w:val="0084380C"/>
    <w:rsid w:val="008439C1"/>
    <w:rsid w:val="00843F9D"/>
    <w:rsid w:val="00843FAC"/>
    <w:rsid w:val="00844082"/>
    <w:rsid w:val="00844179"/>
    <w:rsid w:val="008442A1"/>
    <w:rsid w:val="008444E1"/>
    <w:rsid w:val="00844FE8"/>
    <w:rsid w:val="0084511C"/>
    <w:rsid w:val="00845581"/>
    <w:rsid w:val="008457D7"/>
    <w:rsid w:val="008458F3"/>
    <w:rsid w:val="00845C92"/>
    <w:rsid w:val="00845DA0"/>
    <w:rsid w:val="008463BE"/>
    <w:rsid w:val="00846450"/>
    <w:rsid w:val="00846537"/>
    <w:rsid w:val="008472FE"/>
    <w:rsid w:val="008475FE"/>
    <w:rsid w:val="008478C5"/>
    <w:rsid w:val="00847A2A"/>
    <w:rsid w:val="00847C5C"/>
    <w:rsid w:val="00847D32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5ABA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D98"/>
    <w:rsid w:val="0086783F"/>
    <w:rsid w:val="00867B75"/>
    <w:rsid w:val="00867FDB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5F39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4084"/>
    <w:rsid w:val="008841E4"/>
    <w:rsid w:val="00884705"/>
    <w:rsid w:val="008854DC"/>
    <w:rsid w:val="0088561A"/>
    <w:rsid w:val="00885922"/>
    <w:rsid w:val="008861E2"/>
    <w:rsid w:val="00886394"/>
    <w:rsid w:val="008866FA"/>
    <w:rsid w:val="00886914"/>
    <w:rsid w:val="00886CA9"/>
    <w:rsid w:val="00886E5F"/>
    <w:rsid w:val="00887447"/>
    <w:rsid w:val="008879C1"/>
    <w:rsid w:val="00887D99"/>
    <w:rsid w:val="00890210"/>
    <w:rsid w:val="00890538"/>
    <w:rsid w:val="008905E5"/>
    <w:rsid w:val="008906DB"/>
    <w:rsid w:val="0089096B"/>
    <w:rsid w:val="00890A12"/>
    <w:rsid w:val="00890FFC"/>
    <w:rsid w:val="00891BAA"/>
    <w:rsid w:val="0089226B"/>
    <w:rsid w:val="00892AF5"/>
    <w:rsid w:val="00892CB7"/>
    <w:rsid w:val="00892CD5"/>
    <w:rsid w:val="00893370"/>
    <w:rsid w:val="00894729"/>
    <w:rsid w:val="00894CCE"/>
    <w:rsid w:val="00894EDE"/>
    <w:rsid w:val="00895528"/>
    <w:rsid w:val="008957D1"/>
    <w:rsid w:val="00895B1C"/>
    <w:rsid w:val="00895D10"/>
    <w:rsid w:val="00896742"/>
    <w:rsid w:val="00897196"/>
    <w:rsid w:val="008979A5"/>
    <w:rsid w:val="008A002C"/>
    <w:rsid w:val="008A02E4"/>
    <w:rsid w:val="008A054F"/>
    <w:rsid w:val="008A0928"/>
    <w:rsid w:val="008A0A20"/>
    <w:rsid w:val="008A22E3"/>
    <w:rsid w:val="008A2551"/>
    <w:rsid w:val="008A2C58"/>
    <w:rsid w:val="008A33F9"/>
    <w:rsid w:val="008A3578"/>
    <w:rsid w:val="008A457A"/>
    <w:rsid w:val="008A59AF"/>
    <w:rsid w:val="008A5AC9"/>
    <w:rsid w:val="008A5B9D"/>
    <w:rsid w:val="008A5C0D"/>
    <w:rsid w:val="008A5F37"/>
    <w:rsid w:val="008A6CDE"/>
    <w:rsid w:val="008A6D06"/>
    <w:rsid w:val="008A6ECC"/>
    <w:rsid w:val="008A75BA"/>
    <w:rsid w:val="008A77B3"/>
    <w:rsid w:val="008A7E54"/>
    <w:rsid w:val="008B0265"/>
    <w:rsid w:val="008B03B4"/>
    <w:rsid w:val="008B12F6"/>
    <w:rsid w:val="008B1E2E"/>
    <w:rsid w:val="008B2795"/>
    <w:rsid w:val="008B2FB9"/>
    <w:rsid w:val="008B3038"/>
    <w:rsid w:val="008B34E0"/>
    <w:rsid w:val="008B44EF"/>
    <w:rsid w:val="008B46CC"/>
    <w:rsid w:val="008B46DF"/>
    <w:rsid w:val="008B4B07"/>
    <w:rsid w:val="008B4C08"/>
    <w:rsid w:val="008B5260"/>
    <w:rsid w:val="008B5D56"/>
    <w:rsid w:val="008B6204"/>
    <w:rsid w:val="008B62BD"/>
    <w:rsid w:val="008B6ADE"/>
    <w:rsid w:val="008B6DA4"/>
    <w:rsid w:val="008B7265"/>
    <w:rsid w:val="008B7345"/>
    <w:rsid w:val="008B7390"/>
    <w:rsid w:val="008B776D"/>
    <w:rsid w:val="008B7A06"/>
    <w:rsid w:val="008B7AC8"/>
    <w:rsid w:val="008B7B3F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C6A"/>
    <w:rsid w:val="008C3E8C"/>
    <w:rsid w:val="008C47E0"/>
    <w:rsid w:val="008C4F17"/>
    <w:rsid w:val="008C5284"/>
    <w:rsid w:val="008C5586"/>
    <w:rsid w:val="008C5B06"/>
    <w:rsid w:val="008C5CE1"/>
    <w:rsid w:val="008C5F59"/>
    <w:rsid w:val="008C60DF"/>
    <w:rsid w:val="008C6A80"/>
    <w:rsid w:val="008C6B05"/>
    <w:rsid w:val="008C760A"/>
    <w:rsid w:val="008D01D3"/>
    <w:rsid w:val="008D0268"/>
    <w:rsid w:val="008D06A0"/>
    <w:rsid w:val="008D1EA8"/>
    <w:rsid w:val="008D26B3"/>
    <w:rsid w:val="008D2A70"/>
    <w:rsid w:val="008D33F7"/>
    <w:rsid w:val="008D4106"/>
    <w:rsid w:val="008D5576"/>
    <w:rsid w:val="008D5EAD"/>
    <w:rsid w:val="008D5F79"/>
    <w:rsid w:val="008D60A3"/>
    <w:rsid w:val="008D61F9"/>
    <w:rsid w:val="008D6AC0"/>
    <w:rsid w:val="008D6F49"/>
    <w:rsid w:val="008D6F4B"/>
    <w:rsid w:val="008D7A6E"/>
    <w:rsid w:val="008D7B3B"/>
    <w:rsid w:val="008E04F6"/>
    <w:rsid w:val="008E0BC9"/>
    <w:rsid w:val="008E159C"/>
    <w:rsid w:val="008E17D7"/>
    <w:rsid w:val="008E210A"/>
    <w:rsid w:val="008E2543"/>
    <w:rsid w:val="008E258B"/>
    <w:rsid w:val="008E25C8"/>
    <w:rsid w:val="008E2692"/>
    <w:rsid w:val="008E2D88"/>
    <w:rsid w:val="008E2EF8"/>
    <w:rsid w:val="008E3F6D"/>
    <w:rsid w:val="008E4410"/>
    <w:rsid w:val="008E50DB"/>
    <w:rsid w:val="008E5975"/>
    <w:rsid w:val="008E6398"/>
    <w:rsid w:val="008E6D35"/>
    <w:rsid w:val="008E70D2"/>
    <w:rsid w:val="008E74D3"/>
    <w:rsid w:val="008E75F3"/>
    <w:rsid w:val="008E7D7D"/>
    <w:rsid w:val="008F033F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8F7C19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3FAB"/>
    <w:rsid w:val="00904059"/>
    <w:rsid w:val="00904708"/>
    <w:rsid w:val="009048DD"/>
    <w:rsid w:val="0090624C"/>
    <w:rsid w:val="009064CE"/>
    <w:rsid w:val="009069BC"/>
    <w:rsid w:val="00907974"/>
    <w:rsid w:val="00910954"/>
    <w:rsid w:val="00910C2B"/>
    <w:rsid w:val="00911456"/>
    <w:rsid w:val="0091184D"/>
    <w:rsid w:val="00911D74"/>
    <w:rsid w:val="00911FB9"/>
    <w:rsid w:val="009128A9"/>
    <w:rsid w:val="00912EE8"/>
    <w:rsid w:val="009134D6"/>
    <w:rsid w:val="009135BB"/>
    <w:rsid w:val="00914619"/>
    <w:rsid w:val="00914EF8"/>
    <w:rsid w:val="009150CE"/>
    <w:rsid w:val="00915603"/>
    <w:rsid w:val="00915B24"/>
    <w:rsid w:val="009162B5"/>
    <w:rsid w:val="00916483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0AD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A81"/>
    <w:rsid w:val="00925B20"/>
    <w:rsid w:val="00925C18"/>
    <w:rsid w:val="00925F91"/>
    <w:rsid w:val="009260D8"/>
    <w:rsid w:val="0092657F"/>
    <w:rsid w:val="009267C2"/>
    <w:rsid w:val="00926947"/>
    <w:rsid w:val="009275C8"/>
    <w:rsid w:val="00930192"/>
    <w:rsid w:val="00930397"/>
    <w:rsid w:val="009307F6"/>
    <w:rsid w:val="00931239"/>
    <w:rsid w:val="00931357"/>
    <w:rsid w:val="00931365"/>
    <w:rsid w:val="00931734"/>
    <w:rsid w:val="00931808"/>
    <w:rsid w:val="00931AF7"/>
    <w:rsid w:val="009323F7"/>
    <w:rsid w:val="00932483"/>
    <w:rsid w:val="009327CF"/>
    <w:rsid w:val="009333E2"/>
    <w:rsid w:val="00934125"/>
    <w:rsid w:val="0093528D"/>
    <w:rsid w:val="00935C5C"/>
    <w:rsid w:val="00935CE1"/>
    <w:rsid w:val="0093667B"/>
    <w:rsid w:val="00936CFF"/>
    <w:rsid w:val="00937C79"/>
    <w:rsid w:val="00940444"/>
    <w:rsid w:val="009404BB"/>
    <w:rsid w:val="00940F50"/>
    <w:rsid w:val="009420A3"/>
    <w:rsid w:val="00942CA7"/>
    <w:rsid w:val="00942E75"/>
    <w:rsid w:val="00943992"/>
    <w:rsid w:val="00943994"/>
    <w:rsid w:val="00943DB0"/>
    <w:rsid w:val="00944107"/>
    <w:rsid w:val="00944B45"/>
    <w:rsid w:val="00944C6B"/>
    <w:rsid w:val="00946410"/>
    <w:rsid w:val="00946535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CAB"/>
    <w:rsid w:val="00953DEF"/>
    <w:rsid w:val="00954689"/>
    <w:rsid w:val="00954722"/>
    <w:rsid w:val="00954EB5"/>
    <w:rsid w:val="00955B6B"/>
    <w:rsid w:val="00955BB5"/>
    <w:rsid w:val="00956C54"/>
    <w:rsid w:val="00956E57"/>
    <w:rsid w:val="00956FB6"/>
    <w:rsid w:val="00957194"/>
    <w:rsid w:val="00957508"/>
    <w:rsid w:val="0095793F"/>
    <w:rsid w:val="00957A93"/>
    <w:rsid w:val="00960CDD"/>
    <w:rsid w:val="00960EDC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AF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DDA"/>
    <w:rsid w:val="00970ECD"/>
    <w:rsid w:val="0097136B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93"/>
    <w:rsid w:val="00974DB7"/>
    <w:rsid w:val="00975408"/>
    <w:rsid w:val="00980D37"/>
    <w:rsid w:val="0098121D"/>
    <w:rsid w:val="00981A08"/>
    <w:rsid w:val="00981F6A"/>
    <w:rsid w:val="00983329"/>
    <w:rsid w:val="00983747"/>
    <w:rsid w:val="0098386D"/>
    <w:rsid w:val="00983BC7"/>
    <w:rsid w:val="00983DEA"/>
    <w:rsid w:val="00983EA3"/>
    <w:rsid w:val="00984585"/>
    <w:rsid w:val="00984F31"/>
    <w:rsid w:val="0098585F"/>
    <w:rsid w:val="009859E6"/>
    <w:rsid w:val="00985A13"/>
    <w:rsid w:val="00986231"/>
    <w:rsid w:val="00986255"/>
    <w:rsid w:val="009869D3"/>
    <w:rsid w:val="0098775B"/>
    <w:rsid w:val="00987F32"/>
    <w:rsid w:val="009901DB"/>
    <w:rsid w:val="0099033C"/>
    <w:rsid w:val="00990C47"/>
    <w:rsid w:val="00991872"/>
    <w:rsid w:val="00991D33"/>
    <w:rsid w:val="00991E66"/>
    <w:rsid w:val="00992246"/>
    <w:rsid w:val="009927A6"/>
    <w:rsid w:val="00993B80"/>
    <w:rsid w:val="00993CE2"/>
    <w:rsid w:val="00994170"/>
    <w:rsid w:val="009945C6"/>
    <w:rsid w:val="009958F9"/>
    <w:rsid w:val="00996859"/>
    <w:rsid w:val="009969DB"/>
    <w:rsid w:val="00996AAD"/>
    <w:rsid w:val="00996DBB"/>
    <w:rsid w:val="00997378"/>
    <w:rsid w:val="009A0A39"/>
    <w:rsid w:val="009A0E8E"/>
    <w:rsid w:val="009A153D"/>
    <w:rsid w:val="009A158B"/>
    <w:rsid w:val="009A18D6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974"/>
    <w:rsid w:val="009A3DA5"/>
    <w:rsid w:val="009A40D2"/>
    <w:rsid w:val="009A4396"/>
    <w:rsid w:val="009A533A"/>
    <w:rsid w:val="009A5506"/>
    <w:rsid w:val="009A5A68"/>
    <w:rsid w:val="009A5AD2"/>
    <w:rsid w:val="009A5BD5"/>
    <w:rsid w:val="009A5D39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9D"/>
    <w:rsid w:val="009B01E0"/>
    <w:rsid w:val="009B09DE"/>
    <w:rsid w:val="009B10BE"/>
    <w:rsid w:val="009B1492"/>
    <w:rsid w:val="009B1CA6"/>
    <w:rsid w:val="009B206B"/>
    <w:rsid w:val="009B27BC"/>
    <w:rsid w:val="009B2AFF"/>
    <w:rsid w:val="009B2D15"/>
    <w:rsid w:val="009B3370"/>
    <w:rsid w:val="009B393A"/>
    <w:rsid w:val="009B4545"/>
    <w:rsid w:val="009B47AA"/>
    <w:rsid w:val="009B5EB1"/>
    <w:rsid w:val="009B5EBE"/>
    <w:rsid w:val="009B6060"/>
    <w:rsid w:val="009B6AA6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0EB5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29D"/>
    <w:rsid w:val="009C597F"/>
    <w:rsid w:val="009C5D66"/>
    <w:rsid w:val="009C5DA4"/>
    <w:rsid w:val="009C5DED"/>
    <w:rsid w:val="009C6086"/>
    <w:rsid w:val="009C7498"/>
    <w:rsid w:val="009C762B"/>
    <w:rsid w:val="009C7CAE"/>
    <w:rsid w:val="009C7D21"/>
    <w:rsid w:val="009D097F"/>
    <w:rsid w:val="009D0C22"/>
    <w:rsid w:val="009D1321"/>
    <w:rsid w:val="009D190D"/>
    <w:rsid w:val="009D1CA0"/>
    <w:rsid w:val="009D284B"/>
    <w:rsid w:val="009D2B63"/>
    <w:rsid w:val="009D2EB1"/>
    <w:rsid w:val="009D304C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1C4"/>
    <w:rsid w:val="009E1483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2C5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4E6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34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FA2"/>
    <w:rsid w:val="00A135DD"/>
    <w:rsid w:val="00A138A1"/>
    <w:rsid w:val="00A13B4D"/>
    <w:rsid w:val="00A149F8"/>
    <w:rsid w:val="00A14B5C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874"/>
    <w:rsid w:val="00A21EDD"/>
    <w:rsid w:val="00A22162"/>
    <w:rsid w:val="00A224C1"/>
    <w:rsid w:val="00A225C0"/>
    <w:rsid w:val="00A23D37"/>
    <w:rsid w:val="00A23DAF"/>
    <w:rsid w:val="00A2409F"/>
    <w:rsid w:val="00A25364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2AD"/>
    <w:rsid w:val="00A359E9"/>
    <w:rsid w:val="00A36066"/>
    <w:rsid w:val="00A36239"/>
    <w:rsid w:val="00A366F4"/>
    <w:rsid w:val="00A3702D"/>
    <w:rsid w:val="00A37153"/>
    <w:rsid w:val="00A37AB0"/>
    <w:rsid w:val="00A37B13"/>
    <w:rsid w:val="00A37F86"/>
    <w:rsid w:val="00A40038"/>
    <w:rsid w:val="00A40458"/>
    <w:rsid w:val="00A40475"/>
    <w:rsid w:val="00A40487"/>
    <w:rsid w:val="00A41EEF"/>
    <w:rsid w:val="00A421CC"/>
    <w:rsid w:val="00A4251F"/>
    <w:rsid w:val="00A429EB"/>
    <w:rsid w:val="00A42D10"/>
    <w:rsid w:val="00A43C2A"/>
    <w:rsid w:val="00A43C5D"/>
    <w:rsid w:val="00A445BA"/>
    <w:rsid w:val="00A447BF"/>
    <w:rsid w:val="00A44BF5"/>
    <w:rsid w:val="00A44F32"/>
    <w:rsid w:val="00A45075"/>
    <w:rsid w:val="00A45E5E"/>
    <w:rsid w:val="00A45F8E"/>
    <w:rsid w:val="00A46854"/>
    <w:rsid w:val="00A4722F"/>
    <w:rsid w:val="00A4735E"/>
    <w:rsid w:val="00A474A5"/>
    <w:rsid w:val="00A47838"/>
    <w:rsid w:val="00A50342"/>
    <w:rsid w:val="00A50A97"/>
    <w:rsid w:val="00A50EEA"/>
    <w:rsid w:val="00A510E7"/>
    <w:rsid w:val="00A5122B"/>
    <w:rsid w:val="00A51CE8"/>
    <w:rsid w:val="00A51D27"/>
    <w:rsid w:val="00A52020"/>
    <w:rsid w:val="00A524B6"/>
    <w:rsid w:val="00A52D30"/>
    <w:rsid w:val="00A5323C"/>
    <w:rsid w:val="00A54292"/>
    <w:rsid w:val="00A54709"/>
    <w:rsid w:val="00A54CCF"/>
    <w:rsid w:val="00A551B4"/>
    <w:rsid w:val="00A55660"/>
    <w:rsid w:val="00A55B80"/>
    <w:rsid w:val="00A5687F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358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DA7"/>
    <w:rsid w:val="00A66E16"/>
    <w:rsid w:val="00A67A0F"/>
    <w:rsid w:val="00A70343"/>
    <w:rsid w:val="00A70380"/>
    <w:rsid w:val="00A70CF0"/>
    <w:rsid w:val="00A70CFB"/>
    <w:rsid w:val="00A70D8C"/>
    <w:rsid w:val="00A711BF"/>
    <w:rsid w:val="00A7182A"/>
    <w:rsid w:val="00A71A68"/>
    <w:rsid w:val="00A71EC2"/>
    <w:rsid w:val="00A7239C"/>
    <w:rsid w:val="00A72CBB"/>
    <w:rsid w:val="00A73169"/>
    <w:rsid w:val="00A73C7B"/>
    <w:rsid w:val="00A73D3A"/>
    <w:rsid w:val="00A73F1D"/>
    <w:rsid w:val="00A745B9"/>
    <w:rsid w:val="00A7488B"/>
    <w:rsid w:val="00A748B0"/>
    <w:rsid w:val="00A74ABE"/>
    <w:rsid w:val="00A74D16"/>
    <w:rsid w:val="00A750CA"/>
    <w:rsid w:val="00A75B6A"/>
    <w:rsid w:val="00A7684B"/>
    <w:rsid w:val="00A77027"/>
    <w:rsid w:val="00A80154"/>
    <w:rsid w:val="00A8025F"/>
    <w:rsid w:val="00A803B6"/>
    <w:rsid w:val="00A809CC"/>
    <w:rsid w:val="00A80F9C"/>
    <w:rsid w:val="00A813F4"/>
    <w:rsid w:val="00A8150E"/>
    <w:rsid w:val="00A8178F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8E4"/>
    <w:rsid w:val="00A9098F"/>
    <w:rsid w:val="00A90DD4"/>
    <w:rsid w:val="00A912B3"/>
    <w:rsid w:val="00A918EB"/>
    <w:rsid w:val="00A91977"/>
    <w:rsid w:val="00A91D10"/>
    <w:rsid w:val="00A91E3F"/>
    <w:rsid w:val="00A91E9B"/>
    <w:rsid w:val="00A92590"/>
    <w:rsid w:val="00A9268C"/>
    <w:rsid w:val="00A928D0"/>
    <w:rsid w:val="00A92C57"/>
    <w:rsid w:val="00A93458"/>
    <w:rsid w:val="00A93542"/>
    <w:rsid w:val="00A93B8F"/>
    <w:rsid w:val="00A948A3"/>
    <w:rsid w:val="00A94B38"/>
    <w:rsid w:val="00A94F8E"/>
    <w:rsid w:val="00A951BF"/>
    <w:rsid w:val="00A95570"/>
    <w:rsid w:val="00A956BE"/>
    <w:rsid w:val="00A957AE"/>
    <w:rsid w:val="00A957B2"/>
    <w:rsid w:val="00A95ADA"/>
    <w:rsid w:val="00A95C1A"/>
    <w:rsid w:val="00A97207"/>
    <w:rsid w:val="00A972E1"/>
    <w:rsid w:val="00A97410"/>
    <w:rsid w:val="00A97A69"/>
    <w:rsid w:val="00A97DD3"/>
    <w:rsid w:val="00AA03AB"/>
    <w:rsid w:val="00AA08C0"/>
    <w:rsid w:val="00AA0FA1"/>
    <w:rsid w:val="00AA12E7"/>
    <w:rsid w:val="00AA1424"/>
    <w:rsid w:val="00AA17C2"/>
    <w:rsid w:val="00AA1B4C"/>
    <w:rsid w:val="00AA1BC5"/>
    <w:rsid w:val="00AA21BF"/>
    <w:rsid w:val="00AA2458"/>
    <w:rsid w:val="00AA2C08"/>
    <w:rsid w:val="00AA367D"/>
    <w:rsid w:val="00AA3772"/>
    <w:rsid w:val="00AA3B82"/>
    <w:rsid w:val="00AA3BF3"/>
    <w:rsid w:val="00AA4371"/>
    <w:rsid w:val="00AA4975"/>
    <w:rsid w:val="00AA4EE4"/>
    <w:rsid w:val="00AA503C"/>
    <w:rsid w:val="00AA5078"/>
    <w:rsid w:val="00AA5640"/>
    <w:rsid w:val="00AA59A3"/>
    <w:rsid w:val="00AA5DE7"/>
    <w:rsid w:val="00AA5EE3"/>
    <w:rsid w:val="00AA6B39"/>
    <w:rsid w:val="00AA7E58"/>
    <w:rsid w:val="00AA7E5D"/>
    <w:rsid w:val="00AB01FA"/>
    <w:rsid w:val="00AB04FB"/>
    <w:rsid w:val="00AB0807"/>
    <w:rsid w:val="00AB08D3"/>
    <w:rsid w:val="00AB08EF"/>
    <w:rsid w:val="00AB0DEE"/>
    <w:rsid w:val="00AB0F6E"/>
    <w:rsid w:val="00AB1337"/>
    <w:rsid w:val="00AB19A0"/>
    <w:rsid w:val="00AB1FC0"/>
    <w:rsid w:val="00AB1FC6"/>
    <w:rsid w:val="00AB23EB"/>
    <w:rsid w:val="00AB24A8"/>
    <w:rsid w:val="00AB3237"/>
    <w:rsid w:val="00AB36CC"/>
    <w:rsid w:val="00AB4DDE"/>
    <w:rsid w:val="00AB5BB2"/>
    <w:rsid w:val="00AB71DA"/>
    <w:rsid w:val="00AB7BE2"/>
    <w:rsid w:val="00AC0680"/>
    <w:rsid w:val="00AC0A45"/>
    <w:rsid w:val="00AC0F49"/>
    <w:rsid w:val="00AC152F"/>
    <w:rsid w:val="00AC1857"/>
    <w:rsid w:val="00AC1A85"/>
    <w:rsid w:val="00AC2B10"/>
    <w:rsid w:val="00AC2D59"/>
    <w:rsid w:val="00AC2DA7"/>
    <w:rsid w:val="00AC326B"/>
    <w:rsid w:val="00AC4164"/>
    <w:rsid w:val="00AC4214"/>
    <w:rsid w:val="00AC5B66"/>
    <w:rsid w:val="00AC5F03"/>
    <w:rsid w:val="00AC64E4"/>
    <w:rsid w:val="00AC6625"/>
    <w:rsid w:val="00AC7615"/>
    <w:rsid w:val="00AC7773"/>
    <w:rsid w:val="00AC7855"/>
    <w:rsid w:val="00AC7B63"/>
    <w:rsid w:val="00AC7CBE"/>
    <w:rsid w:val="00AD0032"/>
    <w:rsid w:val="00AD03F1"/>
    <w:rsid w:val="00AD09A1"/>
    <w:rsid w:val="00AD1670"/>
    <w:rsid w:val="00AD1715"/>
    <w:rsid w:val="00AD1A0B"/>
    <w:rsid w:val="00AD2215"/>
    <w:rsid w:val="00AD28DC"/>
    <w:rsid w:val="00AD2D63"/>
    <w:rsid w:val="00AD3326"/>
    <w:rsid w:val="00AD3A15"/>
    <w:rsid w:val="00AD4016"/>
    <w:rsid w:val="00AD53FD"/>
    <w:rsid w:val="00AD5A14"/>
    <w:rsid w:val="00AD5F63"/>
    <w:rsid w:val="00AD6428"/>
    <w:rsid w:val="00AD66A2"/>
    <w:rsid w:val="00AD7C0E"/>
    <w:rsid w:val="00AD7DD5"/>
    <w:rsid w:val="00AE0B26"/>
    <w:rsid w:val="00AE0FA3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750"/>
    <w:rsid w:val="00AE6778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B8E"/>
    <w:rsid w:val="00AF4D6C"/>
    <w:rsid w:val="00AF4E03"/>
    <w:rsid w:val="00AF4E38"/>
    <w:rsid w:val="00AF55EB"/>
    <w:rsid w:val="00AF5C4F"/>
    <w:rsid w:val="00AF5CA7"/>
    <w:rsid w:val="00AF5DD1"/>
    <w:rsid w:val="00AF60ED"/>
    <w:rsid w:val="00AF6DDB"/>
    <w:rsid w:val="00AF6ED9"/>
    <w:rsid w:val="00AF7013"/>
    <w:rsid w:val="00B008F8"/>
    <w:rsid w:val="00B00982"/>
    <w:rsid w:val="00B00C15"/>
    <w:rsid w:val="00B00F3B"/>
    <w:rsid w:val="00B01FEC"/>
    <w:rsid w:val="00B0278B"/>
    <w:rsid w:val="00B036A4"/>
    <w:rsid w:val="00B03D7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F0C"/>
    <w:rsid w:val="00B17861"/>
    <w:rsid w:val="00B17B81"/>
    <w:rsid w:val="00B204F9"/>
    <w:rsid w:val="00B2139D"/>
    <w:rsid w:val="00B213DF"/>
    <w:rsid w:val="00B21CC6"/>
    <w:rsid w:val="00B229DE"/>
    <w:rsid w:val="00B22EA4"/>
    <w:rsid w:val="00B23080"/>
    <w:rsid w:val="00B23A60"/>
    <w:rsid w:val="00B2433E"/>
    <w:rsid w:val="00B252A6"/>
    <w:rsid w:val="00B255B5"/>
    <w:rsid w:val="00B256F7"/>
    <w:rsid w:val="00B25A95"/>
    <w:rsid w:val="00B25AF2"/>
    <w:rsid w:val="00B26E7A"/>
    <w:rsid w:val="00B27277"/>
    <w:rsid w:val="00B272AA"/>
    <w:rsid w:val="00B27D74"/>
    <w:rsid w:val="00B30118"/>
    <w:rsid w:val="00B30F6C"/>
    <w:rsid w:val="00B31B7B"/>
    <w:rsid w:val="00B31D5A"/>
    <w:rsid w:val="00B32800"/>
    <w:rsid w:val="00B32939"/>
    <w:rsid w:val="00B32B46"/>
    <w:rsid w:val="00B32BB3"/>
    <w:rsid w:val="00B32D47"/>
    <w:rsid w:val="00B32EFE"/>
    <w:rsid w:val="00B333FC"/>
    <w:rsid w:val="00B33A69"/>
    <w:rsid w:val="00B34201"/>
    <w:rsid w:val="00B344BE"/>
    <w:rsid w:val="00B348AA"/>
    <w:rsid w:val="00B34B41"/>
    <w:rsid w:val="00B34C91"/>
    <w:rsid w:val="00B3548F"/>
    <w:rsid w:val="00B355E0"/>
    <w:rsid w:val="00B356B2"/>
    <w:rsid w:val="00B3575B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282"/>
    <w:rsid w:val="00B41734"/>
    <w:rsid w:val="00B42FF0"/>
    <w:rsid w:val="00B43101"/>
    <w:rsid w:val="00B43CC5"/>
    <w:rsid w:val="00B44225"/>
    <w:rsid w:val="00B44B4C"/>
    <w:rsid w:val="00B44C50"/>
    <w:rsid w:val="00B4572A"/>
    <w:rsid w:val="00B457B1"/>
    <w:rsid w:val="00B45FAB"/>
    <w:rsid w:val="00B46805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4827"/>
    <w:rsid w:val="00B54A9E"/>
    <w:rsid w:val="00B54D6D"/>
    <w:rsid w:val="00B553F1"/>
    <w:rsid w:val="00B5632A"/>
    <w:rsid w:val="00B5637E"/>
    <w:rsid w:val="00B56A91"/>
    <w:rsid w:val="00B56B79"/>
    <w:rsid w:val="00B56C81"/>
    <w:rsid w:val="00B56F46"/>
    <w:rsid w:val="00B571A0"/>
    <w:rsid w:val="00B57481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2C29"/>
    <w:rsid w:val="00B63199"/>
    <w:rsid w:val="00B63578"/>
    <w:rsid w:val="00B64132"/>
    <w:rsid w:val="00B6440C"/>
    <w:rsid w:val="00B64685"/>
    <w:rsid w:val="00B649F1"/>
    <w:rsid w:val="00B64A58"/>
    <w:rsid w:val="00B64BBA"/>
    <w:rsid w:val="00B6561C"/>
    <w:rsid w:val="00B661C5"/>
    <w:rsid w:val="00B665E0"/>
    <w:rsid w:val="00B66954"/>
    <w:rsid w:val="00B66BD7"/>
    <w:rsid w:val="00B6774B"/>
    <w:rsid w:val="00B67ED1"/>
    <w:rsid w:val="00B7065F"/>
    <w:rsid w:val="00B70C9D"/>
    <w:rsid w:val="00B70EE4"/>
    <w:rsid w:val="00B70F2E"/>
    <w:rsid w:val="00B71416"/>
    <w:rsid w:val="00B71494"/>
    <w:rsid w:val="00B71748"/>
    <w:rsid w:val="00B71DA0"/>
    <w:rsid w:val="00B722A0"/>
    <w:rsid w:val="00B727AA"/>
    <w:rsid w:val="00B72C6D"/>
    <w:rsid w:val="00B72E4F"/>
    <w:rsid w:val="00B72F1E"/>
    <w:rsid w:val="00B73272"/>
    <w:rsid w:val="00B734B3"/>
    <w:rsid w:val="00B735A3"/>
    <w:rsid w:val="00B738D1"/>
    <w:rsid w:val="00B73DE4"/>
    <w:rsid w:val="00B74AB2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202D"/>
    <w:rsid w:val="00B825D1"/>
    <w:rsid w:val="00B82827"/>
    <w:rsid w:val="00B83CD2"/>
    <w:rsid w:val="00B83D83"/>
    <w:rsid w:val="00B83ED0"/>
    <w:rsid w:val="00B84675"/>
    <w:rsid w:val="00B84714"/>
    <w:rsid w:val="00B85460"/>
    <w:rsid w:val="00B855D4"/>
    <w:rsid w:val="00B856B5"/>
    <w:rsid w:val="00B8571E"/>
    <w:rsid w:val="00B85737"/>
    <w:rsid w:val="00B8582C"/>
    <w:rsid w:val="00B86694"/>
    <w:rsid w:val="00B867CC"/>
    <w:rsid w:val="00B86F79"/>
    <w:rsid w:val="00B90078"/>
    <w:rsid w:val="00B90A61"/>
    <w:rsid w:val="00B90B79"/>
    <w:rsid w:val="00B9105E"/>
    <w:rsid w:val="00B912C1"/>
    <w:rsid w:val="00B9162C"/>
    <w:rsid w:val="00B9181D"/>
    <w:rsid w:val="00B91D62"/>
    <w:rsid w:val="00B91F97"/>
    <w:rsid w:val="00B93538"/>
    <w:rsid w:val="00B9382B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104"/>
    <w:rsid w:val="00BA1348"/>
    <w:rsid w:val="00BA1B48"/>
    <w:rsid w:val="00BA23D9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6E72"/>
    <w:rsid w:val="00BA70E8"/>
    <w:rsid w:val="00BA718D"/>
    <w:rsid w:val="00BA7F0D"/>
    <w:rsid w:val="00BA7FC0"/>
    <w:rsid w:val="00BB1351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332"/>
    <w:rsid w:val="00BB5722"/>
    <w:rsid w:val="00BB5E9B"/>
    <w:rsid w:val="00BB6419"/>
    <w:rsid w:val="00BB6678"/>
    <w:rsid w:val="00BB6FBA"/>
    <w:rsid w:val="00BB7248"/>
    <w:rsid w:val="00BB74F1"/>
    <w:rsid w:val="00BB7515"/>
    <w:rsid w:val="00BB7A54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30DB"/>
    <w:rsid w:val="00BC4BEA"/>
    <w:rsid w:val="00BC4CD3"/>
    <w:rsid w:val="00BC4EF8"/>
    <w:rsid w:val="00BC5414"/>
    <w:rsid w:val="00BC5632"/>
    <w:rsid w:val="00BC5BFF"/>
    <w:rsid w:val="00BC5E64"/>
    <w:rsid w:val="00BC6011"/>
    <w:rsid w:val="00BC682A"/>
    <w:rsid w:val="00BC68DD"/>
    <w:rsid w:val="00BC6CBD"/>
    <w:rsid w:val="00BC7304"/>
    <w:rsid w:val="00BC7766"/>
    <w:rsid w:val="00BC7892"/>
    <w:rsid w:val="00BD0006"/>
    <w:rsid w:val="00BD1149"/>
    <w:rsid w:val="00BD13D7"/>
    <w:rsid w:val="00BD16B9"/>
    <w:rsid w:val="00BD201A"/>
    <w:rsid w:val="00BD223F"/>
    <w:rsid w:val="00BD2490"/>
    <w:rsid w:val="00BD2C46"/>
    <w:rsid w:val="00BD2CF1"/>
    <w:rsid w:val="00BD2FE9"/>
    <w:rsid w:val="00BD306C"/>
    <w:rsid w:val="00BD30D4"/>
    <w:rsid w:val="00BD34CF"/>
    <w:rsid w:val="00BD3614"/>
    <w:rsid w:val="00BD3B4B"/>
    <w:rsid w:val="00BD3C95"/>
    <w:rsid w:val="00BD3D5B"/>
    <w:rsid w:val="00BD41ED"/>
    <w:rsid w:val="00BD46CB"/>
    <w:rsid w:val="00BD504C"/>
    <w:rsid w:val="00BD566B"/>
    <w:rsid w:val="00BD5AEB"/>
    <w:rsid w:val="00BD5CD5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1111"/>
    <w:rsid w:val="00BE13F5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48C"/>
    <w:rsid w:val="00BE6A65"/>
    <w:rsid w:val="00BE6A87"/>
    <w:rsid w:val="00BE725F"/>
    <w:rsid w:val="00BE7DCF"/>
    <w:rsid w:val="00BF0789"/>
    <w:rsid w:val="00BF0ADF"/>
    <w:rsid w:val="00BF0C9F"/>
    <w:rsid w:val="00BF0D86"/>
    <w:rsid w:val="00BF0FC6"/>
    <w:rsid w:val="00BF1442"/>
    <w:rsid w:val="00BF1CBF"/>
    <w:rsid w:val="00BF2114"/>
    <w:rsid w:val="00BF364A"/>
    <w:rsid w:val="00BF3692"/>
    <w:rsid w:val="00BF3817"/>
    <w:rsid w:val="00BF3CBF"/>
    <w:rsid w:val="00BF3DA7"/>
    <w:rsid w:val="00BF44D9"/>
    <w:rsid w:val="00BF595A"/>
    <w:rsid w:val="00BF63A1"/>
    <w:rsid w:val="00BF6790"/>
    <w:rsid w:val="00BF685A"/>
    <w:rsid w:val="00C00654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33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E6D"/>
    <w:rsid w:val="00C1501C"/>
    <w:rsid w:val="00C1531B"/>
    <w:rsid w:val="00C15444"/>
    <w:rsid w:val="00C15B0B"/>
    <w:rsid w:val="00C162FB"/>
    <w:rsid w:val="00C169A0"/>
    <w:rsid w:val="00C1726E"/>
    <w:rsid w:val="00C17887"/>
    <w:rsid w:val="00C17BF2"/>
    <w:rsid w:val="00C17D15"/>
    <w:rsid w:val="00C2018F"/>
    <w:rsid w:val="00C201E2"/>
    <w:rsid w:val="00C20433"/>
    <w:rsid w:val="00C2078B"/>
    <w:rsid w:val="00C2107C"/>
    <w:rsid w:val="00C213FD"/>
    <w:rsid w:val="00C21FD6"/>
    <w:rsid w:val="00C21FDE"/>
    <w:rsid w:val="00C23644"/>
    <w:rsid w:val="00C23873"/>
    <w:rsid w:val="00C23E7A"/>
    <w:rsid w:val="00C24094"/>
    <w:rsid w:val="00C243B7"/>
    <w:rsid w:val="00C24562"/>
    <w:rsid w:val="00C24697"/>
    <w:rsid w:val="00C249EF"/>
    <w:rsid w:val="00C24B34"/>
    <w:rsid w:val="00C24DAE"/>
    <w:rsid w:val="00C25194"/>
    <w:rsid w:val="00C25466"/>
    <w:rsid w:val="00C2585A"/>
    <w:rsid w:val="00C25894"/>
    <w:rsid w:val="00C25C78"/>
    <w:rsid w:val="00C25EBE"/>
    <w:rsid w:val="00C2651B"/>
    <w:rsid w:val="00C2674B"/>
    <w:rsid w:val="00C26A74"/>
    <w:rsid w:val="00C26D67"/>
    <w:rsid w:val="00C27F2D"/>
    <w:rsid w:val="00C300EE"/>
    <w:rsid w:val="00C309F1"/>
    <w:rsid w:val="00C30A2F"/>
    <w:rsid w:val="00C30B55"/>
    <w:rsid w:val="00C30BF4"/>
    <w:rsid w:val="00C30C7D"/>
    <w:rsid w:val="00C31661"/>
    <w:rsid w:val="00C31BF1"/>
    <w:rsid w:val="00C31C21"/>
    <w:rsid w:val="00C31D88"/>
    <w:rsid w:val="00C31DA7"/>
    <w:rsid w:val="00C31E3D"/>
    <w:rsid w:val="00C324AB"/>
    <w:rsid w:val="00C3266F"/>
    <w:rsid w:val="00C32690"/>
    <w:rsid w:val="00C32826"/>
    <w:rsid w:val="00C32964"/>
    <w:rsid w:val="00C32C09"/>
    <w:rsid w:val="00C330CE"/>
    <w:rsid w:val="00C339C5"/>
    <w:rsid w:val="00C33C93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09A"/>
    <w:rsid w:val="00C373A4"/>
    <w:rsid w:val="00C3742C"/>
    <w:rsid w:val="00C3743D"/>
    <w:rsid w:val="00C37495"/>
    <w:rsid w:val="00C37736"/>
    <w:rsid w:val="00C37BF3"/>
    <w:rsid w:val="00C37C41"/>
    <w:rsid w:val="00C40837"/>
    <w:rsid w:val="00C40CE7"/>
    <w:rsid w:val="00C40D9D"/>
    <w:rsid w:val="00C40E92"/>
    <w:rsid w:val="00C419A3"/>
    <w:rsid w:val="00C42012"/>
    <w:rsid w:val="00C420CC"/>
    <w:rsid w:val="00C4250C"/>
    <w:rsid w:val="00C42E28"/>
    <w:rsid w:val="00C432E7"/>
    <w:rsid w:val="00C43534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433"/>
    <w:rsid w:val="00C46715"/>
    <w:rsid w:val="00C46DF0"/>
    <w:rsid w:val="00C478CD"/>
    <w:rsid w:val="00C478E9"/>
    <w:rsid w:val="00C47D81"/>
    <w:rsid w:val="00C5034A"/>
    <w:rsid w:val="00C5066B"/>
    <w:rsid w:val="00C50805"/>
    <w:rsid w:val="00C50E4A"/>
    <w:rsid w:val="00C5156A"/>
    <w:rsid w:val="00C51DD7"/>
    <w:rsid w:val="00C52111"/>
    <w:rsid w:val="00C526C9"/>
    <w:rsid w:val="00C5276C"/>
    <w:rsid w:val="00C52E0B"/>
    <w:rsid w:val="00C52F11"/>
    <w:rsid w:val="00C542D4"/>
    <w:rsid w:val="00C5436C"/>
    <w:rsid w:val="00C54750"/>
    <w:rsid w:val="00C552F3"/>
    <w:rsid w:val="00C5586D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10B"/>
    <w:rsid w:val="00C6236C"/>
    <w:rsid w:val="00C625A9"/>
    <w:rsid w:val="00C649AF"/>
    <w:rsid w:val="00C64C2D"/>
    <w:rsid w:val="00C64E77"/>
    <w:rsid w:val="00C64FCD"/>
    <w:rsid w:val="00C6552D"/>
    <w:rsid w:val="00C65700"/>
    <w:rsid w:val="00C665DB"/>
    <w:rsid w:val="00C6663E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033"/>
    <w:rsid w:val="00C73159"/>
    <w:rsid w:val="00C739A8"/>
    <w:rsid w:val="00C73ACB"/>
    <w:rsid w:val="00C74C8D"/>
    <w:rsid w:val="00C7579E"/>
    <w:rsid w:val="00C7636B"/>
    <w:rsid w:val="00C7643D"/>
    <w:rsid w:val="00C76B9F"/>
    <w:rsid w:val="00C76BE3"/>
    <w:rsid w:val="00C774D2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28FD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C58"/>
    <w:rsid w:val="00C84E82"/>
    <w:rsid w:val="00C84E9F"/>
    <w:rsid w:val="00C855B5"/>
    <w:rsid w:val="00C85821"/>
    <w:rsid w:val="00C8583A"/>
    <w:rsid w:val="00C85A14"/>
    <w:rsid w:val="00C85C4D"/>
    <w:rsid w:val="00C860A2"/>
    <w:rsid w:val="00C86456"/>
    <w:rsid w:val="00C86987"/>
    <w:rsid w:val="00C87426"/>
    <w:rsid w:val="00C875C9"/>
    <w:rsid w:val="00C87CE3"/>
    <w:rsid w:val="00C87F40"/>
    <w:rsid w:val="00C905D6"/>
    <w:rsid w:val="00C909FD"/>
    <w:rsid w:val="00C90C78"/>
    <w:rsid w:val="00C90E7C"/>
    <w:rsid w:val="00C90FF6"/>
    <w:rsid w:val="00C91153"/>
    <w:rsid w:val="00C912A0"/>
    <w:rsid w:val="00C916E5"/>
    <w:rsid w:val="00C91911"/>
    <w:rsid w:val="00C91E68"/>
    <w:rsid w:val="00C923EE"/>
    <w:rsid w:val="00C929C0"/>
    <w:rsid w:val="00C92BE8"/>
    <w:rsid w:val="00C92FC0"/>
    <w:rsid w:val="00C933F1"/>
    <w:rsid w:val="00C93E3F"/>
    <w:rsid w:val="00C93E71"/>
    <w:rsid w:val="00C93EA2"/>
    <w:rsid w:val="00C9420A"/>
    <w:rsid w:val="00C95151"/>
    <w:rsid w:val="00C953AD"/>
    <w:rsid w:val="00C95410"/>
    <w:rsid w:val="00C95E54"/>
    <w:rsid w:val="00C965E1"/>
    <w:rsid w:val="00C9672E"/>
    <w:rsid w:val="00C96956"/>
    <w:rsid w:val="00C96A01"/>
    <w:rsid w:val="00C96BB1"/>
    <w:rsid w:val="00C96E70"/>
    <w:rsid w:val="00CA0FD4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834"/>
    <w:rsid w:val="00CA3C20"/>
    <w:rsid w:val="00CA3FC8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0E7C"/>
    <w:rsid w:val="00CB19AC"/>
    <w:rsid w:val="00CB1D96"/>
    <w:rsid w:val="00CB1E02"/>
    <w:rsid w:val="00CB2561"/>
    <w:rsid w:val="00CB2B90"/>
    <w:rsid w:val="00CB305B"/>
    <w:rsid w:val="00CB312D"/>
    <w:rsid w:val="00CB38AD"/>
    <w:rsid w:val="00CB4141"/>
    <w:rsid w:val="00CB4DC7"/>
    <w:rsid w:val="00CB50CE"/>
    <w:rsid w:val="00CB523E"/>
    <w:rsid w:val="00CB52E8"/>
    <w:rsid w:val="00CB6735"/>
    <w:rsid w:val="00CB6A7A"/>
    <w:rsid w:val="00CB6EC5"/>
    <w:rsid w:val="00CB6FBD"/>
    <w:rsid w:val="00CB741C"/>
    <w:rsid w:val="00CB7697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081"/>
    <w:rsid w:val="00CC3259"/>
    <w:rsid w:val="00CC33C0"/>
    <w:rsid w:val="00CC33C1"/>
    <w:rsid w:val="00CC3F03"/>
    <w:rsid w:val="00CC45C4"/>
    <w:rsid w:val="00CC4F4F"/>
    <w:rsid w:val="00CC50B4"/>
    <w:rsid w:val="00CC5B96"/>
    <w:rsid w:val="00CC6841"/>
    <w:rsid w:val="00CC6866"/>
    <w:rsid w:val="00CC72C4"/>
    <w:rsid w:val="00CC76B6"/>
    <w:rsid w:val="00CD07BE"/>
    <w:rsid w:val="00CD0C5E"/>
    <w:rsid w:val="00CD0EB3"/>
    <w:rsid w:val="00CD1AC6"/>
    <w:rsid w:val="00CD1BC2"/>
    <w:rsid w:val="00CD1EF9"/>
    <w:rsid w:val="00CD26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2E5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7B8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240"/>
    <w:rsid w:val="00CE65EB"/>
    <w:rsid w:val="00CE6966"/>
    <w:rsid w:val="00CE734B"/>
    <w:rsid w:val="00CE7361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8A1"/>
    <w:rsid w:val="00CF39F9"/>
    <w:rsid w:val="00CF3C8E"/>
    <w:rsid w:val="00CF3F70"/>
    <w:rsid w:val="00CF489E"/>
    <w:rsid w:val="00CF5271"/>
    <w:rsid w:val="00CF54C4"/>
    <w:rsid w:val="00CF5B0C"/>
    <w:rsid w:val="00CF5CDF"/>
    <w:rsid w:val="00CF625A"/>
    <w:rsid w:val="00CF6A51"/>
    <w:rsid w:val="00CF777F"/>
    <w:rsid w:val="00CF7783"/>
    <w:rsid w:val="00D00109"/>
    <w:rsid w:val="00D0050A"/>
    <w:rsid w:val="00D00579"/>
    <w:rsid w:val="00D0071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3B55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975"/>
    <w:rsid w:val="00D13A87"/>
    <w:rsid w:val="00D14A94"/>
    <w:rsid w:val="00D14CD4"/>
    <w:rsid w:val="00D14CFC"/>
    <w:rsid w:val="00D15090"/>
    <w:rsid w:val="00D1582D"/>
    <w:rsid w:val="00D167DB"/>
    <w:rsid w:val="00D17C33"/>
    <w:rsid w:val="00D17D72"/>
    <w:rsid w:val="00D17F65"/>
    <w:rsid w:val="00D2117A"/>
    <w:rsid w:val="00D211A7"/>
    <w:rsid w:val="00D21377"/>
    <w:rsid w:val="00D217B2"/>
    <w:rsid w:val="00D21B3D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56F"/>
    <w:rsid w:val="00D25D4D"/>
    <w:rsid w:val="00D25FAE"/>
    <w:rsid w:val="00D260CB"/>
    <w:rsid w:val="00D26667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0E2"/>
    <w:rsid w:val="00D314D2"/>
    <w:rsid w:val="00D31820"/>
    <w:rsid w:val="00D31CA5"/>
    <w:rsid w:val="00D322E5"/>
    <w:rsid w:val="00D3233D"/>
    <w:rsid w:val="00D3249F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2D0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3980"/>
    <w:rsid w:val="00D443E1"/>
    <w:rsid w:val="00D4443D"/>
    <w:rsid w:val="00D44971"/>
    <w:rsid w:val="00D454F8"/>
    <w:rsid w:val="00D462E7"/>
    <w:rsid w:val="00D46F82"/>
    <w:rsid w:val="00D47495"/>
    <w:rsid w:val="00D479BA"/>
    <w:rsid w:val="00D47B62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0CC"/>
    <w:rsid w:val="00D52572"/>
    <w:rsid w:val="00D52ADE"/>
    <w:rsid w:val="00D530E7"/>
    <w:rsid w:val="00D53B2C"/>
    <w:rsid w:val="00D54591"/>
    <w:rsid w:val="00D55057"/>
    <w:rsid w:val="00D55769"/>
    <w:rsid w:val="00D56DC5"/>
    <w:rsid w:val="00D577F9"/>
    <w:rsid w:val="00D603D9"/>
    <w:rsid w:val="00D60EA9"/>
    <w:rsid w:val="00D61242"/>
    <w:rsid w:val="00D612E9"/>
    <w:rsid w:val="00D61488"/>
    <w:rsid w:val="00D61DD9"/>
    <w:rsid w:val="00D62070"/>
    <w:rsid w:val="00D6229F"/>
    <w:rsid w:val="00D62F83"/>
    <w:rsid w:val="00D63037"/>
    <w:rsid w:val="00D643F3"/>
    <w:rsid w:val="00D64936"/>
    <w:rsid w:val="00D64FFF"/>
    <w:rsid w:val="00D6506A"/>
    <w:rsid w:val="00D65607"/>
    <w:rsid w:val="00D65877"/>
    <w:rsid w:val="00D65A03"/>
    <w:rsid w:val="00D65E63"/>
    <w:rsid w:val="00D664B9"/>
    <w:rsid w:val="00D66561"/>
    <w:rsid w:val="00D66FA2"/>
    <w:rsid w:val="00D6713C"/>
    <w:rsid w:val="00D67321"/>
    <w:rsid w:val="00D6745F"/>
    <w:rsid w:val="00D676A2"/>
    <w:rsid w:val="00D708C1"/>
    <w:rsid w:val="00D70C1E"/>
    <w:rsid w:val="00D70FC5"/>
    <w:rsid w:val="00D7153E"/>
    <w:rsid w:val="00D71544"/>
    <w:rsid w:val="00D71891"/>
    <w:rsid w:val="00D71E3A"/>
    <w:rsid w:val="00D71F48"/>
    <w:rsid w:val="00D72502"/>
    <w:rsid w:val="00D72918"/>
    <w:rsid w:val="00D72946"/>
    <w:rsid w:val="00D73497"/>
    <w:rsid w:val="00D735F5"/>
    <w:rsid w:val="00D74007"/>
    <w:rsid w:val="00D7419D"/>
    <w:rsid w:val="00D7477F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D05"/>
    <w:rsid w:val="00D77D98"/>
    <w:rsid w:val="00D77EDB"/>
    <w:rsid w:val="00D80427"/>
    <w:rsid w:val="00D80A24"/>
    <w:rsid w:val="00D80ACC"/>
    <w:rsid w:val="00D80F7F"/>
    <w:rsid w:val="00D81797"/>
    <w:rsid w:val="00D81A00"/>
    <w:rsid w:val="00D81A0D"/>
    <w:rsid w:val="00D81A74"/>
    <w:rsid w:val="00D81F38"/>
    <w:rsid w:val="00D829F9"/>
    <w:rsid w:val="00D82C6F"/>
    <w:rsid w:val="00D8339E"/>
    <w:rsid w:val="00D83758"/>
    <w:rsid w:val="00D84464"/>
    <w:rsid w:val="00D844A6"/>
    <w:rsid w:val="00D84BDD"/>
    <w:rsid w:val="00D84EE3"/>
    <w:rsid w:val="00D8595A"/>
    <w:rsid w:val="00D86A4B"/>
    <w:rsid w:val="00D86C33"/>
    <w:rsid w:val="00D871CC"/>
    <w:rsid w:val="00D87738"/>
    <w:rsid w:val="00D90CE5"/>
    <w:rsid w:val="00D92991"/>
    <w:rsid w:val="00D92EE4"/>
    <w:rsid w:val="00D938B7"/>
    <w:rsid w:val="00D938C1"/>
    <w:rsid w:val="00D94849"/>
    <w:rsid w:val="00D94D4E"/>
    <w:rsid w:val="00D94EF7"/>
    <w:rsid w:val="00D94FFA"/>
    <w:rsid w:val="00D95803"/>
    <w:rsid w:val="00D961B7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91F"/>
    <w:rsid w:val="00DA0DFF"/>
    <w:rsid w:val="00DA14FD"/>
    <w:rsid w:val="00DA1CE6"/>
    <w:rsid w:val="00DA2401"/>
    <w:rsid w:val="00DA27F6"/>
    <w:rsid w:val="00DA287D"/>
    <w:rsid w:val="00DA3123"/>
    <w:rsid w:val="00DA332F"/>
    <w:rsid w:val="00DA3D51"/>
    <w:rsid w:val="00DA4666"/>
    <w:rsid w:val="00DA4847"/>
    <w:rsid w:val="00DA5463"/>
    <w:rsid w:val="00DA5790"/>
    <w:rsid w:val="00DA5FA1"/>
    <w:rsid w:val="00DA616D"/>
    <w:rsid w:val="00DA67D0"/>
    <w:rsid w:val="00DA6BA9"/>
    <w:rsid w:val="00DA6F13"/>
    <w:rsid w:val="00DA71A9"/>
    <w:rsid w:val="00DA7546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657E"/>
    <w:rsid w:val="00DB67D2"/>
    <w:rsid w:val="00DB6CF0"/>
    <w:rsid w:val="00DB7FFA"/>
    <w:rsid w:val="00DC0A22"/>
    <w:rsid w:val="00DC0A92"/>
    <w:rsid w:val="00DC0C8C"/>
    <w:rsid w:val="00DC11C0"/>
    <w:rsid w:val="00DC1242"/>
    <w:rsid w:val="00DC186E"/>
    <w:rsid w:val="00DC1E4D"/>
    <w:rsid w:val="00DC1F24"/>
    <w:rsid w:val="00DC2091"/>
    <w:rsid w:val="00DC3755"/>
    <w:rsid w:val="00DC3AA3"/>
    <w:rsid w:val="00DC3EC5"/>
    <w:rsid w:val="00DC431B"/>
    <w:rsid w:val="00DC464F"/>
    <w:rsid w:val="00DC4821"/>
    <w:rsid w:val="00DC49FC"/>
    <w:rsid w:val="00DC4E26"/>
    <w:rsid w:val="00DC68DB"/>
    <w:rsid w:val="00DC6F2F"/>
    <w:rsid w:val="00DC7576"/>
    <w:rsid w:val="00DC7B90"/>
    <w:rsid w:val="00DC7E6A"/>
    <w:rsid w:val="00DD01E7"/>
    <w:rsid w:val="00DD0320"/>
    <w:rsid w:val="00DD0357"/>
    <w:rsid w:val="00DD0407"/>
    <w:rsid w:val="00DD08B4"/>
    <w:rsid w:val="00DD0AA1"/>
    <w:rsid w:val="00DD0AC6"/>
    <w:rsid w:val="00DD0C5E"/>
    <w:rsid w:val="00DD13C0"/>
    <w:rsid w:val="00DD1A6B"/>
    <w:rsid w:val="00DD2A00"/>
    <w:rsid w:val="00DD2DD5"/>
    <w:rsid w:val="00DD3AC5"/>
    <w:rsid w:val="00DD3D62"/>
    <w:rsid w:val="00DD3E1E"/>
    <w:rsid w:val="00DD415E"/>
    <w:rsid w:val="00DD41BF"/>
    <w:rsid w:val="00DD4643"/>
    <w:rsid w:val="00DD51E8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6B0"/>
    <w:rsid w:val="00DE197F"/>
    <w:rsid w:val="00DE2013"/>
    <w:rsid w:val="00DE226A"/>
    <w:rsid w:val="00DE28BE"/>
    <w:rsid w:val="00DE2ADE"/>
    <w:rsid w:val="00DE2D5D"/>
    <w:rsid w:val="00DE3ADE"/>
    <w:rsid w:val="00DE423B"/>
    <w:rsid w:val="00DE4472"/>
    <w:rsid w:val="00DE48A7"/>
    <w:rsid w:val="00DE5053"/>
    <w:rsid w:val="00DE5CEA"/>
    <w:rsid w:val="00DE5D84"/>
    <w:rsid w:val="00DE66F4"/>
    <w:rsid w:val="00DE6AEB"/>
    <w:rsid w:val="00DE6CF9"/>
    <w:rsid w:val="00DE6F0E"/>
    <w:rsid w:val="00DE6F9A"/>
    <w:rsid w:val="00DE75D6"/>
    <w:rsid w:val="00DE7880"/>
    <w:rsid w:val="00DE7952"/>
    <w:rsid w:val="00DF00BA"/>
    <w:rsid w:val="00DF00D8"/>
    <w:rsid w:val="00DF0B13"/>
    <w:rsid w:val="00DF0C3D"/>
    <w:rsid w:val="00DF1042"/>
    <w:rsid w:val="00DF1311"/>
    <w:rsid w:val="00DF189F"/>
    <w:rsid w:val="00DF1E47"/>
    <w:rsid w:val="00DF254F"/>
    <w:rsid w:val="00DF28E4"/>
    <w:rsid w:val="00DF3B74"/>
    <w:rsid w:val="00DF4213"/>
    <w:rsid w:val="00DF4AF7"/>
    <w:rsid w:val="00DF5209"/>
    <w:rsid w:val="00DF58CC"/>
    <w:rsid w:val="00DF58DD"/>
    <w:rsid w:val="00DF5D71"/>
    <w:rsid w:val="00DF5F23"/>
    <w:rsid w:val="00DF5F6B"/>
    <w:rsid w:val="00DF6063"/>
    <w:rsid w:val="00DF63E2"/>
    <w:rsid w:val="00DF7780"/>
    <w:rsid w:val="00E002B8"/>
    <w:rsid w:val="00E00645"/>
    <w:rsid w:val="00E00A11"/>
    <w:rsid w:val="00E013D4"/>
    <w:rsid w:val="00E01A67"/>
    <w:rsid w:val="00E01BFA"/>
    <w:rsid w:val="00E01C11"/>
    <w:rsid w:val="00E029D1"/>
    <w:rsid w:val="00E02EA1"/>
    <w:rsid w:val="00E03200"/>
    <w:rsid w:val="00E0331C"/>
    <w:rsid w:val="00E033BB"/>
    <w:rsid w:val="00E033C5"/>
    <w:rsid w:val="00E03571"/>
    <w:rsid w:val="00E03D66"/>
    <w:rsid w:val="00E04240"/>
    <w:rsid w:val="00E045EF"/>
    <w:rsid w:val="00E04751"/>
    <w:rsid w:val="00E048DA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6DEE"/>
    <w:rsid w:val="00E073A9"/>
    <w:rsid w:val="00E07B03"/>
    <w:rsid w:val="00E07C14"/>
    <w:rsid w:val="00E07EE6"/>
    <w:rsid w:val="00E1004C"/>
    <w:rsid w:val="00E1087D"/>
    <w:rsid w:val="00E11005"/>
    <w:rsid w:val="00E1129D"/>
    <w:rsid w:val="00E112E8"/>
    <w:rsid w:val="00E1148A"/>
    <w:rsid w:val="00E11974"/>
    <w:rsid w:val="00E12908"/>
    <w:rsid w:val="00E12F45"/>
    <w:rsid w:val="00E130B1"/>
    <w:rsid w:val="00E13249"/>
    <w:rsid w:val="00E136E3"/>
    <w:rsid w:val="00E14095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17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9C2"/>
    <w:rsid w:val="00E35A09"/>
    <w:rsid w:val="00E35E3E"/>
    <w:rsid w:val="00E366FE"/>
    <w:rsid w:val="00E36BA4"/>
    <w:rsid w:val="00E36FF7"/>
    <w:rsid w:val="00E37224"/>
    <w:rsid w:val="00E374EF"/>
    <w:rsid w:val="00E37903"/>
    <w:rsid w:val="00E37A4A"/>
    <w:rsid w:val="00E37E2D"/>
    <w:rsid w:val="00E40316"/>
    <w:rsid w:val="00E4045E"/>
    <w:rsid w:val="00E4065E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62D6"/>
    <w:rsid w:val="00E468A9"/>
    <w:rsid w:val="00E470E3"/>
    <w:rsid w:val="00E47250"/>
    <w:rsid w:val="00E47480"/>
    <w:rsid w:val="00E47676"/>
    <w:rsid w:val="00E476A1"/>
    <w:rsid w:val="00E47C4E"/>
    <w:rsid w:val="00E47EB6"/>
    <w:rsid w:val="00E507B2"/>
    <w:rsid w:val="00E50980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641"/>
    <w:rsid w:val="00E56722"/>
    <w:rsid w:val="00E567AF"/>
    <w:rsid w:val="00E57CDE"/>
    <w:rsid w:val="00E57ED4"/>
    <w:rsid w:val="00E57FA9"/>
    <w:rsid w:val="00E61599"/>
    <w:rsid w:val="00E623D5"/>
    <w:rsid w:val="00E62EA2"/>
    <w:rsid w:val="00E63C68"/>
    <w:rsid w:val="00E63CAF"/>
    <w:rsid w:val="00E643C5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139"/>
    <w:rsid w:val="00E76C8A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154F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756"/>
    <w:rsid w:val="00E93A28"/>
    <w:rsid w:val="00E9405A"/>
    <w:rsid w:val="00E94335"/>
    <w:rsid w:val="00E94592"/>
    <w:rsid w:val="00E94766"/>
    <w:rsid w:val="00E95711"/>
    <w:rsid w:val="00E95EDA"/>
    <w:rsid w:val="00E96556"/>
    <w:rsid w:val="00E96D33"/>
    <w:rsid w:val="00EA0256"/>
    <w:rsid w:val="00EA09D4"/>
    <w:rsid w:val="00EA1559"/>
    <w:rsid w:val="00EA1858"/>
    <w:rsid w:val="00EA1C8C"/>
    <w:rsid w:val="00EA2554"/>
    <w:rsid w:val="00EA292C"/>
    <w:rsid w:val="00EA3427"/>
    <w:rsid w:val="00EA389C"/>
    <w:rsid w:val="00EA3ACB"/>
    <w:rsid w:val="00EA3CE4"/>
    <w:rsid w:val="00EA3DE4"/>
    <w:rsid w:val="00EA43FB"/>
    <w:rsid w:val="00EA475E"/>
    <w:rsid w:val="00EA54CE"/>
    <w:rsid w:val="00EA5D3A"/>
    <w:rsid w:val="00EA6D2B"/>
    <w:rsid w:val="00EA70F8"/>
    <w:rsid w:val="00EA7EFF"/>
    <w:rsid w:val="00EB00A0"/>
    <w:rsid w:val="00EB0238"/>
    <w:rsid w:val="00EB0799"/>
    <w:rsid w:val="00EB09E9"/>
    <w:rsid w:val="00EB109A"/>
    <w:rsid w:val="00EB153C"/>
    <w:rsid w:val="00EB1965"/>
    <w:rsid w:val="00EB1BF5"/>
    <w:rsid w:val="00EB22C1"/>
    <w:rsid w:val="00EB29D3"/>
    <w:rsid w:val="00EB2DA6"/>
    <w:rsid w:val="00EB312C"/>
    <w:rsid w:val="00EB38A1"/>
    <w:rsid w:val="00EB3AC3"/>
    <w:rsid w:val="00EB3C99"/>
    <w:rsid w:val="00EB3F35"/>
    <w:rsid w:val="00EB404C"/>
    <w:rsid w:val="00EB4869"/>
    <w:rsid w:val="00EB4C3A"/>
    <w:rsid w:val="00EB4EB5"/>
    <w:rsid w:val="00EB572E"/>
    <w:rsid w:val="00EB707C"/>
    <w:rsid w:val="00EB77BF"/>
    <w:rsid w:val="00EC0ABD"/>
    <w:rsid w:val="00EC25CC"/>
    <w:rsid w:val="00EC2637"/>
    <w:rsid w:val="00EC3006"/>
    <w:rsid w:val="00EC36EA"/>
    <w:rsid w:val="00EC3AC5"/>
    <w:rsid w:val="00EC47E9"/>
    <w:rsid w:val="00EC4950"/>
    <w:rsid w:val="00EC4D08"/>
    <w:rsid w:val="00EC52DD"/>
    <w:rsid w:val="00EC5357"/>
    <w:rsid w:val="00EC5B08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35F5"/>
    <w:rsid w:val="00ED4197"/>
    <w:rsid w:val="00ED4496"/>
    <w:rsid w:val="00ED4711"/>
    <w:rsid w:val="00ED4B81"/>
    <w:rsid w:val="00ED55B5"/>
    <w:rsid w:val="00ED599E"/>
    <w:rsid w:val="00ED6169"/>
    <w:rsid w:val="00ED66E1"/>
    <w:rsid w:val="00ED6D58"/>
    <w:rsid w:val="00ED7527"/>
    <w:rsid w:val="00ED7D1A"/>
    <w:rsid w:val="00ED7D1D"/>
    <w:rsid w:val="00ED7DC9"/>
    <w:rsid w:val="00ED7E27"/>
    <w:rsid w:val="00EE137A"/>
    <w:rsid w:val="00EE15D3"/>
    <w:rsid w:val="00EE25B4"/>
    <w:rsid w:val="00EE287C"/>
    <w:rsid w:val="00EE2949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6623"/>
    <w:rsid w:val="00EE70DD"/>
    <w:rsid w:val="00EE7153"/>
    <w:rsid w:val="00EE72D3"/>
    <w:rsid w:val="00EE7388"/>
    <w:rsid w:val="00EE7B33"/>
    <w:rsid w:val="00EF0DC2"/>
    <w:rsid w:val="00EF0EF8"/>
    <w:rsid w:val="00EF142F"/>
    <w:rsid w:val="00EF21C4"/>
    <w:rsid w:val="00EF2296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566"/>
    <w:rsid w:val="00EF4B08"/>
    <w:rsid w:val="00EF50A4"/>
    <w:rsid w:val="00EF5B60"/>
    <w:rsid w:val="00EF5C29"/>
    <w:rsid w:val="00EF5F16"/>
    <w:rsid w:val="00EF62DC"/>
    <w:rsid w:val="00EF67FB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B26"/>
    <w:rsid w:val="00F02DC8"/>
    <w:rsid w:val="00F0328A"/>
    <w:rsid w:val="00F032B4"/>
    <w:rsid w:val="00F0384E"/>
    <w:rsid w:val="00F03F50"/>
    <w:rsid w:val="00F0474D"/>
    <w:rsid w:val="00F04D31"/>
    <w:rsid w:val="00F04E6F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5A6"/>
    <w:rsid w:val="00F10C0D"/>
    <w:rsid w:val="00F10D9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1E6C"/>
    <w:rsid w:val="00F221BD"/>
    <w:rsid w:val="00F22287"/>
    <w:rsid w:val="00F22652"/>
    <w:rsid w:val="00F226F8"/>
    <w:rsid w:val="00F229BF"/>
    <w:rsid w:val="00F22BF8"/>
    <w:rsid w:val="00F23312"/>
    <w:rsid w:val="00F23DFE"/>
    <w:rsid w:val="00F23FA2"/>
    <w:rsid w:val="00F247D6"/>
    <w:rsid w:val="00F24D65"/>
    <w:rsid w:val="00F25260"/>
    <w:rsid w:val="00F25DFC"/>
    <w:rsid w:val="00F25EB1"/>
    <w:rsid w:val="00F25F7A"/>
    <w:rsid w:val="00F26296"/>
    <w:rsid w:val="00F26546"/>
    <w:rsid w:val="00F271A7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0EC0"/>
    <w:rsid w:val="00F31485"/>
    <w:rsid w:val="00F31ECE"/>
    <w:rsid w:val="00F32014"/>
    <w:rsid w:val="00F32021"/>
    <w:rsid w:val="00F32165"/>
    <w:rsid w:val="00F32179"/>
    <w:rsid w:val="00F33F69"/>
    <w:rsid w:val="00F340D2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49B"/>
    <w:rsid w:val="00F36C7D"/>
    <w:rsid w:val="00F36DE5"/>
    <w:rsid w:val="00F36E4F"/>
    <w:rsid w:val="00F3797A"/>
    <w:rsid w:val="00F37A2A"/>
    <w:rsid w:val="00F40D71"/>
    <w:rsid w:val="00F41132"/>
    <w:rsid w:val="00F41186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4BEA"/>
    <w:rsid w:val="00F44EA1"/>
    <w:rsid w:val="00F45330"/>
    <w:rsid w:val="00F454AD"/>
    <w:rsid w:val="00F462CA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566"/>
    <w:rsid w:val="00F5168D"/>
    <w:rsid w:val="00F51FA0"/>
    <w:rsid w:val="00F528E7"/>
    <w:rsid w:val="00F52BC8"/>
    <w:rsid w:val="00F537F9"/>
    <w:rsid w:val="00F53900"/>
    <w:rsid w:val="00F54178"/>
    <w:rsid w:val="00F5453D"/>
    <w:rsid w:val="00F54630"/>
    <w:rsid w:val="00F55421"/>
    <w:rsid w:val="00F55EED"/>
    <w:rsid w:val="00F56477"/>
    <w:rsid w:val="00F56BAF"/>
    <w:rsid w:val="00F572AD"/>
    <w:rsid w:val="00F57D7B"/>
    <w:rsid w:val="00F60710"/>
    <w:rsid w:val="00F60CF6"/>
    <w:rsid w:val="00F60D6B"/>
    <w:rsid w:val="00F61875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128"/>
    <w:rsid w:val="00F66619"/>
    <w:rsid w:val="00F66ECD"/>
    <w:rsid w:val="00F677EA"/>
    <w:rsid w:val="00F67878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6A00"/>
    <w:rsid w:val="00F76B80"/>
    <w:rsid w:val="00F76E86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13B"/>
    <w:rsid w:val="00F83724"/>
    <w:rsid w:val="00F83A64"/>
    <w:rsid w:val="00F83E23"/>
    <w:rsid w:val="00F84412"/>
    <w:rsid w:val="00F8452E"/>
    <w:rsid w:val="00F8485D"/>
    <w:rsid w:val="00F84D25"/>
    <w:rsid w:val="00F857C3"/>
    <w:rsid w:val="00F8598F"/>
    <w:rsid w:val="00F85D2F"/>
    <w:rsid w:val="00F86B22"/>
    <w:rsid w:val="00F86D22"/>
    <w:rsid w:val="00F87090"/>
    <w:rsid w:val="00F870BE"/>
    <w:rsid w:val="00F8799D"/>
    <w:rsid w:val="00F87B17"/>
    <w:rsid w:val="00F87BB3"/>
    <w:rsid w:val="00F87F4B"/>
    <w:rsid w:val="00F9041D"/>
    <w:rsid w:val="00F904F4"/>
    <w:rsid w:val="00F90B99"/>
    <w:rsid w:val="00F90E6F"/>
    <w:rsid w:val="00F91131"/>
    <w:rsid w:val="00F9221A"/>
    <w:rsid w:val="00F923E2"/>
    <w:rsid w:val="00F92C51"/>
    <w:rsid w:val="00F92D95"/>
    <w:rsid w:val="00F932FF"/>
    <w:rsid w:val="00F9338A"/>
    <w:rsid w:val="00F937DC"/>
    <w:rsid w:val="00F93A95"/>
    <w:rsid w:val="00F9410D"/>
    <w:rsid w:val="00F943AF"/>
    <w:rsid w:val="00F94AA0"/>
    <w:rsid w:val="00F94F58"/>
    <w:rsid w:val="00F951B8"/>
    <w:rsid w:val="00F95D88"/>
    <w:rsid w:val="00F96745"/>
    <w:rsid w:val="00F973FE"/>
    <w:rsid w:val="00F978CD"/>
    <w:rsid w:val="00F97DC0"/>
    <w:rsid w:val="00FA010A"/>
    <w:rsid w:val="00FA038C"/>
    <w:rsid w:val="00FA1384"/>
    <w:rsid w:val="00FA14A9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51D"/>
    <w:rsid w:val="00FB3A61"/>
    <w:rsid w:val="00FB3B72"/>
    <w:rsid w:val="00FB3E71"/>
    <w:rsid w:val="00FB4385"/>
    <w:rsid w:val="00FB471F"/>
    <w:rsid w:val="00FB4ACB"/>
    <w:rsid w:val="00FB62EE"/>
    <w:rsid w:val="00FB6AB4"/>
    <w:rsid w:val="00FB77BE"/>
    <w:rsid w:val="00FB7BD9"/>
    <w:rsid w:val="00FB7BE4"/>
    <w:rsid w:val="00FB7E29"/>
    <w:rsid w:val="00FC000D"/>
    <w:rsid w:val="00FC0366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3EF"/>
    <w:rsid w:val="00FC4E45"/>
    <w:rsid w:val="00FC5263"/>
    <w:rsid w:val="00FC55AB"/>
    <w:rsid w:val="00FC584B"/>
    <w:rsid w:val="00FC6B03"/>
    <w:rsid w:val="00FC6EDA"/>
    <w:rsid w:val="00FC7232"/>
    <w:rsid w:val="00FC78DD"/>
    <w:rsid w:val="00FD0631"/>
    <w:rsid w:val="00FD0C0D"/>
    <w:rsid w:val="00FD0EA9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472A"/>
    <w:rsid w:val="00FD472F"/>
    <w:rsid w:val="00FD541D"/>
    <w:rsid w:val="00FD5532"/>
    <w:rsid w:val="00FD573F"/>
    <w:rsid w:val="00FD583A"/>
    <w:rsid w:val="00FD5BF5"/>
    <w:rsid w:val="00FD5C4F"/>
    <w:rsid w:val="00FD637A"/>
    <w:rsid w:val="00FD63B2"/>
    <w:rsid w:val="00FD65FA"/>
    <w:rsid w:val="00FD6FA7"/>
    <w:rsid w:val="00FD76D6"/>
    <w:rsid w:val="00FD7D00"/>
    <w:rsid w:val="00FE0052"/>
    <w:rsid w:val="00FE00BB"/>
    <w:rsid w:val="00FE03CC"/>
    <w:rsid w:val="00FE0592"/>
    <w:rsid w:val="00FE0D5F"/>
    <w:rsid w:val="00FE117D"/>
    <w:rsid w:val="00FE1216"/>
    <w:rsid w:val="00FE15F1"/>
    <w:rsid w:val="00FE2000"/>
    <w:rsid w:val="00FE3D6C"/>
    <w:rsid w:val="00FE3FFD"/>
    <w:rsid w:val="00FE4765"/>
    <w:rsid w:val="00FE48E1"/>
    <w:rsid w:val="00FE494F"/>
    <w:rsid w:val="00FE52E5"/>
    <w:rsid w:val="00FE5EED"/>
    <w:rsid w:val="00FE6168"/>
    <w:rsid w:val="00FE6877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50"/>
    <w:rsid w:val="00FF5DF2"/>
    <w:rsid w:val="00FF6407"/>
    <w:rsid w:val="00FF649B"/>
    <w:rsid w:val="00FF651E"/>
    <w:rsid w:val="00FF6BE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2"/>
    </o:shapelayout>
  </w:shapeDefaults>
  <w:decimalSymbol w:val="."/>
  <w:listSeparator w:val=","/>
  <w14:docId w14:val="1B0E4B98"/>
  <w15:chartTrackingRefBased/>
  <w15:docId w15:val="{8BD733B1-B1B6-4702-B73F-0ABC3B5E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F03F50"/>
  </w:style>
  <w:style w:type="character" w:customStyle="1" w:styleId="ListParagraphChar">
    <w:name w:val="List Paragraph Char"/>
    <w:link w:val="ListParagraph"/>
    <w:uiPriority w:val="34"/>
    <w:locked/>
    <w:rsid w:val="00914619"/>
    <w:rPr>
      <w:rFonts w:ascii="Arial" w:hAnsi="Arial"/>
      <w:sz w:val="18"/>
      <w:szCs w:val="22"/>
    </w:rPr>
  </w:style>
  <w:style w:type="paragraph" w:styleId="Title">
    <w:name w:val="Title"/>
    <w:basedOn w:val="Normal"/>
    <w:link w:val="TitleChar"/>
    <w:qFormat/>
    <w:rsid w:val="00CB0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CB0E7C"/>
    <w:rPr>
      <w:rFonts w:ascii="Cordia New" w:hAnsi="Cordia New" w:cs="Cordia New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31B4C3-D660-4DEA-8CE1-1422C5711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05A82-831F-420D-8AB4-17A8B76CA2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1919BE-9EA7-42A8-B7D4-02153646E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10</Pages>
  <Words>1501</Words>
  <Characters>7112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Somjai, Nigonyanont</cp:lastModifiedBy>
  <cp:revision>2</cp:revision>
  <cp:lastPrinted>2025-05-07T06:59:00Z</cp:lastPrinted>
  <dcterms:created xsi:type="dcterms:W3CDTF">2025-05-08T23:20:00Z</dcterms:created>
  <dcterms:modified xsi:type="dcterms:W3CDTF">2025-05-08T23:20:00Z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