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6D4ACD37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F4929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F49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F492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24D58196" w:rsidR="00052D67" w:rsidRPr="00EF4929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4929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EF4929">
        <w:rPr>
          <w:rFonts w:ascii="Angsana New" w:hAnsi="Angsana New"/>
          <w:spacing w:val="-2"/>
          <w:sz w:val="30"/>
          <w:szCs w:val="30"/>
          <w:cs/>
        </w:rPr>
        <w:t>ณ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EF49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F4929"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2860A2" w:rsidRPr="00EF492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34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1F4B89C4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EF4929">
        <w:rPr>
          <w:rFonts w:asciiTheme="majorBidi" w:hAnsiTheme="majorBidi" w:cstheme="majorBidi" w:hint="cs"/>
          <w:cs/>
          <w:lang w:val="en-US"/>
        </w:rPr>
        <w:t>ศศิธร พงศ์อดิศักดิ์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65730EB6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EF4929">
        <w:rPr>
          <w:rFonts w:asciiTheme="majorBidi" w:hAnsiTheme="majorBidi" w:cstheme="majorBidi"/>
          <w:lang w:val="en-US"/>
        </w:rPr>
        <w:t>8802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4FD51239" w:rsidR="00710575" w:rsidRPr="00E408C7" w:rsidRDefault="00CC1C14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F4929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F4929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EF4929">
        <w:rPr>
          <w:rFonts w:asciiTheme="majorBidi" w:hAnsiTheme="majorBidi" w:cstheme="majorBidi"/>
          <w:sz w:val="30"/>
          <w:szCs w:val="30"/>
        </w:rPr>
        <w:t>8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7C66F" w14:textId="77777777" w:rsidR="00C234EC" w:rsidRDefault="00C234EC" w:rsidP="00900EE2">
      <w:r>
        <w:separator/>
      </w:r>
    </w:p>
  </w:endnote>
  <w:endnote w:type="continuationSeparator" w:id="0">
    <w:p w14:paraId="0701861A" w14:textId="77777777" w:rsidR="00C234EC" w:rsidRDefault="00C234EC" w:rsidP="00900EE2">
      <w:r>
        <w:continuationSeparator/>
      </w:r>
    </w:p>
  </w:endnote>
  <w:endnote w:type="continuationNotice" w:id="1">
    <w:p w14:paraId="02FE455B" w14:textId="77777777" w:rsidR="00C234EC" w:rsidRDefault="00C234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2A5A0D39" w:rsidR="005E4962" w:rsidRPr="00BB507A" w:rsidRDefault="005E4962" w:rsidP="00BB50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55C8081C" w:rsidR="005E4962" w:rsidRPr="00984B6E" w:rsidRDefault="005E4962" w:rsidP="00BB50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4DBB0" w14:textId="77777777" w:rsidR="00C234EC" w:rsidRDefault="00C234EC" w:rsidP="00900EE2">
      <w:r>
        <w:separator/>
      </w:r>
    </w:p>
  </w:footnote>
  <w:footnote w:type="continuationSeparator" w:id="0">
    <w:p w14:paraId="180F5845" w14:textId="77777777" w:rsidR="00C234EC" w:rsidRDefault="00C234EC" w:rsidP="00900EE2">
      <w:r>
        <w:continuationSeparator/>
      </w:r>
    </w:p>
  </w:footnote>
  <w:footnote w:type="continuationNotice" w:id="1">
    <w:p w14:paraId="401CC7DB" w14:textId="77777777" w:rsidR="00C234EC" w:rsidRDefault="00C234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9CEC1" w14:textId="77777777" w:rsidR="00BB507A" w:rsidRDefault="00BB50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0855" w14:textId="77777777" w:rsidR="00BB507A" w:rsidRDefault="00BB5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2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513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029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0B0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B04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07A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42D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929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399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5</cp:revision>
  <cp:lastPrinted>2022-11-02T04:29:00Z</cp:lastPrinted>
  <dcterms:created xsi:type="dcterms:W3CDTF">2025-05-01T08:51:00Z</dcterms:created>
  <dcterms:modified xsi:type="dcterms:W3CDTF">2025-05-15T03:04:00Z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