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3B166E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3B166E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3B166E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3B166E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3B166E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3B166E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3B166E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3B166E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DF4" w:rsidRPr="003B166E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434F3D03" w:rsidR="00291DF4" w:rsidRPr="003B166E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3B166E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3B166E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91DF4" w:rsidRPr="003B166E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58F2B04A" w:rsidR="00291DF4" w:rsidRPr="003B166E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3B166E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3B166E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2546" w:rsidRPr="003B166E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282B982E" w:rsidR="007A2546" w:rsidRPr="003B166E" w:rsidRDefault="0068014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7A2546" w:rsidRPr="003B166E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1FFDF42D" w:rsidR="007A2546" w:rsidRPr="003B166E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1715" w:rsidRPr="003B166E" w14:paraId="4D31D87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201A5" w14:textId="384124F2" w:rsidR="00D11715" w:rsidRPr="003B166E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25E9BE" w14:textId="77777777" w:rsidR="00D11715" w:rsidRPr="003B166E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5D84DD7C" w14:textId="64B4121B" w:rsidR="00D11715" w:rsidRPr="003B166E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220A8" w:rsidRPr="003B166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การค้าและอื่นๆ</w:t>
            </w:r>
          </w:p>
        </w:tc>
      </w:tr>
      <w:tr w:rsidR="00D11715" w:rsidRPr="003B166E" w14:paraId="7F78DA3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B163A" w14:textId="18463E9C" w:rsidR="00D11715" w:rsidRPr="003B166E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806B2A" w14:textId="77777777" w:rsidR="00D11715" w:rsidRPr="003B166E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99BF7A9" w14:textId="6C8D29C0" w:rsidR="00D11715" w:rsidRPr="003B166E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</w:t>
            </w: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2E4D96" w:rsidRPr="003B166E" w14:paraId="7F41E77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88E7CA" w14:textId="479B8039" w:rsidR="002E4D96" w:rsidRPr="003B166E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310847" w14:textId="77777777" w:rsidR="002E4D96" w:rsidRPr="003B166E" w:rsidRDefault="002E4D9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81741BF" w14:textId="1B41046C" w:rsidR="002E4D96" w:rsidRPr="003B166E" w:rsidRDefault="00E61651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70A73" w:rsidRPr="003B166E" w14:paraId="3EB29CB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6987F0" w14:textId="66C429DE" w:rsidR="00E70A73" w:rsidRPr="003B166E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90E1DF" w14:textId="77777777" w:rsidR="00E70A73" w:rsidRPr="003B166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7C360033" w14:textId="6E1C0759" w:rsidR="00E70A73" w:rsidRPr="003B166E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Pr="003B166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B67E15" w:rsidRPr="003B166E" w14:paraId="678903BA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85B511" w14:textId="0E60E1CC" w:rsidR="00B67E15" w:rsidRPr="003B166E" w:rsidRDefault="00B67E1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7FFEC8" w14:textId="77777777" w:rsidR="00B67E15" w:rsidRPr="003B166E" w:rsidRDefault="00B67E1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235DFB93" w14:textId="64A8250C" w:rsidR="00B67E15" w:rsidRPr="003B166E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70A73" w:rsidRPr="003B166E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14DCAAF4" w:rsidR="00E70A73" w:rsidRPr="003B166E" w:rsidRDefault="00B67E1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5B7AE3" w14:textId="77777777" w:rsidR="00E70A73" w:rsidRPr="003B166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78640B7" w14:textId="2EA5E806" w:rsidR="00E70A73" w:rsidRPr="003B166E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70A73" w:rsidRPr="003B166E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66EA3624" w:rsidR="00E70A73" w:rsidRPr="003B166E" w:rsidRDefault="00B67E1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80145"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8A88D4F" w14:textId="77777777" w:rsidR="00E70A73" w:rsidRPr="003B166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541FE99" w14:textId="25DA885D" w:rsidR="00E70A73" w:rsidRPr="003B166E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70A73" w:rsidRPr="003B166E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622FACF0" w:rsidR="00E70A73" w:rsidRPr="003B166E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67E15"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E70A73" w:rsidRPr="003B166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CE6E50D" w14:textId="0C14D868" w:rsidR="00E70A73" w:rsidRPr="003B166E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70A73" w:rsidRPr="003B166E" w14:paraId="752E178B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53C9686" w14:textId="5C83E5D0" w:rsidR="00E70A73" w:rsidRPr="003B166E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67E15"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06768ED" w14:textId="77777777" w:rsidR="00E70A73" w:rsidRPr="003B166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A310232" w14:textId="6CC66C69" w:rsidR="00E70A73" w:rsidRPr="003B166E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70A73" w:rsidRPr="003B166E" w14:paraId="36D0414D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7E0EB242" w:rsidR="00E70A73" w:rsidRPr="003B166E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80145"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E70A73" w:rsidRPr="003B166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B87E104" w14:textId="39E33D5A" w:rsidR="00E70A73" w:rsidRPr="003B166E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E70A73" w:rsidRPr="003B166E" w14:paraId="41A598FC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E7D46F5" w14:textId="73D03EBE" w:rsidR="00E70A73" w:rsidRPr="003B166E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67E15" w:rsidRPr="003B16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717FD1F" w14:textId="77777777" w:rsidR="00E70A73" w:rsidRPr="003B166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2E56591E" w14:textId="0F87D45D" w:rsidR="00E70A73" w:rsidRPr="003B166E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70A73" w:rsidRPr="003B166E" w14:paraId="1F873A88" w14:textId="77777777" w:rsidTr="001700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AA6878B" w14:textId="6A07CC4C" w:rsidR="00E70A73" w:rsidRPr="003B166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AAA2A3" w14:textId="77777777" w:rsidR="00E70A73" w:rsidRPr="003B166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A2DF11A" w14:textId="16B99EA5" w:rsidR="00E70A73" w:rsidRPr="003B166E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3B166E" w14:paraId="3B38E1B1" w14:textId="77777777" w:rsidTr="00CA6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7691C0D8" w:rsidR="00DC3745" w:rsidRPr="003B166E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56BBF1" w14:textId="77777777" w:rsidR="00DC3745" w:rsidRPr="003B166E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C74E318" w14:textId="4B0AC0C2" w:rsidR="00DC3745" w:rsidRPr="003B166E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3B166E" w14:paraId="092B2FB4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105C1AC1" w:rsidR="00DC3745" w:rsidRPr="003B166E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C212A2" w14:textId="77777777" w:rsidR="00DC3745" w:rsidRPr="003B166E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F519E1A" w14:textId="387B10EA" w:rsidR="00DC3745" w:rsidRPr="003B166E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3B166E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52216857" w:rsidR="00DC3745" w:rsidRPr="003B166E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EE36FF" w14:textId="77777777" w:rsidR="00DC3745" w:rsidRPr="003B166E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4A38F578" w:rsidR="00DC3745" w:rsidRPr="003B166E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3B166E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3C06A7" w14:textId="3481FE7C" w:rsidR="00DC3745" w:rsidRPr="003B166E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7EB71" w14:textId="77777777" w:rsidR="00DC3745" w:rsidRPr="003B166E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DC3745" w:rsidRPr="003B166E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3B166E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16388BB5" w:rsidR="00DC3745" w:rsidRPr="003B166E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07E936" w14:textId="77777777" w:rsidR="00DC3745" w:rsidRPr="003B166E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DC3745" w:rsidRPr="003B166E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3B166E" w:rsidRDefault="001A021D" w:rsidP="00EF0DA5">
      <w:pPr>
        <w:rPr>
          <w:rFonts w:asciiTheme="majorBidi" w:hAnsiTheme="majorBidi" w:cstheme="majorBidi"/>
          <w:b/>
          <w:bCs/>
        </w:rPr>
      </w:pPr>
    </w:p>
    <w:p w14:paraId="5587987F" w14:textId="77777777" w:rsidR="00710575" w:rsidRPr="003B166E" w:rsidRDefault="00710575" w:rsidP="00EF0DA5">
      <w:pPr>
        <w:rPr>
          <w:rFonts w:asciiTheme="majorBidi" w:hAnsiTheme="majorBidi" w:cstheme="majorBidi"/>
          <w:b/>
          <w:bCs/>
        </w:rPr>
      </w:pPr>
    </w:p>
    <w:p w14:paraId="4DF2231E" w14:textId="77777777" w:rsidR="00710575" w:rsidRPr="003B166E" w:rsidRDefault="00710575" w:rsidP="00EF0DA5">
      <w:pPr>
        <w:rPr>
          <w:rFonts w:asciiTheme="majorBidi" w:hAnsiTheme="majorBidi" w:cstheme="majorBidi"/>
        </w:rPr>
      </w:pPr>
    </w:p>
    <w:p w14:paraId="5D3A0DB7" w14:textId="77777777" w:rsidR="0009267B" w:rsidRPr="003B166E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</w:rPr>
        <w:br w:type="page"/>
      </w:r>
      <w:r w:rsidRPr="003B166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72CFAD4" w14:textId="77777777" w:rsidR="0009267B" w:rsidRPr="003B166E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339F4639" w14:textId="5079A74F" w:rsidR="0009267B" w:rsidRPr="003B166E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3B166E">
        <w:rPr>
          <w:rFonts w:asciiTheme="majorBidi" w:hAnsiTheme="majorBidi" w:cstheme="majorBidi"/>
          <w:sz w:val="30"/>
          <w:szCs w:val="30"/>
          <w:cs/>
        </w:rPr>
        <w:t>บริ</w:t>
      </w:r>
      <w:r w:rsidR="00E5569F" w:rsidRPr="003B166E">
        <w:rPr>
          <w:rFonts w:asciiTheme="majorBidi" w:hAnsiTheme="majorBidi" w:cstheme="majorBidi"/>
          <w:sz w:val="30"/>
          <w:szCs w:val="30"/>
          <w:cs/>
        </w:rPr>
        <w:t>ษัท</w:t>
      </w:r>
      <w:r w:rsidR="00C1686A" w:rsidRPr="003B166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01805" w:rsidRPr="003B166E">
        <w:rPr>
          <w:rFonts w:asciiTheme="majorBidi" w:hAnsiTheme="majorBidi" w:cstheme="majorBidi"/>
          <w:sz w:val="30"/>
          <w:szCs w:val="30"/>
        </w:rPr>
        <w:t xml:space="preserve"> 1</w:t>
      </w:r>
      <w:r w:rsidR="00E61E03" w:rsidRPr="003B166E">
        <w:rPr>
          <w:rFonts w:asciiTheme="majorBidi" w:hAnsiTheme="majorBidi" w:cstheme="majorBidi"/>
          <w:sz w:val="30"/>
          <w:szCs w:val="30"/>
        </w:rPr>
        <w:t>5</w:t>
      </w:r>
      <w:r w:rsidR="00796818"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="0028638C" w:rsidRPr="003B166E">
        <w:rPr>
          <w:rFonts w:asciiTheme="majorBidi" w:hAnsiTheme="majorBidi" w:hint="cs"/>
          <w:sz w:val="30"/>
          <w:szCs w:val="30"/>
          <w:cs/>
        </w:rPr>
        <w:t>พฤ</w:t>
      </w:r>
      <w:r w:rsidR="00E61E03" w:rsidRPr="003B166E">
        <w:rPr>
          <w:rFonts w:asciiTheme="majorBidi" w:hAnsiTheme="majorBidi" w:hint="cs"/>
          <w:sz w:val="30"/>
          <w:szCs w:val="30"/>
          <w:cs/>
        </w:rPr>
        <w:t>ษภาคม</w:t>
      </w:r>
      <w:r w:rsidR="2F3E409B"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3B166E">
        <w:rPr>
          <w:rFonts w:asciiTheme="majorBidi" w:hAnsiTheme="majorBidi" w:cstheme="majorBidi"/>
          <w:sz w:val="30"/>
          <w:szCs w:val="30"/>
        </w:rPr>
        <w:t>256</w:t>
      </w:r>
      <w:r w:rsidR="00E61E03" w:rsidRPr="003B166E">
        <w:rPr>
          <w:rFonts w:asciiTheme="majorBidi" w:hAnsiTheme="majorBidi" w:cstheme="majorBidi"/>
          <w:sz w:val="30"/>
          <w:szCs w:val="30"/>
        </w:rPr>
        <w:t>8</w:t>
      </w:r>
    </w:p>
    <w:p w14:paraId="0055BCD2" w14:textId="77777777" w:rsidR="0009267B" w:rsidRPr="003B166E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397C08" w14:textId="77777777" w:rsidR="0009267B" w:rsidRPr="003B166E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B166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3B166E" w:rsidRDefault="0009267B" w:rsidP="00EF0DA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8EBFE" w14:textId="3CE16B88" w:rsidR="0009267B" w:rsidRPr="003B166E" w:rsidRDefault="0070346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รวมทั้งงานขายอุปกรณ์ระบบสื่อสารโทรคมนาคม งานวิศวกรรมระบบขนส่งทางราง และระบบอื่นๆ พร้อมติดตั้ง บริษัทย่อยดำเนินธุรกิจหลักในด้านการซื้อมาขายไป 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 การจำหน่ายสินค้าอุปโภคบริโภค ธุรกิจบริการด้านอาหาร และการให้บริการอื่นๆ</w:t>
      </w:r>
    </w:p>
    <w:p w14:paraId="25925507" w14:textId="77777777" w:rsidR="009F0AB5" w:rsidRPr="003B166E" w:rsidRDefault="009F0AB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4BAA4" w14:textId="77777777" w:rsidR="0009267B" w:rsidRPr="003B166E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B166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1092242" w14:textId="77777777" w:rsidR="0009267B" w:rsidRPr="003B166E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75EDA" w14:textId="15005055" w:rsidR="0009267B" w:rsidRPr="003B166E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3B166E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3B166E">
        <w:rPr>
          <w:rFonts w:asciiTheme="majorBidi" w:hAnsiTheme="majorBidi" w:cstheme="majorBidi"/>
          <w:sz w:val="30"/>
          <w:szCs w:val="30"/>
          <w:cs/>
        </w:rPr>
        <w:t>นี้</w:t>
      </w:r>
      <w:r w:rsidR="00D81125" w:rsidRPr="003B166E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F2927" w:rsidRPr="003B166E">
        <w:rPr>
          <w:rFonts w:asciiTheme="majorBidi" w:hAnsiTheme="majorBidi" w:cstheme="majorBidi"/>
          <w:sz w:val="30"/>
          <w:szCs w:val="30"/>
        </w:rPr>
        <w:br/>
      </w:r>
      <w:r w:rsidR="00D81125" w:rsidRPr="003B166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3B166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01744" w:rsidRPr="003B166E">
        <w:rPr>
          <w:rFonts w:asciiTheme="majorBidi" w:hAnsiTheme="majorBidi" w:cstheme="majorBidi"/>
          <w:sz w:val="30"/>
          <w:szCs w:val="30"/>
        </w:rPr>
        <w:t>“</w:t>
      </w:r>
      <w:r w:rsidR="00601744" w:rsidRPr="003B166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3B166E">
        <w:rPr>
          <w:rFonts w:asciiTheme="majorBidi" w:hAnsiTheme="majorBidi" w:cstheme="majorBidi"/>
          <w:sz w:val="30"/>
          <w:szCs w:val="30"/>
        </w:rPr>
        <w:t>”</w:t>
      </w:r>
      <w:r w:rsidR="00601744" w:rsidRPr="003B166E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3B166E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483C78"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>ฉบับที</w:t>
      </w:r>
      <w:r w:rsidR="00601744" w:rsidRPr="003B166E">
        <w:rPr>
          <w:rFonts w:asciiTheme="majorBidi" w:hAnsiTheme="majorBidi" w:cstheme="majorBidi"/>
          <w:sz w:val="30"/>
          <w:szCs w:val="30"/>
          <w:cs/>
        </w:rPr>
        <w:t>่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0145" w:rsidRPr="003B166E">
        <w:rPr>
          <w:rFonts w:asciiTheme="majorBidi" w:hAnsiTheme="majorBidi" w:cstheme="majorBidi"/>
          <w:sz w:val="30"/>
          <w:szCs w:val="30"/>
        </w:rPr>
        <w:t>3</w:t>
      </w:r>
      <w:r w:rsidR="005C0C03" w:rsidRPr="003B166E">
        <w:rPr>
          <w:rFonts w:asciiTheme="majorBidi" w:hAnsiTheme="majorBidi" w:cstheme="majorBidi"/>
          <w:sz w:val="30"/>
          <w:szCs w:val="30"/>
        </w:rPr>
        <w:t>4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1125"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F3" w:rsidRPr="003B166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3B166E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B166E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3B166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3B166E">
        <w:rPr>
          <w:rFonts w:asciiTheme="majorBidi" w:hAnsiTheme="majorBidi" w:cstheme="majorBidi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C0431" w:rsidRPr="003B166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680145" w:rsidRPr="003B166E">
        <w:rPr>
          <w:rFonts w:asciiTheme="majorBidi" w:hAnsiTheme="majorBidi" w:cstheme="majorBidi"/>
          <w:spacing w:val="6"/>
          <w:sz w:val="30"/>
          <w:szCs w:val="30"/>
        </w:rPr>
        <w:t>3</w:t>
      </w:r>
      <w:r w:rsidR="005C0C03" w:rsidRPr="003B166E">
        <w:rPr>
          <w:rFonts w:asciiTheme="majorBidi" w:hAnsiTheme="majorBidi" w:cstheme="majorBidi"/>
          <w:spacing w:val="6"/>
          <w:sz w:val="30"/>
          <w:szCs w:val="30"/>
        </w:rPr>
        <w:t>1</w:t>
      </w:r>
      <w:r w:rsidR="00CC0431" w:rsidRPr="003B166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3B166E">
        <w:rPr>
          <w:rFonts w:asciiTheme="majorBidi" w:hAnsiTheme="majorBidi" w:cstheme="majorBidi"/>
          <w:spacing w:val="6"/>
          <w:sz w:val="30"/>
          <w:szCs w:val="30"/>
          <w:cs/>
        </w:rPr>
        <w:t>ธันวาคม</w:t>
      </w:r>
      <w:r w:rsidR="00CC0431" w:rsidRPr="003B166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C0C03" w:rsidRPr="003B166E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BC55DD" w:rsidRPr="003B166E">
        <w:rPr>
          <w:rFonts w:asciiTheme="majorBidi" w:hAnsiTheme="majorBidi" w:cstheme="majorBidi"/>
          <w:spacing w:val="6"/>
          <w:sz w:val="30"/>
          <w:szCs w:val="30"/>
        </w:rPr>
        <w:t>7</w:t>
      </w:r>
    </w:p>
    <w:p w14:paraId="2ABE7E87" w14:textId="77777777" w:rsidR="00A97F99" w:rsidRPr="003B166E" w:rsidRDefault="00A97F9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44E8" w14:textId="25F8AA2F" w:rsidR="001419CD" w:rsidRPr="003B166E" w:rsidRDefault="0002294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3B166E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3B166E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3B166E">
        <w:rPr>
          <w:rFonts w:asciiTheme="majorBidi" w:hAnsiTheme="majorBidi" w:cstheme="majorBidi"/>
          <w:sz w:val="30"/>
          <w:szCs w:val="30"/>
          <w:cs/>
        </w:rPr>
        <w:t>/บริษัท</w:t>
      </w:r>
      <w:r w:rsidR="00B71763" w:rsidRPr="003B166E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1763" w:rsidRPr="003B166E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</w:t>
      </w:r>
      <w:r w:rsidRPr="003B166E">
        <w:rPr>
          <w:rFonts w:asciiTheme="majorBidi" w:hAnsiTheme="majorBidi" w:cstheme="majorBidi"/>
          <w:sz w:val="30"/>
          <w:szCs w:val="30"/>
          <w:cs/>
        </w:rPr>
        <w:t>และ</w:t>
      </w:r>
      <w:r w:rsidR="00B71763" w:rsidRPr="003B166E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3B166E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680145" w:rsidRPr="003B166E">
        <w:rPr>
          <w:rFonts w:asciiTheme="majorBidi" w:hAnsiTheme="majorBidi" w:cstheme="majorBidi"/>
          <w:sz w:val="30"/>
          <w:szCs w:val="30"/>
        </w:rPr>
        <w:t>3</w:t>
      </w:r>
      <w:r w:rsidR="005C0C03" w:rsidRPr="003B166E">
        <w:rPr>
          <w:rFonts w:asciiTheme="majorBidi" w:hAnsiTheme="majorBidi" w:cstheme="majorBidi"/>
          <w:sz w:val="30"/>
          <w:szCs w:val="30"/>
        </w:rPr>
        <w:t>1</w:t>
      </w:r>
      <w:r w:rsidR="00E70B40" w:rsidRPr="003B166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0C03" w:rsidRPr="003B166E">
        <w:rPr>
          <w:rFonts w:asciiTheme="majorBidi" w:hAnsiTheme="majorBidi" w:cstheme="majorBidi"/>
          <w:sz w:val="30"/>
          <w:szCs w:val="30"/>
        </w:rPr>
        <w:t>256</w:t>
      </w:r>
      <w:r w:rsidR="00BC55DD" w:rsidRPr="003B166E">
        <w:rPr>
          <w:rFonts w:asciiTheme="majorBidi" w:hAnsiTheme="majorBidi" w:cstheme="majorBidi"/>
          <w:sz w:val="30"/>
          <w:szCs w:val="30"/>
        </w:rPr>
        <w:t>7</w:t>
      </w:r>
    </w:p>
    <w:p w14:paraId="7369B47E" w14:textId="77777777" w:rsidR="007A2546" w:rsidRPr="003B166E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09CF" w14:textId="77777777" w:rsidR="007A2546" w:rsidRPr="003B166E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B166E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6B9BE4" w14:textId="39FEADC2" w:rsidR="00F212CE" w:rsidRPr="003B166E" w:rsidRDefault="00F212CE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B166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F22B8A" w14:textId="43AB4B47" w:rsidR="00A15395" w:rsidRPr="003B166E" w:rsidRDefault="00A1539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20"/>
          <w:szCs w:val="20"/>
        </w:rPr>
      </w:pP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61"/>
        <w:gridCol w:w="9"/>
        <w:gridCol w:w="1080"/>
        <w:gridCol w:w="270"/>
        <w:gridCol w:w="1080"/>
        <w:gridCol w:w="270"/>
        <w:gridCol w:w="1080"/>
      </w:tblGrid>
      <w:tr w:rsidR="00DD6666" w:rsidRPr="003B166E" w14:paraId="01D8FA08" w14:textId="77777777" w:rsidTr="00736BBB">
        <w:trPr>
          <w:tblHeader/>
        </w:trPr>
        <w:tc>
          <w:tcPr>
            <w:tcW w:w="4140" w:type="dxa"/>
            <w:hideMark/>
          </w:tcPr>
          <w:p w14:paraId="25EFE155" w14:textId="77777777" w:rsidR="00DD6666" w:rsidRPr="003B166E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4"/>
            <w:hideMark/>
          </w:tcPr>
          <w:p w14:paraId="7EA44075" w14:textId="77777777" w:rsidR="00DD6666" w:rsidRPr="003B166E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49CCC0" w14:textId="77777777" w:rsidR="00DD6666" w:rsidRPr="003B166E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040D284" w14:textId="77777777" w:rsidR="00DD6666" w:rsidRPr="003B166E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3B166E" w14:paraId="587BB65D" w14:textId="77777777" w:rsidTr="00736BBB">
        <w:trPr>
          <w:trHeight w:val="70"/>
          <w:tblHeader/>
        </w:trPr>
        <w:tc>
          <w:tcPr>
            <w:tcW w:w="4140" w:type="dxa"/>
            <w:hideMark/>
          </w:tcPr>
          <w:p w14:paraId="7BFCC3EB" w14:textId="13BEC593" w:rsidR="00DD6666" w:rsidRPr="003B166E" w:rsidRDefault="00DD6666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C54A1" w:rsidRPr="003B1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B1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80145"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C54A1"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DE6572" w:rsidRPr="003B1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C54A1" w:rsidRPr="003B1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hideMark/>
          </w:tcPr>
          <w:p w14:paraId="2AF5055C" w14:textId="71120EE0" w:rsidR="00DD6666" w:rsidRPr="003B166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5C54A1"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14DB7610" w14:textId="77777777" w:rsidR="00DD6666" w:rsidRPr="003B166E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424CFCE8" w14:textId="6E67D4EE" w:rsidR="00DD6666" w:rsidRPr="003B166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5C54A1"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E8F39DC" w14:textId="77777777" w:rsidR="00DD6666" w:rsidRPr="003B166E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77AB5DC6" w14:textId="34ACC906" w:rsidR="00DD6666" w:rsidRPr="003B166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5C54A1"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4395F42" w14:textId="77777777" w:rsidR="00DD6666" w:rsidRPr="003B166E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280810DD" w14:textId="5D44BADB" w:rsidR="00DD6666" w:rsidRPr="003B166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5C54A1"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D6666" w:rsidRPr="003B166E" w14:paraId="29AAE42C" w14:textId="77777777" w:rsidTr="00736BBB">
        <w:trPr>
          <w:trHeight w:val="344"/>
          <w:tblHeader/>
        </w:trPr>
        <w:tc>
          <w:tcPr>
            <w:tcW w:w="4140" w:type="dxa"/>
          </w:tcPr>
          <w:p w14:paraId="1D1003F3" w14:textId="77777777" w:rsidR="00DD6666" w:rsidRPr="003B166E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8"/>
            <w:hideMark/>
          </w:tcPr>
          <w:p w14:paraId="0A7445EA" w14:textId="77777777" w:rsidR="00DD6666" w:rsidRPr="003B166E" w:rsidRDefault="00DD6666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D6666" w:rsidRPr="003B166E" w14:paraId="36FC170B" w14:textId="77777777" w:rsidTr="00736BBB">
        <w:tc>
          <w:tcPr>
            <w:tcW w:w="4140" w:type="dxa"/>
            <w:hideMark/>
          </w:tcPr>
          <w:p w14:paraId="1C002E60" w14:textId="77777777" w:rsidR="00DD6666" w:rsidRPr="003B166E" w:rsidRDefault="00DD6666" w:rsidP="00736BB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DFFC9CD" w14:textId="77777777" w:rsidR="00DD6666" w:rsidRPr="003B166E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EDAEC3" w14:textId="77777777" w:rsidR="00DD6666" w:rsidRPr="003B166E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566142" w14:textId="77777777" w:rsidR="00DD6666" w:rsidRPr="003B166E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DDE276" w14:textId="77777777" w:rsidR="00DD6666" w:rsidRPr="003B166E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045BFA2" w14:textId="77777777" w:rsidR="00DD6666" w:rsidRPr="003B166E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ED564F9" w14:textId="77777777" w:rsidR="00DD6666" w:rsidRPr="003B166E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B8F6400" w14:textId="77777777" w:rsidR="00DD6666" w:rsidRPr="003B166E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F582B" w:rsidRPr="003B166E" w14:paraId="4C37C065" w14:textId="77777777" w:rsidTr="003E0C18">
        <w:tc>
          <w:tcPr>
            <w:tcW w:w="4140" w:type="dxa"/>
            <w:hideMark/>
          </w:tcPr>
          <w:p w14:paraId="000CD226" w14:textId="77777777" w:rsidR="00AF582B" w:rsidRPr="003B166E" w:rsidRDefault="00AF582B" w:rsidP="00AF582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06E6A46B" w14:textId="14989EBA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93E6195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93267EA" w14:textId="77777777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C95B05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0B58E95" w14:textId="425557CC" w:rsidR="00AF582B" w:rsidRPr="003B166E" w:rsidRDefault="007B2894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702BB3B5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79A0ED4" w14:textId="362803D0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</w:tr>
      <w:tr w:rsidR="00AF582B" w:rsidRPr="003B166E" w14:paraId="25DC16DD" w14:textId="77777777" w:rsidTr="003E0C18">
        <w:tc>
          <w:tcPr>
            <w:tcW w:w="4140" w:type="dxa"/>
            <w:hideMark/>
          </w:tcPr>
          <w:p w14:paraId="11DCB351" w14:textId="77777777" w:rsidR="00AF582B" w:rsidRPr="003B166E" w:rsidRDefault="00AF582B" w:rsidP="00AF582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5AD7EEFC" w14:textId="3E0E0D34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8F81B1B" w14:textId="77777777" w:rsidR="00AF582B" w:rsidRPr="003B166E" w:rsidRDefault="00AF582B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5134A151" w14:textId="77777777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1D7757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478396B" w14:textId="589B04E1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33F9E9A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AB466E4" w14:textId="4D03E969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AF582B" w:rsidRPr="003B166E" w14:paraId="7C9D1EAF" w14:textId="77777777" w:rsidTr="003E0C18">
        <w:tc>
          <w:tcPr>
            <w:tcW w:w="4140" w:type="dxa"/>
            <w:hideMark/>
          </w:tcPr>
          <w:p w14:paraId="0765F48E" w14:textId="77777777" w:rsidR="00AF582B" w:rsidRPr="003B166E" w:rsidRDefault="00AF582B" w:rsidP="00AF582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D639E03" w14:textId="3C1D503E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1B1BC4C" w14:textId="77777777" w:rsidR="00AF582B" w:rsidRPr="003B166E" w:rsidRDefault="00AF582B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A9175F8" w14:textId="77777777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677412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DCD399" w14:textId="63AB3708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  <w:tc>
          <w:tcPr>
            <w:tcW w:w="270" w:type="dxa"/>
          </w:tcPr>
          <w:p w14:paraId="02AE4E35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3FAEE83" w14:textId="67BDA534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</w:tr>
      <w:tr w:rsidR="00AF582B" w:rsidRPr="003B166E" w14:paraId="43613764" w14:textId="77777777" w:rsidTr="003E0C18">
        <w:tc>
          <w:tcPr>
            <w:tcW w:w="4140" w:type="dxa"/>
            <w:vAlign w:val="bottom"/>
            <w:hideMark/>
          </w:tcPr>
          <w:p w14:paraId="32AF2386" w14:textId="77777777" w:rsidR="00AF582B" w:rsidRPr="003B166E" w:rsidRDefault="00AF582B" w:rsidP="00AF582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3F2A094" w14:textId="4B9C37E2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E06F987" w14:textId="77777777" w:rsidR="00AF582B" w:rsidRPr="003B166E" w:rsidRDefault="00AF582B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C9F6684" w14:textId="77777777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2CB1D1" w14:textId="77777777" w:rsidR="00AF582B" w:rsidRPr="003B166E" w:rsidRDefault="00AF582B" w:rsidP="00AF582B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FAE6CED" w14:textId="7E2F6E77" w:rsidR="00AF582B" w:rsidRPr="003B166E" w:rsidRDefault="007B2894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51959D4F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C0B809" w14:textId="17F3A7DA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AF582B" w:rsidRPr="003B166E" w14:paraId="377439E9" w14:textId="77777777" w:rsidTr="003E0C18">
        <w:tc>
          <w:tcPr>
            <w:tcW w:w="4140" w:type="dxa"/>
            <w:hideMark/>
          </w:tcPr>
          <w:p w14:paraId="0396D691" w14:textId="39CBB2D7" w:rsidR="00AF582B" w:rsidRPr="003B166E" w:rsidRDefault="00AF582B" w:rsidP="00AF582B">
            <w:pPr>
              <w:tabs>
                <w:tab w:val="clear" w:pos="1871"/>
                <w:tab w:val="clear" w:pos="2580"/>
                <w:tab w:val="clear" w:pos="2807"/>
                <w:tab w:val="left" w:pos="342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4CB226FB" w14:textId="4318BF61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98E4EC3" w14:textId="77777777" w:rsidR="00AF582B" w:rsidRPr="003B166E" w:rsidRDefault="00AF582B" w:rsidP="00AF582B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1370780B" w14:textId="77777777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B9F25F" w14:textId="77777777" w:rsidR="00AF582B" w:rsidRPr="003B166E" w:rsidRDefault="00AF582B" w:rsidP="00AF582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493FF13" w14:textId="2F1AD8D6" w:rsidR="00AF582B" w:rsidRPr="003B166E" w:rsidRDefault="007B2894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CAD7091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C43D66" w14:textId="03033C92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F582B" w:rsidRPr="003B166E" w14:paraId="70A6A04C" w14:textId="77777777" w:rsidTr="003E0C18">
        <w:tc>
          <w:tcPr>
            <w:tcW w:w="4140" w:type="dxa"/>
            <w:hideMark/>
          </w:tcPr>
          <w:p w14:paraId="00DE80E8" w14:textId="77777777" w:rsidR="00AF582B" w:rsidRPr="003B166E" w:rsidRDefault="00AF582B" w:rsidP="00AF582B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7303EEEA" w14:textId="2772C3C2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8F16E68" w14:textId="77777777" w:rsidR="00AF582B" w:rsidRPr="003B166E" w:rsidRDefault="00AF582B" w:rsidP="00AF582B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61258AA2" w14:textId="77777777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44569E" w14:textId="77777777" w:rsidR="00AF582B" w:rsidRPr="003B166E" w:rsidRDefault="00AF582B" w:rsidP="00AF582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70BBEF92" w14:textId="468E1FAA" w:rsidR="00AF582B" w:rsidRPr="003B166E" w:rsidRDefault="007B2894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74E29DC3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CB2712" w14:textId="1D0B7ECE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AF582B" w:rsidRPr="003B166E" w14:paraId="1583FCB6" w14:textId="77777777" w:rsidTr="003E0C18">
        <w:tc>
          <w:tcPr>
            <w:tcW w:w="4140" w:type="dxa"/>
            <w:hideMark/>
          </w:tcPr>
          <w:p w14:paraId="43607DBE" w14:textId="77777777" w:rsidR="00AF582B" w:rsidRPr="003B166E" w:rsidRDefault="00AF582B" w:rsidP="00AF582B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7C4BEDC" w14:textId="78CCA2F2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1DAD9CA" w14:textId="77777777" w:rsidR="00AF582B" w:rsidRPr="003B166E" w:rsidRDefault="00AF582B" w:rsidP="00AF582B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3E1C205" w14:textId="77777777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DD1708" w14:textId="77777777" w:rsidR="00AF582B" w:rsidRPr="003B166E" w:rsidRDefault="00AF582B" w:rsidP="00AF582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AC956E3" w14:textId="39B0A9FE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9171929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62CF370" w14:textId="3CFB2E5D" w:rsidR="00AF582B" w:rsidRPr="003B166E" w:rsidRDefault="00AF582B" w:rsidP="00AF582B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2A4737" w:rsidRPr="003B166E" w14:paraId="0C1D71BF" w14:textId="77777777" w:rsidTr="00796818">
        <w:trPr>
          <w:trHeight w:val="71"/>
        </w:trPr>
        <w:tc>
          <w:tcPr>
            <w:tcW w:w="4140" w:type="dxa"/>
          </w:tcPr>
          <w:p w14:paraId="6AFC32A5" w14:textId="77777777" w:rsidR="002A4737" w:rsidRPr="003B166E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82FD5AE" w14:textId="77777777" w:rsidR="002A4737" w:rsidRPr="003B166E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E256A3A" w14:textId="77777777" w:rsidR="002A4737" w:rsidRPr="003B166E" w:rsidRDefault="002A4737" w:rsidP="002A473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4C68E9C4" w14:textId="77777777" w:rsidR="002A4737" w:rsidRPr="003B166E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FDCF4F8" w14:textId="77777777" w:rsidR="002A4737" w:rsidRPr="003B166E" w:rsidRDefault="002A4737" w:rsidP="002A473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0AAEB619" w14:textId="77777777" w:rsidR="002A4737" w:rsidRPr="003B166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B8C950D" w14:textId="77777777" w:rsidR="002A4737" w:rsidRPr="003B166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0B3F07DD" w14:textId="77777777" w:rsidR="002A4737" w:rsidRPr="003B166E" w:rsidRDefault="002A4737" w:rsidP="002A473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2A4737" w:rsidRPr="003B166E" w14:paraId="39910D02" w14:textId="77777777" w:rsidTr="00736BBB">
        <w:tc>
          <w:tcPr>
            <w:tcW w:w="4140" w:type="dxa"/>
            <w:hideMark/>
          </w:tcPr>
          <w:p w14:paraId="60A1524C" w14:textId="77777777" w:rsidR="002A4737" w:rsidRPr="003B166E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27DF2A5E" w14:textId="77777777" w:rsidR="002A4737" w:rsidRPr="003B166E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37691C2F" w14:textId="77777777" w:rsidR="002A4737" w:rsidRPr="003B166E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566B0E37" w14:textId="77777777" w:rsidR="002A4737" w:rsidRPr="003B166E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0D3755" w14:textId="77777777" w:rsidR="002A4737" w:rsidRPr="003B166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A10B289" w14:textId="77777777" w:rsidR="002A4737" w:rsidRPr="003B166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D9E18E0" w14:textId="77777777" w:rsidR="002A4737" w:rsidRPr="003B166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52CFA74" w14:textId="77777777" w:rsidR="002A4737" w:rsidRPr="003B166E" w:rsidRDefault="002A4737" w:rsidP="002A4737">
            <w:pPr>
              <w:pStyle w:val="a1"/>
              <w:tabs>
                <w:tab w:val="decimal" w:pos="54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F582B" w:rsidRPr="003B166E" w14:paraId="146B1E43" w14:textId="77777777" w:rsidTr="003E0C18">
        <w:tc>
          <w:tcPr>
            <w:tcW w:w="4140" w:type="dxa"/>
            <w:hideMark/>
          </w:tcPr>
          <w:p w14:paraId="0CACC98A" w14:textId="5698BB02" w:rsidR="00AF582B" w:rsidRPr="003B166E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5BBC755E" w14:textId="2E8F2F22" w:rsidR="00AF582B" w:rsidRPr="003B166E" w:rsidRDefault="00D139E2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</w:tcPr>
          <w:p w14:paraId="67EF86DD" w14:textId="77777777" w:rsidR="00AF582B" w:rsidRPr="003B166E" w:rsidRDefault="00AF582B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6B15C5D1" w14:textId="664E0DD5" w:rsidR="00AF582B" w:rsidRPr="003B166E" w:rsidRDefault="00AF582B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D52D498" w14:textId="77777777" w:rsidR="00AF582B" w:rsidRPr="003B166E" w:rsidRDefault="00AF582B" w:rsidP="00AF582B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DB293D3" w14:textId="1E1D0343" w:rsidR="00AF582B" w:rsidRPr="003B166E" w:rsidRDefault="007B2894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6DDDFDE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E215CC" w14:textId="6E6AD947" w:rsidR="00AF582B" w:rsidRPr="003B166E" w:rsidRDefault="00AF582B" w:rsidP="00AF582B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F582B" w:rsidRPr="003B166E" w14:paraId="17FDBD0E" w14:textId="77777777" w:rsidTr="003E0C18">
        <w:tc>
          <w:tcPr>
            <w:tcW w:w="4140" w:type="dxa"/>
            <w:hideMark/>
          </w:tcPr>
          <w:p w14:paraId="6C749A39" w14:textId="77777777" w:rsidR="00AF582B" w:rsidRPr="003B166E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04D6B27" w14:textId="6D4E155F" w:rsidR="00AF582B" w:rsidRPr="003B166E" w:rsidRDefault="00D139E2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</w:tcPr>
          <w:p w14:paraId="4514871E" w14:textId="77777777" w:rsidR="00AF582B" w:rsidRPr="003B166E" w:rsidRDefault="00AF582B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3F905C78" w14:textId="45D11802" w:rsidR="00AF582B" w:rsidRPr="003B166E" w:rsidRDefault="00AF582B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03847E1" w14:textId="77777777" w:rsidR="00AF582B" w:rsidRPr="003B166E" w:rsidRDefault="00AF582B" w:rsidP="00AF582B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A2A45E0" w14:textId="21C2AD59" w:rsidR="00AF582B" w:rsidRPr="003B166E" w:rsidRDefault="007B2894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2C772A0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8852C35" w14:textId="6E87F23A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F582B" w:rsidRPr="003B166E" w14:paraId="014E83D9" w14:textId="77777777" w:rsidTr="003E0C18">
        <w:tc>
          <w:tcPr>
            <w:tcW w:w="4140" w:type="dxa"/>
            <w:hideMark/>
          </w:tcPr>
          <w:p w14:paraId="7C4A86B8" w14:textId="77777777" w:rsidR="00AF582B" w:rsidRPr="003B166E" w:rsidRDefault="00AF582B" w:rsidP="00AF582B">
            <w:pPr>
              <w:tabs>
                <w:tab w:val="clear" w:pos="2580"/>
                <w:tab w:val="clear" w:pos="2807"/>
                <w:tab w:val="left" w:pos="-108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21F295E" w14:textId="5F7A3478" w:rsidR="00AF582B" w:rsidRPr="003B166E" w:rsidRDefault="00AF582B" w:rsidP="00AF582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1082E3FA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870A5B8" w14:textId="787A28FA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924AA6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B46B518" w14:textId="209544D9" w:rsidR="00AF582B" w:rsidRPr="003B166E" w:rsidRDefault="007B2894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29E3E0C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BF3484" w14:textId="5E9CFE7D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F582B" w:rsidRPr="003B166E" w14:paraId="6F59870C" w14:textId="77777777" w:rsidTr="003E0C18">
        <w:trPr>
          <w:trHeight w:val="203"/>
        </w:trPr>
        <w:tc>
          <w:tcPr>
            <w:tcW w:w="4140" w:type="dxa"/>
            <w:hideMark/>
          </w:tcPr>
          <w:p w14:paraId="3C24D1C8" w14:textId="77777777" w:rsidR="00AF582B" w:rsidRPr="003B166E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B90B71A" w14:textId="397325D2" w:rsidR="00AF582B" w:rsidRPr="003B166E" w:rsidRDefault="00D139E2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261" w:type="dxa"/>
          </w:tcPr>
          <w:p w14:paraId="29CD56C2" w14:textId="77777777" w:rsidR="00AF582B" w:rsidRPr="003B166E" w:rsidRDefault="00AF582B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4586231F" w14:textId="1845147D" w:rsidR="00AF582B" w:rsidRPr="003B166E" w:rsidRDefault="00AF582B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45FE4383" w14:textId="77777777" w:rsidR="00AF582B" w:rsidRPr="003B166E" w:rsidRDefault="00AF582B" w:rsidP="00AF582B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670DDF8" w14:textId="7A9D0002" w:rsidR="00AF582B" w:rsidRPr="003B166E" w:rsidRDefault="007B2894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</w:tcPr>
          <w:p w14:paraId="730043B7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C32AE67" w14:textId="5A42E33A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</w:tr>
      <w:tr w:rsidR="002A4737" w:rsidRPr="003B166E" w14:paraId="406E4C11" w14:textId="77777777" w:rsidTr="005D721C">
        <w:trPr>
          <w:trHeight w:val="68"/>
        </w:trPr>
        <w:tc>
          <w:tcPr>
            <w:tcW w:w="4140" w:type="dxa"/>
          </w:tcPr>
          <w:p w14:paraId="589ECB46" w14:textId="77777777" w:rsidR="002A4737" w:rsidRPr="003B166E" w:rsidRDefault="002A4737" w:rsidP="005D721C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EE91644" w14:textId="77777777" w:rsidR="002A4737" w:rsidRPr="003B166E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F0826BD" w14:textId="77777777" w:rsidR="002A4737" w:rsidRPr="003B166E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66C2FA0C" w14:textId="77777777" w:rsidR="002A4737" w:rsidRPr="003B166E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0FF92F2" w14:textId="77777777" w:rsidR="002A4737" w:rsidRPr="003B166E" w:rsidRDefault="002A4737" w:rsidP="005D721C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47B54008" w14:textId="77777777" w:rsidR="002A4737" w:rsidRPr="003B166E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0F663EE3" w14:textId="77777777" w:rsidR="002A4737" w:rsidRPr="003B166E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608744FB" w14:textId="77777777" w:rsidR="002A4737" w:rsidRPr="003B166E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2A4737" w:rsidRPr="003B166E" w14:paraId="0F40673F" w14:textId="77777777" w:rsidTr="00736BBB">
        <w:tc>
          <w:tcPr>
            <w:tcW w:w="4140" w:type="dxa"/>
            <w:hideMark/>
          </w:tcPr>
          <w:p w14:paraId="6268FDD1" w14:textId="77777777" w:rsidR="002A4737" w:rsidRPr="003B166E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70DE2C5D" w14:textId="77777777" w:rsidR="002A4737" w:rsidRPr="003B166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1658EC24" w14:textId="77777777" w:rsidR="002A4737" w:rsidRPr="003B166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6C67DA65" w14:textId="77777777" w:rsidR="002A4737" w:rsidRPr="003B166E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732532B" w14:textId="77777777" w:rsidR="002A4737" w:rsidRPr="003B166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AD89D7" w14:textId="77777777" w:rsidR="002A4737" w:rsidRPr="003B166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C8DC230" w14:textId="77777777" w:rsidR="002A4737" w:rsidRPr="003B166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5F9769" w14:textId="77777777" w:rsidR="002A4737" w:rsidRPr="003B166E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F582B" w:rsidRPr="003B166E" w14:paraId="61E149EB" w14:textId="77777777" w:rsidTr="003E0C18">
        <w:tc>
          <w:tcPr>
            <w:tcW w:w="4140" w:type="dxa"/>
            <w:hideMark/>
          </w:tcPr>
          <w:p w14:paraId="34C59608" w14:textId="77777777" w:rsidR="00AF582B" w:rsidRPr="003B166E" w:rsidRDefault="00AF582B" w:rsidP="00AF582B">
            <w:pPr>
              <w:tabs>
                <w:tab w:val="clear" w:pos="2580"/>
                <w:tab w:val="clear" w:pos="2807"/>
                <w:tab w:val="left" w:pos="4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1B1988F3" w14:textId="27CC04A9" w:rsidR="00AF582B" w:rsidRPr="003B166E" w:rsidRDefault="00334EB2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1" w:type="dxa"/>
          </w:tcPr>
          <w:p w14:paraId="3DA7962A" w14:textId="77777777" w:rsidR="00AF582B" w:rsidRPr="003B166E" w:rsidRDefault="00AF582B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1389276" w14:textId="20ABC7EE" w:rsidR="00AF582B" w:rsidRPr="003B166E" w:rsidRDefault="00AF582B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5257A477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74D3CC8" w14:textId="65B86310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9216613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155C131" w14:textId="6020EA5C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AF582B" w:rsidRPr="003B166E" w14:paraId="4CC7C8CD" w14:textId="77777777" w:rsidTr="003E0C18">
        <w:tc>
          <w:tcPr>
            <w:tcW w:w="4140" w:type="dxa"/>
            <w:hideMark/>
          </w:tcPr>
          <w:p w14:paraId="1ADDA366" w14:textId="77777777" w:rsidR="00AF582B" w:rsidRPr="003B166E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3D25087" w14:textId="3C73ED33" w:rsidR="00AF582B" w:rsidRPr="003B166E" w:rsidRDefault="00D139E2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14:paraId="76682807" w14:textId="77777777" w:rsidR="00AF582B" w:rsidRPr="003B166E" w:rsidRDefault="00AF582B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089" w:type="dxa"/>
            <w:gridSpan w:val="2"/>
            <w:hideMark/>
          </w:tcPr>
          <w:p w14:paraId="14D47E58" w14:textId="1C9CC261" w:rsidR="00AF582B" w:rsidRPr="003B166E" w:rsidRDefault="00AF582B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6FFBBBA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BD1AC89" w14:textId="12C069FC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5D4AEB5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B3F0C4D" w14:textId="44DA89A6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F582B" w:rsidRPr="003B166E" w14:paraId="788578FE" w14:textId="77777777" w:rsidTr="003E0C18">
        <w:tc>
          <w:tcPr>
            <w:tcW w:w="4140" w:type="dxa"/>
            <w:vAlign w:val="center"/>
            <w:hideMark/>
          </w:tcPr>
          <w:p w14:paraId="69351FE2" w14:textId="77777777" w:rsidR="00AF582B" w:rsidRPr="003B166E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36151A90" w14:textId="7952D42B" w:rsidR="00AF582B" w:rsidRPr="003B166E" w:rsidRDefault="00D139E2" w:rsidP="00AF582B">
            <w:pPr>
              <w:pStyle w:val="a1"/>
              <w:tabs>
                <w:tab w:val="decimal" w:pos="91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334EB2" w:rsidRPr="003B166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F582B" w:rsidRPr="003B166E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61" w:type="dxa"/>
          </w:tcPr>
          <w:p w14:paraId="62A8CAA5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00730EF6" w14:textId="0315F854" w:rsidR="00AF582B" w:rsidRPr="003B166E" w:rsidRDefault="00AF582B" w:rsidP="00AF582B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  <w:r w:rsidRPr="003B166E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59119FE0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42F2A2C" w14:textId="685E13AC" w:rsidR="00AF582B" w:rsidRPr="003B166E" w:rsidRDefault="00334EB2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0719819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0E4E72D" w14:textId="0D2DF39A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F582B" w:rsidRPr="003B166E" w14:paraId="4926FD5A" w14:textId="77777777" w:rsidTr="00E27971">
        <w:tc>
          <w:tcPr>
            <w:tcW w:w="4140" w:type="dxa"/>
          </w:tcPr>
          <w:p w14:paraId="41A8A37F" w14:textId="7DF42F10" w:rsidR="00AF582B" w:rsidRPr="003B166E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vAlign w:val="bottom"/>
          </w:tcPr>
          <w:p w14:paraId="7D950DCF" w14:textId="7EF070A3" w:rsidR="00AF582B" w:rsidRPr="003B166E" w:rsidRDefault="00D139E2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14:paraId="5A3FB3C3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58E01987" w14:textId="57A2E005" w:rsidR="00AF582B" w:rsidRPr="003B166E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403A25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30358B6" w14:textId="2B3FE574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26F0B97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91C9904" w14:textId="14B397BA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582B" w:rsidRPr="003B166E" w14:paraId="6F47036C" w14:textId="77777777" w:rsidTr="00DE6572">
        <w:tc>
          <w:tcPr>
            <w:tcW w:w="4140" w:type="dxa"/>
            <w:hideMark/>
          </w:tcPr>
          <w:p w14:paraId="756C0010" w14:textId="77777777" w:rsidR="00AF582B" w:rsidRPr="003B166E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B4B5F7F" w14:textId="44D112CE" w:rsidR="00AF582B" w:rsidRPr="003B166E" w:rsidRDefault="00D139E2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14:paraId="259B6461" w14:textId="77777777" w:rsidR="00AF582B" w:rsidRPr="003B166E" w:rsidRDefault="00AF582B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55669D87" w14:textId="06D01FCC" w:rsidR="00AF582B" w:rsidRPr="003B166E" w:rsidRDefault="00AF582B" w:rsidP="00AF582B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CB61809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0C502DC" w14:textId="14C62CE7" w:rsidR="00AF582B" w:rsidRPr="003B166E" w:rsidRDefault="007B2894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10B99D9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519F133" w14:textId="3C747D7D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AF582B" w:rsidRPr="003B166E" w14:paraId="51B6DEB3" w14:textId="77777777" w:rsidTr="00DE6572">
        <w:tc>
          <w:tcPr>
            <w:tcW w:w="4140" w:type="dxa"/>
            <w:hideMark/>
          </w:tcPr>
          <w:p w14:paraId="125B3488" w14:textId="77777777" w:rsidR="00AF582B" w:rsidRPr="003B166E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FFB0744" w14:textId="48F78AF1" w:rsidR="00AF582B" w:rsidRPr="003B166E" w:rsidRDefault="00D139E2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</w:tcPr>
          <w:p w14:paraId="6C52AEF1" w14:textId="77777777" w:rsidR="00AF582B" w:rsidRPr="003B166E" w:rsidRDefault="00AF582B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3B0E3B54" w14:textId="05370D42" w:rsidR="00AF582B" w:rsidRPr="003B166E" w:rsidRDefault="00AF582B" w:rsidP="00AF582B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C06CF06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C40D3ED" w14:textId="7577D590" w:rsidR="00AF582B" w:rsidRPr="003B166E" w:rsidRDefault="007B2894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0EEE28" w14:textId="77777777" w:rsidR="00AF582B" w:rsidRPr="003B166E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DD3642D" w14:textId="5DA98EBC" w:rsidR="00AF582B" w:rsidRPr="003B166E" w:rsidRDefault="00AF582B" w:rsidP="00AF582B">
            <w:pPr>
              <w:pStyle w:val="a1"/>
              <w:tabs>
                <w:tab w:val="decimal" w:pos="79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310613" w:rsidRPr="003B166E" w14:paraId="29C3C98F" w14:textId="77777777" w:rsidTr="00736BBB">
        <w:tc>
          <w:tcPr>
            <w:tcW w:w="4140" w:type="dxa"/>
          </w:tcPr>
          <w:p w14:paraId="7EFFE1EC" w14:textId="77777777" w:rsidR="00310613" w:rsidRPr="003B166E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98B286D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A9AA3A8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9853781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56AF10AD" w14:textId="77777777" w:rsidR="00310613" w:rsidRPr="003B166E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151F9B43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789407B8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61F90864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310613" w:rsidRPr="003B166E" w14:paraId="2C42A757" w14:textId="77777777" w:rsidTr="00FC274C">
        <w:tc>
          <w:tcPr>
            <w:tcW w:w="4140" w:type="dxa"/>
          </w:tcPr>
          <w:p w14:paraId="34DFF574" w14:textId="52625427" w:rsidR="00310613" w:rsidRPr="003B166E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ED83231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170A4D7B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4B2CB2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FE674E" w14:textId="77777777" w:rsidR="00310613" w:rsidRPr="003B166E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9CDEF7C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692650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8EFA2BA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10613" w:rsidRPr="003B166E" w14:paraId="15C323C0" w14:textId="77777777" w:rsidTr="00FC274C">
        <w:tc>
          <w:tcPr>
            <w:tcW w:w="4140" w:type="dxa"/>
          </w:tcPr>
          <w:p w14:paraId="73CBE0D9" w14:textId="21432B5F" w:rsidR="00310613" w:rsidRPr="003B166E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6F7DD3A6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492D7A05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0AEEF40" w14:textId="77777777" w:rsidR="00310613" w:rsidRPr="003B166E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1D5780" w14:textId="77777777" w:rsidR="00310613" w:rsidRPr="003B166E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B276AF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7FDF5B" w14:textId="77777777" w:rsidR="00310613" w:rsidRPr="003B166E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3A8975A" w14:textId="77777777" w:rsidR="00310613" w:rsidRPr="003B166E" w:rsidRDefault="00310613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E4FEF" w:rsidRPr="003B166E" w14:paraId="4631B52C" w14:textId="77777777" w:rsidTr="00FC274C">
        <w:tc>
          <w:tcPr>
            <w:tcW w:w="4140" w:type="dxa"/>
          </w:tcPr>
          <w:p w14:paraId="7183396C" w14:textId="28E38EC4" w:rsidR="001E4FEF" w:rsidRPr="003B166E" w:rsidRDefault="001E4FEF" w:rsidP="001E4FE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523ECFD5" w14:textId="4E3A31D6" w:rsidR="001E4FEF" w:rsidRPr="003B166E" w:rsidRDefault="001E4FEF" w:rsidP="001E4FE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87D6A"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1" w:type="dxa"/>
            <w:vAlign w:val="bottom"/>
          </w:tcPr>
          <w:p w14:paraId="4EB7F1EC" w14:textId="77777777" w:rsidR="001E4FEF" w:rsidRPr="003B166E" w:rsidRDefault="001E4FEF" w:rsidP="001E4FE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C8D8E2" w14:textId="159F83E3" w:rsidR="001E4FEF" w:rsidRPr="003B166E" w:rsidRDefault="001E4FEF" w:rsidP="001E4FE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  <w:vAlign w:val="bottom"/>
          </w:tcPr>
          <w:p w14:paraId="11350A08" w14:textId="77777777" w:rsidR="001E4FEF" w:rsidRPr="003B166E" w:rsidRDefault="001E4FEF" w:rsidP="001E4FE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CE83AA" w14:textId="6B87BC9E" w:rsidR="001E4FEF" w:rsidRPr="003B166E" w:rsidRDefault="001E4FEF" w:rsidP="001E4FE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D439B"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1F9DE86D" w14:textId="77777777" w:rsidR="001E4FEF" w:rsidRPr="003B166E" w:rsidRDefault="001E4FEF" w:rsidP="001E4FE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7EA6502" w14:textId="2C626926" w:rsidR="001E4FEF" w:rsidRPr="003B166E" w:rsidRDefault="001E4FEF" w:rsidP="001E4FE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1E4FEF" w:rsidRPr="003B166E" w14:paraId="2327A231" w14:textId="77777777" w:rsidTr="00FC274C">
        <w:tc>
          <w:tcPr>
            <w:tcW w:w="4140" w:type="dxa"/>
          </w:tcPr>
          <w:p w14:paraId="4DD7C464" w14:textId="16F6BDF0" w:rsidR="001E4FEF" w:rsidRPr="003B166E" w:rsidRDefault="001E4FEF" w:rsidP="001E4FE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69961601" w14:textId="66A7DABF" w:rsidR="001E4FEF" w:rsidRPr="003B166E" w:rsidRDefault="00B87D6A" w:rsidP="001E4FE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  <w:vAlign w:val="bottom"/>
          </w:tcPr>
          <w:p w14:paraId="3DD710DC" w14:textId="77777777" w:rsidR="001E4FEF" w:rsidRPr="003B166E" w:rsidRDefault="001E4FEF" w:rsidP="001E4FE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EAEA25B" w14:textId="688CBF96" w:rsidR="001E4FEF" w:rsidRPr="003B166E" w:rsidRDefault="001E4FEF" w:rsidP="001E4FE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C97867B" w14:textId="77777777" w:rsidR="001E4FEF" w:rsidRPr="003B166E" w:rsidRDefault="001E4FEF" w:rsidP="001E4FE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C0ED542" w14:textId="12269087" w:rsidR="001E4FEF" w:rsidRPr="003B166E" w:rsidRDefault="001E4FEF" w:rsidP="001E4FE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017FDC6" w14:textId="77777777" w:rsidR="001E4FEF" w:rsidRPr="003B166E" w:rsidRDefault="001E4FEF" w:rsidP="001E4FE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36F62A1" w14:textId="07BB0DB9" w:rsidR="001E4FEF" w:rsidRPr="003B166E" w:rsidRDefault="001E4FEF" w:rsidP="001E4FE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</w:tbl>
    <w:p w14:paraId="75281D46" w14:textId="3BD51561" w:rsidR="005B2D20" w:rsidRPr="003B166E" w:rsidRDefault="005C0C03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3B166E">
        <w:rPr>
          <w:rFonts w:asciiTheme="majorBidi" w:hAnsiTheme="majorBidi" w:cstheme="majorBidi"/>
          <w:sz w:val="36"/>
          <w:szCs w:val="36"/>
          <w:vertAlign w:val="superscript"/>
        </w:rPr>
        <w:lastRenderedPageBreak/>
        <w:t>1</w:t>
      </w:r>
      <w:r w:rsidR="005B2D20" w:rsidRPr="003B166E">
        <w:rPr>
          <w:rFonts w:asciiTheme="majorBidi" w:hAnsiTheme="majorBidi" w:cstheme="majorBidi"/>
          <w:sz w:val="36"/>
          <w:szCs w:val="36"/>
          <w:vertAlign w:val="superscript"/>
        </w:rPr>
        <w:tab/>
      </w:r>
      <w:r w:rsidR="005B2D20" w:rsidRPr="003B166E">
        <w:rPr>
          <w:rFonts w:ascii="Angsana New" w:hAnsi="Angsana New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</w:t>
      </w:r>
      <w:r w:rsidR="005B2D20" w:rsidRPr="003B166E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DE6572" w:rsidRPr="003B166E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5C54A1" w:rsidRPr="003B166E">
        <w:rPr>
          <w:rFonts w:ascii="Angsana New" w:hAnsi="Angsana New" w:hint="cs"/>
          <w:sz w:val="30"/>
          <w:szCs w:val="30"/>
          <w:cs/>
        </w:rPr>
        <w:t>สาม</w:t>
      </w:r>
      <w:r w:rsidR="00DE6572" w:rsidRPr="003B166E">
        <w:rPr>
          <w:rFonts w:ascii="Angsana New" w:hAnsi="Angsana New" w:hint="cs"/>
          <w:sz w:val="30"/>
          <w:szCs w:val="30"/>
          <w:cs/>
        </w:rPr>
        <w:t>เดือน</w:t>
      </w:r>
      <w:r w:rsidR="00DE6572" w:rsidRPr="003B166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80145" w:rsidRPr="003B166E">
        <w:rPr>
          <w:rFonts w:ascii="Angsana New" w:hAnsi="Angsana New"/>
          <w:sz w:val="30"/>
          <w:szCs w:val="30"/>
        </w:rPr>
        <w:t>3</w:t>
      </w:r>
      <w:r w:rsidR="005C54A1" w:rsidRPr="003B166E">
        <w:rPr>
          <w:rFonts w:ascii="Angsana New" w:hAnsi="Angsana New"/>
          <w:sz w:val="30"/>
          <w:szCs w:val="30"/>
        </w:rPr>
        <w:t>1</w:t>
      </w:r>
      <w:r w:rsidR="00DE6572" w:rsidRPr="003B166E">
        <w:rPr>
          <w:rFonts w:ascii="Angsana New" w:hAnsi="Angsana New"/>
          <w:sz w:val="30"/>
          <w:szCs w:val="30"/>
        </w:rPr>
        <w:t xml:space="preserve"> </w:t>
      </w:r>
      <w:r w:rsidR="005C54A1" w:rsidRPr="003B166E">
        <w:rPr>
          <w:rFonts w:ascii="Angsana New" w:hAnsi="Angsana New" w:hint="cs"/>
          <w:sz w:val="30"/>
          <w:szCs w:val="30"/>
          <w:cs/>
        </w:rPr>
        <w:t>มีนาคม</w:t>
      </w:r>
      <w:r w:rsidR="005B2D20" w:rsidRPr="003B166E">
        <w:rPr>
          <w:rFonts w:ascii="Angsana New" w:hAnsi="Angsana New" w:hint="cs"/>
          <w:sz w:val="30"/>
          <w:szCs w:val="30"/>
          <w:cs/>
        </w:rPr>
        <w:t xml:space="preserve"> </w:t>
      </w:r>
      <w:r w:rsidRPr="003B166E">
        <w:rPr>
          <w:rFonts w:ascii="Angsana New" w:hAnsi="Angsana New"/>
          <w:sz w:val="30"/>
          <w:szCs w:val="30"/>
        </w:rPr>
        <w:t>256</w:t>
      </w:r>
      <w:r w:rsidR="005C54A1" w:rsidRPr="003B166E">
        <w:rPr>
          <w:rFonts w:ascii="Angsana New" w:hAnsi="Angsana New"/>
          <w:sz w:val="30"/>
          <w:szCs w:val="30"/>
        </w:rPr>
        <w:t>8</w:t>
      </w:r>
      <w:r w:rsidR="005B2D20" w:rsidRPr="003B166E">
        <w:rPr>
          <w:rFonts w:ascii="Angsana New" w:hAnsi="Angsana New"/>
          <w:sz w:val="30"/>
          <w:szCs w:val="30"/>
        </w:rPr>
        <w:t xml:space="preserve"> </w:t>
      </w:r>
      <w:r w:rsidR="005B2D20" w:rsidRPr="003B166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B166E">
        <w:rPr>
          <w:rFonts w:ascii="Angsana New" w:hAnsi="Angsana New"/>
          <w:sz w:val="30"/>
          <w:szCs w:val="30"/>
        </w:rPr>
        <w:t>256</w:t>
      </w:r>
      <w:r w:rsidR="005C54A1" w:rsidRPr="003B166E">
        <w:rPr>
          <w:rFonts w:ascii="Angsana New" w:hAnsi="Angsana New"/>
          <w:sz w:val="30"/>
          <w:szCs w:val="30"/>
        </w:rPr>
        <w:t>7</w:t>
      </w:r>
      <w:r w:rsidR="005B2D20" w:rsidRPr="003B166E">
        <w:rPr>
          <w:rFonts w:ascii="Angsana New" w:hAnsi="Angsana New" w:hint="cs"/>
          <w:sz w:val="30"/>
          <w:szCs w:val="30"/>
          <w:cs/>
        </w:rPr>
        <w:t xml:space="preserve"> </w:t>
      </w:r>
      <w:r w:rsidR="005B2D20" w:rsidRPr="003B166E">
        <w:rPr>
          <w:rFonts w:ascii="Angsana New" w:hAnsi="Angsana New"/>
          <w:sz w:val="30"/>
          <w:szCs w:val="30"/>
          <w:cs/>
        </w:rPr>
        <w:t>จำนวน</w:t>
      </w:r>
      <w:r w:rsidR="009E362C" w:rsidRPr="003B166E">
        <w:rPr>
          <w:rFonts w:ascii="Angsana New" w:hAnsi="Angsana New"/>
          <w:sz w:val="30"/>
          <w:szCs w:val="30"/>
        </w:rPr>
        <w:t xml:space="preserve"> </w:t>
      </w:r>
      <w:r w:rsidR="008B1428" w:rsidRPr="003B166E">
        <w:rPr>
          <w:rFonts w:ascii="Angsana New" w:hAnsi="Angsana New"/>
          <w:sz w:val="30"/>
          <w:szCs w:val="30"/>
        </w:rPr>
        <w:t>458</w:t>
      </w:r>
      <w:r w:rsidR="005E4467" w:rsidRPr="003B166E">
        <w:rPr>
          <w:rFonts w:ascii="Angsana New" w:hAnsi="Angsana New"/>
          <w:sz w:val="30"/>
          <w:szCs w:val="30"/>
        </w:rPr>
        <w:t xml:space="preserve"> </w:t>
      </w:r>
      <w:r w:rsidR="005B2D20" w:rsidRPr="003B166E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2D20" w:rsidRPr="003B166E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4A1565" w:rsidRPr="003B166E">
        <w:rPr>
          <w:rFonts w:ascii="Angsana New" w:hAnsi="Angsana New"/>
          <w:spacing w:val="-2"/>
          <w:sz w:val="30"/>
          <w:szCs w:val="30"/>
        </w:rPr>
        <w:br/>
      </w:r>
      <w:r w:rsidR="005C54A1" w:rsidRPr="003B166E">
        <w:rPr>
          <w:rFonts w:ascii="Angsana New" w:hAnsi="Angsana New"/>
          <w:sz w:val="30"/>
          <w:szCs w:val="30"/>
        </w:rPr>
        <w:t>300</w:t>
      </w:r>
      <w:r w:rsidR="0037633F" w:rsidRPr="003B166E">
        <w:rPr>
          <w:rFonts w:ascii="Angsana New" w:hAnsi="Angsana New"/>
          <w:sz w:val="30"/>
          <w:szCs w:val="30"/>
        </w:rPr>
        <w:t xml:space="preserve"> </w:t>
      </w:r>
      <w:r w:rsidR="005B2D20" w:rsidRPr="003B166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5B2D20" w:rsidRPr="003B166E">
        <w:rPr>
          <w:rFonts w:ascii="Angsana New" w:hAnsi="Angsana New"/>
          <w:sz w:val="30"/>
          <w:szCs w:val="30"/>
          <w:cs/>
        </w:rPr>
        <w:t>ตามลำดับ</w:t>
      </w:r>
      <w:r w:rsidR="005B2D20" w:rsidRPr="003B166E">
        <w:rPr>
          <w:rFonts w:ascii="Angsana New" w:hAnsi="Angsana New"/>
          <w:sz w:val="30"/>
          <w:szCs w:val="30"/>
        </w:rPr>
        <w:t xml:space="preserve"> </w:t>
      </w:r>
    </w:p>
    <w:p w14:paraId="51909DFD" w14:textId="5B9D9CCF" w:rsidR="002C4259" w:rsidRPr="003B166E" w:rsidRDefault="002C425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7533782A" w14:textId="7FF494B7" w:rsidR="00CF40A9" w:rsidRPr="003B166E" w:rsidRDefault="00CF40A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166E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3B166E">
        <w:rPr>
          <w:rFonts w:ascii="Angsana New" w:hAnsi="Angsana New" w:hint="cs"/>
          <w:sz w:val="30"/>
          <w:szCs w:val="30"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>ณ วันที่</w:t>
      </w:r>
      <w:r w:rsidRPr="003B166E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680145" w:rsidRPr="003B166E">
        <w:rPr>
          <w:rFonts w:ascii="Angsana New" w:hAnsi="Angsana New" w:hint="cs"/>
          <w:sz w:val="30"/>
          <w:szCs w:val="30"/>
        </w:rPr>
        <w:t>3</w:t>
      </w:r>
      <w:r w:rsidR="005C54A1" w:rsidRPr="003B166E">
        <w:rPr>
          <w:rFonts w:ascii="Angsana New" w:hAnsi="Angsana New"/>
          <w:sz w:val="30"/>
          <w:szCs w:val="30"/>
        </w:rPr>
        <w:t>1</w:t>
      </w:r>
      <w:r w:rsidR="00C55D3F" w:rsidRPr="003B166E">
        <w:rPr>
          <w:rFonts w:ascii="Angsana New" w:hAnsi="Angsana New" w:hint="cs"/>
          <w:sz w:val="30"/>
          <w:szCs w:val="30"/>
          <w:cs/>
        </w:rPr>
        <w:t xml:space="preserve"> </w:t>
      </w:r>
      <w:r w:rsidR="005C54A1" w:rsidRPr="003B166E">
        <w:rPr>
          <w:rFonts w:ascii="Angsana New" w:hAnsi="Angsana New" w:hint="cs"/>
          <w:sz w:val="30"/>
          <w:szCs w:val="30"/>
          <w:cs/>
        </w:rPr>
        <w:t>มีนา</w:t>
      </w:r>
      <w:r w:rsidR="001E4FEF" w:rsidRPr="003B166E">
        <w:rPr>
          <w:rFonts w:ascii="Angsana New" w:hAnsi="Angsana New" w:hint="cs"/>
          <w:sz w:val="30"/>
          <w:szCs w:val="30"/>
          <w:cs/>
        </w:rPr>
        <w:t>คม</w:t>
      </w:r>
      <w:r w:rsidR="00500E50" w:rsidRPr="003B166E">
        <w:rPr>
          <w:rFonts w:ascii="Angsana New" w:hAnsi="Angsana New" w:hint="cs"/>
          <w:sz w:val="30"/>
          <w:szCs w:val="30"/>
          <w:cs/>
        </w:rPr>
        <w:t xml:space="preserve"> </w:t>
      </w:r>
      <w:r w:rsidR="005C0C03" w:rsidRPr="003B166E">
        <w:rPr>
          <w:rFonts w:ascii="Angsana New" w:hAnsi="Angsana New" w:hint="cs"/>
          <w:sz w:val="30"/>
          <w:szCs w:val="30"/>
        </w:rPr>
        <w:t>256</w:t>
      </w:r>
      <w:r w:rsidR="005C54A1" w:rsidRPr="003B166E">
        <w:rPr>
          <w:rFonts w:ascii="Angsana New" w:hAnsi="Angsana New"/>
          <w:sz w:val="30"/>
          <w:szCs w:val="30"/>
        </w:rPr>
        <w:t>8</w:t>
      </w:r>
      <w:r w:rsidRPr="003B166E">
        <w:rPr>
          <w:rFonts w:ascii="Angsana New" w:hAnsi="Angsana New" w:hint="cs"/>
          <w:sz w:val="30"/>
          <w:szCs w:val="30"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 xml:space="preserve">และ </w:t>
      </w:r>
      <w:r w:rsidR="00680145" w:rsidRPr="003B166E">
        <w:rPr>
          <w:rFonts w:ascii="Angsana New" w:hAnsi="Angsana New" w:hint="cs"/>
          <w:sz w:val="30"/>
          <w:szCs w:val="30"/>
        </w:rPr>
        <w:t>3</w:t>
      </w:r>
      <w:r w:rsidR="005C0C03" w:rsidRPr="003B166E">
        <w:rPr>
          <w:rFonts w:ascii="Angsana New" w:hAnsi="Angsana New" w:hint="cs"/>
          <w:sz w:val="30"/>
          <w:szCs w:val="30"/>
        </w:rPr>
        <w:t>1</w:t>
      </w:r>
      <w:r w:rsidRPr="003B166E">
        <w:rPr>
          <w:rFonts w:ascii="Angsana New" w:hAnsi="Angsana New" w:hint="cs"/>
          <w:sz w:val="30"/>
          <w:szCs w:val="30"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C0C03" w:rsidRPr="003B166E">
        <w:rPr>
          <w:rFonts w:ascii="Angsana New" w:hAnsi="Angsana New" w:hint="cs"/>
          <w:sz w:val="30"/>
          <w:szCs w:val="30"/>
        </w:rPr>
        <w:t>256</w:t>
      </w:r>
      <w:r w:rsidR="005C54A1" w:rsidRPr="003B166E">
        <w:rPr>
          <w:rFonts w:ascii="Angsana New" w:hAnsi="Angsana New"/>
          <w:sz w:val="30"/>
          <w:szCs w:val="30"/>
        </w:rPr>
        <w:t>7</w:t>
      </w:r>
      <w:r w:rsidRPr="003B166E">
        <w:rPr>
          <w:rFonts w:ascii="Angsana New" w:hAnsi="Angsana New" w:hint="cs"/>
          <w:sz w:val="30"/>
          <w:szCs w:val="30"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1B5983" w14:textId="55E456D8" w:rsidR="00A15395" w:rsidRPr="003B166E" w:rsidRDefault="00A15395" w:rsidP="00EF0DA5">
      <w:pPr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82"/>
        <w:gridCol w:w="1080"/>
        <w:gridCol w:w="236"/>
        <w:gridCol w:w="1120"/>
        <w:gridCol w:w="273"/>
        <w:gridCol w:w="1044"/>
        <w:gridCol w:w="272"/>
        <w:gridCol w:w="1105"/>
      </w:tblGrid>
      <w:tr w:rsidR="002C4259" w:rsidRPr="003B166E" w14:paraId="1178C65E" w14:textId="77777777" w:rsidTr="007B27C9">
        <w:trPr>
          <w:tblHeader/>
        </w:trPr>
        <w:tc>
          <w:tcPr>
            <w:tcW w:w="3330" w:type="dxa"/>
          </w:tcPr>
          <w:p w14:paraId="4EC1B6F8" w14:textId="77777777" w:rsidR="002C4259" w:rsidRPr="003B166E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2" w:type="dxa"/>
          </w:tcPr>
          <w:p w14:paraId="7895247A" w14:textId="77777777" w:rsidR="002C4259" w:rsidRPr="003B166E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0CA55B1A" w14:textId="77777777" w:rsidR="002C4259" w:rsidRPr="003B166E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EA4B4CF" w14:textId="77777777" w:rsidR="002C4259" w:rsidRPr="003B166E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4FB94429" w14:textId="77777777" w:rsidR="002C4259" w:rsidRPr="003B166E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3B166E" w14:paraId="03606877" w14:textId="77777777" w:rsidTr="007B27C9">
        <w:trPr>
          <w:tblHeader/>
        </w:trPr>
        <w:tc>
          <w:tcPr>
            <w:tcW w:w="3330" w:type="dxa"/>
          </w:tcPr>
          <w:p w14:paraId="615EC615" w14:textId="64B806EC" w:rsidR="00DD6666" w:rsidRPr="003B166E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0BE20DD7" w14:textId="77777777" w:rsidR="00DD6666" w:rsidRPr="003B166E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39AE65" w14:textId="6BE137F4" w:rsidR="00DD6666" w:rsidRPr="003B166E" w:rsidRDefault="001E4FEF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11E448DD" w14:textId="77777777" w:rsidR="00DD6666" w:rsidRPr="003B166E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7DCBF69C" w14:textId="75683343" w:rsidR="00DD6666" w:rsidRPr="003B166E" w:rsidRDefault="00680145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5C0C03" w:rsidRPr="003B166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DD6666" w:rsidRPr="003B166E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3B16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</w:tcPr>
          <w:p w14:paraId="14C0C4F2" w14:textId="77777777" w:rsidR="00DD6666" w:rsidRPr="003B166E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2503E92" w14:textId="5014F7B6" w:rsidR="00DD6666" w:rsidRPr="003B166E" w:rsidRDefault="001E4FEF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2" w:type="dxa"/>
          </w:tcPr>
          <w:p w14:paraId="1B7D4BE5" w14:textId="77777777" w:rsidR="00DD6666" w:rsidRPr="003B166E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30D55667" w14:textId="25DB0202" w:rsidR="00DD6666" w:rsidRPr="003B166E" w:rsidRDefault="00680145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5C0C03" w:rsidRPr="003B166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DD6666" w:rsidRPr="003B166E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3B16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D6666" w:rsidRPr="003B166E" w14:paraId="42B47A86" w14:textId="77777777" w:rsidTr="007B27C9">
        <w:trPr>
          <w:tblHeader/>
        </w:trPr>
        <w:tc>
          <w:tcPr>
            <w:tcW w:w="3330" w:type="dxa"/>
          </w:tcPr>
          <w:p w14:paraId="1798128A" w14:textId="24C056D2" w:rsidR="00DD6666" w:rsidRPr="003B166E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400BEC22" w14:textId="6018D63D" w:rsidR="00DD6666" w:rsidRPr="003B166E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6EB071" w14:textId="7A3D9170" w:rsidR="00DD6666" w:rsidRPr="003B166E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1E4FEF" w:rsidRPr="003B16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45739B98" w14:textId="77777777" w:rsidR="00DD6666" w:rsidRPr="003B166E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7F24E710" w14:textId="6E808C01" w:rsidR="00DD6666" w:rsidRPr="003B166E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1E4FEF" w:rsidRPr="003B16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3" w:type="dxa"/>
          </w:tcPr>
          <w:p w14:paraId="45C150A4" w14:textId="77777777" w:rsidR="00DD6666" w:rsidRPr="003B166E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43F78EC" w14:textId="2C05278E" w:rsidR="00DD6666" w:rsidRPr="003B166E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1E4FEF" w:rsidRPr="003B16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2" w:type="dxa"/>
          </w:tcPr>
          <w:p w14:paraId="320ECB4E" w14:textId="77777777" w:rsidR="00DD6666" w:rsidRPr="003B166E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7C9A3371" w14:textId="7E5C0313" w:rsidR="00DD6666" w:rsidRPr="003B166E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1E4FEF" w:rsidRPr="003B16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DD6666" w:rsidRPr="003B166E" w14:paraId="189CAC8E" w14:textId="77777777" w:rsidTr="005E4962">
        <w:trPr>
          <w:tblHeader/>
        </w:trPr>
        <w:tc>
          <w:tcPr>
            <w:tcW w:w="4212" w:type="dxa"/>
            <w:gridSpan w:val="2"/>
          </w:tcPr>
          <w:p w14:paraId="249455CE" w14:textId="77777777" w:rsidR="00DD6666" w:rsidRPr="003B166E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9AC78A1" w14:textId="77777777" w:rsidR="00DD6666" w:rsidRPr="003B166E" w:rsidRDefault="00DD6666" w:rsidP="00DD66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</w:tbl>
    <w:p w14:paraId="6459A5FC" w14:textId="77777777" w:rsidR="00A67CBD" w:rsidRPr="003B166E" w:rsidRDefault="00A67CBD" w:rsidP="00EF0DA5">
      <w:pPr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3"/>
        <w:gridCol w:w="1044"/>
        <w:gridCol w:w="272"/>
        <w:gridCol w:w="1107"/>
      </w:tblGrid>
      <w:tr w:rsidR="00696DD7" w:rsidRPr="003B166E" w14:paraId="79860B14" w14:textId="77777777" w:rsidTr="00696DD7">
        <w:tc>
          <w:tcPr>
            <w:tcW w:w="4230" w:type="dxa"/>
          </w:tcPr>
          <w:p w14:paraId="11E5D786" w14:textId="039BACFC" w:rsidR="00696DD7" w:rsidRPr="003B166E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6" w:type="dxa"/>
            <w:gridSpan w:val="7"/>
          </w:tcPr>
          <w:p w14:paraId="3989E0E9" w14:textId="77777777" w:rsidR="00696DD7" w:rsidRPr="003B166E" w:rsidRDefault="00696DD7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46841" w:rsidRPr="003B166E" w14:paraId="20670098" w14:textId="77777777" w:rsidTr="00EA242C">
        <w:tc>
          <w:tcPr>
            <w:tcW w:w="4230" w:type="dxa"/>
          </w:tcPr>
          <w:p w14:paraId="070F4ED1" w14:textId="77777777" w:rsidR="00C46841" w:rsidRPr="003B166E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4F5E65" w14:textId="7D1DF45B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E54AEC" w14:textId="77777777" w:rsidR="00C46841" w:rsidRPr="003B166E" w:rsidRDefault="00C46841" w:rsidP="00C4684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7E785" w14:textId="26F5E740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F9C477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DF2D954" w14:textId="4BB8BECD" w:rsidR="00C46841" w:rsidRPr="003B166E" w:rsidRDefault="00187773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2" w:type="dxa"/>
            <w:shd w:val="clear" w:color="auto" w:fill="auto"/>
          </w:tcPr>
          <w:p w14:paraId="28884C06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FD95A39" w14:textId="364912AC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46841" w:rsidRPr="003B166E" w14:paraId="384A7E20" w14:textId="77777777" w:rsidTr="00EA242C">
        <w:tc>
          <w:tcPr>
            <w:tcW w:w="4230" w:type="dxa"/>
          </w:tcPr>
          <w:p w14:paraId="2A8E906D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3A476AD5" w14:textId="4B4E81BA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60DA40EC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080" w:type="dxa"/>
          </w:tcPr>
          <w:p w14:paraId="2FF98BE1" w14:textId="4183DC92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73" w:type="dxa"/>
          </w:tcPr>
          <w:p w14:paraId="13781108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0320EAA" w14:textId="7873D773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2" w:type="dxa"/>
          </w:tcPr>
          <w:p w14:paraId="1B69506C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7" w:type="dxa"/>
          </w:tcPr>
          <w:p w14:paraId="323F0FB6" w14:textId="321D7440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C46841" w:rsidRPr="003B166E" w14:paraId="16608225" w14:textId="77777777" w:rsidTr="00EA242C">
        <w:tc>
          <w:tcPr>
            <w:tcW w:w="4230" w:type="dxa"/>
          </w:tcPr>
          <w:p w14:paraId="1CD576A1" w14:textId="77777777" w:rsidR="00C46841" w:rsidRPr="003B166E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434D2A2" w14:textId="73F957FD" w:rsidR="00C46841" w:rsidRPr="003B166E" w:rsidRDefault="00187773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9816A04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CFB23" w14:textId="0EB49C62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36CB45D5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F42C73C" w14:textId="09E97DE3" w:rsidR="00C46841" w:rsidRPr="003B166E" w:rsidRDefault="00187773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2FE20DE2" w14:textId="77777777" w:rsidR="00C46841" w:rsidRPr="003B166E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3B5CB7" w14:textId="68A21D78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46841" w:rsidRPr="003B166E" w14:paraId="658FC3EE" w14:textId="77777777" w:rsidTr="00EA242C">
        <w:tc>
          <w:tcPr>
            <w:tcW w:w="4230" w:type="dxa"/>
          </w:tcPr>
          <w:p w14:paraId="0F6D789F" w14:textId="77777777" w:rsidR="00C46841" w:rsidRPr="003B166E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9218F" w14:textId="4740FA42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87773" w:rsidRPr="003B166E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5A4954D2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47EF74" w14:textId="4EC8A03E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73" w:type="dxa"/>
          </w:tcPr>
          <w:p w14:paraId="44BA15F3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1E8D8D4" w14:textId="582EA0DE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87773" w:rsidRPr="003B166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4CD316C7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91DC15C" w14:textId="044CE6BB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</w:tr>
      <w:tr w:rsidR="00C46841" w:rsidRPr="003B166E" w14:paraId="5E61ECE6" w14:textId="77777777" w:rsidTr="00EA242C">
        <w:trPr>
          <w:trHeight w:val="209"/>
        </w:trPr>
        <w:tc>
          <w:tcPr>
            <w:tcW w:w="4230" w:type="dxa"/>
          </w:tcPr>
          <w:p w14:paraId="575C75AC" w14:textId="77777777" w:rsidR="00C46841" w:rsidRPr="003B166E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3D20" w14:textId="7C50046D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(167)</w:t>
            </w:r>
          </w:p>
        </w:tc>
        <w:tc>
          <w:tcPr>
            <w:tcW w:w="270" w:type="dxa"/>
          </w:tcPr>
          <w:p w14:paraId="5D04AED8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4737B" w14:textId="17179EF5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(167)</w:t>
            </w:r>
          </w:p>
        </w:tc>
        <w:tc>
          <w:tcPr>
            <w:tcW w:w="273" w:type="dxa"/>
          </w:tcPr>
          <w:p w14:paraId="00BEF574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8DB065C" w14:textId="44226331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(40)</w:t>
            </w:r>
          </w:p>
        </w:tc>
        <w:tc>
          <w:tcPr>
            <w:tcW w:w="272" w:type="dxa"/>
          </w:tcPr>
          <w:p w14:paraId="458FB923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BE3E1F" w14:textId="447279FB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(40)</w:t>
            </w:r>
          </w:p>
        </w:tc>
      </w:tr>
      <w:tr w:rsidR="00C46841" w:rsidRPr="003B166E" w14:paraId="4CDD0807" w14:textId="77777777" w:rsidTr="00EA242C">
        <w:tc>
          <w:tcPr>
            <w:tcW w:w="4230" w:type="dxa"/>
          </w:tcPr>
          <w:p w14:paraId="6DCA11E3" w14:textId="77777777" w:rsidR="00C46841" w:rsidRPr="003B166E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1D259A" w14:textId="413E8BAE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187773" w:rsidRPr="003B1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3873C5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DF28E" w14:textId="46B4D3B3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3B166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4F0F0EF2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BD4032" w14:textId="5C6EEED0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87773" w:rsidRPr="003B166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6A546F51" w14:textId="77777777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3F5642" w14:textId="0200D6D5" w:rsidR="00C46841" w:rsidRPr="003B166E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</w:tbl>
    <w:p w14:paraId="660A8135" w14:textId="364D42D4" w:rsidR="00796818" w:rsidRPr="003B166E" w:rsidRDefault="00796818" w:rsidP="001B2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3F5E56" w:rsidRPr="003B166E" w14:paraId="529F4B3F" w14:textId="77777777" w:rsidTr="00A0288E">
        <w:tc>
          <w:tcPr>
            <w:tcW w:w="3960" w:type="dxa"/>
          </w:tcPr>
          <w:p w14:paraId="587DE648" w14:textId="0A22987A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270" w:type="dxa"/>
          </w:tcPr>
          <w:p w14:paraId="70F838BC" w14:textId="77777777" w:rsidR="003F5E56" w:rsidRPr="003B166E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A589AA" w14:textId="77777777" w:rsidR="003F5E56" w:rsidRPr="003B166E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64D3A" w:rsidRPr="003B166E" w14:paraId="5E6BA935" w14:textId="77777777" w:rsidTr="00A0288E">
        <w:tc>
          <w:tcPr>
            <w:tcW w:w="3960" w:type="dxa"/>
          </w:tcPr>
          <w:p w14:paraId="2423CE43" w14:textId="77777777" w:rsidR="00564D3A" w:rsidRPr="003B166E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0CACA414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E88" w14:textId="25046DC8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14AB40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FA62AE" w14:textId="670B5D89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8A267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B0031" w14:textId="5B1D8F5F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1</w:t>
            </w:r>
            <w:r w:rsidR="007354FB" w:rsidRPr="003B166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F3292C" w14:textId="77777777" w:rsidR="00564D3A" w:rsidRPr="003B166E" w:rsidRDefault="00564D3A" w:rsidP="00564D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F6C54" w14:textId="5ADCE5B9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564D3A" w:rsidRPr="003B166E" w14:paraId="1F2CB075" w14:textId="77777777" w:rsidTr="00A0288E">
        <w:tc>
          <w:tcPr>
            <w:tcW w:w="3960" w:type="dxa"/>
          </w:tcPr>
          <w:p w14:paraId="44FBF62E" w14:textId="37292432" w:rsidR="00564D3A" w:rsidRPr="003B166E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70" w:type="dxa"/>
          </w:tcPr>
          <w:p w14:paraId="11200985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19FFBF" w14:textId="5DA50FC8" w:rsidR="00564D3A" w:rsidRPr="003B166E" w:rsidRDefault="007354F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5005B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B5EDB" w14:textId="1EA8F603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392A917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D8D4E" w14:textId="0817E482" w:rsidR="00564D3A" w:rsidRPr="003B166E" w:rsidRDefault="007354F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D2BACA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47582" w14:textId="4597B81C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564D3A" w:rsidRPr="003B166E" w14:paraId="093CB63C" w14:textId="77777777" w:rsidTr="00A0288E">
        <w:tc>
          <w:tcPr>
            <w:tcW w:w="3960" w:type="dxa"/>
          </w:tcPr>
          <w:p w14:paraId="107A33C4" w14:textId="77777777" w:rsidR="00564D3A" w:rsidRPr="003B166E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20A46F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0F752" w14:textId="7043A408" w:rsidR="00564D3A" w:rsidRPr="003B166E" w:rsidRDefault="007354F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2D07C4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FB129" w14:textId="3E0AF262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08C4C42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565C11" w14:textId="197B8F42" w:rsidR="00564D3A" w:rsidRPr="003B166E" w:rsidRDefault="007354F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916B4B7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1FC7B2" w14:textId="6734B64D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  <w:tr w:rsidR="00564D3A" w:rsidRPr="003B166E" w14:paraId="537E9165" w14:textId="77777777" w:rsidTr="008D6E21">
        <w:tc>
          <w:tcPr>
            <w:tcW w:w="4230" w:type="dxa"/>
            <w:gridSpan w:val="2"/>
          </w:tcPr>
          <w:p w14:paraId="10DB1164" w14:textId="59895FCB" w:rsidR="00564D3A" w:rsidRPr="003B166E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11ED61" w14:textId="65EE71D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C65D3" w14:textId="705BAEF1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7E30D" w14:textId="35EC286C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0E3BC5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BDE44F" w14:textId="6617D422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0582" w:rsidRPr="003B166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B16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EC7853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83130D" w14:textId="07770D5F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0582" w:rsidRPr="003B166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B16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4D3A" w:rsidRPr="003B166E" w14:paraId="1A18F5F9" w14:textId="77777777" w:rsidTr="00A0288E">
        <w:tc>
          <w:tcPr>
            <w:tcW w:w="3960" w:type="dxa"/>
          </w:tcPr>
          <w:p w14:paraId="399CA7F5" w14:textId="77777777" w:rsidR="00564D3A" w:rsidRPr="003B166E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9E43ACB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B060F3" w14:textId="794C4DC0" w:rsidR="00564D3A" w:rsidRPr="003B166E" w:rsidRDefault="007354F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843700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3EC3FB" w14:textId="2F8F6026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1F14AE1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D25348" w14:textId="3B2E4913" w:rsidR="00564D3A" w:rsidRPr="003B166E" w:rsidRDefault="007354F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FD1DE2D" w14:textId="77777777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54947" w14:textId="53ECFB83" w:rsidR="00564D3A" w:rsidRPr="003B166E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</w:tr>
    </w:tbl>
    <w:p w14:paraId="52EF5662" w14:textId="77777777" w:rsidR="00EC4F59" w:rsidRPr="003B166E" w:rsidRDefault="00EC4F59" w:rsidP="00EC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3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3B166E">
        <w:rPr>
          <w:rFonts w:asciiTheme="majorBidi" w:hAnsiTheme="majorBidi" w:cstheme="majorBidi"/>
          <w:sz w:val="22"/>
          <w:szCs w:val="22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0"/>
        <w:gridCol w:w="270"/>
        <w:gridCol w:w="1082"/>
        <w:gridCol w:w="270"/>
        <w:gridCol w:w="1080"/>
        <w:gridCol w:w="270"/>
        <w:gridCol w:w="1080"/>
      </w:tblGrid>
      <w:tr w:rsidR="0052638B" w:rsidRPr="003B166E" w14:paraId="0A19F2EE" w14:textId="77777777" w:rsidTr="00317C86">
        <w:trPr>
          <w:cantSplit/>
        </w:trPr>
        <w:tc>
          <w:tcPr>
            <w:tcW w:w="4228" w:type="dxa"/>
          </w:tcPr>
          <w:p w14:paraId="546B26DD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132" w:type="dxa"/>
            <w:gridSpan w:val="7"/>
          </w:tcPr>
          <w:p w14:paraId="2DBEC1B4" w14:textId="77777777" w:rsidR="0052638B" w:rsidRPr="003B166E" w:rsidRDefault="0052638B" w:rsidP="003E0C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638B" w:rsidRPr="003B166E" w14:paraId="301D6A9A" w14:textId="77777777" w:rsidTr="00317C86">
        <w:trPr>
          <w:cantSplit/>
        </w:trPr>
        <w:tc>
          <w:tcPr>
            <w:tcW w:w="4228" w:type="dxa"/>
          </w:tcPr>
          <w:p w14:paraId="20895474" w14:textId="77777777" w:rsidR="0052638B" w:rsidRPr="003B166E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799E43" w14:textId="7D9C4147" w:rsidR="0052638B" w:rsidRPr="003B166E" w:rsidRDefault="008A1687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94C0E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AA77526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61842" w14:textId="77777777" w:rsidR="0052638B" w:rsidRPr="003B166E" w:rsidRDefault="0052638B" w:rsidP="003E0C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D1D7391" w14:textId="29245A9C" w:rsidR="0052638B" w:rsidRPr="003B166E" w:rsidRDefault="00453E95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DE7687A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9FF240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52638B" w:rsidRPr="003B166E" w14:paraId="7380CD50" w14:textId="77777777" w:rsidTr="00317C86">
        <w:trPr>
          <w:cantSplit/>
          <w:trHeight w:val="62"/>
        </w:trPr>
        <w:tc>
          <w:tcPr>
            <w:tcW w:w="4228" w:type="dxa"/>
          </w:tcPr>
          <w:p w14:paraId="738F5841" w14:textId="77777777" w:rsidR="0052638B" w:rsidRPr="003B166E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39AC4C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893D507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A6012DC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C046EE" w14:textId="77777777" w:rsidR="0052638B" w:rsidRPr="003B166E" w:rsidRDefault="0052638B" w:rsidP="003E0C7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56DFD76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7A19260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79460B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2638B" w:rsidRPr="003B166E" w14:paraId="155ADFD8" w14:textId="77777777" w:rsidTr="00317C86">
        <w:trPr>
          <w:cantSplit/>
        </w:trPr>
        <w:tc>
          <w:tcPr>
            <w:tcW w:w="4228" w:type="dxa"/>
          </w:tcPr>
          <w:p w14:paraId="2F51748B" w14:textId="77777777" w:rsidR="0052638B" w:rsidRPr="003B166E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80" w:type="dxa"/>
          </w:tcPr>
          <w:p w14:paraId="62F0C359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8318C7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5A7644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7DEBA" w14:textId="77777777" w:rsidR="0052638B" w:rsidRPr="003B166E" w:rsidRDefault="0052638B" w:rsidP="003E0C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A85F1D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559156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553C1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638B" w:rsidRPr="003B166E" w14:paraId="2AFCF467" w14:textId="77777777" w:rsidTr="00317C86">
        <w:trPr>
          <w:cantSplit/>
        </w:trPr>
        <w:tc>
          <w:tcPr>
            <w:tcW w:w="4228" w:type="dxa"/>
          </w:tcPr>
          <w:p w14:paraId="5A4A14F1" w14:textId="77777777" w:rsidR="0052638B" w:rsidRPr="003B166E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125995" w14:textId="6E812B6A" w:rsidR="0052638B" w:rsidRPr="003B166E" w:rsidRDefault="008A1687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03A8E2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572B454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7CC644" w14:textId="77777777" w:rsidR="0052638B" w:rsidRPr="003B166E" w:rsidRDefault="0052638B" w:rsidP="003E0C7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CF110C" w14:textId="0639DD48" w:rsidR="0052638B" w:rsidRPr="003B166E" w:rsidRDefault="00233F3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67CDB407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8052FF" w14:textId="207AD347" w:rsidR="0052638B" w:rsidRPr="003B166E" w:rsidRDefault="00A31E21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6AD1F8E" w14:textId="777F3623" w:rsidR="0052638B" w:rsidRPr="003B166E" w:rsidRDefault="0052638B" w:rsidP="00EF0DA5">
      <w:pPr>
        <w:rPr>
          <w:sz w:val="20"/>
          <w:szCs w:val="20"/>
        </w:rPr>
      </w:pPr>
    </w:p>
    <w:p w14:paraId="4B5595C2" w14:textId="77777777" w:rsidR="001B24FD" w:rsidRPr="003B166E" w:rsidRDefault="001B24FD" w:rsidP="00EF0DA5">
      <w:pPr>
        <w:rPr>
          <w:sz w:val="20"/>
          <w:szCs w:val="20"/>
        </w:rPr>
      </w:pPr>
    </w:p>
    <w:p w14:paraId="324C9113" w14:textId="77777777" w:rsidR="001B24FD" w:rsidRPr="003B166E" w:rsidRDefault="001B24FD" w:rsidP="00EF0DA5">
      <w:pPr>
        <w:rPr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7"/>
        <w:gridCol w:w="901"/>
        <w:gridCol w:w="1080"/>
        <w:gridCol w:w="270"/>
        <w:gridCol w:w="1082"/>
        <w:gridCol w:w="270"/>
        <w:gridCol w:w="1080"/>
        <w:gridCol w:w="270"/>
        <w:gridCol w:w="1080"/>
      </w:tblGrid>
      <w:tr w:rsidR="002C0115" w:rsidRPr="003B166E" w14:paraId="5BA31E7C" w14:textId="77777777" w:rsidTr="00312D6B">
        <w:tc>
          <w:tcPr>
            <w:tcW w:w="3327" w:type="dxa"/>
            <w:shd w:val="clear" w:color="auto" w:fill="auto"/>
            <w:vAlign w:val="bottom"/>
          </w:tcPr>
          <w:p w14:paraId="09F13D9E" w14:textId="1383F718" w:rsidR="002C0115" w:rsidRPr="003B166E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166E">
              <w:lastRenderedPageBreak/>
              <w:br w:type="page"/>
            </w:r>
          </w:p>
        </w:tc>
        <w:tc>
          <w:tcPr>
            <w:tcW w:w="901" w:type="dxa"/>
          </w:tcPr>
          <w:p w14:paraId="06D57E7D" w14:textId="77777777" w:rsidR="002C0115" w:rsidRPr="003B166E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</w:tcPr>
          <w:p w14:paraId="47623BB4" w14:textId="77777777" w:rsidR="002C0115" w:rsidRPr="003B166E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94E5F" w14:textId="77777777" w:rsidR="002C0115" w:rsidRPr="003B166E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A604E27" w14:textId="77777777" w:rsidR="002C0115" w:rsidRPr="003B166E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1E21" w:rsidRPr="003B166E" w14:paraId="0BFCC992" w14:textId="77777777" w:rsidTr="00312D6B">
        <w:tc>
          <w:tcPr>
            <w:tcW w:w="3327" w:type="dxa"/>
            <w:shd w:val="clear" w:color="auto" w:fill="auto"/>
            <w:vAlign w:val="bottom"/>
          </w:tcPr>
          <w:p w14:paraId="1DC75916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03B15FB6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B17DDE" w14:textId="3C656E8A" w:rsidR="00A31E21" w:rsidRPr="003B166E" w:rsidRDefault="009B799C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23682B2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40A05C" w14:textId="5E2BA729" w:rsidR="00A31E21" w:rsidRPr="003B166E" w:rsidRDefault="00680145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A31E21" w:rsidRPr="003B16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 </w:t>
            </w:r>
            <w:r w:rsidR="00A31E21" w:rsidRPr="003B166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A54BE03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0A7C10" w14:textId="4C3946E0" w:rsidR="00A31E21" w:rsidRPr="003B166E" w:rsidRDefault="009B799C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D465F22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BC75B7" w14:textId="4A8BFBB3" w:rsidR="00A31E21" w:rsidRPr="003B166E" w:rsidRDefault="00680145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20" w:firstLine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31E21"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A31E21"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31E21" w:rsidRPr="003B166E" w14:paraId="6ADAA218" w14:textId="77777777" w:rsidTr="00312D6B">
        <w:tc>
          <w:tcPr>
            <w:tcW w:w="3327" w:type="dxa"/>
            <w:shd w:val="clear" w:color="auto" w:fill="auto"/>
            <w:vAlign w:val="bottom"/>
          </w:tcPr>
          <w:p w14:paraId="1BD55FAE" w14:textId="352CA84A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63C44783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F85A5B" w14:textId="55B8CA4C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99C" w:rsidRPr="003B16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1AF593C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FF1628" w14:textId="344F8E08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99C"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B01E1AF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3BEFA8" w14:textId="70DC5418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99C" w:rsidRPr="003B16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065EE41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71EE95" w14:textId="44A05356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99C"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31E21" w:rsidRPr="003B166E" w14:paraId="5E8ACD02" w14:textId="77777777" w:rsidTr="00312D6B">
        <w:tc>
          <w:tcPr>
            <w:tcW w:w="3327" w:type="dxa"/>
            <w:shd w:val="clear" w:color="auto" w:fill="auto"/>
          </w:tcPr>
          <w:p w14:paraId="60896462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11DCF293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6452A540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519A7CC3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EB12FFD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1E21" w:rsidRPr="003B166E" w14:paraId="05D11CF6" w14:textId="77777777" w:rsidTr="00312D6B">
        <w:tc>
          <w:tcPr>
            <w:tcW w:w="3327" w:type="dxa"/>
            <w:shd w:val="clear" w:color="auto" w:fill="auto"/>
            <w:vAlign w:val="bottom"/>
          </w:tcPr>
          <w:p w14:paraId="5100CD19" w14:textId="088476BF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1" w:type="dxa"/>
          </w:tcPr>
          <w:p w14:paraId="26C90C27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09E4065E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D50198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5AAD59A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1E21" w:rsidRPr="003B166E" w14:paraId="0FC0AFB3" w14:textId="77777777" w:rsidTr="00312D6B">
        <w:tc>
          <w:tcPr>
            <w:tcW w:w="3327" w:type="dxa"/>
            <w:shd w:val="clear" w:color="auto" w:fill="auto"/>
          </w:tcPr>
          <w:p w14:paraId="0DE7A63D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1" w:type="dxa"/>
          </w:tcPr>
          <w:p w14:paraId="0AE123D7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28B2FD" w14:textId="15E4C43D" w:rsidR="00A31E21" w:rsidRPr="003B166E" w:rsidRDefault="009B799C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3.5</w:t>
            </w:r>
            <w:r w:rsidRPr="003B166E">
              <w:rPr>
                <w:rFonts w:ascii="Angsana New" w:hAnsi="Angsana New"/>
                <w:sz w:val="30"/>
                <w:szCs w:val="30"/>
              </w:rPr>
              <w:t>0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66E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66E">
              <w:rPr>
                <w:rFonts w:ascii="Angsana New" w:hAnsi="Angsana New"/>
                <w:sz w:val="30"/>
                <w:szCs w:val="30"/>
              </w:rPr>
              <w:t>5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C46697" w:rsidRPr="003B166E">
              <w:rPr>
                <w:rFonts w:ascii="Angsana New" w:hAnsi="Angsana New"/>
                <w:sz w:val="30"/>
                <w:szCs w:val="30"/>
              </w:rPr>
              <w:t>5</w:t>
            </w:r>
            <w:r w:rsidRPr="003B166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67837B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2BCAFE" w14:textId="293A21ED" w:rsidR="00A31E21" w:rsidRPr="003B166E" w:rsidRDefault="009B799C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3.5</w:t>
            </w:r>
            <w:r w:rsidRPr="003B166E">
              <w:rPr>
                <w:rFonts w:ascii="Angsana New" w:hAnsi="Angsana New"/>
                <w:sz w:val="30"/>
                <w:szCs w:val="30"/>
              </w:rPr>
              <w:t>0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66E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66E">
              <w:rPr>
                <w:rFonts w:ascii="Angsana New" w:hAnsi="Angsana New"/>
                <w:sz w:val="30"/>
                <w:szCs w:val="30"/>
              </w:rPr>
              <w:t>5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3B166E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47174CC9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9A50B" w14:textId="27C6ED7F" w:rsidR="00A31E21" w:rsidRPr="003B166E" w:rsidRDefault="009B799C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3B166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56D71AA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AE31FE" w14:textId="7212E4CA" w:rsidR="00A31E21" w:rsidRPr="003B166E" w:rsidRDefault="009B799C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3B166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31E21" w:rsidRPr="003B166E" w14:paraId="6389146F" w14:textId="77777777" w:rsidTr="00930549">
        <w:tc>
          <w:tcPr>
            <w:tcW w:w="4228" w:type="dxa"/>
            <w:gridSpan w:val="2"/>
            <w:shd w:val="clear" w:color="auto" w:fill="auto"/>
          </w:tcPr>
          <w:p w14:paraId="3663733E" w14:textId="167D1A98" w:rsidR="00A31E21" w:rsidRPr="003B166E" w:rsidRDefault="00A31E21" w:rsidP="00A31E2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2048EE96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5BAE6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0FCB30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F2F522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1C42F4" w14:textId="60D5F7A2" w:rsidR="00A31E21" w:rsidRPr="003B166E" w:rsidRDefault="008A1687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680145"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B799C" w:rsidRPr="003B166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B16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4144DD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0DB296" w14:textId="1D5B78D9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680145"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B799C" w:rsidRPr="003B166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B16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1E21" w:rsidRPr="003B166E" w14:paraId="60DFDE5A" w14:textId="77777777" w:rsidTr="00312D6B">
        <w:tc>
          <w:tcPr>
            <w:tcW w:w="3327" w:type="dxa"/>
            <w:shd w:val="clear" w:color="auto" w:fill="auto"/>
          </w:tcPr>
          <w:p w14:paraId="1CE1CE8D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14:paraId="1DBDC41A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18DADC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0F35B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D49DD6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B7E1EC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30A02" w14:textId="5300D73D" w:rsidR="00A31E21" w:rsidRPr="003B166E" w:rsidRDefault="009B799C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7D839829" w14:textId="77777777" w:rsidR="00A31E21" w:rsidRPr="003B166E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47E5" w14:textId="29C98E16" w:rsidR="00A31E21" w:rsidRPr="003B166E" w:rsidRDefault="009B799C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</w:tr>
    </w:tbl>
    <w:p w14:paraId="6453C3B9" w14:textId="77777777" w:rsidR="00B4263B" w:rsidRPr="003B166E" w:rsidRDefault="00B4263B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236"/>
        <w:gridCol w:w="1114"/>
        <w:gridCol w:w="240"/>
        <w:gridCol w:w="1112"/>
        <w:gridCol w:w="240"/>
        <w:gridCol w:w="1110"/>
        <w:gridCol w:w="236"/>
        <w:gridCol w:w="1114"/>
      </w:tblGrid>
      <w:tr w:rsidR="00613164" w:rsidRPr="003B166E" w14:paraId="24A34B40" w14:textId="77777777" w:rsidTr="007F686C">
        <w:tc>
          <w:tcPr>
            <w:tcW w:w="3958" w:type="dxa"/>
            <w:shd w:val="clear" w:color="auto" w:fill="auto"/>
            <w:vAlign w:val="bottom"/>
          </w:tcPr>
          <w:p w14:paraId="3FCC1A40" w14:textId="6F858F29" w:rsidR="00613164" w:rsidRPr="003B166E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17E44A" w14:textId="77777777" w:rsidR="00613164" w:rsidRPr="003B166E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739DB8F5" w14:textId="77777777" w:rsidR="00613164" w:rsidRPr="003B166E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CD7330" w14:textId="77777777" w:rsidR="00613164" w:rsidRPr="003B166E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8C8A65E" w14:textId="77777777" w:rsidR="00613164" w:rsidRPr="003B166E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3B166E" w14:paraId="54ACB58F" w14:textId="77777777" w:rsidTr="007F686C">
        <w:tc>
          <w:tcPr>
            <w:tcW w:w="3958" w:type="dxa"/>
            <w:shd w:val="clear" w:color="auto" w:fill="auto"/>
            <w:vAlign w:val="bottom"/>
          </w:tcPr>
          <w:p w14:paraId="2E3A957D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885B98C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D2C013B" w14:textId="5DFD76E9" w:rsidR="003F5E56" w:rsidRPr="003B166E" w:rsidRDefault="00675E0E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7C38184F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F0993C6" w14:textId="310D9034" w:rsidR="003F5E56" w:rsidRPr="003B166E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5C0C03" w:rsidRPr="003B16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3F5E56" w:rsidRPr="003B16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3B166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7D76DD2E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4102E23" w14:textId="0BCC0CED" w:rsidR="003F5E56" w:rsidRPr="003B166E" w:rsidRDefault="00675E0E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0BC6DB72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DD5903" w14:textId="764351E3" w:rsidR="003F5E56" w:rsidRPr="003B166E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F5E56"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3B166E" w14:paraId="1B2768B2" w14:textId="77777777" w:rsidTr="007F686C">
        <w:tc>
          <w:tcPr>
            <w:tcW w:w="3958" w:type="dxa"/>
            <w:shd w:val="clear" w:color="auto" w:fill="auto"/>
            <w:vAlign w:val="bottom"/>
          </w:tcPr>
          <w:p w14:paraId="278AADB1" w14:textId="1AF167FC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36382B" w14:textId="23FE6EB6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51158D6E" w14:textId="6DD0DF6D" w:rsidR="003F5E56" w:rsidRPr="003B166E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75E0E" w:rsidRPr="003B16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42DF9D90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7AC66AC" w14:textId="1D648185" w:rsidR="003F5E56" w:rsidRPr="003B166E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75E0E"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4BEB814B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4CBE58D" w14:textId="2B2D43D5" w:rsidR="003F5E56" w:rsidRPr="003B166E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75E0E" w:rsidRPr="003B16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3D321AC1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639315C" w14:textId="538809A0" w:rsidR="003F5E56" w:rsidRPr="003B166E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75E0E"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F5E56" w:rsidRPr="003B166E" w14:paraId="05829F44" w14:textId="77777777" w:rsidTr="007F686C">
        <w:tc>
          <w:tcPr>
            <w:tcW w:w="3958" w:type="dxa"/>
            <w:shd w:val="clear" w:color="auto" w:fill="auto"/>
          </w:tcPr>
          <w:p w14:paraId="51E83913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26185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0BC4206F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7E1CF220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3781B17B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3B166E" w14:paraId="739F8AEF" w14:textId="77777777" w:rsidTr="007F686C">
        <w:tc>
          <w:tcPr>
            <w:tcW w:w="3958" w:type="dxa"/>
            <w:shd w:val="clear" w:color="auto" w:fill="auto"/>
            <w:vAlign w:val="bottom"/>
          </w:tcPr>
          <w:p w14:paraId="73F9EDDB" w14:textId="78C3756D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36" w:type="dxa"/>
          </w:tcPr>
          <w:p w14:paraId="5626E464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2D14B7A8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ED66E05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3475BF4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75E0E" w:rsidRPr="003B166E" w14:paraId="57D97056" w14:textId="77777777" w:rsidTr="007F686C">
        <w:tc>
          <w:tcPr>
            <w:tcW w:w="3958" w:type="dxa"/>
            <w:shd w:val="clear" w:color="auto" w:fill="auto"/>
          </w:tcPr>
          <w:p w14:paraId="7F24B689" w14:textId="77777777" w:rsidR="00675E0E" w:rsidRPr="003B166E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3E7BA6DF" w14:textId="77777777" w:rsidR="00675E0E" w:rsidRPr="003B166E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28BD91A7" w14:textId="0A728C60" w:rsidR="00675E0E" w:rsidRPr="003B166E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B8988F1" w14:textId="77777777" w:rsidR="00675E0E" w:rsidRPr="003B166E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572DCA" w14:textId="459BEC87" w:rsidR="00675E0E" w:rsidRPr="003B166E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984669D" w14:textId="77777777" w:rsidR="00675E0E" w:rsidRPr="003B166E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76172C4" w14:textId="4B7CE254" w:rsidR="00675E0E" w:rsidRPr="003B166E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07CD252" w14:textId="77777777" w:rsidR="00675E0E" w:rsidRPr="003B166E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F9D7D36" w14:textId="16DA4EBF" w:rsidR="00675E0E" w:rsidRPr="003B166E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8A1687" w:rsidRPr="003B166E" w14:paraId="2636590A" w14:textId="77777777" w:rsidTr="007F686C">
        <w:tc>
          <w:tcPr>
            <w:tcW w:w="4194" w:type="dxa"/>
            <w:gridSpan w:val="2"/>
            <w:shd w:val="clear" w:color="auto" w:fill="auto"/>
          </w:tcPr>
          <w:p w14:paraId="014BD3E4" w14:textId="0DE9559F" w:rsidR="008A1687" w:rsidRPr="003B166E" w:rsidRDefault="008A1687" w:rsidP="008A16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14" w:type="dxa"/>
            <w:shd w:val="clear" w:color="auto" w:fill="auto"/>
          </w:tcPr>
          <w:p w14:paraId="550C7079" w14:textId="77777777" w:rsidR="008A1687" w:rsidRPr="003B166E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943B6F6" w14:textId="77777777" w:rsidR="008A1687" w:rsidRPr="003B166E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5CEDAFB" w14:textId="77777777" w:rsidR="008A1687" w:rsidRPr="003B166E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BB379F8" w14:textId="77777777" w:rsidR="008A1687" w:rsidRPr="003B166E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E6BED40" w14:textId="555974C7" w:rsidR="008A1687" w:rsidRPr="003B166E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680145" w:rsidRPr="003B166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B16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D797974" w14:textId="77777777" w:rsidR="008A1687" w:rsidRPr="003B166E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E4E2034" w14:textId="67DB06F4" w:rsidR="008A1687" w:rsidRPr="003B166E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680145" w:rsidRPr="003B166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B16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1687" w:rsidRPr="003B166E" w14:paraId="0AF87F83" w14:textId="77777777" w:rsidTr="007F686C">
        <w:tc>
          <w:tcPr>
            <w:tcW w:w="3958" w:type="dxa"/>
            <w:shd w:val="clear" w:color="auto" w:fill="auto"/>
          </w:tcPr>
          <w:p w14:paraId="0E028890" w14:textId="77777777" w:rsidR="008A1687" w:rsidRPr="003B166E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123DAB12" w14:textId="77777777" w:rsidR="008A1687" w:rsidRPr="003B166E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62D89233" w14:textId="77777777" w:rsidR="008A1687" w:rsidRPr="003B166E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96DA55E" w14:textId="77777777" w:rsidR="008A1687" w:rsidRPr="003B166E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E6DBDC5" w14:textId="77777777" w:rsidR="008A1687" w:rsidRPr="003B166E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316185F" w14:textId="77777777" w:rsidR="008A1687" w:rsidRPr="003B166E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193E9" w14:textId="2F839829" w:rsidR="008A1687" w:rsidRPr="003B166E" w:rsidRDefault="00675E0E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84093F" w14:textId="77777777" w:rsidR="008A1687" w:rsidRPr="003B166E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377D2" w14:textId="723C4F20" w:rsidR="008A1687" w:rsidRPr="003B166E" w:rsidRDefault="00675E0E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614C9F2" w14:textId="7643A2AF" w:rsidR="00AC6751" w:rsidRPr="003B166E" w:rsidRDefault="00AC675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0FDF4EB" w14:textId="3A700384" w:rsidR="003C5518" w:rsidRPr="003B166E" w:rsidRDefault="003C5518" w:rsidP="00EF0DA5">
      <w:pPr>
        <w:ind w:left="540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เงินให้กู้ยืมระยะสั้นแก่บุคคลหรือกิจการที่เกี่ยวข้องกันมีกำหนดชำระคืนเมื่อทวงถาม</w:t>
      </w:r>
    </w:p>
    <w:p w14:paraId="0A01FF30" w14:textId="77777777" w:rsidR="003C5518" w:rsidRPr="003B166E" w:rsidRDefault="003C551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78"/>
        <w:gridCol w:w="239"/>
        <w:gridCol w:w="1111"/>
        <w:gridCol w:w="236"/>
        <w:gridCol w:w="1114"/>
        <w:gridCol w:w="236"/>
        <w:gridCol w:w="1116"/>
      </w:tblGrid>
      <w:tr w:rsidR="00AA0276" w:rsidRPr="003B166E" w14:paraId="740F540F" w14:textId="77777777" w:rsidTr="007F686C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694047C" w14:textId="77777777" w:rsidR="00AA0276" w:rsidRPr="003B166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777CCC08" w14:textId="77777777" w:rsidR="00AA0276" w:rsidRPr="003B166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C3796" w14:textId="77777777" w:rsidR="00AA0276" w:rsidRPr="003B166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EDD1F87" w14:textId="77777777" w:rsidR="00AA0276" w:rsidRPr="003B166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3B166E" w14:paraId="5BA32691" w14:textId="77777777" w:rsidTr="007F686C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FE3CC3C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611F0F22" w14:textId="4C35DAA1" w:rsidR="003F5E56" w:rsidRPr="003B166E" w:rsidRDefault="00196952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shd w:val="clear" w:color="auto" w:fill="auto"/>
          </w:tcPr>
          <w:p w14:paraId="7F947692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D95BC77" w14:textId="07FAE6D7" w:rsidR="003F5E56" w:rsidRPr="003B166E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5C0C03" w:rsidRPr="003B16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3F5E56" w:rsidRPr="003B16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3B166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46C2421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3B2EC6A" w14:textId="036FCBBF" w:rsidR="003F5E56" w:rsidRPr="003B166E" w:rsidRDefault="00196952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32248409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DEA2BE8" w14:textId="39E681E4" w:rsidR="003F5E56" w:rsidRPr="003B166E" w:rsidRDefault="0068014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F5E56"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3B166E" w14:paraId="24E73614" w14:textId="77777777" w:rsidTr="007F686C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B18B15F" w14:textId="69AF9DC9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4D594EF8" w14:textId="13871B2A" w:rsidR="003F5E56" w:rsidRPr="003B166E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6952" w:rsidRPr="003B16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7637688A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B27E47" w14:textId="3AEBFDB2" w:rsidR="003F5E56" w:rsidRPr="003B166E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6952"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8A34548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AA5ACAE" w14:textId="7B4DBC66" w:rsidR="003F5E56" w:rsidRPr="003B166E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6952" w:rsidRPr="003B16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0DE5AAB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D490239" w14:textId="1694E5C4" w:rsidR="003F5E56" w:rsidRPr="003B166E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6952"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F5E56" w:rsidRPr="003B166E" w14:paraId="61BA836E" w14:textId="77777777" w:rsidTr="007F686C">
        <w:tc>
          <w:tcPr>
            <w:tcW w:w="4230" w:type="dxa"/>
            <w:shd w:val="clear" w:color="auto" w:fill="auto"/>
          </w:tcPr>
          <w:p w14:paraId="55125589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3B68526B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C2EB10F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164B4C4A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3B166E" w14:paraId="725C0CFD" w14:textId="77777777" w:rsidTr="007F686C">
        <w:tc>
          <w:tcPr>
            <w:tcW w:w="4230" w:type="dxa"/>
            <w:shd w:val="clear" w:color="auto" w:fill="auto"/>
            <w:vAlign w:val="bottom"/>
          </w:tcPr>
          <w:p w14:paraId="46BCB2AD" w14:textId="6540E661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28" w:type="dxa"/>
            <w:gridSpan w:val="3"/>
            <w:shd w:val="clear" w:color="auto" w:fill="auto"/>
          </w:tcPr>
          <w:p w14:paraId="501F6A04" w14:textId="3B78DE4B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330D1E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218B26CB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D076B" w:rsidRPr="003B166E" w14:paraId="12FED80F" w14:textId="77777777" w:rsidTr="001A78F8">
        <w:tc>
          <w:tcPr>
            <w:tcW w:w="4230" w:type="dxa"/>
            <w:shd w:val="clear" w:color="auto" w:fill="auto"/>
          </w:tcPr>
          <w:p w14:paraId="4B50F6EA" w14:textId="77777777" w:rsidR="00DD076B" w:rsidRPr="003B166E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7C1D54AF" w14:textId="00F0257F" w:rsidR="00DD076B" w:rsidRPr="003B166E" w:rsidRDefault="008821F6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C46AA13" w14:textId="77777777" w:rsidR="00DD076B" w:rsidRPr="003B166E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F74EFB" w14:textId="03B97EEC" w:rsidR="00DD076B" w:rsidRPr="003B166E" w:rsidRDefault="00196952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5</w:t>
            </w:r>
            <w:r w:rsidRPr="003B166E">
              <w:rPr>
                <w:rFonts w:ascii="Angsana New" w:hAnsi="Angsana New" w:hint="cs"/>
                <w:sz w:val="30"/>
                <w:szCs w:val="30"/>
              </w:rPr>
              <w:t>.5</w:t>
            </w:r>
            <w:r w:rsidRPr="003B166E">
              <w:rPr>
                <w:rFonts w:ascii="Angsana New" w:hAnsi="Angsana New"/>
                <w:sz w:val="30"/>
                <w:szCs w:val="30"/>
              </w:rPr>
              <w:t>0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66E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166E">
              <w:rPr>
                <w:rFonts w:ascii="Angsana New" w:hAnsi="Angsana New"/>
                <w:sz w:val="30"/>
                <w:szCs w:val="30"/>
              </w:rPr>
              <w:t>6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3B166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639DAFE0" w14:textId="77777777" w:rsidR="00DD076B" w:rsidRPr="003B166E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  <w:shd w:val="clear" w:color="auto" w:fill="auto"/>
          </w:tcPr>
          <w:p w14:paraId="33710329" w14:textId="777572D7" w:rsidR="00DD076B" w:rsidRPr="003B166E" w:rsidRDefault="00DB45C2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14:paraId="11930D1F" w14:textId="77777777" w:rsidR="00DD076B" w:rsidRPr="003B166E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16B0DD7" w14:textId="64693182" w:rsidR="00DD076B" w:rsidRPr="003B166E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1A78F8" w:rsidRPr="003B166E" w14:paraId="0B1031E1" w14:textId="77777777" w:rsidTr="001A78F8">
        <w:tc>
          <w:tcPr>
            <w:tcW w:w="4230" w:type="dxa"/>
            <w:shd w:val="clear" w:color="auto" w:fill="auto"/>
          </w:tcPr>
          <w:p w14:paraId="684272F9" w14:textId="14E4E30E" w:rsidR="001A78F8" w:rsidRPr="003B166E" w:rsidRDefault="001A78F8" w:rsidP="001A78F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78" w:type="dxa"/>
            <w:shd w:val="clear" w:color="auto" w:fill="auto"/>
          </w:tcPr>
          <w:p w14:paraId="5841AB86" w14:textId="77777777" w:rsidR="001A78F8" w:rsidRPr="003B166E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A5E1130" w14:textId="77777777" w:rsidR="001A78F8" w:rsidRPr="003B166E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5C652A7" w14:textId="77777777" w:rsidR="001A78F8" w:rsidRPr="003B166E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5D9FF2" w14:textId="77777777" w:rsidR="001A78F8" w:rsidRPr="003B166E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6CDC122" w14:textId="54888340" w:rsidR="001A78F8" w:rsidRPr="003B166E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B45C2" w:rsidRPr="003B166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B16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77145B" w14:textId="77777777" w:rsidR="001A78F8" w:rsidRPr="003B166E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954F38D" w14:textId="04C5DDCF" w:rsidR="001A78F8" w:rsidRPr="003B166E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</w:tr>
      <w:tr w:rsidR="001A78F8" w:rsidRPr="003B166E" w14:paraId="4274A274" w14:textId="77777777" w:rsidTr="001A78F8">
        <w:tc>
          <w:tcPr>
            <w:tcW w:w="4230" w:type="dxa"/>
            <w:shd w:val="clear" w:color="auto" w:fill="auto"/>
          </w:tcPr>
          <w:p w14:paraId="446BAA5F" w14:textId="6FD2524A" w:rsidR="001A78F8" w:rsidRPr="003B166E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dxa"/>
            <w:shd w:val="clear" w:color="auto" w:fill="auto"/>
          </w:tcPr>
          <w:p w14:paraId="7173EA08" w14:textId="77777777" w:rsidR="001A78F8" w:rsidRPr="003B166E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6E627DA" w14:textId="77777777" w:rsidR="001A78F8" w:rsidRPr="003B166E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937BE2" w14:textId="77777777" w:rsidR="001A78F8" w:rsidRPr="003B166E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0474F4" w14:textId="77777777" w:rsidR="001A78F8" w:rsidRPr="003B166E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D078509" w14:textId="12E80F23" w:rsidR="001A78F8" w:rsidRPr="003B166E" w:rsidRDefault="00DB45C2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2487A6A7" w14:textId="77777777" w:rsidR="001A78F8" w:rsidRPr="003B166E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11C3B" w14:textId="2C3B4E46" w:rsidR="001A78F8" w:rsidRPr="003B166E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</w:tr>
      <w:tr w:rsidR="00DD076B" w:rsidRPr="003B166E" w14:paraId="00B737D7" w14:textId="77777777" w:rsidTr="00FC07E8">
        <w:tc>
          <w:tcPr>
            <w:tcW w:w="4230" w:type="dxa"/>
            <w:shd w:val="clear" w:color="auto" w:fill="auto"/>
          </w:tcPr>
          <w:p w14:paraId="64BBE34B" w14:textId="77777777" w:rsidR="00DD076B" w:rsidRPr="003B166E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170BACA9" w14:textId="77777777" w:rsidR="00DD076B" w:rsidRPr="003B166E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5EB7EE6" w14:textId="77777777" w:rsidR="00DD076B" w:rsidRPr="003B166E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26701D8A" w14:textId="77777777" w:rsidR="00DD076B" w:rsidRPr="003B166E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2A04C2" w14:textId="77777777" w:rsidR="00DD076B" w:rsidRPr="003B166E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5056737" w14:textId="77777777" w:rsidR="00DD076B" w:rsidRPr="003B166E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554933" w14:textId="77777777" w:rsidR="00DD076B" w:rsidRPr="003B166E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1E60769" w14:textId="77777777" w:rsidR="00DD076B" w:rsidRPr="003B166E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EE50A98" w14:textId="77777777" w:rsidR="00D1511B" w:rsidRPr="003B166E" w:rsidRDefault="00D1511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78"/>
        <w:gridCol w:w="239"/>
        <w:gridCol w:w="1111"/>
        <w:gridCol w:w="236"/>
        <w:gridCol w:w="1114"/>
        <w:gridCol w:w="236"/>
        <w:gridCol w:w="1116"/>
      </w:tblGrid>
      <w:tr w:rsidR="001B24FD" w:rsidRPr="003B166E" w14:paraId="0047777C" w14:textId="77777777" w:rsidTr="005A74A9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172A516A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4D8201DC" w14:textId="6B8AF8EA" w:rsidR="001B24FD" w:rsidRPr="003B166E" w:rsidRDefault="001B24FD" w:rsidP="001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8E3129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5D00BC5F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4FD" w:rsidRPr="003B166E" w14:paraId="0A6C2659" w14:textId="77777777" w:rsidTr="005A74A9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0BF83E6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5E33DCB4" w14:textId="2B99D895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6A6DEEE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AC2F566" w14:textId="4D7C10B5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4D38F3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18E9587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260B07F4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03CE00E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B24FD" w:rsidRPr="003B166E" w14:paraId="48BD7A94" w14:textId="77777777" w:rsidTr="005A74A9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207CCB7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30458503" w14:textId="22D3C75A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60C99BB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5C728C60" w14:textId="48168406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801904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A4C75A3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0249B720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102EFFC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B24FD" w:rsidRPr="003B166E" w14:paraId="42C58637" w14:textId="77777777" w:rsidTr="005A74A9">
        <w:tc>
          <w:tcPr>
            <w:tcW w:w="4230" w:type="dxa"/>
            <w:shd w:val="clear" w:color="auto" w:fill="auto"/>
          </w:tcPr>
          <w:p w14:paraId="28145D0E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30429B08" w14:textId="31939420" w:rsidR="001B24FD" w:rsidRPr="003B166E" w:rsidRDefault="001B24FD" w:rsidP="001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425D8C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3B0B7CF5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24FD" w:rsidRPr="003B166E" w14:paraId="75C98D1A" w14:textId="77777777" w:rsidTr="005A74A9">
        <w:tc>
          <w:tcPr>
            <w:tcW w:w="4230" w:type="dxa"/>
            <w:shd w:val="clear" w:color="auto" w:fill="auto"/>
          </w:tcPr>
          <w:p w14:paraId="3A1B6C76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8" w:type="dxa"/>
            <w:shd w:val="clear" w:color="auto" w:fill="auto"/>
          </w:tcPr>
          <w:p w14:paraId="491CCD9F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1093609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96AD8FB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12C343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1D9D660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02166F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423A04D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1B24FD" w:rsidRPr="003B166E" w14:paraId="224D960A" w14:textId="77777777" w:rsidTr="005A74A9">
        <w:tc>
          <w:tcPr>
            <w:tcW w:w="4230" w:type="dxa"/>
            <w:shd w:val="clear" w:color="auto" w:fill="auto"/>
          </w:tcPr>
          <w:p w14:paraId="50370433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8" w:type="dxa"/>
            <w:shd w:val="clear" w:color="auto" w:fill="auto"/>
          </w:tcPr>
          <w:p w14:paraId="69A8E5C7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F83E78D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5256C10C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38C55F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DF8A973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578975BF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4F76F97A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1B24FD" w:rsidRPr="003B166E" w14:paraId="67D5F8DC" w14:textId="77777777" w:rsidTr="005A74A9">
        <w:tc>
          <w:tcPr>
            <w:tcW w:w="4230" w:type="dxa"/>
            <w:shd w:val="clear" w:color="auto" w:fill="auto"/>
          </w:tcPr>
          <w:p w14:paraId="1581B382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shd w:val="clear" w:color="auto" w:fill="auto"/>
          </w:tcPr>
          <w:p w14:paraId="2BD04CB5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11B845B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7B197A3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13165E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DD8F0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5B8818EC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10D40" w14:textId="77777777" w:rsidR="001B24FD" w:rsidRPr="003B166E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</w:tr>
    </w:tbl>
    <w:p w14:paraId="3E586D03" w14:textId="77777777" w:rsidR="001B24FD" w:rsidRPr="003B166E" w:rsidRDefault="001B24F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24F0C0C3" w14:textId="776A8B4F" w:rsidR="00196952" w:rsidRPr="003B166E" w:rsidRDefault="00196952" w:rsidP="00196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E75E6B" w:rsidRPr="003B166E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Pr="003B166E">
        <w:rPr>
          <w:rFonts w:asciiTheme="majorBidi" w:hAnsiTheme="majorBidi" w:cstheme="majorBidi"/>
          <w:sz w:val="30"/>
          <w:szCs w:val="30"/>
        </w:rPr>
        <w:t xml:space="preserve"> 12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ด</w:t>
      </w:r>
      <w:r w:rsidR="008821F6" w:rsidRPr="003B166E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</w:rPr>
        <w:t xml:space="preserve">2579 </w:t>
      </w:r>
      <w:r w:rsidRPr="003B166E">
        <w:rPr>
          <w:rFonts w:asciiTheme="majorBidi" w:hAnsiTheme="majorBidi" w:cstheme="majorBidi"/>
          <w:sz w:val="30"/>
          <w:szCs w:val="30"/>
          <w:cs/>
        </w:rPr>
        <w:t>โดยมีกำหนดชำระเงินต้น</w:t>
      </w:r>
      <w:r w:rsidR="00E75E6B" w:rsidRPr="003B166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B166E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8821F6" w:rsidRPr="003B166E">
        <w:rPr>
          <w:rFonts w:asciiTheme="majorBidi" w:hAnsiTheme="majorBidi" w:cstheme="majorBidi" w:hint="cs"/>
          <w:sz w:val="30"/>
          <w:szCs w:val="30"/>
          <w:cs/>
        </w:rPr>
        <w:t>ค้างรับ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เป็นรายปี</w:t>
      </w:r>
    </w:p>
    <w:p w14:paraId="0EA1543A" w14:textId="77777777" w:rsidR="00473F8B" w:rsidRPr="003B166E" w:rsidRDefault="00473F8B" w:rsidP="001B2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115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3B166E" w14:paraId="6BF2A5B9" w14:textId="77777777" w:rsidTr="00324B4F">
        <w:trPr>
          <w:cantSplit/>
          <w:tblHeader/>
        </w:trPr>
        <w:tc>
          <w:tcPr>
            <w:tcW w:w="4228" w:type="dxa"/>
          </w:tcPr>
          <w:p w14:paraId="70BFE474" w14:textId="77777777" w:rsidR="00AA0276" w:rsidRPr="003B166E" w:rsidRDefault="00AA0276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CAC18F9" w14:textId="77777777" w:rsidR="00AA0276" w:rsidRPr="003B166E" w:rsidRDefault="00AA0276" w:rsidP="00EF0DA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6D269" w14:textId="77777777" w:rsidR="00AA0276" w:rsidRPr="003B166E" w:rsidRDefault="00AA027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02EAB3" w14:textId="77777777" w:rsidR="00AA0276" w:rsidRPr="003B166E" w:rsidRDefault="00AA0276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3B166E" w14:paraId="61CA4E5E" w14:textId="77777777" w:rsidTr="00324B4F">
        <w:trPr>
          <w:cantSplit/>
          <w:tblHeader/>
        </w:trPr>
        <w:tc>
          <w:tcPr>
            <w:tcW w:w="4228" w:type="dxa"/>
          </w:tcPr>
          <w:p w14:paraId="3D768715" w14:textId="77777777" w:rsidR="003F5E56" w:rsidRPr="003B166E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728F32B" w14:textId="34B6CC6C" w:rsidR="003F5E56" w:rsidRPr="003B166E" w:rsidRDefault="00AD3A2D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905777C" w14:textId="77777777" w:rsidR="003F5E56" w:rsidRPr="003B166E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C5B918" w14:textId="1F070836" w:rsidR="003F5E56" w:rsidRPr="003B166E" w:rsidRDefault="00680145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</w:t>
            </w:r>
            <w:r w:rsidR="005C0C03" w:rsidRPr="003B166E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1</w:t>
            </w:r>
            <w:r w:rsidR="003F5E56" w:rsidRPr="003B166E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 </w:t>
            </w:r>
            <w:r w:rsidR="003F5E56" w:rsidRPr="003B166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95AC0E2" w14:textId="77777777" w:rsidR="003F5E56" w:rsidRPr="003B166E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A67EFC" w14:textId="274B6A65" w:rsidR="003F5E56" w:rsidRPr="003B166E" w:rsidRDefault="00AD3A2D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3625E11" w14:textId="77777777" w:rsidR="003F5E56" w:rsidRPr="003B166E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BF87D2" w14:textId="73498C6E" w:rsidR="003F5E56" w:rsidRPr="003B166E" w:rsidRDefault="00680145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C0C03"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5E56"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3B166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5E56" w:rsidRPr="003B166E" w14:paraId="0DFA1B56" w14:textId="77777777" w:rsidTr="00324B4F">
        <w:trPr>
          <w:cantSplit/>
          <w:tblHeader/>
        </w:trPr>
        <w:tc>
          <w:tcPr>
            <w:tcW w:w="4228" w:type="dxa"/>
          </w:tcPr>
          <w:p w14:paraId="56CC9C19" w14:textId="3728C4B1" w:rsidR="003F5E56" w:rsidRPr="003B166E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28D4886" w14:textId="2FBA3F74" w:rsidR="003F5E56" w:rsidRPr="003B166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D3A2D"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123DD34" w14:textId="77777777" w:rsidR="003F5E56" w:rsidRPr="003B166E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E9C0EC" w14:textId="01316BE8" w:rsidR="003F5E56" w:rsidRPr="003B166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D3A2D"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D9B14F1" w14:textId="77777777" w:rsidR="003F5E56" w:rsidRPr="003B166E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7F27EA" w14:textId="6F3B98F9" w:rsidR="003F5E56" w:rsidRPr="003B166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D3A2D"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62ADEA1" w14:textId="77777777" w:rsidR="003F5E56" w:rsidRPr="003B166E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AB76D2" w14:textId="46F26CC1" w:rsidR="003F5E56" w:rsidRPr="003B166E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D3A2D"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3F5E56" w:rsidRPr="003B166E" w14:paraId="2FE5400E" w14:textId="77777777" w:rsidTr="00324B4F">
        <w:trPr>
          <w:cantSplit/>
          <w:tblHeader/>
        </w:trPr>
        <w:tc>
          <w:tcPr>
            <w:tcW w:w="4228" w:type="dxa"/>
          </w:tcPr>
          <w:p w14:paraId="4EF75994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2346A78" w14:textId="77777777" w:rsidR="003F5E56" w:rsidRPr="003B166E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3B166E" w14:paraId="6699FFBA" w14:textId="77777777" w:rsidTr="00324B4F">
        <w:trPr>
          <w:cantSplit/>
        </w:trPr>
        <w:tc>
          <w:tcPr>
            <w:tcW w:w="4228" w:type="dxa"/>
          </w:tcPr>
          <w:p w14:paraId="5804E700" w14:textId="36A3F16E" w:rsidR="003F5E56" w:rsidRPr="003B166E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4F1ED9F8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D94E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979DA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4650E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A128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318E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DED01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65A" w:rsidRPr="003B166E" w14:paraId="18F42FF2" w14:textId="77777777" w:rsidTr="00324B4F">
        <w:trPr>
          <w:cantSplit/>
        </w:trPr>
        <w:tc>
          <w:tcPr>
            <w:tcW w:w="4228" w:type="dxa"/>
          </w:tcPr>
          <w:p w14:paraId="08D7375A" w14:textId="77777777" w:rsidR="000F665A" w:rsidRPr="003B166E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3732F24" w14:textId="7B1F072D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E461CE" w14:textId="77777777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8DAA0" w14:textId="708E8227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80E34" w14:textId="77777777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5D82E" w14:textId="1E4DFD5D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3C316C7" w14:textId="77777777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DC7BB" w14:textId="072CE20A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0F665A" w:rsidRPr="003B166E" w14:paraId="5F08BD61" w14:textId="77777777" w:rsidTr="00324B4F">
        <w:trPr>
          <w:cantSplit/>
        </w:trPr>
        <w:tc>
          <w:tcPr>
            <w:tcW w:w="4228" w:type="dxa"/>
          </w:tcPr>
          <w:p w14:paraId="6AE016AD" w14:textId="77777777" w:rsidR="000F665A" w:rsidRPr="003B166E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31D2DACB" w14:textId="6CDFFCD7" w:rsidR="000F665A" w:rsidRPr="003B166E" w:rsidRDefault="00CA160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01205F9D" w14:textId="77777777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0B08C" w14:textId="4F468AAD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7F81D2A2" w14:textId="77777777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A8C1C" w14:textId="26D0B7E6" w:rsidR="000F665A" w:rsidRPr="003B166E" w:rsidRDefault="00CA160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225DE05F" w14:textId="77777777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59F5" w14:textId="6E645706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0F665A" w:rsidRPr="003B166E" w14:paraId="0FA83E95" w14:textId="77777777" w:rsidTr="00324B4F">
        <w:trPr>
          <w:cantSplit/>
          <w:trHeight w:val="389"/>
        </w:trPr>
        <w:tc>
          <w:tcPr>
            <w:tcW w:w="4228" w:type="dxa"/>
          </w:tcPr>
          <w:p w14:paraId="6D5626F9" w14:textId="77777777" w:rsidR="000F665A" w:rsidRPr="003B166E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1D221E83" w14:textId="726569D8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3</w:t>
            </w:r>
            <w:r w:rsidR="00CA1609" w:rsidRPr="003B166E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40F94B66" w14:textId="77777777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E70A8" w14:textId="03E80277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28C4A663" w14:textId="77777777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FF723" w14:textId="62604CC2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28C505" w14:textId="77777777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B1959" w14:textId="2472B66C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665A" w:rsidRPr="003B166E" w14:paraId="0EAFF154" w14:textId="77777777" w:rsidTr="00324B4F">
        <w:trPr>
          <w:cantSplit/>
          <w:trHeight w:val="70"/>
        </w:trPr>
        <w:tc>
          <w:tcPr>
            <w:tcW w:w="4228" w:type="dxa"/>
          </w:tcPr>
          <w:p w14:paraId="44758609" w14:textId="77777777" w:rsidR="000F665A" w:rsidRPr="003B166E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3F20A" w14:textId="25954D80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A1609" w:rsidRPr="003B166E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0B89639F" w14:textId="77777777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F7326" w14:textId="54B15B55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3BB14EF9" w14:textId="77777777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F7BF4" w14:textId="42CA23EA" w:rsidR="000F665A" w:rsidRPr="003B166E" w:rsidRDefault="00CA1609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64B2FCC8" w14:textId="77777777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9866E3" w14:textId="5B9A7E7F" w:rsidR="000F665A" w:rsidRPr="003B166E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</w:tr>
      <w:tr w:rsidR="005F6005" w:rsidRPr="003B166E" w14:paraId="02604A93" w14:textId="77777777" w:rsidTr="00F42391">
        <w:trPr>
          <w:cantSplit/>
          <w:trHeight w:val="206"/>
        </w:trPr>
        <w:tc>
          <w:tcPr>
            <w:tcW w:w="4228" w:type="dxa"/>
          </w:tcPr>
          <w:p w14:paraId="351CB1A6" w14:textId="77777777" w:rsidR="005F6005" w:rsidRPr="003B166E" w:rsidRDefault="005F600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28D805B9" w14:textId="77777777" w:rsidR="005F6005" w:rsidRPr="003B166E" w:rsidRDefault="005F6005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5E56" w:rsidRPr="003B166E" w14:paraId="2F3DEB03" w14:textId="77777777" w:rsidTr="002472BC">
        <w:trPr>
          <w:cantSplit/>
        </w:trPr>
        <w:tc>
          <w:tcPr>
            <w:tcW w:w="4228" w:type="dxa"/>
          </w:tcPr>
          <w:p w14:paraId="0C86FDE3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5132" w:type="dxa"/>
            <w:gridSpan w:val="7"/>
          </w:tcPr>
          <w:p w14:paraId="31C6B5EC" w14:textId="77777777" w:rsidR="003F5E56" w:rsidRPr="003B166E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019E9" w:rsidRPr="003B166E" w14:paraId="08216A68" w14:textId="77777777" w:rsidTr="00884B43">
        <w:trPr>
          <w:cantSplit/>
        </w:trPr>
        <w:tc>
          <w:tcPr>
            <w:tcW w:w="4228" w:type="dxa"/>
          </w:tcPr>
          <w:p w14:paraId="756DA87B" w14:textId="3D809704" w:rsidR="00E019E9" w:rsidRPr="003B166E" w:rsidRDefault="00E019E9" w:rsidP="00E019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0AE56116" w14:textId="6604C9B8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A39C6" w14:textId="77777777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71DED" w14:textId="77777777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3BB08" w14:textId="77777777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AE2A4" w14:textId="46955CF7" w:rsidR="00E019E9" w:rsidRPr="003B166E" w:rsidRDefault="0031636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25AB63" w14:textId="77777777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CA777" w14:textId="799BDF26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019E9" w:rsidRPr="003B166E" w14:paraId="13FD57FB" w14:textId="77777777" w:rsidTr="00884B43">
        <w:trPr>
          <w:cantSplit/>
        </w:trPr>
        <w:tc>
          <w:tcPr>
            <w:tcW w:w="4228" w:type="dxa"/>
          </w:tcPr>
          <w:p w14:paraId="2B50054B" w14:textId="1A34CFC4" w:rsidR="00E019E9" w:rsidRPr="003B166E" w:rsidRDefault="00E019E9" w:rsidP="00E019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7E7E277" w14:textId="0DE30432" w:rsidR="00E019E9" w:rsidRPr="003B166E" w:rsidRDefault="0031636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5E7CF5D" w14:textId="77777777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0AFE59" w14:textId="0A18B514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CC74D2" w14:textId="77777777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AA89FC" w14:textId="35340F40" w:rsidR="00E019E9" w:rsidRPr="003B166E" w:rsidRDefault="0031636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7C5F64" w14:textId="77777777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6446D0" w14:textId="6BCCB082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019E9" w:rsidRPr="003B166E" w14:paraId="291B1546" w14:textId="77777777" w:rsidTr="00884B43">
        <w:trPr>
          <w:cantSplit/>
        </w:trPr>
        <w:tc>
          <w:tcPr>
            <w:tcW w:w="4228" w:type="dxa"/>
          </w:tcPr>
          <w:p w14:paraId="7B9147A8" w14:textId="02D431A6" w:rsidR="00E019E9" w:rsidRPr="003B166E" w:rsidRDefault="00E019E9" w:rsidP="00E019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F76ECC6" w14:textId="6F6EC52D" w:rsidR="00E019E9" w:rsidRPr="003B166E" w:rsidRDefault="0031636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0661B67" w14:textId="77777777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363674" w14:textId="70E788DE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2D3D987" w14:textId="77777777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4D04A1" w14:textId="2A49B68D" w:rsidR="00E019E9" w:rsidRPr="003B166E" w:rsidRDefault="0031636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B7869B" w14:textId="77777777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B3B45D" w14:textId="269C673C" w:rsidR="00E019E9" w:rsidRPr="003B166E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3F5E56" w:rsidRPr="003B166E" w14:paraId="53196B6C" w14:textId="77777777" w:rsidTr="00F42391">
        <w:trPr>
          <w:cantSplit/>
          <w:trHeight w:val="134"/>
        </w:trPr>
        <w:tc>
          <w:tcPr>
            <w:tcW w:w="4228" w:type="dxa"/>
          </w:tcPr>
          <w:p w14:paraId="53CC3ED2" w14:textId="1FFD1CD2" w:rsidR="003F5E56" w:rsidRPr="003B166E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92E098" w14:textId="77777777" w:rsidR="003F5E56" w:rsidRPr="003B166E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F0D0B" w14:textId="77777777" w:rsidR="003F5E56" w:rsidRPr="003B166E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4596E" w14:textId="77777777" w:rsidR="003F5E56" w:rsidRPr="003B166E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7A329" w14:textId="77777777" w:rsidR="003F5E56" w:rsidRPr="003B166E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B1956" w14:textId="77777777" w:rsidR="003F5E56" w:rsidRPr="003B166E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CFFD" w14:textId="77777777" w:rsidR="003F5E56" w:rsidRPr="003B166E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2C4ED" w14:textId="77777777" w:rsidR="003F5E56" w:rsidRPr="003B166E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F5E56" w:rsidRPr="003B166E" w14:paraId="51856D0E" w14:textId="77777777" w:rsidTr="007853DF">
        <w:trPr>
          <w:cantSplit/>
          <w:trHeight w:val="389"/>
        </w:trPr>
        <w:tc>
          <w:tcPr>
            <w:tcW w:w="4228" w:type="dxa"/>
          </w:tcPr>
          <w:p w14:paraId="336C165B" w14:textId="4C47640D" w:rsidR="003F5E56" w:rsidRPr="003B166E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54A26E62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190D2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DC5B7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70061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66FAB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6B237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F9935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E56" w:rsidRPr="003B166E" w14:paraId="1A40A182" w14:textId="77777777" w:rsidTr="007853DF">
        <w:trPr>
          <w:cantSplit/>
          <w:trHeight w:val="389"/>
        </w:trPr>
        <w:tc>
          <w:tcPr>
            <w:tcW w:w="4228" w:type="dxa"/>
          </w:tcPr>
          <w:p w14:paraId="113AF856" w14:textId="77777777" w:rsidR="003F5E56" w:rsidRPr="003B166E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E55B683" w14:textId="63A52E62" w:rsidR="003F5E56" w:rsidRPr="003B166E" w:rsidRDefault="00797AAF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5</w:t>
            </w:r>
            <w:r w:rsidR="00B048C0" w:rsidRPr="003B166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9478D11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FB97F9" w14:textId="3D9B2DED" w:rsidR="003F5E56" w:rsidRPr="003B166E" w:rsidRDefault="00797AAF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5701FA48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EB794C" w14:textId="7756722A" w:rsidR="003F5E56" w:rsidRPr="003B166E" w:rsidRDefault="0031636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4199039E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2CA848" w14:textId="79A8353D" w:rsidR="003F5E56" w:rsidRPr="003B166E" w:rsidRDefault="00797AAF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3F5E56" w:rsidRPr="003B166E" w14:paraId="706AC745" w14:textId="77777777" w:rsidTr="00F42391">
        <w:trPr>
          <w:cantSplit/>
          <w:trHeight w:val="80"/>
        </w:trPr>
        <w:tc>
          <w:tcPr>
            <w:tcW w:w="4228" w:type="dxa"/>
          </w:tcPr>
          <w:p w14:paraId="4A90B019" w14:textId="01B02489" w:rsidR="003F5E56" w:rsidRPr="003B166E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BC09942" w14:textId="00878983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C43B37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07657" w14:textId="02E0AE33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89469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271D0" w14:textId="1C0EE7D6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A50C8E" w14:textId="77777777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952D" w14:textId="26B8D6A3" w:rsidR="003F5E56" w:rsidRPr="003B166E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AAF" w:rsidRPr="003B166E" w14:paraId="24B0C82D" w14:textId="77777777" w:rsidTr="00324B4F">
        <w:trPr>
          <w:cantSplit/>
          <w:trHeight w:val="389"/>
        </w:trPr>
        <w:tc>
          <w:tcPr>
            <w:tcW w:w="4228" w:type="dxa"/>
          </w:tcPr>
          <w:p w14:paraId="7FFDB025" w14:textId="527E8E69" w:rsidR="00797AAF" w:rsidRPr="003B166E" w:rsidRDefault="00797AAF" w:rsidP="00797A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425B8263" w14:textId="0EF5C2E1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2</w:t>
            </w:r>
            <w:r w:rsidR="00B048C0" w:rsidRPr="003B166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BA5EF0C" w14:textId="77777777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8C75" w14:textId="1308A91C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6A929F6" w14:textId="77777777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BAAD2" w14:textId="5F2FD9ED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5</w:t>
            </w:r>
            <w:r w:rsidR="00316369" w:rsidRPr="003B166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494F5B5" w14:textId="77777777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2FC2B" w14:textId="158640F7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797AAF" w:rsidRPr="003B166E" w14:paraId="75954A26" w14:textId="77777777" w:rsidTr="00324B4F">
        <w:trPr>
          <w:cantSplit/>
          <w:trHeight w:val="389"/>
        </w:trPr>
        <w:tc>
          <w:tcPr>
            <w:tcW w:w="4228" w:type="dxa"/>
          </w:tcPr>
          <w:p w14:paraId="4B6B9FCC" w14:textId="77777777" w:rsidR="00797AAF" w:rsidRPr="003B166E" w:rsidRDefault="00797AAF" w:rsidP="00797A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ADE2727" w14:textId="4A4E544F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3</w:t>
            </w:r>
            <w:r w:rsidR="00B048C0" w:rsidRPr="003B16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90FF66" w14:textId="77777777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2CC30" w14:textId="5FD2D43C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10802901" w14:textId="77777777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1BD7E" w14:textId="501F14DD" w:rsidR="00797AAF" w:rsidRPr="003B166E" w:rsidRDefault="00316369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0BF521C" w14:textId="77777777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DACA7" w14:textId="210A9D06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797AAF" w:rsidRPr="003B166E" w14:paraId="1A1B1D8C" w14:textId="77777777" w:rsidTr="00324B4F">
        <w:trPr>
          <w:cantSplit/>
          <w:trHeight w:val="389"/>
        </w:trPr>
        <w:tc>
          <w:tcPr>
            <w:tcW w:w="4228" w:type="dxa"/>
          </w:tcPr>
          <w:p w14:paraId="7B4A840B" w14:textId="77777777" w:rsidR="00797AAF" w:rsidRPr="003B166E" w:rsidRDefault="00797AAF" w:rsidP="00797A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B89E17" w14:textId="768F0EDA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048C0" w:rsidRPr="003B166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995E18C" w14:textId="77777777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FAA82E" w14:textId="4035C070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C12AAE6" w14:textId="77777777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3309E" w14:textId="289B5E91" w:rsidR="00797AAF" w:rsidRPr="003B166E" w:rsidRDefault="00316369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7DDCE8FF" w14:textId="77777777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E38968" w14:textId="5F66A90E" w:rsidR="00797AAF" w:rsidRPr="003B166E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</w:tr>
    </w:tbl>
    <w:p w14:paraId="7446F4D1" w14:textId="75B7B51F" w:rsidR="007F24D9" w:rsidRPr="003B166E" w:rsidRDefault="007F24D9" w:rsidP="00A6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กลุ่มบริษัท/บริษัทเช่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อาคารและส่วนปรับปรุงและยานพาหนะจาก</w:t>
      </w:r>
      <w:r w:rsidRPr="003B166E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5C0C03" w:rsidRPr="003B166E">
        <w:rPr>
          <w:rFonts w:asciiTheme="majorBidi" w:hAnsiTheme="majorBidi" w:cstheme="majorBidi"/>
          <w:sz w:val="30"/>
          <w:szCs w:val="30"/>
        </w:rPr>
        <w:t>1</w:t>
      </w:r>
      <w:r w:rsidR="00524479" w:rsidRPr="003B166E">
        <w:rPr>
          <w:rFonts w:asciiTheme="majorBidi" w:hAnsiTheme="majorBidi" w:cstheme="majorBidi"/>
          <w:sz w:val="30"/>
          <w:szCs w:val="30"/>
        </w:rPr>
        <w:t xml:space="preserve"> - </w:t>
      </w:r>
      <w:r w:rsidR="005C0C03" w:rsidRPr="003B166E">
        <w:rPr>
          <w:rFonts w:asciiTheme="majorBidi" w:hAnsiTheme="majorBidi" w:cstheme="majorBidi"/>
          <w:sz w:val="30"/>
          <w:szCs w:val="30"/>
        </w:rPr>
        <w:t>5</w:t>
      </w:r>
      <w:r w:rsidR="00524479"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0C03" w:rsidRPr="003B166E">
        <w:rPr>
          <w:rFonts w:asciiTheme="majorBidi" w:hAnsiTheme="majorBidi" w:cstheme="majorBidi"/>
          <w:sz w:val="30"/>
          <w:szCs w:val="30"/>
        </w:rPr>
        <w:t>256</w:t>
      </w:r>
      <w:r w:rsidR="00797AAF" w:rsidRPr="003B166E">
        <w:rPr>
          <w:rFonts w:asciiTheme="majorBidi" w:hAnsiTheme="majorBidi" w:cstheme="majorBidi"/>
          <w:sz w:val="30"/>
          <w:szCs w:val="30"/>
        </w:rPr>
        <w:t>8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-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3B166E">
        <w:rPr>
          <w:rFonts w:asciiTheme="majorBidi" w:hAnsiTheme="majorBidi" w:cstheme="majorBidi"/>
          <w:sz w:val="30"/>
          <w:szCs w:val="30"/>
        </w:rPr>
        <w:t>257</w:t>
      </w:r>
      <w:r w:rsidR="004C41C8" w:rsidRPr="003B166E">
        <w:rPr>
          <w:rFonts w:asciiTheme="majorBidi" w:hAnsiTheme="majorBidi" w:cstheme="majorBidi"/>
          <w:sz w:val="30"/>
          <w:szCs w:val="30"/>
        </w:rPr>
        <w:t>2</w:t>
      </w:r>
    </w:p>
    <w:p w14:paraId="612AF527" w14:textId="77777777" w:rsidR="007F24D9" w:rsidRPr="003B166E" w:rsidRDefault="007F24D9" w:rsidP="00EF0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A3DC42" w14:textId="4AED0094" w:rsidR="00DA58CF" w:rsidRPr="003B166E" w:rsidRDefault="007F24D9" w:rsidP="00A6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</w:t>
      </w:r>
      <w:r w:rsidR="00A679C6" w:rsidRPr="003B166E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680145" w:rsidRPr="003B166E">
        <w:rPr>
          <w:rFonts w:asciiTheme="majorBidi" w:hAnsiTheme="majorBidi" w:cstheme="majorBidi"/>
          <w:sz w:val="30"/>
          <w:szCs w:val="30"/>
        </w:rPr>
        <w:t>3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="00680145" w:rsidRPr="003B166E">
        <w:rPr>
          <w:rFonts w:asciiTheme="majorBidi" w:hAnsiTheme="majorBidi" w:cstheme="majorBidi"/>
          <w:sz w:val="30"/>
          <w:szCs w:val="30"/>
        </w:rPr>
        <w:t>3</w:t>
      </w:r>
      <w:r w:rsidR="005C0C03" w:rsidRPr="003B166E">
        <w:rPr>
          <w:rFonts w:asciiTheme="majorBidi" w:hAnsiTheme="majorBidi" w:cstheme="majorBidi"/>
          <w:sz w:val="30"/>
          <w:szCs w:val="30"/>
        </w:rPr>
        <w:t>1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0C03" w:rsidRPr="003B166E">
        <w:rPr>
          <w:rFonts w:asciiTheme="majorBidi" w:hAnsiTheme="majorBidi" w:cstheme="majorBidi"/>
          <w:sz w:val="30"/>
          <w:szCs w:val="30"/>
        </w:rPr>
        <w:t>25</w:t>
      </w:r>
      <w:r w:rsidR="00797AAF" w:rsidRPr="003B166E">
        <w:rPr>
          <w:rFonts w:asciiTheme="majorBidi" w:hAnsiTheme="majorBidi" w:cstheme="majorBidi"/>
          <w:sz w:val="30"/>
          <w:szCs w:val="30"/>
        </w:rPr>
        <w:t>70</w:t>
      </w:r>
    </w:p>
    <w:p w14:paraId="10D62CC2" w14:textId="77777777" w:rsidR="00F42391" w:rsidRPr="003B166E" w:rsidRDefault="00F42391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AA0276" w:rsidRPr="003B166E" w14:paraId="0D6A046E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F3807FD" w14:textId="43199E01" w:rsidR="00AA0276" w:rsidRPr="003B166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3972AEE" w14:textId="77777777" w:rsidR="00AA0276" w:rsidRPr="003B166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6EB3E" w14:textId="77777777" w:rsidR="00AA0276" w:rsidRPr="003B166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668B69E3" w14:textId="77777777" w:rsidR="00AA0276" w:rsidRPr="003B166E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3B166E" w14:paraId="0D5DE77A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E1F0637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3E394F" w14:textId="00FE83A8" w:rsidR="006B27B7" w:rsidRPr="003B166E" w:rsidRDefault="00D64524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</w:tcPr>
          <w:p w14:paraId="4929508F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1045504" w14:textId="471CF838" w:rsidR="006B27B7" w:rsidRPr="003B166E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27B7"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E3E56D7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964E86" w14:textId="7FEE4795" w:rsidR="006B27B7" w:rsidRPr="003B166E" w:rsidRDefault="00D64524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94F2B0B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331FF5" w14:textId="59DDF535" w:rsidR="006B27B7" w:rsidRPr="003B166E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27B7"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3B166E" w14:paraId="4267A5B9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3738B712" w14:textId="5C5F29E8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D3EF7B" w14:textId="19FE912D" w:rsidR="006B27B7" w:rsidRPr="003B166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4524" w:rsidRPr="003B16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7E96EF29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F6201E9" w14:textId="4957FAB9" w:rsidR="006B27B7" w:rsidRPr="003B166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4524"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DF037F6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39FBCFF" w14:textId="0E0411E1" w:rsidR="006B27B7" w:rsidRPr="003B166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4524" w:rsidRPr="003B16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2225A62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F2099D" w14:textId="1197B060" w:rsidR="006B27B7" w:rsidRPr="003B166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4524"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B27B7" w:rsidRPr="003B166E" w14:paraId="02947F92" w14:textId="77777777" w:rsidTr="00324B4F">
        <w:tc>
          <w:tcPr>
            <w:tcW w:w="4230" w:type="dxa"/>
            <w:shd w:val="clear" w:color="auto" w:fill="auto"/>
          </w:tcPr>
          <w:p w14:paraId="1D4D944F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43F55F8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CD1D892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96E2BD6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3B166E" w14:paraId="16F68E28" w14:textId="77777777" w:rsidTr="00786E55">
        <w:tc>
          <w:tcPr>
            <w:tcW w:w="4230" w:type="dxa"/>
            <w:shd w:val="clear" w:color="auto" w:fill="auto"/>
            <w:vAlign w:val="bottom"/>
          </w:tcPr>
          <w:p w14:paraId="61C2BAC4" w14:textId="7EFB8754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683E9D7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AEA185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F771892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27B7" w:rsidRPr="003B166E" w14:paraId="29A3C33F" w14:textId="77777777" w:rsidTr="00324B4F">
        <w:tc>
          <w:tcPr>
            <w:tcW w:w="4230" w:type="dxa"/>
            <w:shd w:val="clear" w:color="auto" w:fill="auto"/>
          </w:tcPr>
          <w:p w14:paraId="15EEBAD1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2818EF1" w14:textId="43D49920" w:rsidR="006B27B7" w:rsidRPr="003B166E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3F5561B5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9923266" w14:textId="6F259F09" w:rsidR="006B27B7" w:rsidRPr="003B166E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8A45524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362F0A4" w14:textId="4C967C6A" w:rsidR="006B27B7" w:rsidRPr="003B166E" w:rsidRDefault="0022660E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5B67DA6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FF1A60" w14:textId="11F5B181" w:rsidR="006B27B7" w:rsidRPr="003B166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0E9ADB78" w14:textId="77777777" w:rsidR="00F42391" w:rsidRPr="003B166E" w:rsidRDefault="00F42391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C322E8" w14:textId="631DF05C" w:rsidR="001B38C4" w:rsidRPr="003B166E" w:rsidRDefault="006076C7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</w:t>
      </w:r>
      <w:r w:rsidR="006B33E8" w:rsidRPr="003B166E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3B166E">
        <w:rPr>
          <w:rFonts w:asciiTheme="majorBidi" w:hAnsiTheme="majorBidi" w:cstheme="majorBidi"/>
          <w:sz w:val="30"/>
          <w:szCs w:val="30"/>
          <w:cs/>
        </w:rPr>
        <w:t>ที่เกี่ยวข้องกันดังกล่าวมีกำหนดชำระคืนเมื่อทวงถาม</w:t>
      </w:r>
    </w:p>
    <w:p w14:paraId="598AE4EE" w14:textId="77777777" w:rsidR="00F42391" w:rsidRPr="003B166E" w:rsidRDefault="00F42391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3B166E" w14:paraId="65F0606E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18CCED8" w14:textId="77777777" w:rsidR="007F24D9" w:rsidRPr="003B166E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1E7D690" w14:textId="77777777" w:rsidR="007F24D9" w:rsidRPr="003B166E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F1E98" w14:textId="77777777" w:rsidR="007F24D9" w:rsidRPr="003B166E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72E568BF" w14:textId="77777777" w:rsidR="007F24D9" w:rsidRPr="003B166E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3B166E" w14:paraId="29D57FD0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1B059EA" w14:textId="51602B9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764CCE" w14:textId="25A0D2DE" w:rsidR="006B27B7" w:rsidRPr="003B166E" w:rsidRDefault="00BE1E2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</w:tcPr>
          <w:p w14:paraId="566D8321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24C726A" w14:textId="67552859" w:rsidR="006B27B7" w:rsidRPr="003B166E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5C0C03" w:rsidRPr="003B16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6B27B7" w:rsidRPr="003B16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6B27B7" w:rsidRPr="003B166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09CE15CB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226B296" w14:textId="43EBDFE4" w:rsidR="006B27B7" w:rsidRPr="003B166E" w:rsidRDefault="00BE1E2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19DF3EA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34688" w14:textId="0DDE5839" w:rsidR="006B27B7" w:rsidRPr="003B166E" w:rsidRDefault="00680145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27B7"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3B166E" w14:paraId="0D151189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701AB13" w14:textId="394CD53B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0CD230" w14:textId="58E6ADBA" w:rsidR="006B27B7" w:rsidRPr="003B166E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1E27" w:rsidRPr="003B16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64E876EB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526FC66" w14:textId="3592F105" w:rsidR="006B27B7" w:rsidRPr="003B166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1E27"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3ADA588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7B40908" w14:textId="4DBA1C7B" w:rsidR="006B27B7" w:rsidRPr="003B166E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1E27" w:rsidRPr="003B16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CB3B58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B064BA" w14:textId="6C840424" w:rsidR="006B27B7" w:rsidRPr="003B166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1E27"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B27B7" w:rsidRPr="003B166E" w14:paraId="235F6112" w14:textId="77777777" w:rsidTr="001B38C4">
        <w:tc>
          <w:tcPr>
            <w:tcW w:w="4230" w:type="dxa"/>
            <w:shd w:val="clear" w:color="auto" w:fill="auto"/>
          </w:tcPr>
          <w:p w14:paraId="7E950F13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7034CE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6A681B3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CCA9914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3B166E" w14:paraId="50FEA647" w14:textId="77777777" w:rsidTr="001B38C4">
        <w:tc>
          <w:tcPr>
            <w:tcW w:w="4230" w:type="dxa"/>
            <w:shd w:val="clear" w:color="auto" w:fill="auto"/>
            <w:vAlign w:val="bottom"/>
          </w:tcPr>
          <w:p w14:paraId="07E80C31" w14:textId="3F9F7C1A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C2871C4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6A14E5B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547F776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ED541E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FC0CC1A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2ED0C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2C928B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7B7" w:rsidRPr="003B166E" w14:paraId="101B2524" w14:textId="77777777" w:rsidTr="001B38C4">
        <w:tc>
          <w:tcPr>
            <w:tcW w:w="4230" w:type="dxa"/>
            <w:shd w:val="clear" w:color="auto" w:fill="auto"/>
          </w:tcPr>
          <w:p w14:paraId="1D1BA9FC" w14:textId="3FE0FCE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4954F619" w14:textId="442FBD09" w:rsidR="006B27B7" w:rsidRPr="003B166E" w:rsidRDefault="0022660E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5B71F6D8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E17AD89" w14:textId="3BA818F5" w:rsidR="006B27B7" w:rsidRPr="003B166E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D693E48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9871E02" w14:textId="314A305B" w:rsidR="006B27B7" w:rsidRPr="003B166E" w:rsidRDefault="0022660E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80145" w:rsidRPr="003B166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F970201" w14:textId="77777777" w:rsidR="006B27B7" w:rsidRPr="003B166E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F349A95" w14:textId="274E2E9D" w:rsidR="006B27B7" w:rsidRPr="003B166E" w:rsidRDefault="005C0C03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80145" w:rsidRPr="003B166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7C6C95D7" w14:textId="77777777" w:rsidR="007F24D9" w:rsidRPr="003B166E" w:rsidRDefault="007F24D9" w:rsidP="009C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CDE0D4" w14:textId="6DB3060C" w:rsidR="00DA58CF" w:rsidRPr="003B166E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</w:t>
      </w:r>
      <w:r w:rsidR="00053DF8" w:rsidRPr="003B166E">
        <w:rPr>
          <w:rFonts w:asciiTheme="majorBidi" w:hAnsiTheme="majorBidi" w:hint="cs"/>
          <w:sz w:val="30"/>
          <w:szCs w:val="30"/>
          <w:cs/>
        </w:rPr>
        <w:t>ผู้ถือหุ้นรายใหญ่</w:t>
      </w:r>
      <w:r w:rsidRPr="003B166E">
        <w:rPr>
          <w:rFonts w:asciiTheme="majorBidi" w:hAnsiTheme="majorBidi" w:cstheme="majorBidi"/>
          <w:sz w:val="30"/>
          <w:szCs w:val="30"/>
          <w:cs/>
        </w:rPr>
        <w:t>ดังกล่าวมีกำหนดชำระคืนใน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00FAD" w:rsidRPr="003B166E">
        <w:rPr>
          <w:rFonts w:asciiTheme="majorBidi" w:hAnsiTheme="majorBidi" w:cstheme="majorBidi"/>
          <w:sz w:val="30"/>
          <w:szCs w:val="30"/>
        </w:rPr>
        <w:t>2569</w:t>
      </w:r>
    </w:p>
    <w:p w14:paraId="5A6DEDF7" w14:textId="10E8B312" w:rsidR="00074F6C" w:rsidRPr="003B166E" w:rsidRDefault="00074F6C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2C8822" w14:textId="6F671AE7" w:rsidR="00991783" w:rsidRPr="003B166E" w:rsidRDefault="0099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19029E8" w14:textId="77777777" w:rsidR="008E015B" w:rsidRPr="003B166E" w:rsidRDefault="008E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E7794B8" w14:textId="77777777" w:rsidR="008E015B" w:rsidRPr="003B166E" w:rsidRDefault="008E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3821AC0" w14:textId="77777777" w:rsidR="008E015B" w:rsidRPr="003B166E" w:rsidRDefault="008E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3EB1375" w14:textId="77777777" w:rsidR="008E015B" w:rsidRPr="003B166E" w:rsidRDefault="008E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95637F5" w14:textId="77777777" w:rsidR="008E015B" w:rsidRPr="003B166E" w:rsidRDefault="008E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7516363" w14:textId="77777777" w:rsidR="008E015B" w:rsidRPr="003B166E" w:rsidRDefault="008E0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F66A9D9" w14:textId="77777777" w:rsidR="00F42391" w:rsidRPr="003B166E" w:rsidRDefault="00F42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CDB5C08" w14:textId="3C88C64F" w:rsidR="00DF7265" w:rsidRPr="003B166E" w:rsidRDefault="00DF726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B166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E13955" w:rsidRPr="003B166E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การค้าและอื่นๆ</w:t>
      </w:r>
    </w:p>
    <w:p w14:paraId="469350A7" w14:textId="77777777" w:rsidR="006C4CDC" w:rsidRPr="003B166E" w:rsidRDefault="006C4CDC" w:rsidP="00EF0DA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F745D" w:rsidRPr="003B166E" w14:paraId="19330274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48F62DCF" w14:textId="62142F06" w:rsidR="00BF745D" w:rsidRPr="003B166E" w:rsidRDefault="00BF745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  <w:vAlign w:val="bottom"/>
          </w:tcPr>
          <w:p w14:paraId="27483C03" w14:textId="68650A42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F745D" w:rsidRPr="003B166E" w14:paraId="107E8462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2B555BC8" w14:textId="01457E8A" w:rsidR="00BF745D" w:rsidRPr="003B166E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</w:p>
          <w:p w14:paraId="30881FC2" w14:textId="77777777" w:rsidR="006C4CDC" w:rsidRPr="003B166E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4F1DAEE" w14:textId="4FF62221" w:rsidR="006C4CDC" w:rsidRPr="003B166E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D68BE8A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1662AB6C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257084D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9" w:type="dxa"/>
          </w:tcPr>
          <w:p w14:paraId="3FE66969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0566A928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E7405FF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416F6C1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10053244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266209D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12FDEC92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2696618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BF745D" w:rsidRPr="003B166E" w14:paraId="4F2670BC" w14:textId="77777777" w:rsidTr="00F40FD0">
        <w:trPr>
          <w:trHeight w:val="236"/>
          <w:tblHeader/>
        </w:trPr>
        <w:tc>
          <w:tcPr>
            <w:tcW w:w="2790" w:type="dxa"/>
          </w:tcPr>
          <w:p w14:paraId="60A95906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</w:tcPr>
          <w:p w14:paraId="5BC92893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745D" w:rsidRPr="003B166E" w14:paraId="0AEC870B" w14:textId="77777777" w:rsidTr="00F40FD0">
        <w:trPr>
          <w:trHeight w:val="20"/>
        </w:trPr>
        <w:tc>
          <w:tcPr>
            <w:tcW w:w="2790" w:type="dxa"/>
          </w:tcPr>
          <w:p w14:paraId="10BFB444" w14:textId="712EFABC" w:rsidR="00BF745D" w:rsidRPr="003B166E" w:rsidRDefault="008E015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B1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66" w:type="dxa"/>
          </w:tcPr>
          <w:p w14:paraId="2573519F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F0E16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9C4D37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4B0E0C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566BEBF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B07DCE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AD70833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62677D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82913E1" w14:textId="77777777" w:rsidR="00BF745D" w:rsidRPr="003B166E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828" w:rsidRPr="003B166E" w14:paraId="761437E5" w14:textId="77777777" w:rsidTr="00F40FD0">
        <w:trPr>
          <w:trHeight w:val="20"/>
        </w:trPr>
        <w:tc>
          <w:tcPr>
            <w:tcW w:w="2790" w:type="dxa"/>
          </w:tcPr>
          <w:p w14:paraId="2F055E7B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7C0651F9" w14:textId="2C1E4143" w:rsidR="00CA3828" w:rsidRPr="003B166E" w:rsidRDefault="00D525B9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996</w:t>
            </w:r>
          </w:p>
        </w:tc>
        <w:tc>
          <w:tcPr>
            <w:tcW w:w="236" w:type="dxa"/>
          </w:tcPr>
          <w:p w14:paraId="1983ADA1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BA8A9D1" w14:textId="395340D1" w:rsidR="00CA3828" w:rsidRPr="003B166E" w:rsidRDefault="00D525B9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239" w:type="dxa"/>
          </w:tcPr>
          <w:p w14:paraId="408796D6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CB25667" w14:textId="6E8E0250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1,</w:t>
            </w:r>
            <w:r w:rsidR="00D525B9" w:rsidRPr="003B166E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236" w:type="dxa"/>
          </w:tcPr>
          <w:p w14:paraId="50A96BE8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E9D8FDB" w14:textId="241998A8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2,</w:t>
            </w:r>
            <w:r w:rsidR="00D525B9" w:rsidRPr="003B166E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236" w:type="dxa"/>
          </w:tcPr>
          <w:p w14:paraId="4DA47F9A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AC015E1" w14:textId="240FD3C5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A3828" w:rsidRPr="003B166E" w14:paraId="4FBA48AC" w14:textId="77777777" w:rsidTr="00F40FD0">
        <w:trPr>
          <w:trHeight w:val="20"/>
        </w:trPr>
        <w:tc>
          <w:tcPr>
            <w:tcW w:w="2790" w:type="dxa"/>
          </w:tcPr>
          <w:p w14:paraId="00B14042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2AFAE564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F6C2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88D561D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12D92D8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C67290F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EEDF4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81B8AC0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6AAD0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BF3B6D7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828" w:rsidRPr="003B166E" w14:paraId="5654933C" w14:textId="77777777" w:rsidTr="00F40FD0">
        <w:trPr>
          <w:trHeight w:val="20"/>
        </w:trPr>
        <w:tc>
          <w:tcPr>
            <w:tcW w:w="2790" w:type="dxa"/>
          </w:tcPr>
          <w:p w14:paraId="3882BDFC" w14:textId="4ACC5D73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ABF3BAD" w14:textId="61BB830B" w:rsidR="00CA3828" w:rsidRPr="003B166E" w:rsidRDefault="00D525B9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42</w:t>
            </w:r>
            <w:r w:rsidR="00483CDE" w:rsidRPr="003B166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65610821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681C13D" w14:textId="0A071F80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ADF268A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DD64CC1" w14:textId="4E72E1AD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4B7309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68901E6" w14:textId="5BED7DFF" w:rsidR="00CA3828" w:rsidRPr="003B166E" w:rsidRDefault="00D525B9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42</w:t>
            </w:r>
            <w:r w:rsidR="00E422D0" w:rsidRPr="003B166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611AC864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B869D7C" w14:textId="1C5F9775" w:rsidR="00CA3828" w:rsidRPr="003B166E" w:rsidRDefault="009B341B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3828" w:rsidRPr="003B166E" w14:paraId="2CD600F7" w14:textId="77777777" w:rsidTr="00F40FD0">
        <w:trPr>
          <w:trHeight w:val="20"/>
        </w:trPr>
        <w:tc>
          <w:tcPr>
            <w:tcW w:w="2790" w:type="dxa"/>
          </w:tcPr>
          <w:p w14:paraId="05A141F0" w14:textId="68DE359F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66B3F33" w14:textId="01DC8328" w:rsidR="00CA3828" w:rsidRPr="003B166E" w:rsidRDefault="00D525B9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20</w:t>
            </w:r>
            <w:r w:rsidR="00483CDE" w:rsidRPr="003B166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B64450C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0B995B5" w14:textId="757347CC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B10B02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50025CA" w14:textId="03692C29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B69CF5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5B05664" w14:textId="56E02E16" w:rsidR="00CA3828" w:rsidRPr="003B166E" w:rsidRDefault="00D525B9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20</w:t>
            </w:r>
            <w:r w:rsidR="00E422D0" w:rsidRPr="003B166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8EF300B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B12D72F" w14:textId="2EDF10C6" w:rsidR="00CA3828" w:rsidRPr="003B166E" w:rsidRDefault="009B341B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CA3828" w:rsidRPr="003B166E" w14:paraId="384F40C5" w14:textId="77777777" w:rsidTr="00F40FD0">
        <w:trPr>
          <w:trHeight w:val="20"/>
        </w:trPr>
        <w:tc>
          <w:tcPr>
            <w:tcW w:w="2790" w:type="dxa"/>
          </w:tcPr>
          <w:p w14:paraId="28EFC3DF" w14:textId="50BAF674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13A0813" w14:textId="4B8BF86F" w:rsidR="00CA3828" w:rsidRPr="003B166E" w:rsidRDefault="00D525B9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7A546E02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0D29E8" w14:textId="3C616500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0D6167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5E8822" w14:textId="661E3AA5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99406B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74907F6" w14:textId="28CAE6C2" w:rsidR="00CA3828" w:rsidRPr="003B166E" w:rsidRDefault="00D525B9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27C33FF6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087980CF" w14:textId="7AF3B54F" w:rsidR="00CA3828" w:rsidRPr="003B166E" w:rsidRDefault="009B341B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A3828" w:rsidRPr="003B166E" w14:paraId="145B599F" w14:textId="77777777" w:rsidTr="00F40FD0">
        <w:trPr>
          <w:trHeight w:val="20"/>
        </w:trPr>
        <w:tc>
          <w:tcPr>
            <w:tcW w:w="2790" w:type="dxa"/>
          </w:tcPr>
          <w:p w14:paraId="5374888D" w14:textId="01CB2FA0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8A771E6" w14:textId="06028921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5</w:t>
            </w:r>
            <w:r w:rsidR="00D525B9" w:rsidRPr="003B166E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0AC954E2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CA0AC9" w14:textId="02D20360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0CB310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43E31D2" w14:textId="52B49E5C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0A2A4B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E055365" w14:textId="72191458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5</w:t>
            </w:r>
            <w:r w:rsidR="00D525B9" w:rsidRPr="003B166E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4D5CFC7E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034F4D76" w14:textId="76756B0C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3B166E">
              <w:rPr>
                <w:rFonts w:ascii="Angsana New" w:hAnsi="Angsana New"/>
                <w:sz w:val="28"/>
                <w:szCs w:val="28"/>
              </w:rPr>
              <w:t>7</w:t>
            </w:r>
            <w:r w:rsidR="009B341B" w:rsidRPr="003B166E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CA3828" w:rsidRPr="003B166E" w14:paraId="4F6BCAEC" w14:textId="77777777" w:rsidTr="00DA58CF">
        <w:trPr>
          <w:trHeight w:val="20"/>
        </w:trPr>
        <w:tc>
          <w:tcPr>
            <w:tcW w:w="2790" w:type="dxa"/>
          </w:tcPr>
          <w:p w14:paraId="0F89F39F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A53D07C" w14:textId="5E459316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2,</w:t>
            </w:r>
            <w:r w:rsidR="00D525B9" w:rsidRPr="003B166E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36" w:type="dxa"/>
          </w:tcPr>
          <w:p w14:paraId="3C7207F4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DA7EC7C" w14:textId="51472843" w:rsidR="00CA3828" w:rsidRPr="003B166E" w:rsidRDefault="00D525B9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39" w:type="dxa"/>
          </w:tcPr>
          <w:p w14:paraId="2E2850E0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BB376B8" w14:textId="3590984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69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1,</w:t>
            </w:r>
            <w:r w:rsidR="00D525B9" w:rsidRPr="003B166E">
              <w:rPr>
                <w:rFonts w:ascii="Angsana New" w:hAnsi="Angsana New"/>
                <w:b/>
                <w:bCs/>
                <w:sz w:val="28"/>
                <w:szCs w:val="28"/>
              </w:rPr>
              <w:t>208</w:t>
            </w:r>
          </w:p>
        </w:tc>
        <w:tc>
          <w:tcPr>
            <w:tcW w:w="236" w:type="dxa"/>
          </w:tcPr>
          <w:p w14:paraId="0EDE466A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040149F" w14:textId="51FAC8EB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3,</w:t>
            </w:r>
            <w:r w:rsidR="00D525B9" w:rsidRPr="003B166E">
              <w:rPr>
                <w:rFonts w:ascii="Angsana New" w:hAnsi="Angsana New"/>
                <w:b/>
                <w:bCs/>
                <w:sz w:val="28"/>
                <w:szCs w:val="28"/>
              </w:rPr>
              <w:t>505</w:t>
            </w:r>
          </w:p>
        </w:tc>
        <w:tc>
          <w:tcPr>
            <w:tcW w:w="236" w:type="dxa"/>
          </w:tcPr>
          <w:p w14:paraId="3563CF82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511C8D76" w14:textId="6E5571E0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</w:p>
        </w:tc>
      </w:tr>
      <w:tr w:rsidR="00CA3828" w:rsidRPr="003B166E" w14:paraId="44780CE8" w14:textId="77777777" w:rsidTr="00DA58CF">
        <w:trPr>
          <w:trHeight w:val="20"/>
        </w:trPr>
        <w:tc>
          <w:tcPr>
            <w:tcW w:w="2790" w:type="dxa"/>
          </w:tcPr>
          <w:p w14:paraId="75549E84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4A52258A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DD956A4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C76F513" w14:textId="05DDADE5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(484)</w:t>
            </w:r>
          </w:p>
        </w:tc>
        <w:tc>
          <w:tcPr>
            <w:tcW w:w="236" w:type="dxa"/>
          </w:tcPr>
          <w:p w14:paraId="0AA4C0DB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A62777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D875B10" w14:textId="4944E515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723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CBD55EB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52ADA34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69601CD" w14:textId="6801DB86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(7)</w:t>
            </w:r>
          </w:p>
        </w:tc>
        <w:tc>
          <w:tcPr>
            <w:tcW w:w="236" w:type="dxa"/>
          </w:tcPr>
          <w:p w14:paraId="43CFB877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92311BF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  <w:p w14:paraId="12E48067" w14:textId="016CB332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(4</w:t>
            </w:r>
            <w:r w:rsidRPr="003B166E">
              <w:rPr>
                <w:rFonts w:ascii="Angsana New" w:hAnsi="Angsana New"/>
                <w:sz w:val="28"/>
                <w:szCs w:val="28"/>
              </w:rPr>
              <w:t>91</w:t>
            </w:r>
            <w:r w:rsidRPr="003B166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31EBAB8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CEE13BD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828" w:rsidRPr="003B166E" w14:paraId="6AFAF115" w14:textId="77777777" w:rsidTr="00F40FD0">
        <w:trPr>
          <w:trHeight w:val="20"/>
        </w:trPr>
        <w:tc>
          <w:tcPr>
            <w:tcW w:w="2790" w:type="dxa"/>
          </w:tcPr>
          <w:p w14:paraId="4C93F28D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2CCF5FE" w14:textId="7535332B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1,</w:t>
            </w:r>
            <w:r w:rsidR="00D525B9" w:rsidRPr="003B166E">
              <w:rPr>
                <w:rFonts w:ascii="Angsana New" w:hAnsi="Angsana New"/>
                <w:b/>
                <w:bCs/>
                <w:sz w:val="28"/>
                <w:szCs w:val="28"/>
              </w:rPr>
              <w:t>726</w:t>
            </w:r>
          </w:p>
        </w:tc>
        <w:tc>
          <w:tcPr>
            <w:tcW w:w="236" w:type="dxa"/>
          </w:tcPr>
          <w:p w14:paraId="6C060B41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EEAB1BA" w14:textId="4F649270" w:rsidR="00CA3828" w:rsidRPr="003B166E" w:rsidRDefault="00D525B9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39" w:type="dxa"/>
          </w:tcPr>
          <w:p w14:paraId="4CB102D0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DC5C206" w14:textId="2A4B2B3C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1,</w:t>
            </w:r>
            <w:r w:rsidR="00D525B9" w:rsidRPr="003B166E">
              <w:rPr>
                <w:rFonts w:ascii="Angsana New" w:hAnsi="Angsana New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236" w:type="dxa"/>
          </w:tcPr>
          <w:p w14:paraId="66B13F90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8E059EB" w14:textId="7BA89102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3,</w:t>
            </w:r>
            <w:r w:rsidR="00D525B9" w:rsidRPr="003B166E">
              <w:rPr>
                <w:rFonts w:ascii="Angsana New" w:hAnsi="Angsana New"/>
                <w:b/>
                <w:bCs/>
                <w:sz w:val="28"/>
                <w:szCs w:val="28"/>
              </w:rPr>
              <w:t>014</w:t>
            </w:r>
          </w:p>
        </w:tc>
        <w:tc>
          <w:tcPr>
            <w:tcW w:w="236" w:type="dxa"/>
          </w:tcPr>
          <w:p w14:paraId="11E667B6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F2574B4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3F3E1AB" w14:textId="7F8CDBD7" w:rsidR="00DE0E82" w:rsidRPr="003B166E" w:rsidRDefault="00DE0E82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52638B" w:rsidRPr="003B166E" w14:paraId="295829D4" w14:textId="77777777" w:rsidTr="003E0C7F">
        <w:trPr>
          <w:trHeight w:val="20"/>
        </w:trPr>
        <w:tc>
          <w:tcPr>
            <w:tcW w:w="2790" w:type="dxa"/>
          </w:tcPr>
          <w:p w14:paraId="6D073419" w14:textId="3FF516CD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80145"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E015B"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66" w:type="dxa"/>
          </w:tcPr>
          <w:p w14:paraId="486692A6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14D5FB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61B256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30350E8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1438895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DB8DBB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FD901FF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E5CEB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4AF6F93" w14:textId="77777777" w:rsidR="0052638B" w:rsidRPr="003B166E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828" w:rsidRPr="003B166E" w14:paraId="1CA53337" w14:textId="77777777" w:rsidTr="003E0C7F">
        <w:trPr>
          <w:trHeight w:val="20"/>
        </w:trPr>
        <w:tc>
          <w:tcPr>
            <w:tcW w:w="2790" w:type="dxa"/>
          </w:tcPr>
          <w:p w14:paraId="3649722C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3AADD8C1" w14:textId="6D588693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1,305</w:t>
            </w:r>
          </w:p>
        </w:tc>
        <w:tc>
          <w:tcPr>
            <w:tcW w:w="236" w:type="dxa"/>
          </w:tcPr>
          <w:p w14:paraId="3A6124A1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BC6F706" w14:textId="2109ACB4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98</w:t>
            </w:r>
          </w:p>
        </w:tc>
        <w:tc>
          <w:tcPr>
            <w:tcW w:w="239" w:type="dxa"/>
          </w:tcPr>
          <w:p w14:paraId="5AFF8668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7D42CD5" w14:textId="4D131D4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1,13</w:t>
            </w:r>
            <w:r w:rsidRPr="003B166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41C8B42E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BB52985" w14:textId="78D47628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2,</w:t>
            </w:r>
            <w:r w:rsidRPr="003B166E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236" w:type="dxa"/>
          </w:tcPr>
          <w:p w14:paraId="0006A0DF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9563E6A" w14:textId="1815D74D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A3828" w:rsidRPr="003B166E" w14:paraId="6BEF3848" w14:textId="77777777" w:rsidTr="003E0C7F">
        <w:trPr>
          <w:trHeight w:val="20"/>
        </w:trPr>
        <w:tc>
          <w:tcPr>
            <w:tcW w:w="2790" w:type="dxa"/>
          </w:tcPr>
          <w:p w14:paraId="08AA89C9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1174AC41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00F0FC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7329D64D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70F3140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CE11FAC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88BE89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0025853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0337BB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77DB0AA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828" w:rsidRPr="003B166E" w14:paraId="3A677908" w14:textId="77777777" w:rsidTr="003E0C7F">
        <w:trPr>
          <w:trHeight w:val="20"/>
        </w:trPr>
        <w:tc>
          <w:tcPr>
            <w:tcW w:w="2790" w:type="dxa"/>
          </w:tcPr>
          <w:p w14:paraId="534F09C8" w14:textId="27A3A55D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A371F97" w14:textId="558858D2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557</w:t>
            </w:r>
          </w:p>
        </w:tc>
        <w:tc>
          <w:tcPr>
            <w:tcW w:w="236" w:type="dxa"/>
          </w:tcPr>
          <w:p w14:paraId="4FC3A6D7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FE46EC8" w14:textId="44CD7D28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97ABEFB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FD723C" w14:textId="341ED595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143379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4079454" w14:textId="07A35F2F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236" w:type="dxa"/>
          </w:tcPr>
          <w:p w14:paraId="41D23F85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9DBA576" w14:textId="7CC431FE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A3828" w:rsidRPr="003B166E" w14:paraId="1715EDF8" w14:textId="77777777" w:rsidTr="003E0C7F">
        <w:trPr>
          <w:trHeight w:val="20"/>
        </w:trPr>
        <w:tc>
          <w:tcPr>
            <w:tcW w:w="2790" w:type="dxa"/>
          </w:tcPr>
          <w:p w14:paraId="2E9B0797" w14:textId="3BE1E0BA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C7F03FA" w14:textId="09B28AC4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7FC8324F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E3EEC26" w14:textId="3AC349C3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EF63391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624F947" w14:textId="49A4D732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7BC3BB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E10937B" w14:textId="5DC22632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3CF6B884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01169D5" w14:textId="6ADC6A2D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A3828" w:rsidRPr="003B166E" w14:paraId="659AB74E" w14:textId="77777777" w:rsidTr="003E0C7F">
        <w:trPr>
          <w:trHeight w:val="20"/>
        </w:trPr>
        <w:tc>
          <w:tcPr>
            <w:tcW w:w="2790" w:type="dxa"/>
          </w:tcPr>
          <w:p w14:paraId="3F56F18D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57D7961" w14:textId="1920A06C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39A638D5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8DF1EDE" w14:textId="7E382CAF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2AFFC2B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69EF71" w14:textId="67889DED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137228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80F3388" w14:textId="439A2A90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2A38E1CB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33AE61C" w14:textId="1429F1B3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3828" w:rsidRPr="003B166E" w14:paraId="6C272C1C" w14:textId="77777777" w:rsidTr="003E0C7F">
        <w:trPr>
          <w:trHeight w:val="20"/>
        </w:trPr>
        <w:tc>
          <w:tcPr>
            <w:tcW w:w="2790" w:type="dxa"/>
          </w:tcPr>
          <w:p w14:paraId="7B772431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4B46B7B" w14:textId="72092E18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525</w:t>
            </w:r>
          </w:p>
        </w:tc>
        <w:tc>
          <w:tcPr>
            <w:tcW w:w="236" w:type="dxa"/>
          </w:tcPr>
          <w:p w14:paraId="388C14F1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10C316C" w14:textId="2F4EFDDF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BD0EE32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194EFF02" w14:textId="758B7686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99B989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26F6D06" w14:textId="4C85AA65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3B166E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17B6581F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495F680A" w14:textId="70243A14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3B166E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CA3828" w:rsidRPr="003B166E" w14:paraId="158FAFE5" w14:textId="77777777" w:rsidTr="003E0C7F">
        <w:trPr>
          <w:trHeight w:val="20"/>
        </w:trPr>
        <w:tc>
          <w:tcPr>
            <w:tcW w:w="2790" w:type="dxa"/>
          </w:tcPr>
          <w:p w14:paraId="35D41E44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599E65B" w14:textId="0526F132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2,449</w:t>
            </w:r>
          </w:p>
        </w:tc>
        <w:tc>
          <w:tcPr>
            <w:tcW w:w="236" w:type="dxa"/>
          </w:tcPr>
          <w:p w14:paraId="1C26E7C2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B95C7E2" w14:textId="10B40373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39" w:type="dxa"/>
          </w:tcPr>
          <w:p w14:paraId="5C21EABD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1C3732FF" w14:textId="2A8C110E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69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1,13</w:t>
            </w: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0CAC2E6A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47D60D0" w14:textId="33A70A69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3,</w:t>
            </w: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686</w:t>
            </w:r>
          </w:p>
        </w:tc>
        <w:tc>
          <w:tcPr>
            <w:tcW w:w="236" w:type="dxa"/>
          </w:tcPr>
          <w:p w14:paraId="18F7F045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7AC93F56" w14:textId="5DA50173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</w:p>
        </w:tc>
      </w:tr>
      <w:tr w:rsidR="00CA3828" w:rsidRPr="003B166E" w14:paraId="456380B9" w14:textId="77777777" w:rsidTr="003E0C7F">
        <w:trPr>
          <w:trHeight w:val="20"/>
        </w:trPr>
        <w:tc>
          <w:tcPr>
            <w:tcW w:w="2790" w:type="dxa"/>
          </w:tcPr>
          <w:p w14:paraId="445B9C2A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0982C509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E01AB92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648961C" w14:textId="711FA6D9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(484)</w:t>
            </w:r>
          </w:p>
        </w:tc>
        <w:tc>
          <w:tcPr>
            <w:tcW w:w="236" w:type="dxa"/>
          </w:tcPr>
          <w:p w14:paraId="29B36872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8878B92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CB3D137" w14:textId="73021DED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96DEAD3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264A58B3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001D7B3" w14:textId="0D3984CD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(7)</w:t>
            </w:r>
          </w:p>
        </w:tc>
        <w:tc>
          <w:tcPr>
            <w:tcW w:w="236" w:type="dxa"/>
          </w:tcPr>
          <w:p w14:paraId="51BCAD57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5AF3917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  <w:p w14:paraId="59DFF2E2" w14:textId="2E2DD849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(4</w:t>
            </w:r>
            <w:r w:rsidRPr="003B166E">
              <w:rPr>
                <w:rFonts w:ascii="Angsana New" w:hAnsi="Angsana New"/>
                <w:sz w:val="28"/>
                <w:szCs w:val="28"/>
              </w:rPr>
              <w:t>91</w:t>
            </w:r>
            <w:r w:rsidRPr="003B166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F75AB27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6033FC50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3828" w:rsidRPr="003B166E" w14:paraId="763619DA" w14:textId="77777777" w:rsidTr="003E0C7F">
        <w:trPr>
          <w:trHeight w:val="20"/>
        </w:trPr>
        <w:tc>
          <w:tcPr>
            <w:tcW w:w="2790" w:type="dxa"/>
          </w:tcPr>
          <w:p w14:paraId="154E161F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FB35FBA" w14:textId="46410C11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1,965</w:t>
            </w:r>
          </w:p>
        </w:tc>
        <w:tc>
          <w:tcPr>
            <w:tcW w:w="236" w:type="dxa"/>
          </w:tcPr>
          <w:p w14:paraId="4F6C52D0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9B1D34D" w14:textId="2E95D265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39" w:type="dxa"/>
          </w:tcPr>
          <w:p w14:paraId="0603ED5E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5FB5F20F" w14:textId="40B7DBFA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1,13</w:t>
            </w: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2140B27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5FCD1FA" w14:textId="3AF58ED5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3,</w:t>
            </w: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236" w:type="dxa"/>
          </w:tcPr>
          <w:p w14:paraId="3F10327F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6B6E0155" w14:textId="77777777" w:rsidR="00CA3828" w:rsidRPr="003B166E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9DAB9BF" w14:textId="3714AAEE" w:rsidR="00DB07F1" w:rsidRPr="003B166E" w:rsidRDefault="00DB07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  <w:r w:rsidRPr="003B166E">
        <w:rPr>
          <w:rFonts w:asciiTheme="majorBidi" w:hAnsiTheme="majorBidi" w:cstheme="majorBidi"/>
          <w:spacing w:val="-2"/>
          <w:sz w:val="28"/>
          <w:szCs w:val="28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9"/>
        <w:gridCol w:w="1071"/>
        <w:gridCol w:w="9"/>
        <w:gridCol w:w="227"/>
        <w:gridCol w:w="9"/>
        <w:gridCol w:w="1195"/>
        <w:gridCol w:w="9"/>
        <w:gridCol w:w="227"/>
        <w:gridCol w:w="9"/>
        <w:gridCol w:w="1015"/>
        <w:gridCol w:w="9"/>
        <w:gridCol w:w="227"/>
        <w:gridCol w:w="9"/>
        <w:gridCol w:w="1366"/>
        <w:gridCol w:w="9"/>
        <w:gridCol w:w="9"/>
      </w:tblGrid>
      <w:tr w:rsidR="00F40FD0" w:rsidRPr="003B166E" w14:paraId="349629E3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65D32CBE" w14:textId="64A48D62" w:rsidR="00F40FD0" w:rsidRPr="003B166E" w:rsidRDefault="00F40FD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  <w:vAlign w:val="bottom"/>
          </w:tcPr>
          <w:p w14:paraId="18CABBDF" w14:textId="595BE373" w:rsidR="00F40FD0" w:rsidRPr="003B166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CD5" w:rsidRPr="003B166E" w14:paraId="75A86708" w14:textId="77777777" w:rsidTr="0052638B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0D8D5E51" w14:textId="77777777" w:rsidR="009C5CD5" w:rsidRPr="003B166E" w:rsidRDefault="009C5CD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681016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gridSpan w:val="2"/>
            <w:vAlign w:val="bottom"/>
          </w:tcPr>
          <w:p w14:paraId="4A3DDA7B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83216C1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549FA2E8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B399259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B021AC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20885F3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6C07732C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4DA4C27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F40FD0" w:rsidRPr="003B166E" w14:paraId="34D31285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</w:tcPr>
          <w:p w14:paraId="4D57D2F9" w14:textId="20592F90" w:rsidR="00F40FD0" w:rsidRPr="003B166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</w:tcPr>
          <w:p w14:paraId="4109ECED" w14:textId="328CB329" w:rsidR="00F40FD0" w:rsidRPr="003B166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0FD0" w:rsidRPr="003B166E" w14:paraId="35A2D0D3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CA83AB" w14:textId="4D2E90F0" w:rsidR="00F40FD0" w:rsidRPr="003B166E" w:rsidRDefault="008E015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B1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80" w:type="dxa"/>
            <w:gridSpan w:val="2"/>
          </w:tcPr>
          <w:p w14:paraId="6A2A172D" w14:textId="77777777" w:rsidR="00F40FD0" w:rsidRPr="003B166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BC81474" w14:textId="77777777" w:rsidR="00F40FD0" w:rsidRPr="003B166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0035563" w14:textId="77777777" w:rsidR="00F40FD0" w:rsidRPr="003B166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EF645E" w14:textId="77777777" w:rsidR="00F40FD0" w:rsidRPr="003B166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CEA6D32" w14:textId="77777777" w:rsidR="00F40FD0" w:rsidRPr="003B166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86C0B87" w14:textId="77777777" w:rsidR="00F40FD0" w:rsidRPr="003B166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4031753" w14:textId="77777777" w:rsidR="00F40FD0" w:rsidRPr="003B166E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05EA" w:rsidRPr="003B166E" w14:paraId="19D79BF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2320A4A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14C19858" w14:textId="29EB2CA5" w:rsidR="002A05EA" w:rsidRPr="003B166E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236" w:type="dxa"/>
            <w:gridSpan w:val="2"/>
          </w:tcPr>
          <w:p w14:paraId="61FE2B2D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1249F7B" w14:textId="4B8BB7B3" w:rsidR="002A05EA" w:rsidRPr="003B166E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236" w:type="dxa"/>
            <w:gridSpan w:val="2"/>
          </w:tcPr>
          <w:p w14:paraId="25072021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D6861F0" w14:textId="30DD6593" w:rsidR="002A05EA" w:rsidRPr="003B166E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236" w:type="dxa"/>
            <w:gridSpan w:val="2"/>
          </w:tcPr>
          <w:p w14:paraId="488206C2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F4A20C3" w14:textId="4D1B1F00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A05EA" w:rsidRPr="003B166E" w14:paraId="76C350B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F879611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0F94F8A0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112BBB5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8800CD8" w14:textId="263DBFF1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798AB7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8CB7CED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184600C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E657EEE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05EA" w:rsidRPr="003B166E" w14:paraId="7D8C48C3" w14:textId="77777777" w:rsidTr="0052638B">
        <w:trPr>
          <w:gridAfter w:val="1"/>
          <w:wAfter w:w="9" w:type="dxa"/>
          <w:trHeight w:val="281"/>
        </w:trPr>
        <w:tc>
          <w:tcPr>
            <w:tcW w:w="3861" w:type="dxa"/>
          </w:tcPr>
          <w:p w14:paraId="3DFD7286" w14:textId="7E7B5E44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3F1F4EEE" w14:textId="0CCF5F8F" w:rsidR="002A05EA" w:rsidRPr="003B166E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36" w:type="dxa"/>
            <w:gridSpan w:val="2"/>
          </w:tcPr>
          <w:p w14:paraId="2F23C88B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03D670C" w14:textId="29ECD109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EA7201D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C87A977" w14:textId="4D204044" w:rsidR="002A05EA" w:rsidRPr="003B166E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36" w:type="dxa"/>
            <w:gridSpan w:val="2"/>
          </w:tcPr>
          <w:p w14:paraId="3B7D0529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63BC1F2" w14:textId="13525252" w:rsidR="002A05EA" w:rsidRPr="003B166E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05EA" w:rsidRPr="003B166E" w14:paraId="0356870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09D0579B" w14:textId="6AF5DD78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18BD850A" w14:textId="0DF70A71" w:rsidR="002A05EA" w:rsidRPr="003B166E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36" w:type="dxa"/>
            <w:gridSpan w:val="2"/>
          </w:tcPr>
          <w:p w14:paraId="39A59F29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F4FC959" w14:textId="39175A38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2EC21C4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7D82C27" w14:textId="044030A5" w:rsidR="002A05EA" w:rsidRPr="003B166E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36" w:type="dxa"/>
            <w:gridSpan w:val="2"/>
          </w:tcPr>
          <w:p w14:paraId="4B22A6BD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B6380F2" w14:textId="219DFC39" w:rsidR="002A05EA" w:rsidRPr="003B166E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2A05EA" w:rsidRPr="003B166E" w14:paraId="2E18345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2987CDF9" w14:textId="61E271F0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59F59189" w14:textId="28417820" w:rsidR="002A05EA" w:rsidRPr="003B166E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</w:tcPr>
          <w:p w14:paraId="3CDD2AEF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32AD14A" w14:textId="4D5468F0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CAC018A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DC3D622" w14:textId="11AD4D0B" w:rsidR="002A05EA" w:rsidRPr="003B166E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</w:tcPr>
          <w:p w14:paraId="5CFACFBC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D004307" w14:textId="32C7BD66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05EA" w:rsidRPr="003B166E" w14:paraId="6100988B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19BD9EB" w14:textId="3FD3B6D2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3040C0E" w14:textId="75F84815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B166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</w:tcPr>
          <w:p w14:paraId="4D4F15FB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309E4C6D" w14:textId="5D335850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3E6B52F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04C19FC6" w14:textId="4184AD08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B166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</w:tcPr>
          <w:p w14:paraId="131B1E4A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1265A892" w14:textId="7A513C0A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3B166E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2A05EA" w:rsidRPr="003B166E" w14:paraId="035F958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E8EC7A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8C4F84E" w14:textId="10DE1BCB" w:rsidR="002A05EA" w:rsidRPr="003B166E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636</w:t>
            </w:r>
          </w:p>
        </w:tc>
        <w:tc>
          <w:tcPr>
            <w:tcW w:w="236" w:type="dxa"/>
            <w:gridSpan w:val="2"/>
          </w:tcPr>
          <w:p w14:paraId="3776CF6F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179C32D8" w14:textId="306D2D4C" w:rsidR="002A05EA" w:rsidRPr="003B166E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536</w:t>
            </w:r>
          </w:p>
        </w:tc>
        <w:tc>
          <w:tcPr>
            <w:tcW w:w="236" w:type="dxa"/>
            <w:gridSpan w:val="2"/>
          </w:tcPr>
          <w:p w14:paraId="5E574383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4C5D786" w14:textId="3BDCFEC9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1,</w:t>
            </w:r>
            <w:r w:rsidR="00C10B4E" w:rsidRPr="003B166E">
              <w:rPr>
                <w:rFonts w:ascii="Angsana New" w:hAnsi="Angsana New"/>
                <w:b/>
                <w:bCs/>
                <w:sz w:val="28"/>
                <w:szCs w:val="28"/>
              </w:rPr>
              <w:t>172</w:t>
            </w:r>
          </w:p>
        </w:tc>
        <w:tc>
          <w:tcPr>
            <w:tcW w:w="236" w:type="dxa"/>
            <w:gridSpan w:val="2"/>
          </w:tcPr>
          <w:p w14:paraId="44EA0ED7" w14:textId="77777777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2481BCE" w14:textId="5E423858" w:rsidR="002A05EA" w:rsidRPr="003B166E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</w:p>
        </w:tc>
      </w:tr>
      <w:tr w:rsidR="00321455" w:rsidRPr="003B166E" w14:paraId="267F0F6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EF6527A" w14:textId="35D114DD" w:rsidR="00321455" w:rsidRPr="003B166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AC6FF7D" w14:textId="03467A95" w:rsidR="00321455" w:rsidRPr="003B166E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</w:rPr>
              <w:t>(25</w:t>
            </w:r>
            <w:r w:rsidR="002A05EA" w:rsidRPr="003B16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F445134" w14:textId="77777777" w:rsidR="00321455" w:rsidRPr="003B166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6578A85F" w14:textId="50BDE51B" w:rsidR="00321455" w:rsidRPr="003B166E" w:rsidRDefault="003B6A69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236" w:type="dxa"/>
            <w:gridSpan w:val="2"/>
          </w:tcPr>
          <w:p w14:paraId="60E020D2" w14:textId="77777777" w:rsidR="00321455" w:rsidRPr="003B166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1158101A" w14:textId="2FED3740" w:rsidR="00321455" w:rsidRPr="003B166E" w:rsidRDefault="003B6A69" w:rsidP="00F1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2A05EA" w:rsidRPr="003B166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A6E79ED" w14:textId="77777777" w:rsidR="00321455" w:rsidRPr="003B166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B487A0C" w14:textId="77777777" w:rsidR="00321455" w:rsidRPr="003B166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3B166E" w14:paraId="27970C8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37FA62E" w14:textId="77777777" w:rsidR="00321455" w:rsidRPr="003B166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172DE6" w14:textId="0AF3A374" w:rsidR="00321455" w:rsidRPr="003B166E" w:rsidRDefault="00C10B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378</w:t>
            </w:r>
          </w:p>
        </w:tc>
        <w:tc>
          <w:tcPr>
            <w:tcW w:w="236" w:type="dxa"/>
            <w:gridSpan w:val="2"/>
          </w:tcPr>
          <w:p w14:paraId="2B487559" w14:textId="77777777" w:rsidR="00321455" w:rsidRPr="003B166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5B2051" w14:textId="71C5C49E" w:rsidR="00321455" w:rsidRPr="003B166E" w:rsidRDefault="00C10B4E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529</w:t>
            </w:r>
          </w:p>
        </w:tc>
        <w:tc>
          <w:tcPr>
            <w:tcW w:w="236" w:type="dxa"/>
            <w:gridSpan w:val="2"/>
          </w:tcPr>
          <w:p w14:paraId="13F36958" w14:textId="77777777" w:rsidR="00321455" w:rsidRPr="003B166E" w:rsidRDefault="00321455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1D04FF" w14:textId="4A7DF4A5" w:rsidR="00321455" w:rsidRPr="003B166E" w:rsidRDefault="002A05EA" w:rsidP="00F1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C10B4E" w:rsidRPr="003B166E">
              <w:rPr>
                <w:rFonts w:ascii="Angsana New" w:hAnsi="Angsana New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236" w:type="dxa"/>
            <w:gridSpan w:val="2"/>
          </w:tcPr>
          <w:p w14:paraId="0055950A" w14:textId="77777777" w:rsidR="00321455" w:rsidRPr="003B166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E435169" w14:textId="77777777" w:rsidR="00321455" w:rsidRPr="003B166E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638B" w:rsidRPr="003B166E" w14:paraId="3EAF41FD" w14:textId="77777777" w:rsidTr="0052638B">
        <w:trPr>
          <w:trHeight w:val="20"/>
        </w:trPr>
        <w:tc>
          <w:tcPr>
            <w:tcW w:w="3870" w:type="dxa"/>
            <w:gridSpan w:val="2"/>
          </w:tcPr>
          <w:p w14:paraId="2F67508A" w14:textId="77777777" w:rsidR="0052638B" w:rsidRPr="003B166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  <w:gridSpan w:val="2"/>
          </w:tcPr>
          <w:p w14:paraId="29899BB8" w14:textId="77777777" w:rsidR="0052638B" w:rsidRPr="003B166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1F27B6AA" w14:textId="77777777" w:rsidR="0052638B" w:rsidRPr="003B166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04" w:type="dxa"/>
            <w:gridSpan w:val="2"/>
          </w:tcPr>
          <w:p w14:paraId="519762E9" w14:textId="77777777" w:rsidR="0052638B" w:rsidRPr="003B166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37BA659A" w14:textId="77777777" w:rsidR="0052638B" w:rsidRPr="003B166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4" w:type="dxa"/>
            <w:gridSpan w:val="2"/>
          </w:tcPr>
          <w:p w14:paraId="04D8A070" w14:textId="77777777" w:rsidR="0052638B" w:rsidRPr="003B166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058F93DA" w14:textId="77777777" w:rsidR="0052638B" w:rsidRPr="003B166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84" w:type="dxa"/>
            <w:gridSpan w:val="3"/>
          </w:tcPr>
          <w:p w14:paraId="7027B748" w14:textId="77777777" w:rsidR="0052638B" w:rsidRPr="003B166E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C5CD5" w:rsidRPr="003B166E" w14:paraId="7FBC9AB3" w14:textId="77777777" w:rsidTr="0052638B">
        <w:trPr>
          <w:trHeight w:val="20"/>
        </w:trPr>
        <w:tc>
          <w:tcPr>
            <w:tcW w:w="3870" w:type="dxa"/>
            <w:gridSpan w:val="2"/>
          </w:tcPr>
          <w:p w14:paraId="53383FFC" w14:textId="04AC9A15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80145"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C0C03"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5C0C03"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E015B" w:rsidRPr="003B16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0" w:type="dxa"/>
            <w:gridSpan w:val="2"/>
          </w:tcPr>
          <w:p w14:paraId="2FFB8C00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036B397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6925AB8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AF0728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0B259DB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52DF59B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2F342D5A" w14:textId="77777777" w:rsidR="009C5CD5" w:rsidRPr="003B166E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AC5" w:rsidRPr="003B166E" w14:paraId="52D3582F" w14:textId="77777777" w:rsidTr="0052638B">
        <w:trPr>
          <w:trHeight w:val="20"/>
        </w:trPr>
        <w:tc>
          <w:tcPr>
            <w:tcW w:w="3870" w:type="dxa"/>
            <w:gridSpan w:val="2"/>
          </w:tcPr>
          <w:p w14:paraId="0187D066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525286D6" w14:textId="25E5F0FE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236" w:type="dxa"/>
            <w:gridSpan w:val="2"/>
          </w:tcPr>
          <w:p w14:paraId="430B98E8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1991AF6" w14:textId="5828DA4E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236" w:type="dxa"/>
            <w:gridSpan w:val="2"/>
          </w:tcPr>
          <w:p w14:paraId="39AC010C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6B0ED3F" w14:textId="68936A76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236" w:type="dxa"/>
            <w:gridSpan w:val="2"/>
          </w:tcPr>
          <w:p w14:paraId="1C8A5318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1A284F5" w14:textId="5855448B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17AC5" w:rsidRPr="003B166E" w14:paraId="0520F4BD" w14:textId="77777777" w:rsidTr="0052638B">
        <w:trPr>
          <w:trHeight w:val="20"/>
        </w:trPr>
        <w:tc>
          <w:tcPr>
            <w:tcW w:w="3870" w:type="dxa"/>
            <w:gridSpan w:val="2"/>
          </w:tcPr>
          <w:p w14:paraId="10EAF139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2034D719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62CA72F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C73DCBE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E821CA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B652823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2C193F7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7564EFC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AC5" w:rsidRPr="003B166E" w14:paraId="020F1867" w14:textId="77777777" w:rsidTr="0052638B">
        <w:trPr>
          <w:trHeight w:val="20"/>
        </w:trPr>
        <w:tc>
          <w:tcPr>
            <w:tcW w:w="3870" w:type="dxa"/>
            <w:gridSpan w:val="2"/>
          </w:tcPr>
          <w:p w14:paraId="5C59AC4F" w14:textId="45F8BE83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77342EA2" w14:textId="1BD540F0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B166E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36" w:type="dxa"/>
            <w:gridSpan w:val="2"/>
          </w:tcPr>
          <w:p w14:paraId="27EDF82F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C3C93A0" w14:textId="1F39B39E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AF83A5D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FE3E870" w14:textId="08048A2D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B166E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36" w:type="dxa"/>
            <w:gridSpan w:val="2"/>
          </w:tcPr>
          <w:p w14:paraId="5558E4AE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E49D8CD" w14:textId="7F9E16EE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17AC5" w:rsidRPr="003B166E" w14:paraId="6E848C7E" w14:textId="77777777" w:rsidTr="0052638B">
        <w:trPr>
          <w:trHeight w:val="20"/>
        </w:trPr>
        <w:tc>
          <w:tcPr>
            <w:tcW w:w="3870" w:type="dxa"/>
            <w:gridSpan w:val="2"/>
          </w:tcPr>
          <w:p w14:paraId="1827D86D" w14:textId="4DB8555E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BA67922" w14:textId="42997815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B166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4C81EC49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AFD5559" w14:textId="08226DAA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3BFF9CB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6DEBF01" w14:textId="6DDCA9B0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B166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0A52768A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89A3233" w14:textId="0667EAC9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17AC5" w:rsidRPr="003B166E" w14:paraId="427FDA91" w14:textId="77777777" w:rsidTr="0052638B">
        <w:trPr>
          <w:trHeight w:val="20"/>
        </w:trPr>
        <w:tc>
          <w:tcPr>
            <w:tcW w:w="3870" w:type="dxa"/>
            <w:gridSpan w:val="2"/>
          </w:tcPr>
          <w:p w14:paraId="6E0E9FED" w14:textId="4FC00E62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21A4580" w14:textId="705B42B4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04E929D4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6D09EFB" w14:textId="41373395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C6FF4C7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E0E37DC" w14:textId="0E4A7A02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5281A3ED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27A8CFE" w14:textId="2D1E3C2F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7AC5" w:rsidRPr="003B166E" w14:paraId="1D4AB237" w14:textId="77777777" w:rsidTr="0052638B">
        <w:trPr>
          <w:trHeight w:val="20"/>
        </w:trPr>
        <w:tc>
          <w:tcPr>
            <w:tcW w:w="3870" w:type="dxa"/>
            <w:gridSpan w:val="2"/>
          </w:tcPr>
          <w:p w14:paraId="3DF0D4E7" w14:textId="58181E91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B246ECB" w14:textId="395F69AA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B166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</w:tcPr>
          <w:p w14:paraId="1FBB4986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576DB52" w14:textId="33B3681A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BC8A8BC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BFE2D3B" w14:textId="167C1086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B166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</w:tcPr>
          <w:p w14:paraId="411A10DE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2005E5B9" w14:textId="68A10ECC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3B166E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917AC5" w:rsidRPr="003B166E" w14:paraId="4C369D77" w14:textId="77777777" w:rsidTr="0052638B">
        <w:trPr>
          <w:trHeight w:val="20"/>
        </w:trPr>
        <w:tc>
          <w:tcPr>
            <w:tcW w:w="3870" w:type="dxa"/>
            <w:gridSpan w:val="2"/>
          </w:tcPr>
          <w:p w14:paraId="55A3B0CF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3C2E452" w14:textId="7A046BF1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236" w:type="dxa"/>
            <w:gridSpan w:val="2"/>
          </w:tcPr>
          <w:p w14:paraId="66BDDF93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445B48A8" w14:textId="0C54B96D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490</w:t>
            </w:r>
          </w:p>
        </w:tc>
        <w:tc>
          <w:tcPr>
            <w:tcW w:w="236" w:type="dxa"/>
            <w:gridSpan w:val="2"/>
          </w:tcPr>
          <w:p w14:paraId="7CFF32B0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65488C16" w14:textId="04625702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1,</w:t>
            </w: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236" w:type="dxa"/>
            <w:gridSpan w:val="2"/>
          </w:tcPr>
          <w:p w14:paraId="2B331577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CB382A" w14:textId="7009E640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</w:p>
        </w:tc>
      </w:tr>
      <w:tr w:rsidR="00917AC5" w:rsidRPr="003B166E" w14:paraId="7B86F2D9" w14:textId="77777777" w:rsidTr="0052638B">
        <w:trPr>
          <w:trHeight w:val="20"/>
        </w:trPr>
        <w:tc>
          <w:tcPr>
            <w:tcW w:w="3870" w:type="dxa"/>
            <w:gridSpan w:val="2"/>
          </w:tcPr>
          <w:p w14:paraId="5071EB45" w14:textId="0423BEFE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C30EE83" w14:textId="2CC8FE39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</w:rPr>
              <w:t>(258)</w:t>
            </w:r>
          </w:p>
        </w:tc>
        <w:tc>
          <w:tcPr>
            <w:tcW w:w="236" w:type="dxa"/>
            <w:gridSpan w:val="2"/>
          </w:tcPr>
          <w:p w14:paraId="7C3B08BA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230DF094" w14:textId="0479C2AF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236" w:type="dxa"/>
            <w:gridSpan w:val="2"/>
          </w:tcPr>
          <w:p w14:paraId="68D3197B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6CCB5C86" w14:textId="4F871F59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</w:rPr>
              <w:t>(265)</w:t>
            </w:r>
          </w:p>
        </w:tc>
        <w:tc>
          <w:tcPr>
            <w:tcW w:w="236" w:type="dxa"/>
            <w:gridSpan w:val="2"/>
          </w:tcPr>
          <w:p w14:paraId="50A9781D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071DF0F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7AC5" w:rsidRPr="003B166E" w14:paraId="19FD8BC7" w14:textId="77777777" w:rsidTr="0052638B">
        <w:trPr>
          <w:trHeight w:val="20"/>
        </w:trPr>
        <w:tc>
          <w:tcPr>
            <w:tcW w:w="3870" w:type="dxa"/>
            <w:gridSpan w:val="2"/>
          </w:tcPr>
          <w:p w14:paraId="031F7C13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E7A783" w14:textId="2B378F83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236" w:type="dxa"/>
            <w:gridSpan w:val="2"/>
          </w:tcPr>
          <w:p w14:paraId="771238C9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B7699B" w14:textId="655C6D95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483</w:t>
            </w:r>
          </w:p>
        </w:tc>
        <w:tc>
          <w:tcPr>
            <w:tcW w:w="236" w:type="dxa"/>
            <w:gridSpan w:val="2"/>
          </w:tcPr>
          <w:p w14:paraId="215B0FF0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F3F9B" w14:textId="2D20F498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236" w:type="dxa"/>
            <w:gridSpan w:val="2"/>
          </w:tcPr>
          <w:p w14:paraId="55B7F9D8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DF8B9D3" w14:textId="77777777" w:rsidR="00917AC5" w:rsidRPr="003B166E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C5BC804" w14:textId="396716C1" w:rsidR="00CA7AC7" w:rsidRPr="003B166E" w:rsidRDefault="00CA7AC7"/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3870"/>
        <w:gridCol w:w="1120"/>
        <w:gridCol w:w="234"/>
        <w:gridCol w:w="1201"/>
        <w:gridCol w:w="228"/>
        <w:gridCol w:w="1087"/>
        <w:gridCol w:w="236"/>
        <w:gridCol w:w="1285"/>
      </w:tblGrid>
      <w:tr w:rsidR="00670549" w:rsidRPr="003B166E" w14:paraId="50A2B219" w14:textId="77777777" w:rsidTr="00117D53">
        <w:trPr>
          <w:tblHeader/>
        </w:trPr>
        <w:tc>
          <w:tcPr>
            <w:tcW w:w="3870" w:type="dxa"/>
            <w:vAlign w:val="bottom"/>
          </w:tcPr>
          <w:p w14:paraId="5EB7EDA5" w14:textId="65DAF7A8" w:rsidR="00670549" w:rsidRPr="003B166E" w:rsidRDefault="00670549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D5AB0CE" w14:textId="786F2FAD" w:rsidR="00670549" w:rsidRPr="003B166E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6B3D8DEC" w14:textId="77777777" w:rsidR="00670549" w:rsidRPr="003B166E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2356B677" w14:textId="7DCF5FE0" w:rsidR="00670549" w:rsidRPr="003B166E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B79" w:rsidRPr="003B166E" w14:paraId="12332471" w14:textId="1985BD79" w:rsidTr="00117D53">
        <w:trPr>
          <w:tblHeader/>
        </w:trPr>
        <w:tc>
          <w:tcPr>
            <w:tcW w:w="3870" w:type="dxa"/>
            <w:vAlign w:val="bottom"/>
          </w:tcPr>
          <w:p w14:paraId="287289F0" w14:textId="0DD427EC" w:rsidR="00C01B79" w:rsidRPr="003B166E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1809EC" w14:textId="6F90866A" w:rsidR="00C01B79" w:rsidRPr="003B166E" w:rsidRDefault="00AB592D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6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4" w:type="dxa"/>
          </w:tcPr>
          <w:p w14:paraId="1B469298" w14:textId="77777777" w:rsidR="00C01B79" w:rsidRPr="003B166E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7D72854A" w14:textId="3DEBE63E" w:rsidR="00C01B79" w:rsidRPr="003B166E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C01B79" w:rsidRPr="003B166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1 </w:t>
            </w:r>
            <w:r w:rsidR="00C01B79" w:rsidRPr="003B166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8" w:type="dxa"/>
          </w:tcPr>
          <w:p w14:paraId="2D70714E" w14:textId="77777777" w:rsidR="00C01B79" w:rsidRPr="003B166E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48A0A30" w14:textId="0E90D404" w:rsidR="00C01B79" w:rsidRPr="003B166E" w:rsidRDefault="00AB592D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B166E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3B16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16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60168B34" w14:textId="77777777" w:rsidR="00C01B79" w:rsidRPr="003B166E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AC27ECF" w14:textId="55B24A4A" w:rsidR="00C01B79" w:rsidRPr="003B166E" w:rsidRDefault="00680145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C01B79" w:rsidRPr="003B166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1 </w:t>
            </w:r>
            <w:r w:rsidR="00C01B79" w:rsidRPr="003B166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C01B79" w:rsidRPr="003B166E" w14:paraId="198C9D29" w14:textId="77777777" w:rsidTr="00117D53">
        <w:trPr>
          <w:tblHeader/>
        </w:trPr>
        <w:tc>
          <w:tcPr>
            <w:tcW w:w="3870" w:type="dxa"/>
            <w:vAlign w:val="bottom"/>
          </w:tcPr>
          <w:p w14:paraId="3FC5216E" w14:textId="77777777" w:rsidR="00C01B79" w:rsidRPr="003B166E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E6FC05" w14:textId="54660DD9" w:rsidR="00C01B79" w:rsidRPr="003B166E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592D" w:rsidRPr="003B16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4" w:type="dxa"/>
          </w:tcPr>
          <w:p w14:paraId="641DF7F1" w14:textId="77777777" w:rsidR="00C01B79" w:rsidRPr="003B166E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DBE60" w14:textId="448BB897" w:rsidR="00C01B79" w:rsidRPr="003B166E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592D" w:rsidRPr="003B166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28" w:type="dxa"/>
          </w:tcPr>
          <w:p w14:paraId="463D634F" w14:textId="77777777" w:rsidR="00C01B79" w:rsidRPr="003B166E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C9CB954" w14:textId="76BB5423" w:rsidR="00C01B79" w:rsidRPr="003B166E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592D" w:rsidRPr="003B16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1186327" w14:textId="77777777" w:rsidR="00C01B79" w:rsidRPr="003B166E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63B7BC" w14:textId="7E13ACEA" w:rsidR="00C01B79" w:rsidRPr="003B166E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592D" w:rsidRPr="003B166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C49B2" w:rsidRPr="003B166E" w14:paraId="1F807FAB" w14:textId="77777777" w:rsidTr="00117D53">
        <w:trPr>
          <w:tblHeader/>
        </w:trPr>
        <w:tc>
          <w:tcPr>
            <w:tcW w:w="3870" w:type="dxa"/>
            <w:vAlign w:val="bottom"/>
          </w:tcPr>
          <w:p w14:paraId="1222CAB7" w14:textId="77777777" w:rsidR="008C49B2" w:rsidRPr="003B166E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7263307" w14:textId="47E99D39" w:rsidR="008C49B2" w:rsidRPr="003B166E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A25E9" w:rsidRPr="003B166E" w14:paraId="3DC35E38" w14:textId="52879959" w:rsidTr="00184251">
        <w:trPr>
          <w:tblHeader/>
        </w:trPr>
        <w:tc>
          <w:tcPr>
            <w:tcW w:w="3870" w:type="dxa"/>
            <w:vAlign w:val="bottom"/>
          </w:tcPr>
          <w:p w14:paraId="5BF9170F" w14:textId="76E458B8" w:rsidR="00FA25E9" w:rsidRPr="003B166E" w:rsidRDefault="00FA25E9" w:rsidP="00FA2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0" w:type="dxa"/>
          </w:tcPr>
          <w:p w14:paraId="639CEACE" w14:textId="6DEB0F28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28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4</w:t>
            </w:r>
            <w:r w:rsidR="00EF6996" w:rsidRPr="003B166E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34" w:type="dxa"/>
          </w:tcPr>
          <w:p w14:paraId="56FE3AA4" w14:textId="77777777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21C8482" w14:textId="32132628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3B166E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28" w:type="dxa"/>
          </w:tcPr>
          <w:p w14:paraId="4B1474C0" w14:textId="77777777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FCAC101" w14:textId="15392137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1</w:t>
            </w:r>
            <w:r w:rsidR="00640465" w:rsidRPr="003B166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40E54A62" w14:textId="77777777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712D67B" w14:textId="42C05855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B166E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FA25E9" w:rsidRPr="003B166E" w14:paraId="1CD2C26E" w14:textId="68BAFCC8" w:rsidTr="00184251">
        <w:trPr>
          <w:tblHeader/>
        </w:trPr>
        <w:tc>
          <w:tcPr>
            <w:tcW w:w="3870" w:type="dxa"/>
          </w:tcPr>
          <w:p w14:paraId="0B026B14" w14:textId="21389274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B16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CD56A72" w14:textId="7F7864D7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(22)</w:t>
            </w:r>
          </w:p>
        </w:tc>
        <w:tc>
          <w:tcPr>
            <w:tcW w:w="234" w:type="dxa"/>
          </w:tcPr>
          <w:p w14:paraId="61A7BB3F" w14:textId="77777777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AC747E2" w14:textId="0A083C6A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(22)</w:t>
            </w:r>
          </w:p>
        </w:tc>
        <w:tc>
          <w:tcPr>
            <w:tcW w:w="228" w:type="dxa"/>
          </w:tcPr>
          <w:p w14:paraId="4A1DADCD" w14:textId="77777777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F7F87F6" w14:textId="1C1589C4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B166E">
              <w:rPr>
                <w:rFonts w:ascii="Angsana New" w:hAnsi="Angsana New"/>
                <w:sz w:val="28"/>
                <w:szCs w:val="28"/>
              </w:rPr>
              <w:t>9</w:t>
            </w:r>
            <w:r w:rsidRPr="003B166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E72DB0" w14:textId="77777777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806529" w14:textId="50DD6437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B166E">
              <w:rPr>
                <w:rFonts w:ascii="Angsana New" w:hAnsi="Angsana New"/>
                <w:sz w:val="28"/>
                <w:szCs w:val="28"/>
              </w:rPr>
              <w:t>9</w:t>
            </w:r>
            <w:r w:rsidRPr="003B166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A25E9" w:rsidRPr="003B166E" w14:paraId="7859D377" w14:textId="26B72E21" w:rsidTr="00184251">
        <w:trPr>
          <w:tblHeader/>
        </w:trPr>
        <w:tc>
          <w:tcPr>
            <w:tcW w:w="3870" w:type="dxa"/>
          </w:tcPr>
          <w:p w14:paraId="76DA4921" w14:textId="534AB248" w:rsidR="00FA25E9" w:rsidRPr="003B166E" w:rsidRDefault="00FA25E9" w:rsidP="00FA2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929C283" w14:textId="1F281CDF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EF6996" w:rsidRPr="003B166E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34" w:type="dxa"/>
          </w:tcPr>
          <w:p w14:paraId="203090F8" w14:textId="77777777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2363E35" w14:textId="197652F6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453</w:t>
            </w:r>
          </w:p>
        </w:tc>
        <w:tc>
          <w:tcPr>
            <w:tcW w:w="228" w:type="dxa"/>
          </w:tcPr>
          <w:p w14:paraId="75FD2EFF" w14:textId="77777777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B5617C1" w14:textId="18D58822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640465" w:rsidRPr="003B166E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36" w:type="dxa"/>
          </w:tcPr>
          <w:p w14:paraId="0CFFC6FD" w14:textId="77777777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C716D4C" w14:textId="361E9B5E" w:rsidR="00FA25E9" w:rsidRPr="003B166E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66E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3B166E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</w:p>
        </w:tc>
      </w:tr>
    </w:tbl>
    <w:p w14:paraId="00913D17" w14:textId="77777777" w:rsidR="00BF7843" w:rsidRPr="003B166E" w:rsidRDefault="00BC06E7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0" w:name="_Hlk102232291"/>
      <w:r w:rsidRPr="003B166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ลูกหนี้ตามสัญญาปรับโครงสร้างหนี้</w:t>
      </w:r>
    </w:p>
    <w:p w14:paraId="5EE13E58" w14:textId="77777777" w:rsidR="00BC06E7" w:rsidRPr="003B166E" w:rsidRDefault="00BC06E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221AF82" w14:textId="68C83EA0" w:rsidR="00BF7843" w:rsidRPr="003B166E" w:rsidRDefault="00BF7843" w:rsidP="00A827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5C0C03" w:rsidRPr="003B166E">
        <w:rPr>
          <w:rFonts w:asciiTheme="majorBidi" w:hAnsiTheme="majorBidi" w:cstheme="majorBidi"/>
          <w:sz w:val="30"/>
          <w:szCs w:val="30"/>
        </w:rPr>
        <w:t>256</w:t>
      </w:r>
      <w:r w:rsidR="00680145" w:rsidRPr="003B166E">
        <w:rPr>
          <w:rFonts w:asciiTheme="majorBidi" w:hAnsiTheme="majorBidi" w:cstheme="majorBidi"/>
          <w:sz w:val="30"/>
          <w:szCs w:val="30"/>
        </w:rPr>
        <w:t>0</w:t>
      </w:r>
      <w:r w:rsidR="00950E9E"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="00BD1298" w:rsidRPr="003B166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3B166E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BD1298" w:rsidRPr="003B166E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B5B66"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98" w:rsidRPr="003B166E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F00875" w:rsidRPr="003B166E">
        <w:rPr>
          <w:rFonts w:asciiTheme="majorBidi" w:hAnsiTheme="majorBidi" w:cstheme="majorBidi"/>
          <w:sz w:val="30"/>
          <w:szCs w:val="30"/>
        </w:rPr>
        <w:t xml:space="preserve"> (“</w:t>
      </w:r>
      <w:r w:rsidR="00F00875" w:rsidRPr="003B166E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F00875" w:rsidRPr="003B166E">
        <w:rPr>
          <w:rFonts w:asciiTheme="majorBidi" w:hAnsiTheme="majorBidi" w:cstheme="majorBidi"/>
          <w:sz w:val="30"/>
          <w:szCs w:val="30"/>
        </w:rPr>
        <w:t>”)</w:t>
      </w:r>
      <w:r w:rsidR="00BD1298"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และลูกหนี้การค้า </w:t>
      </w:r>
      <w:r w:rsidR="00B12C6E" w:rsidRPr="003B166E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3B166E">
        <w:rPr>
          <w:rFonts w:asciiTheme="majorBidi" w:hAnsiTheme="majorBidi" w:cstheme="majorBidi"/>
          <w:sz w:val="30"/>
          <w:szCs w:val="30"/>
        </w:rPr>
        <w:t>“</w:t>
      </w:r>
      <w:r w:rsidR="00B12C6E" w:rsidRPr="003B166E">
        <w:rPr>
          <w:rFonts w:asciiTheme="majorBidi" w:hAnsiTheme="majorBidi" w:cstheme="majorBidi"/>
          <w:sz w:val="30"/>
          <w:szCs w:val="30"/>
          <w:cs/>
        </w:rPr>
        <w:t>สกสค.</w:t>
      </w:r>
      <w:r w:rsidR="00B12C6E" w:rsidRPr="003B166E">
        <w:rPr>
          <w:rFonts w:asciiTheme="majorBidi" w:hAnsiTheme="majorBidi" w:cstheme="majorBidi"/>
          <w:sz w:val="30"/>
          <w:szCs w:val="30"/>
        </w:rPr>
        <w:t>”</w:t>
      </w:r>
      <w:r w:rsidR="00B12C6E" w:rsidRPr="003B166E">
        <w:rPr>
          <w:rFonts w:asciiTheme="majorBidi" w:hAnsiTheme="majorBidi" w:cstheme="majorBidi"/>
          <w:sz w:val="30"/>
          <w:szCs w:val="30"/>
          <w:cs/>
        </w:rPr>
        <w:t>)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ไ</w:t>
      </w:r>
      <w:r w:rsidR="00BD1298" w:rsidRPr="003B166E">
        <w:rPr>
          <w:rFonts w:asciiTheme="majorBidi" w:hAnsiTheme="majorBidi" w:cstheme="majorBidi"/>
          <w:sz w:val="30"/>
          <w:szCs w:val="30"/>
          <w:cs/>
        </w:rPr>
        <w:t xml:space="preserve">ด้เข้าทำสัญญาประนีประนอมยอมความ 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5C0C03" w:rsidRPr="003B166E">
        <w:rPr>
          <w:rFonts w:asciiTheme="majorBidi" w:hAnsiTheme="majorBidi" w:cstheme="majorBidi"/>
          <w:sz w:val="30"/>
          <w:szCs w:val="30"/>
        </w:rPr>
        <w:t>1</w:t>
      </w:r>
      <w:r w:rsidRPr="003B166E">
        <w:rPr>
          <w:rFonts w:asciiTheme="majorBidi" w:hAnsiTheme="majorBidi" w:cstheme="majorBidi"/>
          <w:sz w:val="30"/>
          <w:szCs w:val="30"/>
        </w:rPr>
        <w:t>,</w:t>
      </w:r>
      <w:r w:rsidR="005C0C03" w:rsidRPr="003B166E">
        <w:rPr>
          <w:rFonts w:asciiTheme="majorBidi" w:hAnsiTheme="majorBidi" w:cstheme="majorBidi"/>
          <w:sz w:val="30"/>
          <w:szCs w:val="30"/>
        </w:rPr>
        <w:t>294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>ล้านบาท ดังนี้</w:t>
      </w:r>
    </w:p>
    <w:p w14:paraId="6156BEA1" w14:textId="4E728CEA" w:rsidR="00BF7843" w:rsidRPr="003B166E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3B166E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680145" w:rsidRPr="003B166E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3B166E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57DC0D5E" w14:textId="564509C4" w:rsidR="00BF7843" w:rsidRPr="003B166E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2FF9A8B0" w14:textId="5F3D29C6" w:rsidR="00BF7843" w:rsidRPr="003B166E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>ชำระเป็นรายเดือน</w:t>
      </w:r>
      <w:r w:rsidR="00DD0CEE" w:rsidRPr="003B166E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ละไม่น้อยกว่า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7C9441A" w14:textId="19B4DB7B" w:rsidR="00BF7843" w:rsidRPr="003B166E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387763A8" w:rsidR="00BF7843" w:rsidRPr="003B166E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12</w:t>
      </w:r>
      <w:r w:rsidR="00680145" w:rsidRPr="003B166E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6968EFBA" w14:textId="20AEF8AC" w:rsidR="00BF7843" w:rsidRPr="003B166E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680145" w:rsidRPr="003B166E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12</w:t>
      </w:r>
      <w:r w:rsidR="00680145" w:rsidRPr="003B166E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9C1B2C5" w14:textId="3E13CA36" w:rsidR="00BF7843" w:rsidRPr="003B166E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12</w:t>
      </w:r>
      <w:r w:rsidR="00680145" w:rsidRPr="003B166E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16F4279B" w14:textId="159CFCC2" w:rsidR="00BF7843" w:rsidRPr="003B166E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680145" w:rsidRPr="003B166E">
        <w:rPr>
          <w:rFonts w:asciiTheme="majorBidi" w:hAnsiTheme="majorBidi" w:cstheme="majorBidi"/>
          <w:color w:val="000000"/>
          <w:sz w:val="30"/>
          <w:szCs w:val="30"/>
        </w:rPr>
        <w:t>00</w:t>
      </w:r>
      <w:r w:rsidRPr="003B16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2FA0187C" w14:textId="35848C4E" w:rsidR="00BF7843" w:rsidRPr="003B166E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B166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5C0C03" w:rsidRPr="003B166E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D7BC10E" w14:textId="77777777" w:rsidR="00734A93" w:rsidRPr="003B166E" w:rsidRDefault="00734A9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F4F9743" w14:textId="5856ACC7" w:rsidR="00BF46F7" w:rsidRPr="003B166E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bookmarkStart w:id="1" w:name="_Hlk78747847"/>
      <w:bookmarkStart w:id="2" w:name="_Hlk102232325"/>
      <w:bookmarkEnd w:id="0"/>
      <w:r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680145" w:rsidRPr="003B166E">
        <w:rPr>
          <w:rFonts w:ascii="Angsana New" w:hAnsi="Angsana New" w:hint="cs"/>
          <w:sz w:val="30"/>
          <w:szCs w:val="30"/>
        </w:rPr>
        <w:t>3</w:t>
      </w:r>
      <w:r w:rsidR="00075E75" w:rsidRPr="003B166E">
        <w:rPr>
          <w:rFonts w:ascii="Angsana New" w:hAnsi="Angsana New"/>
          <w:sz w:val="30"/>
          <w:szCs w:val="30"/>
        </w:rPr>
        <w:t>1</w:t>
      </w:r>
      <w:r w:rsidR="00F30237" w:rsidRPr="003B166E">
        <w:rPr>
          <w:rFonts w:ascii="Angsana New" w:hAnsi="Angsana New" w:hint="cs"/>
          <w:sz w:val="30"/>
          <w:szCs w:val="30"/>
        </w:rPr>
        <w:t xml:space="preserve"> </w:t>
      </w:r>
      <w:r w:rsidR="00075E75" w:rsidRPr="003B166E">
        <w:rPr>
          <w:rFonts w:ascii="Angsana New" w:hAnsi="Angsana New" w:hint="cs"/>
          <w:sz w:val="30"/>
          <w:szCs w:val="30"/>
          <w:cs/>
        </w:rPr>
        <w:t>มีนาคม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B166E">
        <w:rPr>
          <w:rFonts w:ascii="Angsana New" w:hAnsi="Angsana New" w:hint="cs"/>
          <w:color w:val="000000"/>
          <w:sz w:val="30"/>
          <w:szCs w:val="30"/>
        </w:rPr>
        <w:t>256</w:t>
      </w:r>
      <w:r w:rsidR="00075E75" w:rsidRPr="003B166E">
        <w:rPr>
          <w:rFonts w:ascii="Angsana New" w:hAnsi="Angsana New"/>
          <w:color w:val="000000"/>
          <w:sz w:val="30"/>
          <w:szCs w:val="30"/>
        </w:rPr>
        <w:t>8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Pr="003B166E">
        <w:rPr>
          <w:rFonts w:ascii="Angsana New" w:hAnsi="Angsana New" w:hint="cs"/>
          <w:color w:val="000000"/>
          <w:sz w:val="30"/>
          <w:szCs w:val="30"/>
        </w:rPr>
        <w:t>2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>) ข้างต้นแล้วเป็นจำนวนเงิน</w:t>
      </w:r>
      <w:r w:rsidR="003F7939" w:rsidRPr="003B166E">
        <w:rPr>
          <w:rFonts w:ascii="Angsana New" w:hAnsi="Angsana New"/>
          <w:color w:val="000000"/>
          <w:sz w:val="30"/>
          <w:szCs w:val="30"/>
        </w:rPr>
        <w:t xml:space="preserve"> 765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Pr="003B166E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="00680145" w:rsidRPr="003B166E">
        <w:rPr>
          <w:rFonts w:ascii="Angsana New" w:hAnsi="Angsana New" w:hint="cs"/>
          <w:i/>
          <w:iCs/>
          <w:color w:val="000000"/>
          <w:sz w:val="30"/>
          <w:szCs w:val="30"/>
        </w:rPr>
        <w:t>3</w:t>
      </w:r>
      <w:r w:rsidRPr="003B166E">
        <w:rPr>
          <w:rFonts w:ascii="Angsana New" w:hAnsi="Angsana New" w:hint="cs"/>
          <w:i/>
          <w:iCs/>
          <w:color w:val="000000"/>
          <w:sz w:val="30"/>
          <w:szCs w:val="30"/>
        </w:rPr>
        <w:t>1</w:t>
      </w:r>
      <w:r w:rsidRPr="003B166E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ธันวาคม </w:t>
      </w:r>
      <w:r w:rsidRPr="003B166E">
        <w:rPr>
          <w:rFonts w:ascii="Angsana New" w:hAnsi="Angsana New" w:hint="cs"/>
          <w:i/>
          <w:iCs/>
          <w:color w:val="000000"/>
          <w:sz w:val="30"/>
          <w:szCs w:val="30"/>
        </w:rPr>
        <w:t>256</w:t>
      </w:r>
      <w:r w:rsidR="00075E75" w:rsidRPr="003B166E">
        <w:rPr>
          <w:rFonts w:ascii="Angsana New" w:hAnsi="Angsana New"/>
          <w:i/>
          <w:iCs/>
          <w:color w:val="000000"/>
          <w:sz w:val="30"/>
          <w:szCs w:val="30"/>
        </w:rPr>
        <w:t>7</w:t>
      </w:r>
      <w:r w:rsidRPr="003B166E">
        <w:rPr>
          <w:rFonts w:ascii="Angsana New" w:hAnsi="Angsana New" w:hint="cs"/>
          <w:i/>
          <w:iCs/>
          <w:color w:val="000000"/>
          <w:sz w:val="30"/>
          <w:szCs w:val="30"/>
        </w:rPr>
        <w:t>:</w:t>
      </w:r>
      <w:r w:rsidRPr="003B166E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D054C6" w:rsidRPr="003B166E">
        <w:rPr>
          <w:rFonts w:ascii="Angsana New" w:hAnsi="Angsana New"/>
          <w:i/>
          <w:iCs/>
          <w:color w:val="000000"/>
          <w:sz w:val="30"/>
          <w:szCs w:val="30"/>
        </w:rPr>
        <w:t>765</w:t>
      </w:r>
      <w:r w:rsidRPr="003B166E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ล้านบาท)</w:t>
      </w:r>
      <w:r w:rsidRPr="003B166E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bookmarkEnd w:id="1"/>
      <w:r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Pr="003B166E">
        <w:rPr>
          <w:rFonts w:ascii="Angsana New" w:hAnsi="Angsana New" w:hint="cs"/>
          <w:color w:val="000000"/>
          <w:sz w:val="30"/>
          <w:szCs w:val="30"/>
        </w:rPr>
        <w:t>2</w:t>
      </w:r>
      <w:r w:rsidR="00680145" w:rsidRPr="003B166E">
        <w:rPr>
          <w:rFonts w:ascii="Angsana New" w:hAnsi="Angsana New" w:hint="cs"/>
          <w:color w:val="000000"/>
          <w:sz w:val="30"/>
          <w:szCs w:val="30"/>
        </w:rPr>
        <w:t>0</w:t>
      </w:r>
      <w:r w:rsidRPr="003B166E">
        <w:rPr>
          <w:rFonts w:ascii="Angsana New" w:hAnsi="Angsana New" w:hint="cs"/>
          <w:color w:val="000000"/>
          <w:sz w:val="30"/>
          <w:szCs w:val="30"/>
        </w:rPr>
        <w:t>19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 สกสค. ได้มีการผิดนัดชำระเงินเพิ่มเติมตามข้อ </w:t>
      </w:r>
      <w:r w:rsidRPr="003B166E">
        <w:rPr>
          <w:rFonts w:ascii="Angsana New" w:hAnsi="Angsana New" w:hint="cs"/>
          <w:color w:val="000000"/>
          <w:sz w:val="30"/>
          <w:szCs w:val="30"/>
        </w:rPr>
        <w:t>2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3B166E">
        <w:rPr>
          <w:rFonts w:ascii="Angsana New" w:hAnsi="Angsana New" w:hint="cs"/>
          <w:color w:val="000000"/>
          <w:sz w:val="30"/>
          <w:szCs w:val="30"/>
        </w:rPr>
        <w:t>2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) ของงวดเดือนพฤษภาคม </w:t>
      </w:r>
      <w:r w:rsidRPr="003B166E">
        <w:rPr>
          <w:rFonts w:ascii="Angsana New" w:hAnsi="Angsana New" w:hint="cs"/>
          <w:color w:val="000000"/>
          <w:sz w:val="30"/>
          <w:szCs w:val="30"/>
        </w:rPr>
        <w:t>2565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Pr="003B166E">
        <w:rPr>
          <w:rFonts w:ascii="Angsana New" w:hAnsi="Angsana New" w:hint="cs"/>
          <w:color w:val="000000"/>
          <w:sz w:val="30"/>
          <w:szCs w:val="30"/>
        </w:rPr>
        <w:t>2566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 เป็นจำนวนเงิน </w:t>
      </w:r>
      <w:r w:rsidRPr="003B166E">
        <w:rPr>
          <w:rFonts w:ascii="Angsana New" w:hAnsi="Angsana New" w:hint="cs"/>
          <w:color w:val="000000"/>
          <w:sz w:val="30"/>
          <w:szCs w:val="30"/>
        </w:rPr>
        <w:t>155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 </w:t>
      </w:r>
      <w:r w:rsidRPr="003B166E">
        <w:rPr>
          <w:rFonts w:ascii="Angsana New" w:hAnsi="Angsana New" w:hint="cs"/>
          <w:color w:val="000000"/>
          <w:sz w:val="30"/>
          <w:szCs w:val="30"/>
        </w:rPr>
        <w:t>2</w:t>
      </w:r>
      <w:r w:rsidR="00680145" w:rsidRPr="003B166E">
        <w:rPr>
          <w:rFonts w:ascii="Angsana New" w:hAnsi="Angsana New" w:hint="cs"/>
          <w:color w:val="000000"/>
          <w:sz w:val="30"/>
          <w:szCs w:val="30"/>
        </w:rPr>
        <w:t>0</w:t>
      </w:r>
      <w:r w:rsidRPr="003B166E">
        <w:rPr>
          <w:rFonts w:ascii="Angsana New" w:hAnsi="Angsana New" w:hint="cs"/>
          <w:color w:val="000000"/>
          <w:sz w:val="30"/>
          <w:szCs w:val="30"/>
        </w:rPr>
        <w:t>9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2C5EBC" w:rsidRPr="003B166E">
        <w:rPr>
          <w:rFonts w:ascii="Angsana New" w:hAnsi="Angsana New"/>
          <w:color w:val="000000"/>
          <w:sz w:val="30"/>
          <w:szCs w:val="30"/>
        </w:rPr>
        <w:t xml:space="preserve"> 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ตามลำดับ เป็นจำนวนเงินรวมทั้งหมด </w:t>
      </w:r>
      <w:r w:rsidR="00680145" w:rsidRPr="003B166E">
        <w:rPr>
          <w:rFonts w:ascii="Angsana New" w:hAnsi="Angsana New" w:hint="cs"/>
          <w:color w:val="000000"/>
          <w:sz w:val="30"/>
          <w:szCs w:val="30"/>
        </w:rPr>
        <w:t>3</w:t>
      </w:r>
      <w:r w:rsidRPr="003B166E">
        <w:rPr>
          <w:rFonts w:ascii="Angsana New" w:hAnsi="Angsana New" w:hint="cs"/>
          <w:color w:val="000000"/>
          <w:sz w:val="30"/>
          <w:szCs w:val="30"/>
        </w:rPr>
        <w:t>64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3B166E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>ซึ่งต่อมาลูกหนี้การค้า สกสค. 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Pr="003B166E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>แต่ล็อกซเล่ย์ ไวร์เลส ได้มีหนังสือตอบปฏิเสธและสงวนสิทธิ์ในการคิดดอกเบี้ยผิดนัดตามสัญญาประนีประนอมยอมความ</w:t>
      </w:r>
    </w:p>
    <w:p w14:paraId="4B6AA4F4" w14:textId="77777777" w:rsidR="00BF46F7" w:rsidRPr="003B166E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54706A5" w14:textId="77777777" w:rsidR="00BF46F7" w:rsidRPr="003B166E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B166E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3B166E">
        <w:rPr>
          <w:rFonts w:ascii="Angsana New" w:hAnsi="Angsana New" w:hint="cs"/>
          <w:sz w:val="30"/>
          <w:szCs w:val="30"/>
        </w:rPr>
        <w:t>2566</w:t>
      </w:r>
      <w:r w:rsidRPr="003B166E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ได้ดำเนินการยื่นคำร้องขออายัดทรัพย์สินลูกหนี้ต่อกรมบังคับคดี ต่อมาในเดือนพฤษภาคม </w:t>
      </w:r>
      <w:r w:rsidRPr="003B166E">
        <w:rPr>
          <w:rFonts w:ascii="Angsana New" w:hAnsi="Angsana New" w:hint="cs"/>
          <w:sz w:val="30"/>
          <w:szCs w:val="30"/>
        </w:rPr>
        <w:t>2566</w:t>
      </w:r>
      <w:r w:rsidRPr="003B166E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ได้ยื่นคำร้องขอให้ศาลแพ่งไต่สวนเกี่ยวกับกิจการและทรัพย์สินของลูกหนี้การค้า สกสค. และยื่นขอออกหมายเรียกลูกหนี้และพยานเอกสาร โดยลูกหนี้ได้ยื่นคัดค้าน ขอให้ศาลมีคำสั่งเพิกถอนคำสั่งของเจ้าพนักงานบังคับคดี</w:t>
      </w:r>
    </w:p>
    <w:p w14:paraId="20D6D843" w14:textId="77777777" w:rsidR="00BF46F7" w:rsidRPr="003B166E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F5B709" w14:textId="38DB306B" w:rsidR="0027626C" w:rsidRPr="003B166E" w:rsidRDefault="0027626C" w:rsidP="0027626C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3B166E">
        <w:rPr>
          <w:rFonts w:ascii="Angsana New" w:hAnsi="Angsana New" w:hint="cs"/>
          <w:sz w:val="30"/>
          <w:szCs w:val="30"/>
          <w:cs/>
        </w:rPr>
        <w:lastRenderedPageBreak/>
        <w:t>ในเดือนพฤศจิกายน</w:t>
      </w:r>
      <w:r w:rsidRPr="003B166E">
        <w:rPr>
          <w:rFonts w:ascii="Angsana New" w:hAnsi="Angsana New" w:hint="cs"/>
          <w:sz w:val="30"/>
          <w:szCs w:val="30"/>
        </w:rPr>
        <w:t xml:space="preserve"> 2566 </w:t>
      </w:r>
      <w:r w:rsidRPr="003B166E">
        <w:rPr>
          <w:rFonts w:ascii="Angsana New" w:hAnsi="Angsana New" w:hint="cs"/>
          <w:sz w:val="30"/>
          <w:szCs w:val="30"/>
          <w:cs/>
        </w:rPr>
        <w:t xml:space="preserve">ศาลแพ่งมีคำสั่งให้เพิกถอนคำสั่งของเจ้าพนักงานบังคับคดี ลงวันที่ </w:t>
      </w:r>
      <w:r w:rsidRPr="003B166E">
        <w:rPr>
          <w:rFonts w:ascii="Angsana New" w:hAnsi="Angsana New" w:hint="cs"/>
          <w:sz w:val="30"/>
          <w:szCs w:val="30"/>
        </w:rPr>
        <w:t xml:space="preserve">12 </w:t>
      </w:r>
      <w:r w:rsidRPr="003B166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3B166E">
        <w:rPr>
          <w:rFonts w:ascii="Angsana New" w:hAnsi="Angsana New" w:hint="cs"/>
          <w:sz w:val="30"/>
          <w:szCs w:val="30"/>
        </w:rPr>
        <w:t xml:space="preserve">2566 </w:t>
      </w:r>
      <w:r w:rsidRPr="003B166E">
        <w:rPr>
          <w:rFonts w:ascii="Angsana New" w:hAnsi="Angsana New" w:hint="cs"/>
          <w:sz w:val="30"/>
          <w:szCs w:val="30"/>
          <w:cs/>
        </w:rPr>
        <w:t xml:space="preserve">ให้ถอนการอายัดทรัพย์สินของจำเลย (สกสค.) ต่อมาวันที่ </w:t>
      </w:r>
      <w:r w:rsidRPr="003B166E">
        <w:rPr>
          <w:rFonts w:ascii="Angsana New" w:hAnsi="Angsana New" w:hint="cs"/>
          <w:sz w:val="30"/>
          <w:szCs w:val="30"/>
        </w:rPr>
        <w:t xml:space="preserve">25 </w:t>
      </w:r>
      <w:r w:rsidRPr="003B166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B166E">
        <w:rPr>
          <w:rFonts w:ascii="Angsana New" w:hAnsi="Angsana New" w:hint="cs"/>
          <w:sz w:val="30"/>
          <w:szCs w:val="30"/>
        </w:rPr>
        <w:t xml:space="preserve">2566 </w:t>
      </w:r>
      <w:r w:rsidRPr="003B166E">
        <w:rPr>
          <w:rFonts w:ascii="Angsana New" w:hAnsi="Angsana New" w:hint="cs"/>
          <w:sz w:val="30"/>
          <w:szCs w:val="30"/>
          <w:cs/>
        </w:rPr>
        <w:t>ล็อกซเล่ย์ ไวร์เลสได้ยื่นอุทธรณ์คำสั่งเพิกถอนข้างต้นต่อศาลอุทธรณ์ เพื่อพิจารณาและมีคำสั่งให้กลับคำสั่งของศาลชั้นต้น</w:t>
      </w:r>
      <w:r w:rsidRPr="003B166E">
        <w:rPr>
          <w:rFonts w:ascii="Angsana New" w:hAnsi="Angsana New"/>
          <w:sz w:val="30"/>
          <w:szCs w:val="30"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 xml:space="preserve">ณ วันที่รายงาน คดีอยู่ระหว่างการพิจารณาของศาล นอกจากนี้ในระหว่างปี </w:t>
      </w:r>
      <w:r w:rsidRPr="003B166E">
        <w:rPr>
          <w:rFonts w:ascii="Angsana New" w:hAnsi="Angsana New"/>
          <w:sz w:val="30"/>
          <w:szCs w:val="30"/>
        </w:rPr>
        <w:t xml:space="preserve">2567 </w:t>
      </w:r>
      <w:r w:rsidRPr="003B166E">
        <w:rPr>
          <w:rFonts w:ascii="Angsana New" w:hAnsi="Angsana New" w:hint="cs"/>
          <w:sz w:val="30"/>
          <w:szCs w:val="30"/>
          <w:cs/>
        </w:rPr>
        <w:t xml:space="preserve">ศาลแพ่งมีคำสั่งให้ล็อกซเล่ย์ ไวร์เลส ต้องรับผิดในค่าธรรมเนียมในการบังคับคดีแล้วไม่มีการจำหน่าย จำนวน </w:t>
      </w:r>
      <w:r w:rsidRPr="003B166E">
        <w:rPr>
          <w:rFonts w:ascii="Angsana New" w:hAnsi="Angsana New"/>
          <w:sz w:val="30"/>
          <w:szCs w:val="30"/>
        </w:rPr>
        <w:t xml:space="preserve">3.5 </w:t>
      </w:r>
      <w:r w:rsidRPr="003B166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E3837" w:rsidRPr="003B166E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="00EE3837" w:rsidRPr="003B166E">
        <w:rPr>
          <w:rFonts w:ascii="Angsana New" w:hAnsi="Angsana New"/>
          <w:sz w:val="30"/>
          <w:szCs w:val="30"/>
        </w:rPr>
        <w:t>2568</w:t>
      </w:r>
      <w:r w:rsidRPr="003B166E">
        <w:rPr>
          <w:rFonts w:ascii="Angsana New" w:hAnsi="Angsana New"/>
          <w:sz w:val="30"/>
          <w:szCs w:val="30"/>
          <w:cs/>
        </w:rPr>
        <w:t xml:space="preserve"> </w:t>
      </w:r>
      <w:r w:rsidR="00EE3837" w:rsidRPr="003B166E">
        <w:rPr>
          <w:rFonts w:ascii="Angsana New" w:hAnsi="Angsana New" w:hint="cs"/>
          <w:sz w:val="30"/>
          <w:szCs w:val="30"/>
          <w:cs/>
        </w:rPr>
        <w:t>ล็อกซเล่ย์ ไวร์เลส ได้ยื่น</w:t>
      </w:r>
      <w:r w:rsidRPr="003B166E">
        <w:rPr>
          <w:rFonts w:ascii="Angsana New" w:hAnsi="Angsana New" w:hint="cs"/>
          <w:sz w:val="30"/>
          <w:szCs w:val="30"/>
          <w:cs/>
        </w:rPr>
        <w:t>อุทธรณ์</w:t>
      </w:r>
      <w:r w:rsidR="00EE3837" w:rsidRPr="003B166E">
        <w:rPr>
          <w:rFonts w:ascii="Angsana New" w:hAnsi="Angsana New" w:hint="cs"/>
          <w:sz w:val="30"/>
          <w:szCs w:val="30"/>
          <w:cs/>
        </w:rPr>
        <w:t>คัดค้าน</w:t>
      </w:r>
      <w:r w:rsidRPr="003B166E">
        <w:rPr>
          <w:rFonts w:ascii="Angsana New" w:hAnsi="Angsana New" w:hint="cs"/>
          <w:sz w:val="30"/>
          <w:szCs w:val="30"/>
          <w:cs/>
        </w:rPr>
        <w:t>คำสั่งของศาลชั้นต้น</w:t>
      </w:r>
      <w:r w:rsidRPr="003B166E">
        <w:rPr>
          <w:rFonts w:ascii="Angsana New" w:hAnsi="Angsana New"/>
          <w:sz w:val="30"/>
          <w:szCs w:val="30"/>
          <w:cs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  <w:r w:rsidRPr="003B166E">
        <w:rPr>
          <w:rFonts w:ascii="Angsana New" w:hAnsi="Angsana New"/>
          <w:sz w:val="30"/>
          <w:szCs w:val="30"/>
          <w:cs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Pr="003B166E">
        <w:rPr>
          <w:rFonts w:ascii="Angsana New" w:hAnsi="Angsana New"/>
          <w:sz w:val="30"/>
          <w:szCs w:val="30"/>
          <w:cs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>ณ</w:t>
      </w:r>
      <w:r w:rsidRPr="003B166E">
        <w:rPr>
          <w:rFonts w:ascii="Angsana New" w:hAnsi="Angsana New"/>
          <w:sz w:val="30"/>
          <w:szCs w:val="30"/>
          <w:cs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>วันที่</w:t>
      </w:r>
      <w:r w:rsidRPr="003B166E">
        <w:rPr>
          <w:rFonts w:ascii="Angsana New" w:hAnsi="Angsana New"/>
          <w:sz w:val="30"/>
          <w:szCs w:val="30"/>
          <w:cs/>
        </w:rPr>
        <w:t xml:space="preserve"> </w:t>
      </w:r>
      <w:r w:rsidRPr="003B166E">
        <w:rPr>
          <w:rFonts w:ascii="Angsana New" w:hAnsi="Angsana New"/>
          <w:sz w:val="30"/>
          <w:szCs w:val="30"/>
        </w:rPr>
        <w:t xml:space="preserve">31 </w:t>
      </w:r>
      <w:r w:rsidRPr="003B166E">
        <w:rPr>
          <w:rFonts w:ascii="Angsana New" w:hAnsi="Angsana New" w:hint="cs"/>
          <w:sz w:val="30"/>
          <w:szCs w:val="30"/>
          <w:cs/>
        </w:rPr>
        <w:t>มีนาคม</w:t>
      </w:r>
      <w:r w:rsidRPr="003B166E">
        <w:rPr>
          <w:rFonts w:ascii="Angsana New" w:hAnsi="Angsana New"/>
          <w:sz w:val="30"/>
          <w:szCs w:val="30"/>
          <w:cs/>
        </w:rPr>
        <w:t xml:space="preserve"> </w:t>
      </w:r>
      <w:r w:rsidRPr="003B166E">
        <w:rPr>
          <w:rFonts w:ascii="Angsana New" w:hAnsi="Angsana New"/>
          <w:sz w:val="30"/>
          <w:szCs w:val="30"/>
        </w:rPr>
        <w:t>2568</w:t>
      </w:r>
    </w:p>
    <w:p w14:paraId="7CD4107C" w14:textId="77777777" w:rsidR="00DD02AB" w:rsidRPr="003B166E" w:rsidRDefault="00DD02AB" w:rsidP="00EF0DA5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3A5B5A94" w14:textId="1281B4C8" w:rsidR="00BF46F7" w:rsidRPr="003B166E" w:rsidRDefault="00A859BC" w:rsidP="008D631A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3B166E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084938" w:rsidRPr="003B166E">
        <w:rPr>
          <w:rFonts w:asciiTheme="majorBidi" w:hAnsiTheme="majorBidi" w:cstheme="majorBidi"/>
          <w:color w:val="000000"/>
          <w:spacing w:val="-2"/>
          <w:sz w:val="30"/>
          <w:szCs w:val="30"/>
        </w:rPr>
        <w:t>8</w:t>
      </w:r>
      <w:r w:rsidR="00291DF4" w:rsidRPr="003B166E">
        <w:rPr>
          <w:rFonts w:asciiTheme="majorBidi" w:hAnsiTheme="majorBidi" w:cstheme="majorBidi"/>
          <w:sz w:val="30"/>
          <w:szCs w:val="30"/>
          <w:cs/>
        </w:rPr>
        <w:t>)</w:t>
      </w:r>
    </w:p>
    <w:p w14:paraId="4015C8A0" w14:textId="77777777" w:rsidR="008D631A" w:rsidRPr="003B166E" w:rsidRDefault="008D631A" w:rsidP="007E10EC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1E0C52" w14:textId="259068D1" w:rsidR="00BF7843" w:rsidRPr="003B166E" w:rsidRDefault="00BF7843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680145" w:rsidRPr="003B166E">
        <w:rPr>
          <w:rFonts w:ascii="Angsana New" w:hAnsi="Angsana New"/>
          <w:sz w:val="30"/>
          <w:szCs w:val="30"/>
        </w:rPr>
        <w:t>3</w:t>
      </w:r>
      <w:r w:rsidR="00084938" w:rsidRPr="003B166E">
        <w:rPr>
          <w:rFonts w:ascii="Angsana New" w:hAnsi="Angsana New"/>
          <w:sz w:val="30"/>
          <w:szCs w:val="30"/>
        </w:rPr>
        <w:t>1</w:t>
      </w:r>
      <w:r w:rsidR="00A81C44" w:rsidRPr="003B166E">
        <w:rPr>
          <w:rFonts w:ascii="Angsana New" w:hAnsi="Angsana New"/>
          <w:sz w:val="30"/>
          <w:szCs w:val="30"/>
        </w:rPr>
        <w:t xml:space="preserve"> </w:t>
      </w:r>
      <w:r w:rsidR="00084938" w:rsidRPr="003B166E">
        <w:rPr>
          <w:rFonts w:ascii="Angsana New" w:hAnsi="Angsana New" w:hint="cs"/>
          <w:sz w:val="30"/>
          <w:szCs w:val="30"/>
          <w:cs/>
        </w:rPr>
        <w:t>มีนาคม</w:t>
      </w:r>
      <w:r w:rsidR="00A81C44" w:rsidRPr="003B166E">
        <w:rPr>
          <w:rFonts w:ascii="Angsana New" w:hAnsi="Angsana New" w:hint="cs"/>
          <w:sz w:val="30"/>
          <w:szCs w:val="30"/>
          <w:cs/>
        </w:rPr>
        <w:t xml:space="preserve"> </w:t>
      </w:r>
      <w:r w:rsidR="005C0C03" w:rsidRPr="003B166E">
        <w:rPr>
          <w:rFonts w:asciiTheme="majorBidi" w:hAnsiTheme="majorBidi" w:cstheme="majorBidi"/>
          <w:sz w:val="30"/>
          <w:szCs w:val="30"/>
        </w:rPr>
        <w:t>256</w:t>
      </w:r>
      <w:r w:rsidR="00084938" w:rsidRPr="003B166E">
        <w:rPr>
          <w:rFonts w:asciiTheme="majorBidi" w:hAnsiTheme="majorBidi" w:cstheme="majorBidi"/>
          <w:sz w:val="30"/>
          <w:szCs w:val="30"/>
        </w:rPr>
        <w:t>8</w:t>
      </w:r>
      <w:r w:rsidR="00BC06E7"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="00BC06E7" w:rsidRPr="003B166E">
        <w:rPr>
          <w:rFonts w:asciiTheme="majorBidi" w:hAnsiTheme="majorBidi" w:cstheme="majorBidi"/>
          <w:sz w:val="30"/>
          <w:szCs w:val="30"/>
          <w:cs/>
        </w:rPr>
        <w:t>และ</w:t>
      </w:r>
      <w:r w:rsidR="00BC06E7"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="00680145" w:rsidRPr="003B166E">
        <w:rPr>
          <w:rFonts w:asciiTheme="majorBidi" w:hAnsiTheme="majorBidi" w:cstheme="majorBidi"/>
          <w:sz w:val="30"/>
          <w:szCs w:val="30"/>
        </w:rPr>
        <w:t>3</w:t>
      </w:r>
      <w:r w:rsidR="005C0C03" w:rsidRPr="003B166E">
        <w:rPr>
          <w:rFonts w:asciiTheme="majorBidi" w:hAnsiTheme="majorBidi" w:cstheme="majorBidi"/>
          <w:sz w:val="30"/>
          <w:szCs w:val="30"/>
        </w:rPr>
        <w:t>1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C06E7"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3B166E">
        <w:rPr>
          <w:rFonts w:asciiTheme="majorBidi" w:hAnsiTheme="majorBidi" w:cstheme="majorBidi"/>
          <w:sz w:val="30"/>
          <w:szCs w:val="30"/>
        </w:rPr>
        <w:t>256</w:t>
      </w:r>
      <w:r w:rsidR="00084938" w:rsidRPr="003B166E">
        <w:rPr>
          <w:rFonts w:asciiTheme="majorBidi" w:hAnsiTheme="majorBidi" w:cstheme="majorBidi"/>
          <w:sz w:val="30"/>
          <w:szCs w:val="30"/>
        </w:rPr>
        <w:t>7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0F03845A" w14:textId="77777777" w:rsidR="00DC6F68" w:rsidRPr="003B166E" w:rsidRDefault="00DC6F68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2"/>
    <w:tbl>
      <w:tblPr>
        <w:tblW w:w="876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504"/>
        <w:gridCol w:w="1500"/>
        <w:gridCol w:w="375"/>
        <w:gridCol w:w="1388"/>
      </w:tblGrid>
      <w:tr w:rsidR="00DC6F68" w:rsidRPr="003B166E" w14:paraId="20AB7194" w14:textId="77777777" w:rsidTr="00852AF7">
        <w:trPr>
          <w:trHeight w:val="326"/>
        </w:trPr>
        <w:tc>
          <w:tcPr>
            <w:tcW w:w="5504" w:type="dxa"/>
            <w:shd w:val="clear" w:color="auto" w:fill="auto"/>
          </w:tcPr>
          <w:p w14:paraId="56DAF5E5" w14:textId="77777777" w:rsidR="00DC6F68" w:rsidRPr="003B166E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291834B9" w14:textId="77777777" w:rsidR="00DC6F68" w:rsidRPr="003B166E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F68" w:rsidRPr="003B166E" w14:paraId="5884E6F1" w14:textId="77777777" w:rsidTr="00852AF7">
        <w:trPr>
          <w:trHeight w:val="326"/>
        </w:trPr>
        <w:tc>
          <w:tcPr>
            <w:tcW w:w="5504" w:type="dxa"/>
            <w:shd w:val="clear" w:color="auto" w:fill="auto"/>
          </w:tcPr>
          <w:p w14:paraId="6C310278" w14:textId="77777777" w:rsidR="00DC6F68" w:rsidRPr="003B166E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  <w:shd w:val="clear" w:color="auto" w:fill="auto"/>
          </w:tcPr>
          <w:p w14:paraId="2F38AF47" w14:textId="096762C4" w:rsidR="00DC6F68" w:rsidRPr="003B166E" w:rsidRDefault="00680145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F3631"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817DA"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580E" w:rsidRPr="003B166E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75" w:type="dxa"/>
            <w:shd w:val="clear" w:color="auto" w:fill="auto"/>
          </w:tcPr>
          <w:p w14:paraId="2CA91009" w14:textId="77777777" w:rsidR="00DC6F68" w:rsidRPr="003B166E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6CD8E98E" w14:textId="45398B83" w:rsidR="00DC6F68" w:rsidRPr="003B166E" w:rsidRDefault="00680145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DC6F68" w:rsidRPr="003B166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1 </w:t>
            </w:r>
            <w:r w:rsidR="00DC6F68" w:rsidRPr="003B166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C6F68" w:rsidRPr="003B166E" w14:paraId="2116D8A0" w14:textId="77777777" w:rsidTr="00852AF7">
        <w:trPr>
          <w:trHeight w:val="326"/>
        </w:trPr>
        <w:tc>
          <w:tcPr>
            <w:tcW w:w="5504" w:type="dxa"/>
            <w:shd w:val="clear" w:color="auto" w:fill="auto"/>
          </w:tcPr>
          <w:p w14:paraId="7D9C9D37" w14:textId="6CB33BD4" w:rsidR="00DC6F68" w:rsidRPr="003B166E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</w:tcPr>
          <w:p w14:paraId="7C4835DF" w14:textId="7CB9F7EA" w:rsidR="00DC6F68" w:rsidRPr="003B166E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084938" w:rsidRPr="003B16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375" w:type="dxa"/>
            <w:shd w:val="clear" w:color="auto" w:fill="auto"/>
          </w:tcPr>
          <w:p w14:paraId="7947A59E" w14:textId="77777777" w:rsidR="00DC6F68" w:rsidRPr="003B166E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4CA9971C" w14:textId="1E8C1B18" w:rsidR="00DC6F68" w:rsidRPr="003B166E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4938"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C6F68" w:rsidRPr="003B166E" w14:paraId="7256EFBA" w14:textId="77777777" w:rsidTr="00852AF7">
        <w:trPr>
          <w:trHeight w:val="336"/>
        </w:trPr>
        <w:tc>
          <w:tcPr>
            <w:tcW w:w="5504" w:type="dxa"/>
            <w:shd w:val="clear" w:color="auto" w:fill="auto"/>
          </w:tcPr>
          <w:p w14:paraId="04814899" w14:textId="77777777" w:rsidR="00DC6F68" w:rsidRPr="003B166E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6ECABA38" w14:textId="77777777" w:rsidR="00DC6F68" w:rsidRPr="003B166E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6F68" w:rsidRPr="003B166E" w14:paraId="60244A97" w14:textId="77777777" w:rsidTr="00852AF7">
        <w:trPr>
          <w:trHeight w:val="63"/>
        </w:trPr>
        <w:tc>
          <w:tcPr>
            <w:tcW w:w="5504" w:type="dxa"/>
          </w:tcPr>
          <w:p w14:paraId="6B9F653A" w14:textId="2283C7C4" w:rsidR="00DC6F68" w:rsidRPr="003B166E" w:rsidRDefault="00DC6F68" w:rsidP="00DC6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500" w:type="dxa"/>
            <w:shd w:val="clear" w:color="auto" w:fill="auto"/>
          </w:tcPr>
          <w:p w14:paraId="5CFB65DE" w14:textId="50A61A67" w:rsidR="00DC6F68" w:rsidRPr="003B166E" w:rsidRDefault="00680145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F09EB"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375" w:type="dxa"/>
          </w:tcPr>
          <w:p w14:paraId="337FE2F8" w14:textId="77777777" w:rsidR="00DC6F68" w:rsidRPr="003B166E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C331E75" w14:textId="021A35C8" w:rsidR="00DC6F68" w:rsidRPr="003B166E" w:rsidRDefault="00680145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C4646"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</w:tr>
      <w:tr w:rsidR="00DC6F68" w:rsidRPr="003B166E" w14:paraId="0571C19D" w14:textId="77777777" w:rsidTr="00852AF7">
        <w:trPr>
          <w:trHeight w:val="63"/>
        </w:trPr>
        <w:tc>
          <w:tcPr>
            <w:tcW w:w="5504" w:type="dxa"/>
          </w:tcPr>
          <w:p w14:paraId="2F986DC1" w14:textId="0F682299" w:rsidR="00DC6F68" w:rsidRPr="003B166E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B166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05B73FA3" w14:textId="6373190A" w:rsidR="00DC6F68" w:rsidRPr="003B166E" w:rsidRDefault="00FF09EB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375" w:type="dxa"/>
          </w:tcPr>
          <w:p w14:paraId="6210FE5E" w14:textId="77777777" w:rsidR="00DC6F68" w:rsidRPr="003B166E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0FB5828" w14:textId="1727FF44" w:rsidR="00DC6F68" w:rsidRPr="003B166E" w:rsidRDefault="00DC6F68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FC4646"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C6F68" w:rsidRPr="003B166E" w14:paraId="05A02464" w14:textId="77777777" w:rsidTr="00852AF7">
        <w:trPr>
          <w:trHeight w:val="336"/>
        </w:trPr>
        <w:tc>
          <w:tcPr>
            <w:tcW w:w="5504" w:type="dxa"/>
          </w:tcPr>
          <w:p w14:paraId="781D57A8" w14:textId="71F890D5" w:rsidR="00DC6F68" w:rsidRPr="003B166E" w:rsidRDefault="00DC6F68" w:rsidP="00DC6F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8CE01" w14:textId="57B57B35" w:rsidR="00DC6F68" w:rsidRPr="003B166E" w:rsidRDefault="00680145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F09EB"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375" w:type="dxa"/>
          </w:tcPr>
          <w:p w14:paraId="04C3CD84" w14:textId="77777777" w:rsidR="00DC6F68" w:rsidRPr="003B166E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6AFE990" w14:textId="29EF4FA5" w:rsidR="00DC6F68" w:rsidRPr="003B166E" w:rsidRDefault="00680145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C4646"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</w:tr>
    </w:tbl>
    <w:p w14:paraId="1ACFCA84" w14:textId="77777777" w:rsidR="007E10EC" w:rsidRPr="003B166E" w:rsidRDefault="007E10EC" w:rsidP="00881DDF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63167EC" w14:textId="1CF10ADB" w:rsidR="00A8270F" w:rsidRPr="003B166E" w:rsidRDefault="00A8270F" w:rsidP="00A827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กลุ่มบริษัทมีลูกหนี้ค้างชำระตามแผนฟื้นฟูจากกิจการดังกล่าว ซึ่งประกอบด้วยลูกหนี้การค้าจำนวน </w:t>
      </w:r>
      <w:r w:rsidRPr="003B166E">
        <w:rPr>
          <w:rFonts w:asciiTheme="majorBidi" w:hAnsiTheme="majorBidi" w:cstheme="majorBidi"/>
          <w:sz w:val="30"/>
          <w:szCs w:val="30"/>
        </w:rPr>
        <w:t>46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Pr="003B166E">
        <w:rPr>
          <w:rFonts w:asciiTheme="majorBidi" w:hAnsiTheme="majorBidi" w:cstheme="majorBidi"/>
          <w:sz w:val="30"/>
          <w:szCs w:val="30"/>
        </w:rPr>
        <w:t>1</w:t>
      </w:r>
      <w:r w:rsidR="00680145" w:rsidRPr="003B166E">
        <w:rPr>
          <w:rFonts w:asciiTheme="majorBidi" w:hAnsiTheme="majorBidi" w:cstheme="majorBidi"/>
          <w:sz w:val="30"/>
          <w:szCs w:val="30"/>
        </w:rPr>
        <w:t>3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Pr="003B166E">
        <w:rPr>
          <w:rFonts w:asciiTheme="majorBidi" w:hAnsiTheme="majorBidi" w:cstheme="majorBidi"/>
          <w:sz w:val="30"/>
          <w:szCs w:val="30"/>
        </w:rPr>
        <w:t>7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ล้านบาท) ในเดือนมิถุนายน </w:t>
      </w:r>
      <w:r w:rsidRPr="003B166E">
        <w:rPr>
          <w:rFonts w:asciiTheme="majorBidi" w:hAnsiTheme="majorBidi" w:cstheme="majorBidi"/>
          <w:sz w:val="30"/>
          <w:szCs w:val="30"/>
        </w:rPr>
        <w:t xml:space="preserve">2564 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  </w:t>
      </w:r>
    </w:p>
    <w:p w14:paraId="106CAC78" w14:textId="606B50C4" w:rsidR="00A8270F" w:rsidRPr="003B166E" w:rsidRDefault="00A8270F" w:rsidP="00A82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 xml:space="preserve">ชำระหนี้ร้อยละ </w:t>
      </w:r>
      <w:r w:rsidRPr="003B166E">
        <w:rPr>
          <w:rFonts w:asciiTheme="majorBidi" w:hAnsiTheme="majorBidi" w:cstheme="majorBidi"/>
          <w:sz w:val="30"/>
          <w:szCs w:val="30"/>
        </w:rPr>
        <w:t>1</w:t>
      </w:r>
      <w:r w:rsidR="00680145" w:rsidRPr="003B166E">
        <w:rPr>
          <w:rFonts w:asciiTheme="majorBidi" w:hAnsiTheme="majorBidi" w:cstheme="majorBidi"/>
          <w:sz w:val="30"/>
          <w:szCs w:val="30"/>
        </w:rPr>
        <w:t>00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ของภาระหนี้เงินต้นคงค้าง จะได้รับชำระจากกระแสเงินสดจากการดำเนินงานปกติของลูกหนี้ดังกล่าว โดยทำการชำระเป็นรายครึ่งปีเป็นระยะเวลา </w:t>
      </w:r>
      <w:r w:rsidRPr="003B166E">
        <w:rPr>
          <w:rFonts w:asciiTheme="majorBidi" w:hAnsiTheme="majorBidi" w:cstheme="majorBidi"/>
          <w:sz w:val="30"/>
          <w:szCs w:val="30"/>
        </w:rPr>
        <w:t>7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เริ่มตั้งแต่ครึ่งปีหลังของปีที่ </w:t>
      </w:r>
      <w:r w:rsidR="00680145" w:rsidRPr="003B166E">
        <w:rPr>
          <w:rFonts w:asciiTheme="majorBidi" w:hAnsiTheme="majorBidi" w:cstheme="majorBidi"/>
          <w:sz w:val="30"/>
          <w:szCs w:val="30"/>
        </w:rPr>
        <w:t>3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Pr="003B166E">
        <w:rPr>
          <w:rFonts w:asciiTheme="majorBidi" w:hAnsiTheme="majorBidi" w:cstheme="majorBidi"/>
          <w:sz w:val="30"/>
          <w:szCs w:val="30"/>
        </w:rPr>
        <w:t>12.5</w:t>
      </w:r>
    </w:p>
    <w:p w14:paraId="34212201" w14:textId="77777777" w:rsidR="00A8270F" w:rsidRPr="003B166E" w:rsidRDefault="00A8270F" w:rsidP="00A82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 xml:space="preserve">ภาระหนี้ส่วนที่เหลือจาก </w:t>
      </w:r>
      <w:r w:rsidRPr="003B166E">
        <w:rPr>
          <w:rFonts w:asciiTheme="majorBidi" w:hAnsiTheme="majorBidi" w:cstheme="majorBidi"/>
          <w:sz w:val="30"/>
          <w:szCs w:val="30"/>
        </w:rPr>
        <w:t xml:space="preserve">1) 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ให้ถือว่าระงับสิ้นไปและ/หรือได้รับการปลดหนี้ทั้งจำนวนทันที ณ วันที่ศาลมีคำสั่งเห็นชอบด้วยแผน </w:t>
      </w:r>
    </w:p>
    <w:p w14:paraId="3FE6F64A" w14:textId="77777777" w:rsidR="00E37963" w:rsidRPr="003B166E" w:rsidRDefault="00E37963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</w:rPr>
      </w:pPr>
    </w:p>
    <w:p w14:paraId="32ED33BB" w14:textId="2691BC06" w:rsidR="00166717" w:rsidRPr="003B166E" w:rsidRDefault="00A8270F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B166E">
        <w:rPr>
          <w:rFonts w:asciiTheme="majorBidi" w:hAnsiTheme="majorBidi" w:cstheme="majorBidi" w:hint="cs"/>
          <w:sz w:val="30"/>
          <w:szCs w:val="30"/>
          <w:cs/>
        </w:rPr>
        <w:lastRenderedPageBreak/>
        <w:t>จากเหตุดังกล่าวกลุ่มบริษัทได้จัดประเภทลูกหนี้การค้าและลูกหนี้ตามสัญญาเช่าเงินทุนจำนวน</w:t>
      </w:r>
      <w:r w:rsidRPr="003B166E">
        <w:rPr>
          <w:rFonts w:asciiTheme="majorBidi" w:hAnsiTheme="majorBidi" w:cstheme="majorBidi"/>
          <w:sz w:val="30"/>
          <w:szCs w:val="30"/>
        </w:rPr>
        <w:t xml:space="preserve"> 59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ล้านบาทและค่าเผื่อผลขาดทุนด้านเครดิตที่คาดว่าจะเกิดขึ้น</w:t>
      </w:r>
      <w:r w:rsidR="00405870" w:rsidRPr="003B166E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405870" w:rsidRPr="003B1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 xml:space="preserve">เป็นลูกหนี้ตามสัญญาปรับโครงสร้างหนี้ในปี </w:t>
      </w:r>
      <w:r w:rsidRPr="003B166E">
        <w:rPr>
          <w:rFonts w:asciiTheme="majorBidi" w:hAnsiTheme="majorBidi" w:cstheme="majorBidi"/>
          <w:sz w:val="30"/>
          <w:szCs w:val="30"/>
        </w:rPr>
        <w:t>2564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26B9A30" w14:textId="77777777" w:rsidR="00A8270F" w:rsidRPr="003B166E" w:rsidRDefault="00A8270F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</w:rPr>
      </w:pPr>
    </w:p>
    <w:p w14:paraId="43EE8081" w14:textId="2538477B" w:rsidR="00A8270F" w:rsidRPr="003B166E" w:rsidRDefault="00B510D3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ในระหว่างปี </w:t>
      </w:r>
      <w:r w:rsidRPr="003B166E">
        <w:rPr>
          <w:rFonts w:ascii="Angsana New" w:hAnsi="Angsana New" w:hint="cs"/>
          <w:color w:val="000000"/>
          <w:sz w:val="30"/>
          <w:szCs w:val="30"/>
        </w:rPr>
        <w:t>256</w:t>
      </w:r>
      <w:r w:rsidRPr="003B166E">
        <w:rPr>
          <w:rFonts w:ascii="Angsana New" w:hAnsi="Angsana New"/>
          <w:color w:val="000000"/>
          <w:sz w:val="30"/>
          <w:szCs w:val="30"/>
        </w:rPr>
        <w:t>7</w:t>
      </w:r>
      <w:r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8270F"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กลุ่มบริษัทได้รับชำระเงินตามข้อ </w:t>
      </w:r>
      <w:r w:rsidR="00A8270F" w:rsidRPr="003B166E">
        <w:rPr>
          <w:rFonts w:ascii="Angsana New" w:hAnsi="Angsana New"/>
          <w:color w:val="000000"/>
          <w:sz w:val="30"/>
          <w:szCs w:val="30"/>
        </w:rPr>
        <w:t>1</w:t>
      </w:r>
      <w:r w:rsidR="00A8270F" w:rsidRPr="003B166E">
        <w:rPr>
          <w:rFonts w:ascii="Angsana New" w:hAnsi="Angsana New" w:hint="cs"/>
          <w:color w:val="000000"/>
          <w:sz w:val="30"/>
          <w:szCs w:val="30"/>
          <w:cs/>
        </w:rPr>
        <w:t>) ข้างต้นแล้วเป็นจำนวนเงิน</w:t>
      </w:r>
      <w:r w:rsidR="00A8270F" w:rsidRPr="003B166E">
        <w:rPr>
          <w:rFonts w:ascii="Angsana New" w:hAnsi="Angsana New"/>
          <w:color w:val="000000"/>
          <w:sz w:val="30"/>
          <w:szCs w:val="30"/>
        </w:rPr>
        <w:t xml:space="preserve"> </w:t>
      </w:r>
      <w:r w:rsidRPr="003B166E">
        <w:rPr>
          <w:rFonts w:ascii="Angsana New" w:hAnsi="Angsana New"/>
          <w:color w:val="000000"/>
          <w:sz w:val="30"/>
          <w:szCs w:val="30"/>
        </w:rPr>
        <w:t>16</w:t>
      </w:r>
      <w:r w:rsidR="00A8270F" w:rsidRPr="003B166E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B845D3" w:rsidRPr="003B166E">
        <w:rPr>
          <w:rFonts w:ascii="Angsana New" w:hAnsi="Angsana New"/>
          <w:color w:val="000000"/>
          <w:sz w:val="30"/>
          <w:szCs w:val="30"/>
        </w:rPr>
        <w:t xml:space="preserve"> </w:t>
      </w:r>
      <w:r w:rsidR="00B845D3" w:rsidRPr="003B166E">
        <w:rPr>
          <w:rFonts w:ascii="Angsana New" w:hAnsi="Angsana New" w:hint="cs"/>
          <w:sz w:val="30"/>
          <w:szCs w:val="30"/>
          <w:cs/>
        </w:rPr>
        <w:t>โดย</w:t>
      </w:r>
      <w:r w:rsidR="00902F7A" w:rsidRPr="003B166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845D3" w:rsidRPr="003B166E">
        <w:rPr>
          <w:rFonts w:ascii="Angsana New" w:hAnsi="Angsana New" w:hint="cs"/>
          <w:sz w:val="30"/>
          <w:szCs w:val="30"/>
          <w:cs/>
        </w:rPr>
        <w:t>ได้บันทึกรายการดังกล่าวเป็นส่วนหนึ่งของการกลับรายการผลขาดทุนจากการด้อยค่า</w:t>
      </w:r>
      <w:r w:rsidR="00E547A6" w:rsidRPr="003B166E">
        <w:rPr>
          <w:rFonts w:ascii="Angsana New" w:hAnsi="Angsana New" w:hint="cs"/>
          <w:sz w:val="30"/>
          <w:szCs w:val="30"/>
          <w:cs/>
        </w:rPr>
        <w:t>ด้านเครดิตที่คาดว่าจะเกิดขึ้น</w:t>
      </w:r>
      <w:r w:rsidR="00B845D3" w:rsidRPr="003B166E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="00792C45" w:rsidRPr="003B166E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792C45" w:rsidRPr="003B166E">
        <w:rPr>
          <w:rFonts w:ascii="Angsana New" w:hAnsi="Angsana New"/>
          <w:sz w:val="30"/>
          <w:szCs w:val="30"/>
        </w:rPr>
        <w:t xml:space="preserve">31 </w:t>
      </w:r>
      <w:r w:rsidR="00792C45" w:rsidRPr="003B166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92C45" w:rsidRPr="003B166E">
        <w:rPr>
          <w:rFonts w:ascii="Angsana New" w:hAnsi="Angsana New"/>
          <w:sz w:val="30"/>
          <w:szCs w:val="30"/>
        </w:rPr>
        <w:t>2567</w:t>
      </w:r>
    </w:p>
    <w:p w14:paraId="79E47D0F" w14:textId="77777777" w:rsidR="009D08A7" w:rsidRPr="003B166E" w:rsidRDefault="009D08A7" w:rsidP="00852FA6"/>
    <w:p w14:paraId="555E33DA" w14:textId="50E65D1B" w:rsidR="00BB3DB7" w:rsidRPr="003B166E" w:rsidRDefault="00BB3DB7" w:rsidP="00166717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B166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เงินลงทุนในบริษัทร่วมและการร่วมค้า</w:t>
      </w:r>
    </w:p>
    <w:p w14:paraId="23E4911A" w14:textId="72ECF53E" w:rsidR="00D108DA" w:rsidRPr="003B166E" w:rsidRDefault="00D108DA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1080"/>
      </w:tblGrid>
      <w:tr w:rsidR="008A7E28" w:rsidRPr="003B166E" w14:paraId="0EFB31FB" w14:textId="77777777" w:rsidTr="002916B3">
        <w:trPr>
          <w:trHeight w:val="422"/>
          <w:tblHeader/>
        </w:trPr>
        <w:tc>
          <w:tcPr>
            <w:tcW w:w="4500" w:type="dxa"/>
          </w:tcPr>
          <w:p w14:paraId="48B93910" w14:textId="77777777" w:rsidR="008A7E28" w:rsidRPr="003B166E" w:rsidRDefault="008A7E28" w:rsidP="00736B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04CEFD33" w14:textId="77777777" w:rsidR="008A7E28" w:rsidRPr="003B166E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D42D9A" w14:textId="77777777" w:rsidR="008A7E28" w:rsidRPr="003B166E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4DE61688" w14:textId="77777777" w:rsidR="008A7E28" w:rsidRPr="003B166E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E28" w:rsidRPr="003B166E" w14:paraId="7E733652" w14:textId="77777777" w:rsidTr="002916B3">
        <w:trPr>
          <w:trHeight w:val="409"/>
          <w:tblHeader/>
        </w:trPr>
        <w:tc>
          <w:tcPr>
            <w:tcW w:w="4500" w:type="dxa"/>
          </w:tcPr>
          <w:p w14:paraId="55B9241A" w14:textId="77777777" w:rsidR="008A7E28" w:rsidRPr="003B166E" w:rsidRDefault="008A7E28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AAAE2F2" w14:textId="0FE24A83" w:rsidR="008A7E28" w:rsidRPr="003B166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510D3" w:rsidRPr="003B166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48D12E29" w14:textId="77777777" w:rsidR="008A7E28" w:rsidRPr="003B166E" w:rsidRDefault="008A7E28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hideMark/>
          </w:tcPr>
          <w:p w14:paraId="1BE4C957" w14:textId="7FF14D68" w:rsidR="008A7E28" w:rsidRPr="003B166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510D3" w:rsidRPr="003B166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330CDE68" w14:textId="77777777" w:rsidR="008A7E28" w:rsidRPr="003B166E" w:rsidRDefault="008A7E28" w:rsidP="00736B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FBD006B" w14:textId="4068A6A3" w:rsidR="008A7E28" w:rsidRPr="003B166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510D3" w:rsidRPr="003B166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60C5CB08" w14:textId="77777777" w:rsidR="008A7E28" w:rsidRPr="003B166E" w:rsidRDefault="008A7E28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1F0ADAA9" w14:textId="309997B7" w:rsidR="008A7E28" w:rsidRPr="003B166E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510D3" w:rsidRPr="003B166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8A7E28" w:rsidRPr="003B166E" w14:paraId="3685E910" w14:textId="77777777" w:rsidTr="002916B3">
        <w:trPr>
          <w:trHeight w:val="422"/>
          <w:tblHeader/>
        </w:trPr>
        <w:tc>
          <w:tcPr>
            <w:tcW w:w="4500" w:type="dxa"/>
          </w:tcPr>
          <w:p w14:paraId="24F7D915" w14:textId="77777777" w:rsidR="008A7E28" w:rsidRPr="003B166E" w:rsidRDefault="008A7E28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hideMark/>
          </w:tcPr>
          <w:p w14:paraId="534FC6AE" w14:textId="77777777" w:rsidR="008A7E28" w:rsidRPr="003B166E" w:rsidRDefault="008A7E28" w:rsidP="00736B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8A7E28" w:rsidRPr="003B166E" w14:paraId="14B3AF22" w14:textId="77777777" w:rsidTr="002916B3">
        <w:trPr>
          <w:trHeight w:val="409"/>
        </w:trPr>
        <w:tc>
          <w:tcPr>
            <w:tcW w:w="4500" w:type="dxa"/>
            <w:hideMark/>
          </w:tcPr>
          <w:p w14:paraId="4A4ADB36" w14:textId="77777777" w:rsidR="008A7E28" w:rsidRPr="003B166E" w:rsidRDefault="008A7E28" w:rsidP="00736BBB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4C87CA3" w14:textId="77777777" w:rsidR="008A7E28" w:rsidRPr="003B166E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6240C6" w14:textId="77777777" w:rsidR="008A7E28" w:rsidRPr="003B166E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BB14F" w14:textId="77777777" w:rsidR="008A7E28" w:rsidRPr="003B166E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E2B8C" w14:textId="77777777" w:rsidR="008A7E28" w:rsidRPr="003B166E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95979" w14:textId="77777777" w:rsidR="008A7E28" w:rsidRPr="003B166E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7A58F7" w14:textId="77777777" w:rsidR="008A7E28" w:rsidRPr="003B166E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3C5B0" w14:textId="77777777" w:rsidR="008A7E28" w:rsidRPr="003B166E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B6140" w:rsidRPr="003B166E" w14:paraId="7549C46A" w14:textId="77777777" w:rsidTr="002916B3">
        <w:trPr>
          <w:trHeight w:val="236"/>
        </w:trPr>
        <w:tc>
          <w:tcPr>
            <w:tcW w:w="4500" w:type="dxa"/>
            <w:hideMark/>
          </w:tcPr>
          <w:p w14:paraId="4C5255B0" w14:textId="717C2160" w:rsidR="007B6140" w:rsidRPr="003B166E" w:rsidRDefault="007B6140" w:rsidP="007B614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B166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1 </w:t>
            </w:r>
            <w:r w:rsidRPr="003B166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0DAE0C78" w14:textId="0DF0A227" w:rsidR="007B6140" w:rsidRPr="003B166E" w:rsidRDefault="007B6140" w:rsidP="007B614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F711CF"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0" w:type="dxa"/>
          </w:tcPr>
          <w:p w14:paraId="69210EAA" w14:textId="77777777" w:rsidR="007B6140" w:rsidRPr="003B166E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43C7D01" w14:textId="2796CA55" w:rsidR="007B6140" w:rsidRPr="003B166E" w:rsidRDefault="007B6140" w:rsidP="007B6140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2,815</w:t>
            </w:r>
          </w:p>
        </w:tc>
        <w:tc>
          <w:tcPr>
            <w:tcW w:w="270" w:type="dxa"/>
          </w:tcPr>
          <w:p w14:paraId="0F9462C3" w14:textId="77777777" w:rsidR="007B6140" w:rsidRPr="003B166E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D8CAF" w14:textId="07B59096" w:rsidR="007B6140" w:rsidRPr="003B166E" w:rsidRDefault="007B6140" w:rsidP="007B614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822</w:t>
            </w:r>
          </w:p>
        </w:tc>
        <w:tc>
          <w:tcPr>
            <w:tcW w:w="270" w:type="dxa"/>
          </w:tcPr>
          <w:p w14:paraId="192AF81C" w14:textId="77777777" w:rsidR="007B6140" w:rsidRPr="003B166E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07CF82E" w14:textId="19359CDB" w:rsidR="007B6140" w:rsidRPr="003B166E" w:rsidRDefault="007B6140" w:rsidP="007B61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822</w:t>
            </w:r>
          </w:p>
        </w:tc>
      </w:tr>
      <w:tr w:rsidR="007B6140" w:rsidRPr="003B166E" w14:paraId="38E6CE7E" w14:textId="77777777" w:rsidTr="002916B3">
        <w:trPr>
          <w:trHeight w:val="236"/>
        </w:trPr>
        <w:tc>
          <w:tcPr>
            <w:tcW w:w="4500" w:type="dxa"/>
          </w:tcPr>
          <w:p w14:paraId="3D8BCA8D" w14:textId="50F10B36" w:rsidR="007B6140" w:rsidRPr="003B166E" w:rsidRDefault="007B6140" w:rsidP="007B614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6E6660E" w14:textId="12254F80" w:rsidR="007B6140" w:rsidRPr="003B166E" w:rsidRDefault="008C6B41" w:rsidP="007B614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FE5F0F7" w14:textId="77777777" w:rsidR="007B6140" w:rsidRPr="003B166E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5A1150" w14:textId="5C9ACF65" w:rsidR="007B6140" w:rsidRPr="003B166E" w:rsidRDefault="007B6140" w:rsidP="007B6140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57253E" w14:textId="77777777" w:rsidR="007B6140" w:rsidRPr="003B166E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3CAD0A" w14:textId="57819102" w:rsidR="007B6140" w:rsidRPr="003B166E" w:rsidRDefault="007B6140" w:rsidP="007B614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1DC73998" w14:textId="77777777" w:rsidR="007B6140" w:rsidRPr="003B166E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F93157" w14:textId="02817673" w:rsidR="007B6140" w:rsidRPr="003B166E" w:rsidRDefault="007B6140" w:rsidP="007B61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F711CF" w:rsidRPr="003B166E" w14:paraId="6B978479" w14:textId="77777777" w:rsidTr="002916B3">
        <w:trPr>
          <w:trHeight w:val="317"/>
        </w:trPr>
        <w:tc>
          <w:tcPr>
            <w:tcW w:w="4500" w:type="dxa"/>
            <w:hideMark/>
          </w:tcPr>
          <w:p w14:paraId="2A011031" w14:textId="77777777" w:rsidR="00F711CF" w:rsidRPr="003B166E" w:rsidRDefault="00F711CF" w:rsidP="00F711C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 w:rsidRPr="003B166E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5D7010B" w14:textId="14A32F4D" w:rsidR="00F711CF" w:rsidRPr="003B166E" w:rsidRDefault="008C6B41" w:rsidP="00F711C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AD286B"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44FC349" w14:textId="77777777" w:rsidR="00F711CF" w:rsidRPr="003B166E" w:rsidRDefault="00F711CF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3039B84" w14:textId="1CE262A5" w:rsidR="00F711CF" w:rsidRPr="003B166E" w:rsidRDefault="00F711CF" w:rsidP="00F711C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  <w:tc>
          <w:tcPr>
            <w:tcW w:w="270" w:type="dxa"/>
          </w:tcPr>
          <w:p w14:paraId="5C71E22E" w14:textId="77777777" w:rsidR="00F711CF" w:rsidRPr="003B166E" w:rsidRDefault="00F711CF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FEE6A4" w14:textId="20A4D1A8" w:rsidR="00F711CF" w:rsidRPr="003B166E" w:rsidRDefault="00F711CF" w:rsidP="00F711C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28E2D295" w14:textId="77777777" w:rsidR="00F711CF" w:rsidRPr="003B166E" w:rsidRDefault="00F711CF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0B57007" w14:textId="7D285D4B" w:rsidR="00F711CF" w:rsidRPr="003B166E" w:rsidRDefault="00F711CF" w:rsidP="00F711C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8C6B41" w:rsidRPr="003B166E" w14:paraId="15A57B52" w14:textId="77777777" w:rsidTr="002916B3">
        <w:trPr>
          <w:trHeight w:val="317"/>
        </w:trPr>
        <w:tc>
          <w:tcPr>
            <w:tcW w:w="4500" w:type="dxa"/>
          </w:tcPr>
          <w:p w14:paraId="2AB0947D" w14:textId="3F7CC9BA" w:rsidR="008C6B41" w:rsidRPr="003B166E" w:rsidRDefault="008C6B41" w:rsidP="00F711C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533D556D" w14:textId="671F935D" w:rsidR="008C6B41" w:rsidRPr="003B166E" w:rsidRDefault="008C6B41" w:rsidP="00F711C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73032484" w14:textId="77777777" w:rsidR="008C6B41" w:rsidRPr="003B166E" w:rsidRDefault="008C6B41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9CC7B3" w14:textId="3153C3CE" w:rsidR="008C6B41" w:rsidRPr="003B166E" w:rsidRDefault="008C6B41" w:rsidP="00F711C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A5FFA9" w14:textId="77777777" w:rsidR="008C6B41" w:rsidRPr="003B166E" w:rsidRDefault="008C6B41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4DC3DF" w14:textId="758B8A81" w:rsidR="008C6B41" w:rsidRPr="003B166E" w:rsidRDefault="008C6B41" w:rsidP="00F711C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546014CE" w14:textId="77777777" w:rsidR="008C6B41" w:rsidRPr="003B166E" w:rsidRDefault="008C6B41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B1807" w14:textId="054D5A72" w:rsidR="008C6B41" w:rsidRPr="003B166E" w:rsidRDefault="008C6B41" w:rsidP="00F711C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274D06" w:rsidRPr="003B166E" w14:paraId="584583C1" w14:textId="77777777" w:rsidTr="002916B3">
        <w:trPr>
          <w:trHeight w:val="317"/>
        </w:trPr>
        <w:tc>
          <w:tcPr>
            <w:tcW w:w="4500" w:type="dxa"/>
          </w:tcPr>
          <w:p w14:paraId="314C1310" w14:textId="77777777" w:rsidR="00274D06" w:rsidRPr="003B166E" w:rsidRDefault="00274D06" w:rsidP="00F711C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</w:p>
          <w:p w14:paraId="3334E885" w14:textId="74502C14" w:rsidR="00274D06" w:rsidRPr="003B166E" w:rsidRDefault="00274D06" w:rsidP="00F711C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การถือหุ้นในบริษัทร่วม</w:t>
            </w:r>
          </w:p>
        </w:tc>
        <w:tc>
          <w:tcPr>
            <w:tcW w:w="990" w:type="dxa"/>
          </w:tcPr>
          <w:p w14:paraId="19A2943C" w14:textId="77777777" w:rsidR="00274D06" w:rsidRPr="003B166E" w:rsidRDefault="00274D06" w:rsidP="00F711C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FC8F3D6" w14:textId="0A24669E" w:rsidR="0021661B" w:rsidRPr="003B166E" w:rsidRDefault="008C6B41" w:rsidP="00F711C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2B3F1117" w14:textId="77777777" w:rsidR="00274D06" w:rsidRPr="003B166E" w:rsidRDefault="00274D06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A8675" w14:textId="77777777" w:rsidR="00274D06" w:rsidRPr="003B166E" w:rsidRDefault="00274D06" w:rsidP="00F711C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D7F699C" w14:textId="3DE50721" w:rsidR="0021661B" w:rsidRPr="003B166E" w:rsidRDefault="0021661B" w:rsidP="00F711C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035FBD" w14:textId="77777777" w:rsidR="00274D06" w:rsidRPr="003B166E" w:rsidRDefault="00274D06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5F6DC" w14:textId="77777777" w:rsidR="00274D06" w:rsidRPr="003B166E" w:rsidRDefault="00274D06" w:rsidP="00F711C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  <w:p w14:paraId="787C95DF" w14:textId="3DFC0234" w:rsidR="0021661B" w:rsidRPr="003B166E" w:rsidRDefault="0021661B" w:rsidP="00F711C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5E8E7F66" w14:textId="77777777" w:rsidR="00274D06" w:rsidRPr="003B166E" w:rsidRDefault="00274D06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6977A" w14:textId="77777777" w:rsidR="00274D06" w:rsidRPr="003B166E" w:rsidRDefault="00274D06" w:rsidP="00F711C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  <w:p w14:paraId="1BBA61C5" w14:textId="3E1E15E3" w:rsidR="0021661B" w:rsidRPr="003B166E" w:rsidRDefault="0021661B" w:rsidP="00F711C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zh-CN" w:bidi="th-TH"/>
              </w:rPr>
              <w:t>-</w:t>
            </w:r>
          </w:p>
        </w:tc>
      </w:tr>
      <w:tr w:rsidR="007B6140" w:rsidRPr="003B166E" w14:paraId="25C8B9D7" w14:textId="77777777" w:rsidTr="00422550">
        <w:trPr>
          <w:trHeight w:val="409"/>
        </w:trPr>
        <w:tc>
          <w:tcPr>
            <w:tcW w:w="4500" w:type="dxa"/>
            <w:hideMark/>
          </w:tcPr>
          <w:p w14:paraId="1EEBE089" w14:textId="0772CFFF" w:rsidR="007B6140" w:rsidRPr="003B166E" w:rsidRDefault="00F711CF" w:rsidP="007B6140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Pr="003B16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1B625" w14:textId="68007880" w:rsidR="007B6140" w:rsidRPr="003B166E" w:rsidRDefault="00F711CF" w:rsidP="007B614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B6140"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C6B41"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AD286B"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74858321" w14:textId="77777777" w:rsidR="007B6140" w:rsidRPr="003B166E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047316" w14:textId="4A4F5239" w:rsidR="007B6140" w:rsidRPr="003B166E" w:rsidRDefault="007B6140" w:rsidP="007B614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2,994</w:t>
            </w:r>
          </w:p>
        </w:tc>
        <w:tc>
          <w:tcPr>
            <w:tcW w:w="270" w:type="dxa"/>
          </w:tcPr>
          <w:p w14:paraId="62BFF49F" w14:textId="77777777" w:rsidR="007B6140" w:rsidRPr="003B166E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86B99" w14:textId="7548E4FF" w:rsidR="007B6140" w:rsidRPr="003B166E" w:rsidRDefault="007B6140" w:rsidP="007B614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822</w:t>
            </w:r>
          </w:p>
        </w:tc>
        <w:tc>
          <w:tcPr>
            <w:tcW w:w="270" w:type="dxa"/>
          </w:tcPr>
          <w:p w14:paraId="38E4C5BE" w14:textId="77777777" w:rsidR="007B6140" w:rsidRPr="003B166E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82D8EC" w14:textId="5ED04942" w:rsidR="007B6140" w:rsidRPr="003B166E" w:rsidRDefault="007B6140" w:rsidP="007B61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822</w:t>
            </w:r>
          </w:p>
        </w:tc>
      </w:tr>
      <w:tr w:rsidR="002C58C2" w:rsidRPr="003B166E" w14:paraId="508730F8" w14:textId="77777777" w:rsidTr="0003453B">
        <w:trPr>
          <w:trHeight w:val="187"/>
        </w:trPr>
        <w:tc>
          <w:tcPr>
            <w:tcW w:w="4500" w:type="dxa"/>
          </w:tcPr>
          <w:p w14:paraId="33FE4483" w14:textId="77777777" w:rsidR="002C58C2" w:rsidRPr="003B166E" w:rsidRDefault="002C58C2" w:rsidP="007B6140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C9733C6" w14:textId="77777777" w:rsidR="002C58C2" w:rsidRPr="003B166E" w:rsidRDefault="002C58C2" w:rsidP="007B614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FAA1923" w14:textId="77777777" w:rsidR="002C58C2" w:rsidRPr="003B166E" w:rsidRDefault="002C58C2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B92FDE7" w14:textId="77777777" w:rsidR="002C58C2" w:rsidRPr="003B166E" w:rsidRDefault="002C58C2" w:rsidP="007B614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1234483" w14:textId="77777777" w:rsidR="002C58C2" w:rsidRPr="003B166E" w:rsidRDefault="002C58C2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10814E7" w14:textId="77777777" w:rsidR="002C58C2" w:rsidRPr="003B166E" w:rsidRDefault="002C58C2" w:rsidP="007B614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0E16CE6B" w14:textId="77777777" w:rsidR="002C58C2" w:rsidRPr="003B166E" w:rsidRDefault="002C58C2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BF992F3" w14:textId="77777777" w:rsidR="002C58C2" w:rsidRPr="003B166E" w:rsidRDefault="002C58C2" w:rsidP="007B61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zh-CN" w:bidi="th-TH"/>
              </w:rPr>
            </w:pPr>
          </w:p>
        </w:tc>
      </w:tr>
      <w:tr w:rsidR="006304D5" w:rsidRPr="003B166E" w14:paraId="79CE8F2B" w14:textId="77777777" w:rsidTr="009D08A7">
        <w:trPr>
          <w:trHeight w:val="409"/>
        </w:trPr>
        <w:tc>
          <w:tcPr>
            <w:tcW w:w="4500" w:type="dxa"/>
            <w:hideMark/>
          </w:tcPr>
          <w:p w14:paraId="295E78F9" w14:textId="77777777" w:rsidR="006304D5" w:rsidRPr="003B166E" w:rsidRDefault="006304D5" w:rsidP="006304D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853B137" w14:textId="77777777" w:rsidR="006304D5" w:rsidRPr="003B166E" w:rsidRDefault="006304D5" w:rsidP="006304D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DC24CC5" w14:textId="77777777" w:rsidR="006304D5" w:rsidRPr="003B166E" w:rsidRDefault="006304D5" w:rsidP="006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07E77A" w14:textId="77777777" w:rsidR="006304D5" w:rsidRPr="003B166E" w:rsidRDefault="006304D5" w:rsidP="006304D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47F8DA" w14:textId="77777777" w:rsidR="006304D5" w:rsidRPr="003B166E" w:rsidRDefault="006304D5" w:rsidP="006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22B29D" w14:textId="77777777" w:rsidR="006304D5" w:rsidRPr="003B166E" w:rsidRDefault="006304D5" w:rsidP="006304D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2B0EB3" w14:textId="77777777" w:rsidR="006304D5" w:rsidRPr="003B166E" w:rsidRDefault="006304D5" w:rsidP="006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DF9E74" w14:textId="77777777" w:rsidR="006304D5" w:rsidRPr="003B166E" w:rsidRDefault="006304D5" w:rsidP="006304D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2916B3" w:rsidRPr="003B166E" w14:paraId="4FCD65A5" w14:textId="77777777" w:rsidTr="002916B3">
        <w:trPr>
          <w:trHeight w:val="306"/>
        </w:trPr>
        <w:tc>
          <w:tcPr>
            <w:tcW w:w="4500" w:type="dxa"/>
            <w:hideMark/>
          </w:tcPr>
          <w:p w14:paraId="04576C52" w14:textId="4EF2CA35" w:rsidR="002916B3" w:rsidRPr="003B166E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B166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1 </w:t>
            </w:r>
            <w:r w:rsidRPr="003B166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28E33778" w14:textId="4642CE7E" w:rsidR="002916B3" w:rsidRPr="003B166E" w:rsidRDefault="00DB1D15" w:rsidP="00F56AC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2FD3BA7B" w14:textId="77777777" w:rsidR="002916B3" w:rsidRPr="003B166E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8A5C9E3" w14:textId="140354C7" w:rsidR="002916B3" w:rsidRPr="003B166E" w:rsidRDefault="00DB1D15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B3EF510" w14:textId="77777777" w:rsidR="002916B3" w:rsidRPr="003B166E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4C3A5B" w14:textId="19A17959" w:rsidR="002916B3" w:rsidRPr="003B166E" w:rsidRDefault="00F711CF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24</w:t>
            </w:r>
          </w:p>
        </w:tc>
        <w:tc>
          <w:tcPr>
            <w:tcW w:w="270" w:type="dxa"/>
          </w:tcPr>
          <w:p w14:paraId="7C67A333" w14:textId="77777777" w:rsidR="002916B3" w:rsidRPr="003B166E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EECDC55" w14:textId="0481A19A" w:rsidR="002916B3" w:rsidRPr="003B166E" w:rsidRDefault="007B6140" w:rsidP="00F669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916B3" w:rsidRPr="003B166E" w14:paraId="73952C24" w14:textId="77777777" w:rsidTr="002916B3">
        <w:trPr>
          <w:trHeight w:val="306"/>
        </w:trPr>
        <w:tc>
          <w:tcPr>
            <w:tcW w:w="4500" w:type="dxa"/>
            <w:hideMark/>
          </w:tcPr>
          <w:p w14:paraId="15C150B2" w14:textId="13C2DE07" w:rsidR="002916B3" w:rsidRPr="003B166E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ส่วนแบ่งกำไรของการร่วมค้า </w:t>
            </w:r>
            <w:r w:rsidRPr="003B166E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44189C4" w14:textId="4710FA92" w:rsidR="002916B3" w:rsidRPr="003B166E" w:rsidRDefault="00D31029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14EFA85" w14:textId="77777777" w:rsidR="002916B3" w:rsidRPr="003B166E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DEDA3BF" w14:textId="2120FA8F" w:rsidR="002916B3" w:rsidRPr="003B166E" w:rsidRDefault="00DB1D15" w:rsidP="00F56ACE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AFB1A7" w14:textId="77777777" w:rsidR="002916B3" w:rsidRPr="003B166E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3F1048" w14:textId="0885FCFB" w:rsidR="002916B3" w:rsidRPr="003B166E" w:rsidRDefault="00E7596F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61609856" w14:textId="77777777" w:rsidR="002916B3" w:rsidRPr="003B166E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1C0FC20" w14:textId="7293397D" w:rsidR="002916B3" w:rsidRPr="003B166E" w:rsidRDefault="002916B3" w:rsidP="002916B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5533" w:rsidRPr="003B166E" w14:paraId="06A89546" w14:textId="77777777" w:rsidTr="002916B3">
        <w:trPr>
          <w:trHeight w:val="306"/>
        </w:trPr>
        <w:tc>
          <w:tcPr>
            <w:tcW w:w="4500" w:type="dxa"/>
          </w:tcPr>
          <w:p w14:paraId="6E9E4393" w14:textId="70ABCDD4" w:rsidR="00EA5533" w:rsidRPr="003B166E" w:rsidRDefault="00EA5533" w:rsidP="002916B3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990" w:type="dxa"/>
          </w:tcPr>
          <w:p w14:paraId="489350F8" w14:textId="44B71091" w:rsidR="00EA5533" w:rsidRPr="003B166E" w:rsidRDefault="009863E1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(8)</w:t>
            </w:r>
          </w:p>
        </w:tc>
        <w:tc>
          <w:tcPr>
            <w:tcW w:w="270" w:type="dxa"/>
          </w:tcPr>
          <w:p w14:paraId="56960997" w14:textId="77777777" w:rsidR="00EA5533" w:rsidRPr="003B166E" w:rsidRDefault="00EA553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FADB58" w14:textId="5D61BFA8" w:rsidR="00EA5533" w:rsidRPr="003B166E" w:rsidRDefault="00EA5533" w:rsidP="00F56ACE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6BD919E" w14:textId="77777777" w:rsidR="00EA5533" w:rsidRPr="003B166E" w:rsidRDefault="00EA553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881B4A" w14:textId="37D2F256" w:rsidR="00EA5533" w:rsidRPr="003B166E" w:rsidRDefault="009863E1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(8)</w:t>
            </w:r>
          </w:p>
        </w:tc>
        <w:tc>
          <w:tcPr>
            <w:tcW w:w="270" w:type="dxa"/>
          </w:tcPr>
          <w:p w14:paraId="7D8BA4E5" w14:textId="77777777" w:rsidR="00EA5533" w:rsidRPr="003B166E" w:rsidRDefault="00EA553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1DC2D" w14:textId="1A4DFA0E" w:rsidR="00EA5533" w:rsidRPr="003B166E" w:rsidRDefault="00EA5533" w:rsidP="002916B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916B3" w:rsidRPr="003B166E" w14:paraId="42F5C919" w14:textId="77777777" w:rsidTr="002916B3">
        <w:trPr>
          <w:trHeight w:val="306"/>
        </w:trPr>
        <w:tc>
          <w:tcPr>
            <w:tcW w:w="4500" w:type="dxa"/>
            <w:hideMark/>
          </w:tcPr>
          <w:p w14:paraId="163152AF" w14:textId="61F60AFB" w:rsidR="002916B3" w:rsidRPr="003B166E" w:rsidRDefault="00F711CF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Pr="003B16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DAE5B" w14:textId="0492C446" w:rsidR="002916B3" w:rsidRPr="003B166E" w:rsidRDefault="008C6B41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4256CE66" w14:textId="77777777" w:rsidR="002916B3" w:rsidRPr="003B166E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38E3EB" w14:textId="2F76906B" w:rsidR="002916B3" w:rsidRPr="003B166E" w:rsidRDefault="00B60BF8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C8C5F12" w14:textId="77777777" w:rsidR="002916B3" w:rsidRPr="003B166E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8384A" w14:textId="176BDE03" w:rsidR="002916B3" w:rsidRPr="003B166E" w:rsidRDefault="009863E1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12044760" w14:textId="77777777" w:rsidR="002916B3" w:rsidRPr="003B166E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32F535" w14:textId="6B3D5303" w:rsidR="002916B3" w:rsidRPr="003B166E" w:rsidRDefault="00F711CF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2916B3" w:rsidRPr="003B166E" w14:paraId="5F3D704F" w14:textId="77777777" w:rsidTr="002716EC">
        <w:trPr>
          <w:trHeight w:val="181"/>
        </w:trPr>
        <w:tc>
          <w:tcPr>
            <w:tcW w:w="4500" w:type="dxa"/>
            <w:shd w:val="clear" w:color="auto" w:fill="auto"/>
          </w:tcPr>
          <w:p w14:paraId="6A308B90" w14:textId="77777777" w:rsidR="002916B3" w:rsidRPr="003B166E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3" w:name="_Hlk181262480"/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66F817" w14:textId="77777777" w:rsidR="002916B3" w:rsidRPr="003B166E" w:rsidRDefault="002916B3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486FF6" w14:textId="77777777" w:rsidR="002916B3" w:rsidRPr="003B166E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FBEF87" w14:textId="77777777" w:rsidR="002916B3" w:rsidRPr="003B166E" w:rsidRDefault="002916B3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2112F7" w14:textId="77777777" w:rsidR="002916B3" w:rsidRPr="003B166E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E17ECC" w14:textId="77777777" w:rsidR="002916B3" w:rsidRPr="003B166E" w:rsidRDefault="002916B3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CA359E" w14:textId="77777777" w:rsidR="002916B3" w:rsidRPr="003B166E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77E29D" w14:textId="77777777" w:rsidR="002916B3" w:rsidRPr="003B166E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16EC" w:rsidRPr="003B166E" w14:paraId="3A1AC672" w14:textId="77777777" w:rsidTr="002716EC">
        <w:trPr>
          <w:trHeight w:val="181"/>
        </w:trPr>
        <w:tc>
          <w:tcPr>
            <w:tcW w:w="4500" w:type="dxa"/>
            <w:shd w:val="clear" w:color="auto" w:fill="auto"/>
          </w:tcPr>
          <w:p w14:paraId="46A4867E" w14:textId="77777777" w:rsidR="002716EC" w:rsidRPr="003B166E" w:rsidRDefault="002716EC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0C87B86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377ECD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A083E02" w14:textId="77777777" w:rsidR="002716EC" w:rsidRPr="003B166E" w:rsidRDefault="002716EC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3FD420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0B9C411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A37DFD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8254D7F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16EC" w:rsidRPr="003B166E" w14:paraId="5B7673E6" w14:textId="77777777" w:rsidTr="002716EC">
        <w:trPr>
          <w:trHeight w:val="181"/>
        </w:trPr>
        <w:tc>
          <w:tcPr>
            <w:tcW w:w="4500" w:type="dxa"/>
            <w:shd w:val="clear" w:color="auto" w:fill="auto"/>
          </w:tcPr>
          <w:p w14:paraId="545D00D8" w14:textId="77777777" w:rsidR="002716EC" w:rsidRPr="003B166E" w:rsidRDefault="002716EC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EF6347D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4866F8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2A2FD79" w14:textId="77777777" w:rsidR="002716EC" w:rsidRPr="003B166E" w:rsidRDefault="002716EC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E312CD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F552874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FDA5DB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DD0B9D8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16EC" w:rsidRPr="003B166E" w14:paraId="2B9AF144" w14:textId="77777777" w:rsidTr="002716EC">
        <w:trPr>
          <w:trHeight w:val="181"/>
        </w:trPr>
        <w:tc>
          <w:tcPr>
            <w:tcW w:w="4500" w:type="dxa"/>
            <w:shd w:val="clear" w:color="auto" w:fill="auto"/>
          </w:tcPr>
          <w:p w14:paraId="2FD78DF1" w14:textId="77777777" w:rsidR="002716EC" w:rsidRPr="003B166E" w:rsidRDefault="002716EC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B6D22E6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E0D548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062EB38" w14:textId="77777777" w:rsidR="002716EC" w:rsidRPr="003B166E" w:rsidRDefault="002716EC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E6A8CC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4E671B4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A4C6D4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76C94F2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16EC" w:rsidRPr="003B166E" w14:paraId="1B1177CA" w14:textId="77777777" w:rsidTr="002716EC">
        <w:trPr>
          <w:trHeight w:val="181"/>
        </w:trPr>
        <w:tc>
          <w:tcPr>
            <w:tcW w:w="4500" w:type="dxa"/>
            <w:shd w:val="clear" w:color="auto" w:fill="auto"/>
          </w:tcPr>
          <w:p w14:paraId="66219F5B" w14:textId="77777777" w:rsidR="002716EC" w:rsidRPr="003B166E" w:rsidRDefault="002716EC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2EB50D5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88CF01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37A01C1" w14:textId="77777777" w:rsidR="002716EC" w:rsidRPr="003B166E" w:rsidRDefault="002716EC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A1F8EA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2D724DE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AE15DE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B89A87B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1FDB" w:rsidRPr="003B166E" w14:paraId="6ED9D8F9" w14:textId="77777777" w:rsidTr="002716EC">
        <w:trPr>
          <w:trHeight w:val="181"/>
        </w:trPr>
        <w:tc>
          <w:tcPr>
            <w:tcW w:w="4500" w:type="dxa"/>
            <w:shd w:val="clear" w:color="auto" w:fill="auto"/>
          </w:tcPr>
          <w:p w14:paraId="428A152F" w14:textId="77777777" w:rsidR="00E01FDB" w:rsidRPr="003B166E" w:rsidRDefault="00E01FDB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65B761A" w14:textId="77777777" w:rsidR="00E01FDB" w:rsidRPr="003B166E" w:rsidRDefault="00E01FDB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CEAEF8" w14:textId="77777777" w:rsidR="00E01FDB" w:rsidRPr="003B166E" w:rsidRDefault="00E01FDB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D1B2CAC" w14:textId="77777777" w:rsidR="00E01FDB" w:rsidRPr="003B166E" w:rsidRDefault="00E01FDB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8D8E63" w14:textId="77777777" w:rsidR="00E01FDB" w:rsidRPr="003B166E" w:rsidRDefault="00E01FDB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F9C45E2" w14:textId="77777777" w:rsidR="00E01FDB" w:rsidRPr="003B166E" w:rsidRDefault="00E01FDB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31A160" w14:textId="77777777" w:rsidR="00E01FDB" w:rsidRPr="003B166E" w:rsidRDefault="00E01FDB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08DB83" w14:textId="77777777" w:rsidR="00E01FDB" w:rsidRPr="003B166E" w:rsidRDefault="00E01FDB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16EC" w:rsidRPr="003B166E" w14:paraId="45BC6923" w14:textId="77777777" w:rsidTr="002716EC">
        <w:trPr>
          <w:trHeight w:val="181"/>
        </w:trPr>
        <w:tc>
          <w:tcPr>
            <w:tcW w:w="4500" w:type="dxa"/>
            <w:shd w:val="clear" w:color="auto" w:fill="auto"/>
          </w:tcPr>
          <w:p w14:paraId="0D08E13D" w14:textId="77777777" w:rsidR="002716EC" w:rsidRPr="003B166E" w:rsidRDefault="002716EC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8B5A2B9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306A92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B755B4C" w14:textId="77777777" w:rsidR="002716EC" w:rsidRPr="003B166E" w:rsidRDefault="002716EC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3C60E8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75E6624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816651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E3F195A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16EC" w:rsidRPr="003B166E" w14:paraId="7DA91377" w14:textId="77777777" w:rsidTr="002716EC">
        <w:trPr>
          <w:trHeight w:val="181"/>
        </w:trPr>
        <w:tc>
          <w:tcPr>
            <w:tcW w:w="4500" w:type="dxa"/>
            <w:shd w:val="clear" w:color="auto" w:fill="auto"/>
          </w:tcPr>
          <w:p w14:paraId="6C3CD67B" w14:textId="77777777" w:rsidR="002716EC" w:rsidRPr="003B166E" w:rsidRDefault="002716EC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4FD25B1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9BDEA1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CB88C8C" w14:textId="77777777" w:rsidR="002716EC" w:rsidRPr="003B166E" w:rsidRDefault="002716EC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F4AA54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B373FB1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9347B6" w14:textId="77777777" w:rsidR="002716EC" w:rsidRPr="003B166E" w:rsidRDefault="002716EC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A32E5DD" w14:textId="77777777" w:rsidR="002716EC" w:rsidRPr="003B166E" w:rsidRDefault="002716EC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3"/>
      <w:tr w:rsidR="002916B3" w:rsidRPr="003B166E" w14:paraId="05B96EA1" w14:textId="77777777" w:rsidTr="002916B3">
        <w:trPr>
          <w:trHeight w:val="306"/>
        </w:trPr>
        <w:tc>
          <w:tcPr>
            <w:tcW w:w="4500" w:type="dxa"/>
            <w:shd w:val="clear" w:color="auto" w:fill="auto"/>
            <w:hideMark/>
          </w:tcPr>
          <w:p w14:paraId="56E02726" w14:textId="1CB2E3A4" w:rsidR="002916B3" w:rsidRPr="003B166E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04ACA33" w14:textId="77777777" w:rsidR="002916B3" w:rsidRPr="003B166E" w:rsidRDefault="002916B3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3BE7DD" w14:textId="77777777" w:rsidR="002916B3" w:rsidRPr="003B166E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53ABAF7" w14:textId="77777777" w:rsidR="002916B3" w:rsidRPr="003B166E" w:rsidRDefault="002916B3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23599F" w14:textId="77777777" w:rsidR="002916B3" w:rsidRPr="003B166E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C31D9F9" w14:textId="77777777" w:rsidR="002916B3" w:rsidRPr="003B166E" w:rsidRDefault="002916B3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83EDBF" w14:textId="77777777" w:rsidR="002916B3" w:rsidRPr="003B166E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3447E98" w14:textId="77777777" w:rsidR="002916B3" w:rsidRPr="003B166E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66F" w:rsidRPr="003B166E" w14:paraId="44761AE3" w14:textId="77777777" w:rsidTr="002916B3">
        <w:trPr>
          <w:trHeight w:val="306"/>
        </w:trPr>
        <w:tc>
          <w:tcPr>
            <w:tcW w:w="4500" w:type="dxa"/>
            <w:shd w:val="clear" w:color="auto" w:fill="auto"/>
            <w:hideMark/>
          </w:tcPr>
          <w:p w14:paraId="35D5CF0F" w14:textId="44B40D05" w:rsidR="0044466F" w:rsidRPr="003B166E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B16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3B166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6675519B" w14:textId="76B87FAD" w:rsidR="0044466F" w:rsidRPr="003B166E" w:rsidRDefault="004446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2B4D20"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  <w:shd w:val="clear" w:color="auto" w:fill="auto"/>
          </w:tcPr>
          <w:p w14:paraId="3DC89B5F" w14:textId="77777777" w:rsidR="0044466F" w:rsidRPr="003B166E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53FD7336" w14:textId="637CC8BB" w:rsidR="0044466F" w:rsidRPr="003B166E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2B4D20"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14:paraId="3D39C771" w14:textId="77777777" w:rsidR="0044466F" w:rsidRPr="003B166E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A5184F" w14:textId="486931A1" w:rsidR="0044466F" w:rsidRPr="003B166E" w:rsidRDefault="0044466F" w:rsidP="00F56A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</w:t>
            </w:r>
            <w:r w:rsidR="002B4D20"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14A27BDF" w14:textId="77777777" w:rsidR="0044466F" w:rsidRPr="003B166E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876E684" w14:textId="3B86DC19" w:rsidR="0044466F" w:rsidRPr="003B166E" w:rsidRDefault="0044466F" w:rsidP="00F3023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B4D20"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44466F" w:rsidRPr="003B166E" w14:paraId="1BABDA8F" w14:textId="77777777" w:rsidTr="002916B3">
        <w:trPr>
          <w:trHeight w:val="306"/>
        </w:trPr>
        <w:tc>
          <w:tcPr>
            <w:tcW w:w="4500" w:type="dxa"/>
            <w:shd w:val="clear" w:color="auto" w:fill="auto"/>
          </w:tcPr>
          <w:p w14:paraId="3AC84554" w14:textId="7FCE8B6B" w:rsidR="0044466F" w:rsidRPr="003B166E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3018730B" w14:textId="0FC8FFAF" w:rsidR="0044466F" w:rsidRPr="003B166E" w:rsidRDefault="008C6B41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024A6F" w14:textId="77777777" w:rsidR="0044466F" w:rsidRPr="003B166E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EE4B35" w14:textId="0419AAEB" w:rsidR="0044466F" w:rsidRPr="003B166E" w:rsidRDefault="002B4D20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803A6" w14:textId="77777777" w:rsidR="0044466F" w:rsidRPr="003B166E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40D784" w14:textId="05A5677F" w:rsidR="0044466F" w:rsidRPr="003B166E" w:rsidRDefault="002B4D20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989F1E" w14:textId="77777777" w:rsidR="0044466F" w:rsidRPr="003B166E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1D3CA2" w14:textId="58F37972" w:rsidR="0044466F" w:rsidRPr="003B166E" w:rsidRDefault="002B4D20" w:rsidP="0044466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4466F" w:rsidRPr="003B166E" w14:paraId="167B8CC3" w14:textId="77777777" w:rsidTr="002916B3">
        <w:trPr>
          <w:trHeight w:val="306"/>
        </w:trPr>
        <w:tc>
          <w:tcPr>
            <w:tcW w:w="4500" w:type="dxa"/>
            <w:shd w:val="clear" w:color="auto" w:fill="auto"/>
            <w:hideMark/>
          </w:tcPr>
          <w:p w14:paraId="7EF1E4AC" w14:textId="0119CD8F" w:rsidR="0044466F" w:rsidRPr="003B166E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Pr="003B166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ของบริษัทร่วมและการร่วมค้า </w:t>
            </w:r>
            <w:r w:rsidRPr="003B166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3B166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990" w:type="dxa"/>
            <w:shd w:val="clear" w:color="auto" w:fill="auto"/>
          </w:tcPr>
          <w:p w14:paraId="20DE8675" w14:textId="40F6EEDD" w:rsidR="0044466F" w:rsidRPr="003B166E" w:rsidRDefault="008C6B41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AD286B"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D9069B" w14:textId="77777777" w:rsidR="0044466F" w:rsidRPr="003B166E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07DF2275" w14:textId="4D56B9AE" w:rsidR="0044466F" w:rsidRPr="003B166E" w:rsidRDefault="002B4D20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1639942F" w14:textId="77777777" w:rsidR="0044466F" w:rsidRPr="003B166E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F692F6" w14:textId="2EDCA65E" w:rsidR="0044466F" w:rsidRPr="003B166E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0B092" w14:textId="77777777" w:rsidR="0044466F" w:rsidRPr="003B166E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532BCA3" w14:textId="739AEA4E" w:rsidR="0044466F" w:rsidRPr="003B166E" w:rsidRDefault="0044466F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6B41" w:rsidRPr="003B166E" w14:paraId="0CC779A6" w14:textId="77777777" w:rsidTr="002916B3">
        <w:trPr>
          <w:trHeight w:val="306"/>
        </w:trPr>
        <w:tc>
          <w:tcPr>
            <w:tcW w:w="4500" w:type="dxa"/>
            <w:shd w:val="clear" w:color="auto" w:fill="auto"/>
          </w:tcPr>
          <w:p w14:paraId="1330EED9" w14:textId="233725F9" w:rsidR="008C6B41" w:rsidRPr="003B166E" w:rsidRDefault="008C6B41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747BA98" w14:textId="78D344CE" w:rsidR="008C6B41" w:rsidRPr="003B166E" w:rsidRDefault="008C6B41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75CE4929" w14:textId="77777777" w:rsidR="008C6B41" w:rsidRPr="003B166E" w:rsidRDefault="008C6B41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D991F9" w14:textId="5B9285DB" w:rsidR="008C6B41" w:rsidRPr="003B166E" w:rsidRDefault="008C6B41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C1BC7A" w14:textId="77777777" w:rsidR="008C6B41" w:rsidRPr="003B166E" w:rsidRDefault="008C6B41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683E94" w14:textId="1F261760" w:rsidR="008C6B41" w:rsidRPr="003B166E" w:rsidRDefault="008C6B41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359EB1" w14:textId="77777777" w:rsidR="008C6B41" w:rsidRPr="003B166E" w:rsidRDefault="008C6B41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F15A77E" w14:textId="135B782C" w:rsidR="008C6B41" w:rsidRPr="003B166E" w:rsidRDefault="008C6B41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1DC7" w:rsidRPr="003B166E" w14:paraId="36BD023B" w14:textId="77777777" w:rsidTr="002916B3">
        <w:trPr>
          <w:trHeight w:val="306"/>
        </w:trPr>
        <w:tc>
          <w:tcPr>
            <w:tcW w:w="4500" w:type="dxa"/>
            <w:shd w:val="clear" w:color="auto" w:fill="auto"/>
          </w:tcPr>
          <w:p w14:paraId="705C6863" w14:textId="77777777" w:rsidR="009A1DC7" w:rsidRPr="003B166E" w:rsidRDefault="009A1DC7" w:rsidP="009A1DC7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</w:p>
          <w:p w14:paraId="648DAD68" w14:textId="241DA2AA" w:rsidR="009A1DC7" w:rsidRPr="003B166E" w:rsidRDefault="009A1DC7" w:rsidP="009A1DC7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433886AA" w14:textId="77777777" w:rsidR="009A1DC7" w:rsidRPr="003B166E" w:rsidRDefault="009A1DC7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4268FE" w14:textId="25732A2A" w:rsidR="009A1DC7" w:rsidRPr="003B166E" w:rsidRDefault="008C6B41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0C29590" w14:textId="77777777" w:rsidR="009A1DC7" w:rsidRPr="003B166E" w:rsidRDefault="009A1DC7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315806" w14:textId="77777777" w:rsidR="009A1DC7" w:rsidRPr="003B166E" w:rsidRDefault="009A1DC7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3F0A57B" w14:textId="570AA43D" w:rsidR="009A1DC7" w:rsidRPr="003B166E" w:rsidRDefault="009A1DC7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09364D" w14:textId="77777777" w:rsidR="009A1DC7" w:rsidRPr="003B166E" w:rsidRDefault="009A1DC7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C17C91" w14:textId="77777777" w:rsidR="009A1DC7" w:rsidRPr="003B166E" w:rsidRDefault="009A1DC7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  <w:p w14:paraId="467500EA" w14:textId="54D4B6B1" w:rsidR="009A1DC7" w:rsidRPr="003B166E" w:rsidRDefault="009A1DC7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0DBCA" w14:textId="77777777" w:rsidR="009A1DC7" w:rsidRPr="003B166E" w:rsidRDefault="009A1DC7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0742CF2" w14:textId="77777777" w:rsidR="009A1DC7" w:rsidRPr="003B166E" w:rsidRDefault="009A1DC7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8EC9280" w14:textId="43ED207F" w:rsidR="009A1DC7" w:rsidRPr="003B166E" w:rsidRDefault="009A1DC7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4466F" w:rsidRPr="003B166E" w14:paraId="7DC05AA6" w14:textId="77777777" w:rsidTr="002916B3">
        <w:trPr>
          <w:trHeight w:val="306"/>
        </w:trPr>
        <w:tc>
          <w:tcPr>
            <w:tcW w:w="4500" w:type="dxa"/>
            <w:shd w:val="clear" w:color="auto" w:fill="auto"/>
            <w:hideMark/>
          </w:tcPr>
          <w:p w14:paraId="1CD3DCA0" w14:textId="513021AF" w:rsidR="0044466F" w:rsidRPr="003B166E" w:rsidRDefault="00E850A9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990" w:type="dxa"/>
            <w:shd w:val="clear" w:color="auto" w:fill="auto"/>
          </w:tcPr>
          <w:p w14:paraId="06C39A0E" w14:textId="5F605546" w:rsidR="0044466F" w:rsidRPr="003B166E" w:rsidRDefault="009863E1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18F9B9D8" w14:textId="77777777" w:rsidR="0044466F" w:rsidRPr="003B166E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3F5B5422" w14:textId="08C79EF9" w:rsidR="0044466F" w:rsidRPr="003B166E" w:rsidRDefault="002B4D20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B76CD3" w14:textId="77777777" w:rsidR="0044466F" w:rsidRPr="003B166E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D6B7A3" w14:textId="689FC0D4" w:rsidR="0044466F" w:rsidRPr="003B166E" w:rsidRDefault="009863E1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784FD203" w14:textId="77777777" w:rsidR="0044466F" w:rsidRPr="003B166E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2938A937" w14:textId="578BBF38" w:rsidR="0044466F" w:rsidRPr="003B166E" w:rsidRDefault="0044466F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66F" w:rsidRPr="003B166E" w14:paraId="2A30C6E2" w14:textId="77777777" w:rsidTr="009C7ED7">
        <w:trPr>
          <w:trHeight w:val="306"/>
        </w:trPr>
        <w:tc>
          <w:tcPr>
            <w:tcW w:w="4500" w:type="dxa"/>
            <w:shd w:val="clear" w:color="auto" w:fill="auto"/>
            <w:hideMark/>
          </w:tcPr>
          <w:p w14:paraId="0B906A78" w14:textId="66B37028" w:rsidR="0044466F" w:rsidRPr="003B166E" w:rsidRDefault="00DC582A" w:rsidP="0044466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Pr="003B16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513411" w14:textId="2D542882" w:rsidR="0044466F" w:rsidRPr="003B166E" w:rsidRDefault="002B4D20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13093D"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C6B41"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  <w:r w:rsidR="00AD286B"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474C0A" w14:textId="77777777" w:rsidR="0044466F" w:rsidRPr="003B166E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63CE9A2" w14:textId="5C2D692D" w:rsidR="0044466F" w:rsidRPr="003B166E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 w:rsidR="00335EC9"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2B4D20"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49DBC910" w14:textId="77777777" w:rsidR="0044466F" w:rsidRPr="003B166E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BD4328" w14:textId="5FEAA9D7" w:rsidR="0044466F" w:rsidRPr="003B166E" w:rsidRDefault="0013093D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9863E1"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6AC60EED" w14:textId="77777777" w:rsidR="0044466F" w:rsidRPr="003B166E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B37792E" w14:textId="3CA4EBFF" w:rsidR="0044466F" w:rsidRPr="003B166E" w:rsidRDefault="0044466F" w:rsidP="0044466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</w:t>
            </w:r>
            <w:r w:rsidR="002B4D20"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611EB652" w14:textId="1E52CF88" w:rsidR="009042B5" w:rsidRPr="003B166E" w:rsidRDefault="0090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783BEF9" w14:textId="5610E499" w:rsidR="00617266" w:rsidRPr="003B166E" w:rsidRDefault="00617266" w:rsidP="00617266">
      <w:pPr>
        <w:pStyle w:val="Heading1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B166E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344216BF" w14:textId="77777777" w:rsidR="00617266" w:rsidRPr="003B166E" w:rsidRDefault="00617266" w:rsidP="00617266">
      <w:pPr>
        <w:rPr>
          <w:sz w:val="24"/>
          <w:szCs w:val="24"/>
          <w:lang w:val="th-TH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5365"/>
        <w:gridCol w:w="1150"/>
        <w:gridCol w:w="1190"/>
        <w:gridCol w:w="256"/>
        <w:gridCol w:w="1231"/>
      </w:tblGrid>
      <w:tr w:rsidR="00617266" w:rsidRPr="003B166E" w14:paraId="670D6FEA" w14:textId="77777777" w:rsidTr="006241C1">
        <w:tc>
          <w:tcPr>
            <w:tcW w:w="5365" w:type="dxa"/>
          </w:tcPr>
          <w:p w14:paraId="666F7161" w14:textId="77777777" w:rsidR="00617266" w:rsidRPr="003B166E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5C5D87D4" w14:textId="77777777" w:rsidR="00617266" w:rsidRPr="003B166E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0B30B7F2" w14:textId="77777777" w:rsidR="00617266" w:rsidRPr="003B166E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7266" w:rsidRPr="003B166E" w14:paraId="695BAEE9" w14:textId="77777777" w:rsidTr="006241C1">
        <w:tc>
          <w:tcPr>
            <w:tcW w:w="5365" w:type="dxa"/>
          </w:tcPr>
          <w:p w14:paraId="098B5C45" w14:textId="77777777" w:rsidR="00617266" w:rsidRPr="003B166E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14:paraId="425F8AFF" w14:textId="77777777" w:rsidR="00617266" w:rsidRPr="003B166E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666440DC" w14:textId="1276E0BF" w:rsidR="00617266" w:rsidRPr="003B166E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C582A" w:rsidRPr="003B166E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6" w:type="dxa"/>
          </w:tcPr>
          <w:p w14:paraId="2F192B2A" w14:textId="77777777" w:rsidR="00617266" w:rsidRPr="003B166E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7399ABAB" w14:textId="7DEA5BC4" w:rsidR="00617266" w:rsidRPr="003B166E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C582A" w:rsidRPr="003B166E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617266" w:rsidRPr="003B166E" w14:paraId="3E836864" w14:textId="77777777" w:rsidTr="006241C1">
        <w:tc>
          <w:tcPr>
            <w:tcW w:w="5365" w:type="dxa"/>
          </w:tcPr>
          <w:p w14:paraId="7D522125" w14:textId="77777777" w:rsidR="00617266" w:rsidRPr="003B166E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B166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0" w:type="dxa"/>
          </w:tcPr>
          <w:p w14:paraId="52CE75FC" w14:textId="77777777" w:rsidR="00617266" w:rsidRPr="003B166E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559133F7" w14:textId="77777777" w:rsidR="00617266" w:rsidRPr="003B166E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6C2BF5" w:rsidRPr="003B166E" w14:paraId="255AC262" w14:textId="77777777" w:rsidTr="006241C1">
        <w:trPr>
          <w:trHeight w:val="362"/>
        </w:trPr>
        <w:tc>
          <w:tcPr>
            <w:tcW w:w="5365" w:type="dxa"/>
          </w:tcPr>
          <w:p w14:paraId="5248A01D" w14:textId="77777777" w:rsidR="006C2BF5" w:rsidRPr="003B166E" w:rsidRDefault="006C2BF5" w:rsidP="006C2BF5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50" w:type="dxa"/>
          </w:tcPr>
          <w:p w14:paraId="473365EE" w14:textId="77777777" w:rsidR="006C2BF5" w:rsidRPr="003B166E" w:rsidRDefault="006C2BF5" w:rsidP="006C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9DA3CCC" w14:textId="157F3186" w:rsidR="006C2BF5" w:rsidRPr="003B166E" w:rsidRDefault="006C2BF5" w:rsidP="006C2BF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2,363</w:t>
            </w:r>
          </w:p>
        </w:tc>
        <w:tc>
          <w:tcPr>
            <w:tcW w:w="256" w:type="dxa"/>
          </w:tcPr>
          <w:p w14:paraId="645B0FB6" w14:textId="77777777" w:rsidR="006C2BF5" w:rsidRPr="003B166E" w:rsidRDefault="006C2BF5" w:rsidP="006C2BF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14769C66" w14:textId="68C2D744" w:rsidR="006C2BF5" w:rsidRPr="003B166E" w:rsidRDefault="006C2BF5" w:rsidP="006C2BF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2,283</w:t>
            </w:r>
          </w:p>
        </w:tc>
      </w:tr>
      <w:tr w:rsidR="006C2BF5" w:rsidRPr="003B166E" w14:paraId="5046FE0E" w14:textId="77777777" w:rsidTr="006241C1">
        <w:trPr>
          <w:trHeight w:val="362"/>
        </w:trPr>
        <w:tc>
          <w:tcPr>
            <w:tcW w:w="5365" w:type="dxa"/>
          </w:tcPr>
          <w:p w14:paraId="2BDA06D1" w14:textId="1D126AA7" w:rsidR="006C2BF5" w:rsidRPr="003B166E" w:rsidRDefault="006C2BF5" w:rsidP="006C2BF5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0" w:type="dxa"/>
          </w:tcPr>
          <w:p w14:paraId="66445D49" w14:textId="77777777" w:rsidR="006C2BF5" w:rsidRPr="003B166E" w:rsidRDefault="006C2BF5" w:rsidP="006C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7BB9FCB" w14:textId="1490F00B" w:rsidR="006C2BF5" w:rsidRPr="003B166E" w:rsidRDefault="006C2BF5" w:rsidP="006C2BF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6" w:type="dxa"/>
          </w:tcPr>
          <w:p w14:paraId="23EE2CA1" w14:textId="77777777" w:rsidR="006C2BF5" w:rsidRPr="003B166E" w:rsidRDefault="006C2BF5" w:rsidP="006C2BF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0332D5F6" w14:textId="6369B7DF" w:rsidR="006C2BF5" w:rsidRPr="003B166E" w:rsidRDefault="006C2BF5" w:rsidP="006C2BF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617266" w:rsidRPr="003B166E" w14:paraId="71267496" w14:textId="77777777" w:rsidTr="006241C1">
        <w:tc>
          <w:tcPr>
            <w:tcW w:w="5365" w:type="dxa"/>
          </w:tcPr>
          <w:p w14:paraId="18820309" w14:textId="7BB38357" w:rsidR="00617266" w:rsidRPr="003B166E" w:rsidRDefault="00DC582A" w:rsidP="006241C1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Pr="003B166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B16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150" w:type="dxa"/>
          </w:tcPr>
          <w:p w14:paraId="4EBB3235" w14:textId="77777777" w:rsidR="00617266" w:rsidRPr="003B166E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1EF18" w14:textId="4B5BEC87" w:rsidR="00617266" w:rsidRPr="003B166E" w:rsidRDefault="00E7596F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680145"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6C2BF5"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680145"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6" w:type="dxa"/>
            <w:shd w:val="clear" w:color="auto" w:fill="auto"/>
          </w:tcPr>
          <w:p w14:paraId="59BE75BC" w14:textId="77777777" w:rsidR="00617266" w:rsidRPr="003B166E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79D9C" w14:textId="768A1D1E" w:rsidR="00617266" w:rsidRPr="003B166E" w:rsidRDefault="006C2BF5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2,343</w:t>
            </w:r>
          </w:p>
        </w:tc>
      </w:tr>
    </w:tbl>
    <w:p w14:paraId="7C354B6E" w14:textId="77777777" w:rsidR="000A1426" w:rsidRPr="003B166E" w:rsidRDefault="000A1426" w:rsidP="00334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EAFADB0" w14:textId="113B3AE1" w:rsidR="00B845D3" w:rsidRPr="003B166E" w:rsidRDefault="00617266" w:rsidP="0057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8A39AA" w:rsidRPr="003B166E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281387" w:rsidRPr="003B166E">
        <w:rPr>
          <w:rFonts w:asciiTheme="majorBidi" w:hAnsi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</w:rPr>
        <w:t>256</w:t>
      </w:r>
      <w:r w:rsidR="008A39AA" w:rsidRPr="003B166E">
        <w:rPr>
          <w:rFonts w:asciiTheme="majorBidi" w:hAnsiTheme="majorBidi" w:cstheme="majorBidi"/>
          <w:sz w:val="30"/>
          <w:szCs w:val="30"/>
        </w:rPr>
        <w:t>8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2F1085" w:rsidRPr="003B166E">
        <w:rPr>
          <w:rFonts w:asciiTheme="majorBidi" w:hAnsiTheme="majorBidi" w:hint="cs"/>
          <w:sz w:val="30"/>
          <w:szCs w:val="30"/>
          <w:cs/>
        </w:rPr>
        <w:t>ล็อกซเล่ย์</w:t>
      </w:r>
      <w:r w:rsidR="002F1085" w:rsidRPr="003B166E">
        <w:rPr>
          <w:rFonts w:asciiTheme="majorBidi" w:hAnsiTheme="majorBidi"/>
          <w:sz w:val="30"/>
          <w:szCs w:val="30"/>
          <w:cs/>
        </w:rPr>
        <w:t xml:space="preserve"> </w:t>
      </w:r>
      <w:r w:rsidR="00274D06" w:rsidRPr="003B166E">
        <w:rPr>
          <w:rFonts w:asciiTheme="majorBidi" w:hAnsiTheme="majorBidi" w:hint="cs"/>
          <w:sz w:val="30"/>
          <w:szCs w:val="30"/>
          <w:cs/>
        </w:rPr>
        <w:t>เอ็นจิเนียริ่ง</w:t>
      </w:r>
      <w:r w:rsidR="00274D06" w:rsidRPr="003B166E">
        <w:rPr>
          <w:rFonts w:asciiTheme="majorBidi" w:hAnsi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ได้เพิ่มทุนจดทะเบียนจากจำนวน </w:t>
      </w:r>
      <w:r w:rsidR="008A39AA" w:rsidRPr="003B166E">
        <w:rPr>
          <w:rFonts w:asciiTheme="majorBidi" w:hAnsiTheme="majorBidi" w:cstheme="majorBidi"/>
          <w:sz w:val="30"/>
          <w:szCs w:val="30"/>
        </w:rPr>
        <w:t>1</w:t>
      </w:r>
      <w:r w:rsidR="00680145" w:rsidRPr="003B166E">
        <w:rPr>
          <w:rFonts w:asciiTheme="majorBidi" w:hAnsiTheme="majorBidi" w:cstheme="majorBidi"/>
          <w:sz w:val="30"/>
          <w:szCs w:val="30"/>
        </w:rPr>
        <w:t>0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="008A39AA" w:rsidRPr="003B166E">
        <w:rPr>
          <w:rFonts w:asciiTheme="majorBidi" w:hAnsiTheme="majorBidi" w:cstheme="majorBidi"/>
          <w:sz w:val="30"/>
          <w:szCs w:val="30"/>
        </w:rPr>
        <w:t>3</w:t>
      </w:r>
      <w:r w:rsidR="00680145" w:rsidRPr="003B166E">
        <w:rPr>
          <w:rFonts w:asciiTheme="majorBidi" w:hAnsiTheme="majorBidi" w:cstheme="majorBidi"/>
          <w:sz w:val="30"/>
          <w:szCs w:val="30"/>
        </w:rPr>
        <w:t>0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1085" w:rsidRPr="003B166E">
        <w:rPr>
          <w:rFonts w:asciiTheme="majorBidi" w:hAnsiTheme="majorBidi" w:cstheme="majorBidi"/>
          <w:sz w:val="30"/>
          <w:szCs w:val="30"/>
        </w:rPr>
        <w:t>99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39AA" w:rsidRPr="003B166E">
        <w:rPr>
          <w:rFonts w:asciiTheme="majorBidi" w:hAnsiTheme="majorBidi" w:cstheme="majorBidi"/>
          <w:sz w:val="30"/>
          <w:szCs w:val="30"/>
        </w:rPr>
        <w:t>2</w:t>
      </w:r>
      <w:r w:rsidR="00680145" w:rsidRPr="003B166E">
        <w:rPr>
          <w:rFonts w:asciiTheme="majorBidi" w:hAnsiTheme="majorBidi" w:cstheme="majorBidi"/>
          <w:sz w:val="30"/>
          <w:szCs w:val="30"/>
        </w:rPr>
        <w:t>0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777849F" w14:textId="31A1FBE4" w:rsidR="002716EC" w:rsidRPr="003B166E" w:rsidRDefault="00271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  <w:r w:rsidRPr="003B166E">
        <w:rPr>
          <w:rFonts w:asciiTheme="majorBidi" w:hAnsiTheme="majorBidi"/>
          <w:sz w:val="24"/>
          <w:szCs w:val="24"/>
        </w:rPr>
        <w:br w:type="page"/>
      </w:r>
    </w:p>
    <w:p w14:paraId="741BB35B" w14:textId="1DD8C60D" w:rsidR="00291DF4" w:rsidRPr="003B166E" w:rsidRDefault="00291DF4" w:rsidP="00253043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B166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420A31EC" w14:textId="77777777" w:rsidR="00253043" w:rsidRPr="003B166E" w:rsidRDefault="00253043" w:rsidP="001D7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37D8C2C" w14:textId="5E26B095" w:rsidR="00DC4CD0" w:rsidRPr="003B166E" w:rsidRDefault="00291DF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4" w:name="_Hlk102235943"/>
      <w:r w:rsidRPr="003B16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A4E192" w14:textId="57D4C8BB" w:rsidR="00581556" w:rsidRPr="003B166E" w:rsidRDefault="00581556" w:rsidP="00EE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s/>
        </w:rPr>
      </w:pPr>
    </w:p>
    <w:bookmarkEnd w:id="4"/>
    <w:p w14:paraId="17119B5A" w14:textId="16246201" w:rsidR="0084418A" w:rsidRPr="003B166E" w:rsidRDefault="0084418A" w:rsidP="0085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166E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3B166E">
        <w:rPr>
          <w:rFonts w:ascii="Angsana New" w:hAnsi="Angsana New" w:hint="cs"/>
          <w:sz w:val="30"/>
          <w:szCs w:val="30"/>
        </w:rPr>
        <w:t>256</w:t>
      </w:r>
      <w:r w:rsidR="00680145" w:rsidRPr="003B166E">
        <w:rPr>
          <w:rFonts w:ascii="Angsana New" w:hAnsi="Angsana New" w:hint="cs"/>
          <w:sz w:val="30"/>
          <w:szCs w:val="30"/>
        </w:rPr>
        <w:t>0</w:t>
      </w:r>
      <w:r w:rsidRPr="003B166E">
        <w:rPr>
          <w:rFonts w:ascii="Angsana New" w:hAnsi="Angsana New" w:hint="cs"/>
          <w:sz w:val="30"/>
          <w:szCs w:val="30"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3B166E">
        <w:rPr>
          <w:rFonts w:ascii="Angsana New" w:hAnsi="Angsana New" w:hint="cs"/>
          <w:sz w:val="30"/>
          <w:szCs w:val="30"/>
        </w:rPr>
        <w:t xml:space="preserve"> 1,</w:t>
      </w:r>
      <w:r w:rsidR="00680145" w:rsidRPr="003B166E">
        <w:rPr>
          <w:rFonts w:ascii="Angsana New" w:hAnsi="Angsana New" w:hint="cs"/>
          <w:sz w:val="30"/>
          <w:szCs w:val="30"/>
        </w:rPr>
        <w:t>0</w:t>
      </w:r>
      <w:r w:rsidRPr="003B166E">
        <w:rPr>
          <w:rFonts w:ascii="Angsana New" w:hAnsi="Angsana New" w:hint="cs"/>
          <w:sz w:val="30"/>
          <w:szCs w:val="30"/>
        </w:rPr>
        <w:t>2</w:t>
      </w:r>
      <w:r w:rsidR="00680145" w:rsidRPr="003B166E">
        <w:rPr>
          <w:rFonts w:ascii="Angsana New" w:hAnsi="Angsana New" w:hint="cs"/>
          <w:sz w:val="30"/>
          <w:szCs w:val="30"/>
        </w:rPr>
        <w:t>3</w:t>
      </w:r>
      <w:r w:rsidRPr="003B166E">
        <w:rPr>
          <w:rFonts w:ascii="Angsana New" w:hAnsi="Angsana New" w:hint="cs"/>
          <w:sz w:val="30"/>
          <w:szCs w:val="30"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Pr="003B166E">
        <w:rPr>
          <w:rFonts w:ascii="Angsana New" w:hAnsi="Angsana New" w:hint="cs"/>
          <w:sz w:val="30"/>
          <w:szCs w:val="30"/>
        </w:rPr>
        <w:t>256</w:t>
      </w:r>
      <w:r w:rsidR="00680145" w:rsidRPr="003B166E">
        <w:rPr>
          <w:rFonts w:ascii="Angsana New" w:hAnsi="Angsana New" w:hint="cs"/>
          <w:sz w:val="30"/>
          <w:szCs w:val="30"/>
        </w:rPr>
        <w:t>0</w:t>
      </w:r>
      <w:r w:rsidRPr="003B166E">
        <w:rPr>
          <w:rFonts w:ascii="Angsana New" w:hAnsi="Angsana New" w:hint="cs"/>
          <w:sz w:val="30"/>
          <w:szCs w:val="30"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 xml:space="preserve">เป็นภายในเดือนเมษายน </w:t>
      </w:r>
      <w:r w:rsidRPr="003B166E">
        <w:rPr>
          <w:rFonts w:ascii="Angsana New" w:hAnsi="Angsana New" w:hint="cs"/>
          <w:sz w:val="30"/>
          <w:szCs w:val="30"/>
        </w:rPr>
        <w:t>256</w:t>
      </w:r>
      <w:r w:rsidR="00680145" w:rsidRPr="003B166E">
        <w:rPr>
          <w:rFonts w:ascii="Angsana New" w:hAnsi="Angsana New" w:hint="cs"/>
          <w:sz w:val="30"/>
          <w:szCs w:val="30"/>
        </w:rPr>
        <w:t>3</w:t>
      </w:r>
      <w:r w:rsidRPr="003B166E">
        <w:rPr>
          <w:rFonts w:ascii="Angsana New" w:hAnsi="Angsana New" w:hint="cs"/>
          <w:sz w:val="30"/>
          <w:szCs w:val="30"/>
          <w:cs/>
        </w:rPr>
        <w:t xml:space="preserve"> และในเดือนมิถุนายน </w:t>
      </w:r>
      <w:r w:rsidRPr="003B166E">
        <w:rPr>
          <w:rFonts w:ascii="Angsana New" w:hAnsi="Angsana New" w:hint="cs"/>
          <w:sz w:val="30"/>
          <w:szCs w:val="30"/>
        </w:rPr>
        <w:t>2561</w:t>
      </w:r>
      <w:r w:rsidRPr="003B166E">
        <w:rPr>
          <w:rFonts w:ascii="Angsana New" w:hAnsi="Angsana New" w:hint="cs"/>
          <w:sz w:val="30"/>
          <w:szCs w:val="30"/>
          <w:cs/>
        </w:rPr>
        <w:t xml:space="preserve"> ล็อกซเล่ย์ ไวร์เลส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Pr="003B166E">
        <w:rPr>
          <w:rFonts w:ascii="Angsana New" w:hAnsi="Angsana New" w:hint="cs"/>
          <w:sz w:val="30"/>
          <w:szCs w:val="30"/>
        </w:rPr>
        <w:t>256</w:t>
      </w:r>
      <w:r w:rsidR="00680145" w:rsidRPr="003B166E">
        <w:rPr>
          <w:rFonts w:ascii="Angsana New" w:hAnsi="Angsana New" w:hint="cs"/>
          <w:sz w:val="30"/>
          <w:szCs w:val="30"/>
        </w:rPr>
        <w:t>3</w:t>
      </w:r>
      <w:r w:rsidRPr="003B166E">
        <w:rPr>
          <w:rFonts w:ascii="Angsana New" w:hAnsi="Angsana New" w:hint="cs"/>
          <w:sz w:val="30"/>
          <w:szCs w:val="30"/>
          <w:cs/>
        </w:rPr>
        <w:t xml:space="preserve"> เป็นภายในเดือนธันวาคม </w:t>
      </w:r>
      <w:r w:rsidRPr="003B166E">
        <w:rPr>
          <w:rFonts w:ascii="Angsana New" w:hAnsi="Angsana New" w:hint="cs"/>
          <w:sz w:val="30"/>
          <w:szCs w:val="30"/>
        </w:rPr>
        <w:t xml:space="preserve">2566 </w:t>
      </w:r>
      <w:r w:rsidRPr="003B166E">
        <w:rPr>
          <w:rFonts w:ascii="Angsana New" w:hAnsi="Angsana New" w:hint="cs"/>
          <w:sz w:val="30"/>
          <w:szCs w:val="30"/>
          <w:cs/>
        </w:rPr>
        <w:t>ตามสัญญาปรับปรุงโครงสร้างเงินกู้ยืมกับสถาบันการเงิน ต่อมาลูกหนี้การค้า สกสค</w:t>
      </w:r>
      <w:r w:rsidRPr="003B166E">
        <w:rPr>
          <w:rFonts w:ascii="Angsana New" w:hAnsi="Angsana New" w:hint="cs"/>
          <w:sz w:val="30"/>
          <w:szCs w:val="30"/>
        </w:rPr>
        <w:t>.</w:t>
      </w:r>
      <w:r w:rsidRPr="003B166E">
        <w:rPr>
          <w:rFonts w:ascii="Angsana New" w:hAnsi="Angsana New" w:hint="cs"/>
          <w:sz w:val="30"/>
          <w:szCs w:val="30"/>
          <w:cs/>
        </w:rPr>
        <w:t xml:space="preserve"> (หมายเหตุ </w:t>
      </w:r>
      <w:r w:rsidR="00C26329" w:rsidRPr="003B166E">
        <w:rPr>
          <w:rFonts w:ascii="Angsana New" w:hAnsi="Angsana New"/>
          <w:sz w:val="30"/>
          <w:szCs w:val="30"/>
        </w:rPr>
        <w:t>5</w:t>
      </w:r>
      <w:r w:rsidRPr="003B166E">
        <w:rPr>
          <w:rFonts w:ascii="Angsana New" w:hAnsi="Angsana New" w:hint="cs"/>
          <w:sz w:val="30"/>
          <w:szCs w:val="30"/>
        </w:rPr>
        <w:t xml:space="preserve">) </w:t>
      </w:r>
      <w:r w:rsidRPr="003B166E">
        <w:rPr>
          <w:rFonts w:ascii="Angsana New" w:hAnsi="Angsana New" w:hint="cs"/>
          <w:sz w:val="30"/>
          <w:szCs w:val="30"/>
          <w:cs/>
        </w:rPr>
        <w:t xml:space="preserve"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พฤษภาคม </w:t>
      </w:r>
      <w:r w:rsidRPr="003B166E">
        <w:rPr>
          <w:rFonts w:ascii="Angsana New" w:hAnsi="Angsana New" w:hint="cs"/>
          <w:sz w:val="30"/>
          <w:szCs w:val="30"/>
        </w:rPr>
        <w:t>256</w:t>
      </w:r>
      <w:r w:rsidR="00680145" w:rsidRPr="003B166E">
        <w:rPr>
          <w:rFonts w:ascii="Angsana New" w:hAnsi="Angsana New" w:hint="cs"/>
          <w:sz w:val="30"/>
          <w:szCs w:val="30"/>
        </w:rPr>
        <w:t>3</w:t>
      </w:r>
      <w:r w:rsidRPr="003B166E">
        <w:rPr>
          <w:rFonts w:ascii="Angsana New" w:hAnsi="Angsana New" w:hint="cs"/>
          <w:sz w:val="30"/>
          <w:szCs w:val="30"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>ทำให้</w:t>
      </w:r>
      <w:r w:rsidR="002716EC" w:rsidRPr="003B166E">
        <w:rPr>
          <w:rFonts w:ascii="Angsana New" w:hAnsi="Angsana New"/>
          <w:sz w:val="30"/>
          <w:szCs w:val="30"/>
        </w:rPr>
        <w:br/>
      </w:r>
      <w:r w:rsidRPr="003B166E">
        <w:rPr>
          <w:rFonts w:ascii="Angsana New" w:hAnsi="Angsana New" w:hint="cs"/>
          <w:sz w:val="30"/>
          <w:szCs w:val="30"/>
          <w:cs/>
        </w:rPr>
        <w:t>ล็อกซเล่ย์ ไวร์เลส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</w:t>
      </w:r>
      <w:r w:rsidR="001A2DE2" w:rsidRPr="003B166E">
        <w:rPr>
          <w:rFonts w:ascii="Angsana New" w:hAnsi="Angsana New" w:hint="cs"/>
          <w:sz w:val="30"/>
          <w:szCs w:val="30"/>
          <w:cs/>
        </w:rPr>
        <w:t>ได้ ต่อมา</w:t>
      </w:r>
      <w:r w:rsidRPr="003B166E">
        <w:rPr>
          <w:rFonts w:ascii="Angsana New" w:hAnsi="Angsana New" w:hint="cs"/>
          <w:sz w:val="30"/>
          <w:szCs w:val="30"/>
          <w:cs/>
        </w:rPr>
        <w:t>ในเดือน</w:t>
      </w:r>
      <w:r w:rsidR="00EB3D56" w:rsidRPr="003B166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B3D56" w:rsidRPr="003B166E">
        <w:rPr>
          <w:rFonts w:ascii="Angsana New" w:hAnsi="Angsana New" w:hint="cs"/>
          <w:sz w:val="30"/>
          <w:szCs w:val="30"/>
        </w:rPr>
        <w:t>256</w:t>
      </w:r>
      <w:r w:rsidR="00EB3D56" w:rsidRPr="003B166E">
        <w:rPr>
          <w:rFonts w:ascii="Angsana New" w:hAnsi="Angsana New"/>
          <w:sz w:val="30"/>
          <w:szCs w:val="30"/>
        </w:rPr>
        <w:t>8</w:t>
      </w:r>
      <w:r w:rsidR="00EB3D56" w:rsidRPr="003B166E">
        <w:rPr>
          <w:rFonts w:ascii="Angsana New" w:hAnsi="Angsana New" w:hint="cs"/>
          <w:sz w:val="30"/>
          <w:szCs w:val="30"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ไวร์เลสได้รับอนุมัติการขยายระยะเวลาการชำระหนี้ดังกล่าวเพิ่มเติมเป็นภายในเดือน</w:t>
      </w:r>
      <w:r w:rsidR="00EB3D56" w:rsidRPr="003B166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EB3D56" w:rsidRPr="003B166E">
        <w:rPr>
          <w:rFonts w:ascii="Angsana New" w:hAnsi="Angsana New" w:hint="cs"/>
          <w:sz w:val="30"/>
          <w:szCs w:val="30"/>
        </w:rPr>
        <w:t>256</w:t>
      </w:r>
      <w:r w:rsidR="00EB3D56" w:rsidRPr="003B166E">
        <w:rPr>
          <w:rFonts w:ascii="Angsana New" w:hAnsi="Angsana New"/>
          <w:sz w:val="30"/>
          <w:szCs w:val="30"/>
        </w:rPr>
        <w:t>8</w:t>
      </w:r>
      <w:r w:rsidRPr="003B166E">
        <w:rPr>
          <w:rFonts w:ascii="Angsana New" w:hAnsi="Angsana New" w:hint="cs"/>
          <w:sz w:val="30"/>
          <w:szCs w:val="30"/>
          <w:cs/>
        </w:rPr>
        <w:t>โดย ณ</w:t>
      </w:r>
      <w:r w:rsidRPr="003B166E">
        <w:rPr>
          <w:rFonts w:ascii="Angsana New" w:hAnsi="Angsana New"/>
          <w:sz w:val="30"/>
          <w:szCs w:val="30"/>
          <w:cs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>วันที่</w:t>
      </w:r>
      <w:r w:rsidRPr="003B166E">
        <w:rPr>
          <w:rFonts w:ascii="Angsana New" w:hAnsi="Angsana New"/>
          <w:sz w:val="30"/>
          <w:szCs w:val="30"/>
          <w:cs/>
        </w:rPr>
        <w:t xml:space="preserve"> </w:t>
      </w:r>
      <w:r w:rsidR="00680145" w:rsidRPr="003B166E">
        <w:rPr>
          <w:rFonts w:ascii="Angsana New" w:hAnsi="Angsana New"/>
          <w:sz w:val="30"/>
          <w:szCs w:val="30"/>
        </w:rPr>
        <w:t>3</w:t>
      </w:r>
      <w:r w:rsidR="00EB3D56" w:rsidRPr="003B166E">
        <w:rPr>
          <w:rFonts w:ascii="Angsana New" w:hAnsi="Angsana New"/>
          <w:sz w:val="30"/>
          <w:szCs w:val="30"/>
        </w:rPr>
        <w:t>1</w:t>
      </w:r>
      <w:r w:rsidRPr="003B166E">
        <w:rPr>
          <w:rFonts w:ascii="Angsana New" w:hAnsi="Angsana New"/>
          <w:sz w:val="30"/>
          <w:szCs w:val="30"/>
          <w:cs/>
        </w:rPr>
        <w:t xml:space="preserve"> </w:t>
      </w:r>
      <w:r w:rsidR="00EB3D56" w:rsidRPr="003B166E">
        <w:rPr>
          <w:rFonts w:ascii="Angsana New" w:hAnsi="Angsana New" w:hint="cs"/>
          <w:sz w:val="30"/>
          <w:szCs w:val="30"/>
          <w:cs/>
        </w:rPr>
        <w:t>มีนาคม</w:t>
      </w:r>
      <w:r w:rsidRPr="003B166E">
        <w:rPr>
          <w:rFonts w:ascii="Angsana New" w:hAnsi="Angsana New"/>
          <w:sz w:val="30"/>
          <w:szCs w:val="30"/>
          <w:cs/>
        </w:rPr>
        <w:t xml:space="preserve"> </w:t>
      </w:r>
      <w:r w:rsidRPr="003B166E">
        <w:rPr>
          <w:rFonts w:ascii="Angsana New" w:hAnsi="Angsana New"/>
          <w:sz w:val="30"/>
          <w:szCs w:val="30"/>
        </w:rPr>
        <w:t>256</w:t>
      </w:r>
      <w:r w:rsidR="00EB3D56" w:rsidRPr="003B166E">
        <w:rPr>
          <w:rFonts w:ascii="Angsana New" w:hAnsi="Angsana New"/>
          <w:sz w:val="30"/>
          <w:szCs w:val="30"/>
        </w:rPr>
        <w:t>8</w:t>
      </w:r>
      <w:r w:rsidRPr="003B166E">
        <w:rPr>
          <w:rFonts w:ascii="Angsana New" w:hAnsi="Angsana New"/>
          <w:sz w:val="30"/>
          <w:szCs w:val="30"/>
          <w:cs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>มีหนี้สินจากการปรับ</w:t>
      </w:r>
      <w:r w:rsidRPr="003B166E">
        <w:rPr>
          <w:rFonts w:ascii="Angsana New" w:hAnsi="Angsana New" w:hint="cs"/>
          <w:spacing w:val="-4"/>
          <w:sz w:val="30"/>
          <w:szCs w:val="30"/>
          <w:cs/>
        </w:rPr>
        <w:t>โครงสร้างหนี้และดอกเบี้ยค้างจ่ายคงเหลือจำนวน</w:t>
      </w:r>
      <w:r w:rsidR="00B1624E" w:rsidRPr="003B166E">
        <w:rPr>
          <w:rFonts w:ascii="Angsana New" w:hAnsi="Angsana New"/>
          <w:spacing w:val="-4"/>
          <w:sz w:val="30"/>
          <w:szCs w:val="30"/>
        </w:rPr>
        <w:t xml:space="preserve"> </w:t>
      </w:r>
      <w:r w:rsidR="00EB3D56" w:rsidRPr="003B166E">
        <w:rPr>
          <w:rFonts w:ascii="Angsana New" w:hAnsi="Angsana New"/>
          <w:spacing w:val="-4"/>
          <w:sz w:val="30"/>
          <w:szCs w:val="30"/>
        </w:rPr>
        <w:t>40</w:t>
      </w:r>
      <w:r w:rsidR="00881DDF" w:rsidRPr="003B166E">
        <w:rPr>
          <w:rFonts w:ascii="Angsana New" w:hAnsi="Angsana New"/>
          <w:spacing w:val="-4"/>
          <w:sz w:val="30"/>
          <w:szCs w:val="30"/>
        </w:rPr>
        <w:t>3</w:t>
      </w:r>
      <w:r w:rsidRPr="003B166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166E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852FA6" w:rsidRPr="003B166E">
        <w:rPr>
          <w:rFonts w:ascii="Angsana New" w:hAnsi="Angsana New"/>
          <w:spacing w:val="-4"/>
          <w:sz w:val="30"/>
          <w:szCs w:val="30"/>
        </w:rPr>
        <w:t xml:space="preserve"> (</w:t>
      </w:r>
      <w:r w:rsidR="00852FA6" w:rsidRPr="003B166E">
        <w:rPr>
          <w:rFonts w:ascii="Angsana New" w:hAnsi="Angsana New" w:hint="cs"/>
          <w:spacing w:val="-4"/>
          <w:sz w:val="30"/>
          <w:szCs w:val="30"/>
          <w:cs/>
        </w:rPr>
        <w:t>เป็นดอกเบี้ยค้างจ่ายจำนวน</w:t>
      </w:r>
      <w:r w:rsidR="00B1624E" w:rsidRPr="003B166E">
        <w:rPr>
          <w:rFonts w:ascii="Angsana New" w:hAnsi="Angsana New"/>
          <w:spacing w:val="-4"/>
          <w:sz w:val="30"/>
          <w:szCs w:val="30"/>
        </w:rPr>
        <w:t xml:space="preserve"> </w:t>
      </w:r>
      <w:r w:rsidR="00D33F1B" w:rsidRPr="003B166E">
        <w:rPr>
          <w:rFonts w:ascii="Angsana New" w:hAnsi="Angsana New"/>
          <w:spacing w:val="-4"/>
          <w:sz w:val="30"/>
          <w:szCs w:val="30"/>
        </w:rPr>
        <w:t>11</w:t>
      </w:r>
      <w:r w:rsidR="00881DDF" w:rsidRPr="003B166E">
        <w:rPr>
          <w:rFonts w:ascii="Angsana New" w:hAnsi="Angsana New"/>
          <w:spacing w:val="-4"/>
          <w:sz w:val="30"/>
          <w:szCs w:val="30"/>
        </w:rPr>
        <w:t>7</w:t>
      </w:r>
      <w:r w:rsidR="00852FA6" w:rsidRPr="003B166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52FA6" w:rsidRPr="003B166E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852FA6" w:rsidRPr="003B166E">
        <w:rPr>
          <w:rFonts w:ascii="Angsana New" w:hAnsi="Angsana New"/>
          <w:spacing w:val="-4"/>
          <w:sz w:val="30"/>
          <w:szCs w:val="30"/>
          <w:cs/>
        </w:rPr>
        <w:t>)</w:t>
      </w:r>
      <w:r w:rsidR="002716EC" w:rsidRPr="003B166E">
        <w:rPr>
          <w:rFonts w:ascii="Angsana New" w:hAnsi="Angsana New"/>
          <w:spacing w:val="-4"/>
          <w:sz w:val="30"/>
          <w:szCs w:val="30"/>
        </w:rPr>
        <w:br/>
      </w:r>
      <w:r w:rsidR="00216032" w:rsidRPr="003B166E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680145" w:rsidRPr="003B166E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D72FE0" w:rsidRPr="003B166E">
        <w:rPr>
          <w:rFonts w:ascii="Angsana New" w:hAnsi="Angsana New"/>
          <w:i/>
          <w:iCs/>
          <w:spacing w:val="-4"/>
          <w:sz w:val="30"/>
          <w:szCs w:val="30"/>
        </w:rPr>
        <w:t xml:space="preserve">1 </w:t>
      </w:r>
      <w:r w:rsidR="00D72FE0" w:rsidRPr="003B166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852FA6" w:rsidRPr="003B166E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EB3D56" w:rsidRPr="003B166E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="00852FA6" w:rsidRPr="003B166E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216032" w:rsidRPr="003B166E">
        <w:rPr>
          <w:rFonts w:ascii="Angsana New" w:hAnsi="Angsana New" w:hint="cs"/>
          <w:i/>
          <w:iCs/>
          <w:spacing w:val="-4"/>
          <w:sz w:val="30"/>
          <w:szCs w:val="30"/>
          <w:cs/>
        </w:rPr>
        <w:t>หนี้สินจากการปรับโครงสร้างหนี้</w:t>
      </w:r>
      <w:r w:rsidR="00731740" w:rsidRPr="003B166E">
        <w:rPr>
          <w:rFonts w:ascii="Angsana New" w:hAnsi="Angsana New" w:hint="cs"/>
          <w:i/>
          <w:iCs/>
          <w:spacing w:val="-4"/>
          <w:sz w:val="30"/>
          <w:szCs w:val="30"/>
          <w:cs/>
        </w:rPr>
        <w:t>และดอกเบี้ยค้างจ่าย</w:t>
      </w:r>
      <w:r w:rsidR="00852FA6" w:rsidRPr="003B166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 w:rsidR="00EB3D56" w:rsidRPr="003B166E">
        <w:rPr>
          <w:rFonts w:ascii="Angsana New" w:hAnsi="Angsana New"/>
          <w:i/>
          <w:iCs/>
          <w:spacing w:val="-4"/>
          <w:sz w:val="30"/>
          <w:szCs w:val="30"/>
        </w:rPr>
        <w:t>401</w:t>
      </w:r>
      <w:r w:rsidR="00852FA6" w:rsidRPr="003B166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852FA6" w:rsidRPr="003B166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</w:t>
      </w:r>
      <w:r w:rsidRPr="003B166E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เป็นดอกเบี้ยค้างจ่ายจำนวน</w:t>
      </w:r>
      <w:r w:rsidRPr="003B166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EB3D56" w:rsidRPr="003B166E">
        <w:rPr>
          <w:rFonts w:ascii="Angsana New" w:hAnsi="Angsana New"/>
          <w:i/>
          <w:iCs/>
          <w:spacing w:val="-4"/>
          <w:sz w:val="30"/>
          <w:szCs w:val="30"/>
        </w:rPr>
        <w:t>115</w:t>
      </w:r>
      <w:r w:rsidRPr="003B166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3B166E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3B166E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Pr="003B166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B166E"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</w:t>
      </w:r>
    </w:p>
    <w:p w14:paraId="0E0244F5" w14:textId="77777777" w:rsidR="00577D54" w:rsidRPr="003B166E" w:rsidRDefault="00577D54" w:rsidP="00444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64"/>
        <w:gridCol w:w="1500"/>
        <w:gridCol w:w="375"/>
        <w:gridCol w:w="1388"/>
      </w:tblGrid>
      <w:tr w:rsidR="005F656E" w:rsidRPr="003B166E" w14:paraId="22271C61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6588EED3" w14:textId="41EA4B8B" w:rsidR="005F656E" w:rsidRPr="003B166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513F033F" w14:textId="77777777" w:rsidR="005F656E" w:rsidRPr="003B166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656E" w:rsidRPr="003B166E" w14:paraId="2C29B12B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6AE7F1D9" w14:textId="77777777" w:rsidR="005F656E" w:rsidRPr="003B166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  <w:shd w:val="clear" w:color="auto" w:fill="auto"/>
          </w:tcPr>
          <w:p w14:paraId="5F360B5D" w14:textId="38F34EAD" w:rsidR="005F656E" w:rsidRPr="003B166E" w:rsidRDefault="006801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25376"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81387"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5376" w:rsidRPr="003B166E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75" w:type="dxa"/>
            <w:shd w:val="clear" w:color="auto" w:fill="auto"/>
          </w:tcPr>
          <w:p w14:paraId="375EE09A" w14:textId="77777777" w:rsidR="005F656E" w:rsidRPr="003B166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4DDB4A69" w14:textId="4CD71512" w:rsidR="005F656E" w:rsidRPr="003B166E" w:rsidRDefault="006801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5C0C03" w:rsidRPr="003B166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="005F656E" w:rsidRPr="003B166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F656E" w:rsidRPr="003B166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F656E" w:rsidRPr="003B166E" w14:paraId="05573EB0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51787E84" w14:textId="658FC4D7" w:rsidR="005F656E" w:rsidRPr="003B166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500" w:type="dxa"/>
            <w:shd w:val="clear" w:color="auto" w:fill="auto"/>
          </w:tcPr>
          <w:p w14:paraId="169A8085" w14:textId="58283F60" w:rsidR="005F656E" w:rsidRPr="003B166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725376" w:rsidRPr="003B16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375" w:type="dxa"/>
            <w:shd w:val="clear" w:color="auto" w:fill="auto"/>
          </w:tcPr>
          <w:p w14:paraId="40413DBE" w14:textId="77777777" w:rsidR="005F656E" w:rsidRPr="003B166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21EA6A2E" w14:textId="1CF196B3" w:rsidR="005F656E" w:rsidRPr="003B166E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5376"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F656E" w:rsidRPr="003B166E" w14:paraId="165F298B" w14:textId="77777777" w:rsidTr="00294DEC">
        <w:trPr>
          <w:trHeight w:val="336"/>
        </w:trPr>
        <w:tc>
          <w:tcPr>
            <w:tcW w:w="5864" w:type="dxa"/>
            <w:shd w:val="clear" w:color="auto" w:fill="auto"/>
          </w:tcPr>
          <w:p w14:paraId="5C65517A" w14:textId="77777777" w:rsidR="005F656E" w:rsidRPr="003B166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1D5237E6" w14:textId="6B2F83EE" w:rsidR="005F656E" w:rsidRPr="003B166E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4A42" w:rsidRPr="003B166E" w14:paraId="6153D250" w14:textId="77777777" w:rsidTr="005F656E">
        <w:trPr>
          <w:trHeight w:val="63"/>
        </w:trPr>
        <w:tc>
          <w:tcPr>
            <w:tcW w:w="5864" w:type="dxa"/>
          </w:tcPr>
          <w:p w14:paraId="55C68763" w14:textId="77777777" w:rsidR="002B4A42" w:rsidRPr="003B166E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3B166E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  <w:shd w:val="clear" w:color="auto" w:fill="auto"/>
          </w:tcPr>
          <w:p w14:paraId="3C44D22F" w14:textId="65D57FD5" w:rsidR="002B4A42" w:rsidRPr="003B166E" w:rsidRDefault="002B4A42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75" w:type="dxa"/>
          </w:tcPr>
          <w:p w14:paraId="37401A29" w14:textId="77777777" w:rsidR="002B4A42" w:rsidRPr="003B166E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1385C81" w14:textId="4219C649" w:rsidR="002B4A42" w:rsidRPr="003B166E" w:rsidRDefault="002B4A42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</w:tr>
      <w:tr w:rsidR="002B4A42" w:rsidRPr="003B166E" w14:paraId="09F4EC70" w14:textId="77777777" w:rsidTr="005F656E">
        <w:trPr>
          <w:trHeight w:val="63"/>
        </w:trPr>
        <w:tc>
          <w:tcPr>
            <w:tcW w:w="5864" w:type="dxa"/>
          </w:tcPr>
          <w:p w14:paraId="0D222C81" w14:textId="1FB5329E" w:rsidR="002B4A42" w:rsidRPr="003B166E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  <w:r w:rsidRPr="003B166E">
              <w:rPr>
                <w:rFonts w:ascii="Angsana New" w:hAnsi="Angsana New" w:hint="cs"/>
                <w:sz w:val="30"/>
                <w:szCs w:val="30"/>
              </w:rPr>
              <w:t>**</w:t>
            </w:r>
          </w:p>
        </w:tc>
        <w:tc>
          <w:tcPr>
            <w:tcW w:w="1500" w:type="dxa"/>
            <w:shd w:val="clear" w:color="auto" w:fill="auto"/>
          </w:tcPr>
          <w:p w14:paraId="73120B74" w14:textId="64091E4E" w:rsidR="002B4A42" w:rsidRPr="003B166E" w:rsidRDefault="00AD286B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375" w:type="dxa"/>
          </w:tcPr>
          <w:p w14:paraId="164E62FF" w14:textId="77777777" w:rsidR="002B4A42" w:rsidRPr="003B166E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8387BDF" w14:textId="22E8EA4D" w:rsidR="002B4A42" w:rsidRPr="003B166E" w:rsidRDefault="002B4A42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</w:tr>
      <w:tr w:rsidR="002B4A42" w:rsidRPr="003B166E" w14:paraId="00A05135" w14:textId="77777777" w:rsidTr="005F656E">
        <w:trPr>
          <w:trHeight w:val="63"/>
        </w:trPr>
        <w:tc>
          <w:tcPr>
            <w:tcW w:w="5864" w:type="dxa"/>
          </w:tcPr>
          <w:p w14:paraId="2CBC8D78" w14:textId="0F891DE5" w:rsidR="002B4A42" w:rsidRPr="003B166E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3B166E">
              <w:rPr>
                <w:rFonts w:asciiTheme="majorBidi" w:hAnsiTheme="majorBidi" w:cstheme="majorBidi"/>
                <w:sz w:val="30"/>
                <w:szCs w:val="30"/>
              </w:rPr>
              <w:t>***</w:t>
            </w:r>
          </w:p>
        </w:tc>
        <w:tc>
          <w:tcPr>
            <w:tcW w:w="1500" w:type="dxa"/>
            <w:shd w:val="clear" w:color="auto" w:fill="auto"/>
          </w:tcPr>
          <w:p w14:paraId="588C0EBB" w14:textId="01A1EDD3" w:rsidR="002B4A42" w:rsidRPr="003B166E" w:rsidRDefault="0054677A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375" w:type="dxa"/>
          </w:tcPr>
          <w:p w14:paraId="101E097B" w14:textId="77777777" w:rsidR="002B4A42" w:rsidRPr="003B166E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B5E7C96" w14:textId="038FC2EE" w:rsidR="002B4A42" w:rsidRPr="003B166E" w:rsidRDefault="002B4A42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</w:tr>
      <w:tr w:rsidR="002B4A42" w:rsidRPr="003B166E" w14:paraId="0DAC18C3" w14:textId="77777777" w:rsidTr="005F656E">
        <w:trPr>
          <w:trHeight w:val="63"/>
        </w:trPr>
        <w:tc>
          <w:tcPr>
            <w:tcW w:w="5864" w:type="dxa"/>
          </w:tcPr>
          <w:p w14:paraId="2158176D" w14:textId="036F7CBE" w:rsidR="002B4A42" w:rsidRPr="003B166E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3B166E">
              <w:rPr>
                <w:rFonts w:asciiTheme="majorBidi" w:hAnsiTheme="majorBidi" w:cstheme="majorBidi"/>
                <w:sz w:val="30"/>
                <w:szCs w:val="30"/>
              </w:rPr>
              <w:t>****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4B877AC7" w14:textId="52F2CD28" w:rsidR="002B4A42" w:rsidRPr="003B166E" w:rsidRDefault="002B4A42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75" w:type="dxa"/>
          </w:tcPr>
          <w:p w14:paraId="277E02E4" w14:textId="77777777" w:rsidR="002B4A42" w:rsidRPr="003B166E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841B7DA" w14:textId="56AC9838" w:rsidR="002B4A42" w:rsidRPr="003B166E" w:rsidRDefault="002B4A42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2B4A42" w:rsidRPr="003B166E" w14:paraId="2A634A64" w14:textId="77777777" w:rsidTr="005F656E">
        <w:trPr>
          <w:trHeight w:val="336"/>
        </w:trPr>
        <w:tc>
          <w:tcPr>
            <w:tcW w:w="5864" w:type="dxa"/>
          </w:tcPr>
          <w:p w14:paraId="1E3EA90A" w14:textId="77777777" w:rsidR="002B4A42" w:rsidRPr="003B166E" w:rsidRDefault="002B4A42" w:rsidP="002B4A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7A0F3" w14:textId="2C612C58" w:rsidR="002B4A42" w:rsidRPr="003B166E" w:rsidRDefault="0054677A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375" w:type="dxa"/>
          </w:tcPr>
          <w:p w14:paraId="25166C96" w14:textId="77777777" w:rsidR="002B4A42" w:rsidRPr="003B166E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85075F4" w14:textId="7C922589" w:rsidR="002B4A42" w:rsidRPr="003B166E" w:rsidRDefault="002B4A42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467</w:t>
            </w:r>
          </w:p>
        </w:tc>
      </w:tr>
    </w:tbl>
    <w:p w14:paraId="16D1ED21" w14:textId="77777777" w:rsidR="00BB39E8" w:rsidRPr="003B166E" w:rsidRDefault="00BB39E8" w:rsidP="00EF0DA5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7E92490E" w14:textId="3DAAD28B" w:rsidR="00F6040A" w:rsidRPr="003B166E" w:rsidRDefault="001A3909" w:rsidP="00120C4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166E">
        <w:rPr>
          <w:rFonts w:ascii="Angsana New" w:hAnsi="Angsana New"/>
          <w:sz w:val="30"/>
          <w:szCs w:val="30"/>
        </w:rPr>
        <w:t xml:space="preserve">* </w:t>
      </w:r>
      <w:r w:rsidRPr="003B166E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3B166E">
        <w:rPr>
          <w:rFonts w:ascii="Angsana New" w:hAnsi="Angsana New"/>
          <w:sz w:val="30"/>
          <w:szCs w:val="30"/>
          <w:cs/>
        </w:rPr>
        <w:t>ได้</w:t>
      </w:r>
      <w:r w:rsidRPr="003B166E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600754F6" w14:textId="77777777" w:rsidR="00FA4984" w:rsidRPr="003B166E" w:rsidRDefault="00FA4984" w:rsidP="00120C41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2EC089A8" w14:textId="77777777" w:rsidR="001A3909" w:rsidRPr="003B166E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</w:rPr>
      </w:pPr>
    </w:p>
    <w:p w14:paraId="29D1EE1F" w14:textId="59CD61F3" w:rsidR="001A3909" w:rsidRPr="003B166E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166E">
        <w:rPr>
          <w:rFonts w:ascii="Angsana New" w:hAnsi="Angsana New"/>
          <w:spacing w:val="-4"/>
          <w:sz w:val="30"/>
          <w:szCs w:val="30"/>
        </w:rPr>
        <w:t>*</w:t>
      </w:r>
      <w:r w:rsidRPr="003B166E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3B166E">
        <w:rPr>
          <w:rFonts w:ascii="Angsana New" w:hAnsi="Angsana New"/>
          <w:spacing w:val="-4"/>
          <w:sz w:val="30"/>
          <w:szCs w:val="30"/>
        </w:rPr>
        <w:t xml:space="preserve"> </w:t>
      </w:r>
      <w:r w:rsidR="005D0AD1" w:rsidRPr="003B166E">
        <w:rPr>
          <w:rFonts w:ascii="Angsana New" w:hAnsi="Angsana New" w:hint="cs"/>
          <w:sz w:val="30"/>
          <w:szCs w:val="30"/>
          <w:cs/>
        </w:rPr>
        <w:t>เงินฝากประจำกับสถาบันการเงินได้ใช้เป็นหลักประกันต่อสถาบันการเงินสำหรับการกู้ยืมเงินและการออกหนังสือค้ำประกันของบริษัทย่อย</w:t>
      </w:r>
    </w:p>
    <w:p w14:paraId="069F9C53" w14:textId="77777777" w:rsidR="00F6040A" w:rsidRPr="003B166E" w:rsidRDefault="00F6040A" w:rsidP="00AE18CA">
      <w:pPr>
        <w:spacing w:line="240" w:lineRule="auto"/>
        <w:ind w:left="547"/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2074BDE7" w14:textId="77777777" w:rsidR="00253043" w:rsidRPr="003B166E" w:rsidRDefault="00253043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  <w:cs/>
        </w:rPr>
      </w:pPr>
    </w:p>
    <w:p w14:paraId="0F4B1937" w14:textId="038C0C18" w:rsidR="00C03563" w:rsidRPr="003B166E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166E">
        <w:rPr>
          <w:rFonts w:ascii="Angsana New" w:hAnsi="Angsana New"/>
          <w:sz w:val="30"/>
          <w:szCs w:val="30"/>
        </w:rPr>
        <w:t>***</w:t>
      </w:r>
      <w:r w:rsidRPr="003B166E">
        <w:rPr>
          <w:rFonts w:ascii="Angsana New" w:hAnsi="Angsana New" w:hint="cs"/>
          <w:sz w:val="30"/>
          <w:szCs w:val="30"/>
          <w:cs/>
        </w:rPr>
        <w:t xml:space="preserve"> </w:t>
      </w:r>
      <w:bookmarkStart w:id="5" w:name="_Hlk78730169"/>
      <w:bookmarkStart w:id="6" w:name="_Hlk118051004"/>
      <w:r w:rsidR="005D0AD1" w:rsidRPr="003B166E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ให้กับสถาบันการเงิน</w:t>
      </w:r>
    </w:p>
    <w:p w14:paraId="1B0D4FA3" w14:textId="77777777" w:rsidR="00F6040A" w:rsidRPr="003B166E" w:rsidRDefault="00F6040A" w:rsidP="00AE18CA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0819A485" w14:textId="77777777" w:rsidR="005D0AD1" w:rsidRPr="003B166E" w:rsidRDefault="005D0AD1" w:rsidP="005D0AD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166E">
        <w:rPr>
          <w:rFonts w:ascii="Angsana New" w:hAnsi="Angsana New" w:hint="cs"/>
          <w:sz w:val="30"/>
          <w:szCs w:val="30"/>
        </w:rPr>
        <w:t>***</w:t>
      </w:r>
      <w:r w:rsidRPr="003B166E">
        <w:rPr>
          <w:rFonts w:ascii="Angsana New" w:hAnsi="Angsana New"/>
          <w:sz w:val="30"/>
          <w:szCs w:val="30"/>
        </w:rPr>
        <w:t>*</w:t>
      </w:r>
      <w:r w:rsidRPr="003B166E">
        <w:rPr>
          <w:rFonts w:ascii="Angsana New" w:hAnsi="Angsana New" w:hint="cs"/>
          <w:sz w:val="30"/>
          <w:szCs w:val="30"/>
        </w:rPr>
        <w:t xml:space="preserve"> </w:t>
      </w:r>
      <w:r w:rsidRPr="003B166E">
        <w:rPr>
          <w:rFonts w:ascii="Angsana New" w:hAnsi="Angsana New" w:hint="cs"/>
          <w:sz w:val="30"/>
          <w:szCs w:val="30"/>
          <w:cs/>
        </w:rPr>
        <w:t>บริษัทย่อยแห่งหนึ่งได้จดจำนองอาคารและส่วนปรับปรุงเป็นหลักประกันวงเงินสินเชื่อจากสถาบันการเงิน</w:t>
      </w:r>
    </w:p>
    <w:p w14:paraId="35C039EB" w14:textId="26E2E2EE" w:rsidR="00C3488F" w:rsidRPr="003B166E" w:rsidRDefault="00C3488F" w:rsidP="0084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sz w:val="30"/>
          <w:szCs w:val="30"/>
          <w:cs/>
        </w:rPr>
        <w:sectPr w:rsidR="00C3488F" w:rsidRPr="003B166E" w:rsidSect="00150D3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  <w:bookmarkStart w:id="7" w:name="_Hlk149725883"/>
      <w:bookmarkEnd w:id="5"/>
      <w:bookmarkEnd w:id="6"/>
    </w:p>
    <w:bookmarkEnd w:id="7"/>
    <w:p w14:paraId="301F99EB" w14:textId="1DFD1B52" w:rsidR="00335A9A" w:rsidRPr="003B166E" w:rsidRDefault="001D4F25" w:rsidP="006F7C13">
      <w:pPr>
        <w:pStyle w:val="Heading1"/>
        <w:shd w:val="clear" w:color="auto" w:fill="auto"/>
        <w:tabs>
          <w:tab w:val="clear" w:pos="4513"/>
          <w:tab w:val="left" w:pos="630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B166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2FC43BFA" w14:textId="5644FBB8" w:rsidR="00335A9A" w:rsidRPr="003B166E" w:rsidRDefault="00335A9A" w:rsidP="00335A9A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กลุ่มบริษัทได้แสดงข้อมูลตามส่วนงานที่รายงานของปี </w:t>
      </w:r>
      <w:r w:rsidRPr="003B166E">
        <w:rPr>
          <w:rFonts w:asciiTheme="majorBidi" w:hAnsiTheme="majorBidi" w:cstheme="majorBidi"/>
          <w:sz w:val="30"/>
          <w:szCs w:val="30"/>
        </w:rPr>
        <w:t xml:space="preserve">2567 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ใหม่ เพื่อให้สอดคล้องกับการแสดงข้อมูลตามส่วนงานของปี </w:t>
      </w:r>
      <w:r w:rsidRPr="003B166E">
        <w:rPr>
          <w:rFonts w:asciiTheme="majorBidi" w:hAnsiTheme="majorBidi" w:cstheme="majorBidi"/>
          <w:sz w:val="30"/>
          <w:szCs w:val="30"/>
        </w:rPr>
        <w:t>2568</w:t>
      </w:r>
    </w:p>
    <w:p w14:paraId="75999AAE" w14:textId="55CA36C7" w:rsidR="00A26F72" w:rsidRPr="003B166E" w:rsidRDefault="00A26F72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6E54F5" w:rsidRPr="003B166E" w14:paraId="01EA5050" w14:textId="77777777" w:rsidTr="00A26F72">
        <w:trPr>
          <w:trHeight w:val="360"/>
          <w:tblHeader/>
        </w:trPr>
        <w:tc>
          <w:tcPr>
            <w:tcW w:w="14865" w:type="dxa"/>
            <w:gridSpan w:val="28"/>
            <w:vAlign w:val="bottom"/>
            <w:hideMark/>
          </w:tcPr>
          <w:p w14:paraId="3F1ACAFE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6E54F5" w:rsidRPr="003B166E" w14:paraId="45031448" w14:textId="77777777" w:rsidTr="00A26F72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1517BEF8" w14:textId="2144A53B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725376" w:rsidRPr="003B166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สาม</w:t>
            </w:r>
            <w:r w:rsidRPr="003B166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เดือน</w:t>
            </w:r>
            <w:r w:rsidRPr="003B166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4B05E286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3BD00286" w14:textId="77777777" w:rsidR="006E54F5" w:rsidRPr="003B166E" w:rsidRDefault="006E54F5" w:rsidP="002B1B9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35FDB256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60AF570B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41AB3DFA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617578C2" w14:textId="77777777" w:rsidR="006E54F5" w:rsidRPr="003B166E" w:rsidRDefault="006E54F5" w:rsidP="002B1B9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72A69B9E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7CACE0E0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0F3BE18C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07486831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  <w:hideMark/>
          </w:tcPr>
          <w:p w14:paraId="7FD1D958" w14:textId="18AD739A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ธุรกิจโครงการพิเศษและอื่นๆ</w:t>
            </w:r>
          </w:p>
        </w:tc>
        <w:tc>
          <w:tcPr>
            <w:tcW w:w="236" w:type="dxa"/>
          </w:tcPr>
          <w:p w14:paraId="308BF1FE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03CF5BD8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6E54F5" w:rsidRPr="003B166E" w14:paraId="1256D68F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222DEB72" w14:textId="2CA652E4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3B166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680145" w:rsidRPr="003B16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</w:t>
            </w:r>
            <w:r w:rsidR="00725376" w:rsidRPr="003B16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1</w:t>
            </w:r>
            <w:r w:rsidRPr="003B16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725376" w:rsidRPr="003B166E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มีนาคม</w:t>
            </w:r>
          </w:p>
        </w:tc>
        <w:tc>
          <w:tcPr>
            <w:tcW w:w="704" w:type="dxa"/>
            <w:hideMark/>
          </w:tcPr>
          <w:p w14:paraId="56AE2D5C" w14:textId="787E1B22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hideMark/>
          </w:tcPr>
          <w:p w14:paraId="730EFE0E" w14:textId="77777777" w:rsidR="006E54F5" w:rsidRPr="003B166E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13564E9" w14:textId="781D7C70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hideMark/>
          </w:tcPr>
          <w:p w14:paraId="186D0202" w14:textId="77777777" w:rsidR="006E54F5" w:rsidRPr="003B166E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28F2C585" w14:textId="78D31B9A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04903B0A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2C359932" w14:textId="30C38FE5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" w:type="dxa"/>
          </w:tcPr>
          <w:p w14:paraId="1F42CD3C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60C847DE" w14:textId="53722FF4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hideMark/>
          </w:tcPr>
          <w:p w14:paraId="7E79FE04" w14:textId="77777777" w:rsidR="006E54F5" w:rsidRPr="003B166E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912CEA6" w14:textId="34598728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518E7F0F" w14:textId="77777777" w:rsidR="006E54F5" w:rsidRPr="003B166E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2AD4A99" w14:textId="29E81A74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hideMark/>
          </w:tcPr>
          <w:p w14:paraId="2D13BBDB" w14:textId="77777777" w:rsidR="006E54F5" w:rsidRPr="003B166E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91A8617" w14:textId="1508E54A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39970FC6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344FC96" w14:textId="6ADBE930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389B08A5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2EA7690D" w14:textId="050C35D2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6775D9A8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2F2BFC3E" w14:textId="0D400D86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457893D1" w14:textId="77777777" w:rsidR="006E54F5" w:rsidRPr="003B166E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3DCB82BB" w14:textId="3A93EA6A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4363168D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4B64F82A" w14:textId="00E127CD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7B912E08" w14:textId="77777777" w:rsidR="006E54F5" w:rsidRPr="003B166E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0B9FF3C0" w14:textId="3C3BE11F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6E54F5" w:rsidRPr="003B166E" w14:paraId="33198FD5" w14:textId="77777777" w:rsidTr="00A26F72">
        <w:trPr>
          <w:trHeight w:val="60"/>
        </w:trPr>
        <w:tc>
          <w:tcPr>
            <w:tcW w:w="14865" w:type="dxa"/>
            <w:gridSpan w:val="28"/>
            <w:noWrap/>
            <w:vAlign w:val="bottom"/>
            <w:hideMark/>
          </w:tcPr>
          <w:p w14:paraId="2871DC34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3B166E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6E54F5" w:rsidRPr="003B166E" w14:paraId="5BD5B64C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6AFA928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4BF94802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54C64E5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EC77BCF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5E58D23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26468DB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177E0A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D4B0F5D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3993270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730A963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0DF055F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6DDCF26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660C324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92B09DB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25DEDE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EE3A8FC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ED6D08B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20B4E39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6C49F92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502A8D16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B737829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7D57756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3501229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1D5624C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228C850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1999993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CA5878E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454DFC52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23EE7" w:rsidRPr="003B166E" w14:paraId="17C84284" w14:textId="77777777" w:rsidTr="00761D49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0BF59A7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37DF1F8E" w14:textId="0EB12D7A" w:rsidR="00523EE7" w:rsidRPr="003B166E" w:rsidRDefault="009324D5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616</w:t>
            </w:r>
          </w:p>
        </w:tc>
        <w:tc>
          <w:tcPr>
            <w:tcW w:w="237" w:type="dxa"/>
            <w:noWrap/>
            <w:vAlign w:val="bottom"/>
            <w:hideMark/>
          </w:tcPr>
          <w:p w14:paraId="05CA53CB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DFD57FB" w14:textId="4FBDF3DA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513</w:t>
            </w:r>
          </w:p>
        </w:tc>
        <w:tc>
          <w:tcPr>
            <w:tcW w:w="237" w:type="dxa"/>
            <w:noWrap/>
            <w:vAlign w:val="bottom"/>
          </w:tcPr>
          <w:p w14:paraId="3B250BBB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73FCCB8" w14:textId="00730E40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9324D5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6" w:type="dxa"/>
            <w:vAlign w:val="bottom"/>
          </w:tcPr>
          <w:p w14:paraId="059D62C6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01E2F4B0" w14:textId="3924C893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471</w:t>
            </w:r>
          </w:p>
        </w:tc>
        <w:tc>
          <w:tcPr>
            <w:tcW w:w="239" w:type="dxa"/>
          </w:tcPr>
          <w:p w14:paraId="7AD1C499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5C70186B" w14:textId="72AF7930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324D5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noWrap/>
            <w:vAlign w:val="bottom"/>
          </w:tcPr>
          <w:p w14:paraId="5365B4EF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FDB1C85" w14:textId="6FF6E13A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114</w:t>
            </w:r>
          </w:p>
        </w:tc>
        <w:tc>
          <w:tcPr>
            <w:tcW w:w="236" w:type="dxa"/>
            <w:noWrap/>
            <w:vAlign w:val="bottom"/>
          </w:tcPr>
          <w:p w14:paraId="13E22982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65F1832" w14:textId="5436E956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9324D5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</w:t>
            </w:r>
          </w:p>
        </w:tc>
        <w:tc>
          <w:tcPr>
            <w:tcW w:w="236" w:type="dxa"/>
            <w:noWrap/>
            <w:vAlign w:val="bottom"/>
          </w:tcPr>
          <w:p w14:paraId="69302A4D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7D3BAA3" w14:textId="462FFA8D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265</w:t>
            </w:r>
          </w:p>
        </w:tc>
        <w:tc>
          <w:tcPr>
            <w:tcW w:w="236" w:type="dxa"/>
            <w:vAlign w:val="bottom"/>
          </w:tcPr>
          <w:p w14:paraId="10AC0A49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3134ACB" w14:textId="6E2F0B63" w:rsidR="00523EE7" w:rsidRPr="003B166E" w:rsidRDefault="009324D5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1,065</w:t>
            </w:r>
          </w:p>
        </w:tc>
        <w:tc>
          <w:tcPr>
            <w:tcW w:w="236" w:type="dxa"/>
            <w:vAlign w:val="bottom"/>
          </w:tcPr>
          <w:p w14:paraId="06291109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707F3E17" w14:textId="16ED177D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861</w:t>
            </w:r>
          </w:p>
        </w:tc>
        <w:tc>
          <w:tcPr>
            <w:tcW w:w="236" w:type="dxa"/>
          </w:tcPr>
          <w:p w14:paraId="5C7DDE8E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3CFE47F" w14:textId="0D5C6EC4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324D5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236" w:type="dxa"/>
            <w:vAlign w:val="bottom"/>
          </w:tcPr>
          <w:p w14:paraId="397DC017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83F1809" w14:textId="4D0FCDC9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121</w:t>
            </w:r>
          </w:p>
        </w:tc>
        <w:tc>
          <w:tcPr>
            <w:tcW w:w="236" w:type="dxa"/>
            <w:vAlign w:val="bottom"/>
          </w:tcPr>
          <w:p w14:paraId="1789D768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E1964DC" w14:textId="64806689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</w:t>
            </w:r>
            <w:r w:rsidR="009324D5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740</w:t>
            </w:r>
          </w:p>
        </w:tc>
        <w:tc>
          <w:tcPr>
            <w:tcW w:w="236" w:type="dxa"/>
            <w:vAlign w:val="bottom"/>
          </w:tcPr>
          <w:p w14:paraId="4F3F089D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03A4DD2" w14:textId="34D3CB95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2,345</w:t>
            </w:r>
          </w:p>
        </w:tc>
      </w:tr>
      <w:tr w:rsidR="00523EE7" w:rsidRPr="003B166E" w14:paraId="2607FE95" w14:textId="77777777" w:rsidTr="00761D49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8AC7188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8C555C" w14:textId="78600F26" w:rsidR="00523EE7" w:rsidRPr="003B166E" w:rsidRDefault="009324D5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noWrap/>
            <w:vAlign w:val="bottom"/>
            <w:hideMark/>
          </w:tcPr>
          <w:p w14:paraId="44B37414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378EBF2" w14:textId="639DD2E5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7" w:type="dxa"/>
            <w:noWrap/>
            <w:vAlign w:val="bottom"/>
          </w:tcPr>
          <w:p w14:paraId="41008419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87D1C" w14:textId="7D2EE528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324D5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4B4486B2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F0273E" w14:textId="2A92BA3D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9" w:type="dxa"/>
          </w:tcPr>
          <w:p w14:paraId="7E1E416C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C0CC82" w14:textId="4F803776" w:rsidR="00523EE7" w:rsidRPr="003B166E" w:rsidRDefault="009324D5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472963B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AFA2AB3" w14:textId="34329C33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4A4509FD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59D1D81" w14:textId="498D63C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9324D5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0781BB9A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706BF57" w14:textId="11BDEFC5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36" w:type="dxa"/>
            <w:vAlign w:val="bottom"/>
          </w:tcPr>
          <w:p w14:paraId="78E72F83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6BCA9" w14:textId="7D522F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vAlign w:val="bottom"/>
          </w:tcPr>
          <w:p w14:paraId="7B5073D6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78CDC7" w14:textId="53F5D0CA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</w:tcPr>
          <w:p w14:paraId="2D7B4102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9AAE9" w14:textId="0802E8EF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9324D5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129EADE6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8210C4" w14:textId="665E5D91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6" w:type="dxa"/>
            <w:vAlign w:val="bottom"/>
          </w:tcPr>
          <w:p w14:paraId="54CA2297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DF091" w14:textId="636D646E" w:rsidR="00523EE7" w:rsidRPr="003B166E" w:rsidRDefault="009324D5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96</w:t>
            </w:r>
          </w:p>
        </w:tc>
        <w:tc>
          <w:tcPr>
            <w:tcW w:w="236" w:type="dxa"/>
            <w:vAlign w:val="bottom"/>
          </w:tcPr>
          <w:p w14:paraId="6B22D239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E7D5F6" w14:textId="77A9279D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</w:t>
            </w:r>
          </w:p>
        </w:tc>
      </w:tr>
      <w:tr w:rsidR="00523EE7" w:rsidRPr="003B166E" w14:paraId="3820715F" w14:textId="77777777" w:rsidTr="00761D49">
        <w:trPr>
          <w:trHeight w:val="50"/>
        </w:trPr>
        <w:tc>
          <w:tcPr>
            <w:tcW w:w="2411" w:type="dxa"/>
            <w:vAlign w:val="bottom"/>
            <w:hideMark/>
          </w:tcPr>
          <w:p w14:paraId="1BBE6728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838E1" w14:textId="50B56032" w:rsidR="00523EE7" w:rsidRPr="003B166E" w:rsidRDefault="009324D5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622</w:t>
            </w:r>
          </w:p>
        </w:tc>
        <w:tc>
          <w:tcPr>
            <w:tcW w:w="237" w:type="dxa"/>
            <w:vAlign w:val="bottom"/>
            <w:hideMark/>
          </w:tcPr>
          <w:p w14:paraId="6EFAF749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EDACEC" w14:textId="6677CF34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518</w:t>
            </w:r>
          </w:p>
        </w:tc>
        <w:tc>
          <w:tcPr>
            <w:tcW w:w="237" w:type="dxa"/>
            <w:vAlign w:val="bottom"/>
          </w:tcPr>
          <w:p w14:paraId="350FA7E3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A87440" w14:textId="31F7D6FF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9324D5"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vAlign w:val="bottom"/>
          </w:tcPr>
          <w:p w14:paraId="3D808B59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6EB5D8" w14:textId="37A6B6D3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481</w:t>
            </w:r>
          </w:p>
        </w:tc>
        <w:tc>
          <w:tcPr>
            <w:tcW w:w="239" w:type="dxa"/>
          </w:tcPr>
          <w:p w14:paraId="3D42D126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5E62B1" w14:textId="4145A532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9324D5"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vAlign w:val="bottom"/>
          </w:tcPr>
          <w:p w14:paraId="0AFCE982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96E576" w14:textId="351898A3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115</w:t>
            </w:r>
          </w:p>
        </w:tc>
        <w:tc>
          <w:tcPr>
            <w:tcW w:w="236" w:type="dxa"/>
            <w:vAlign w:val="bottom"/>
          </w:tcPr>
          <w:p w14:paraId="6EEDB369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8B14A" w14:textId="6D94790F" w:rsidR="00523EE7" w:rsidRPr="003B166E" w:rsidRDefault="009324D5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312</w:t>
            </w:r>
          </w:p>
        </w:tc>
        <w:tc>
          <w:tcPr>
            <w:tcW w:w="236" w:type="dxa"/>
            <w:vAlign w:val="bottom"/>
          </w:tcPr>
          <w:p w14:paraId="58863E52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11B2D8" w14:textId="69F0AC25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289</w:t>
            </w:r>
          </w:p>
        </w:tc>
        <w:tc>
          <w:tcPr>
            <w:tcW w:w="236" w:type="dxa"/>
            <w:vAlign w:val="bottom"/>
          </w:tcPr>
          <w:p w14:paraId="0F06E742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279D7" w14:textId="1D4DB2FC" w:rsidR="00523EE7" w:rsidRPr="003B166E" w:rsidRDefault="009324D5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1,077</w:t>
            </w:r>
          </w:p>
        </w:tc>
        <w:tc>
          <w:tcPr>
            <w:tcW w:w="236" w:type="dxa"/>
            <w:vAlign w:val="bottom"/>
          </w:tcPr>
          <w:p w14:paraId="0968DCB0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E70C87" w14:textId="792E9540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873</w:t>
            </w:r>
          </w:p>
        </w:tc>
        <w:tc>
          <w:tcPr>
            <w:tcW w:w="236" w:type="dxa"/>
          </w:tcPr>
          <w:p w14:paraId="38D8608C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CBBF7" w14:textId="70BCBE85" w:rsidR="00523EE7" w:rsidRPr="003B166E" w:rsidRDefault="009324D5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207</w:t>
            </w:r>
          </w:p>
        </w:tc>
        <w:tc>
          <w:tcPr>
            <w:tcW w:w="236" w:type="dxa"/>
            <w:vAlign w:val="bottom"/>
          </w:tcPr>
          <w:p w14:paraId="7DC3DC27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E1B3CF" w14:textId="3F84B0CD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154</w:t>
            </w:r>
          </w:p>
        </w:tc>
        <w:tc>
          <w:tcPr>
            <w:tcW w:w="236" w:type="dxa"/>
            <w:vAlign w:val="bottom"/>
          </w:tcPr>
          <w:p w14:paraId="36BBFEEA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F345E" w14:textId="1D054C5D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</w:t>
            </w:r>
            <w:r w:rsidR="009324D5"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836</w:t>
            </w:r>
          </w:p>
        </w:tc>
        <w:tc>
          <w:tcPr>
            <w:tcW w:w="236" w:type="dxa"/>
            <w:vAlign w:val="bottom"/>
          </w:tcPr>
          <w:p w14:paraId="5EF8E06D" w14:textId="77777777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C68D1E" w14:textId="5078B17F" w:rsidR="00523EE7" w:rsidRPr="003B166E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2,430</w:t>
            </w:r>
          </w:p>
        </w:tc>
      </w:tr>
      <w:tr w:rsidR="006E54F5" w:rsidRPr="003B166E" w14:paraId="690BC1FE" w14:textId="77777777" w:rsidTr="00A26F72">
        <w:trPr>
          <w:trHeight w:val="29"/>
        </w:trPr>
        <w:tc>
          <w:tcPr>
            <w:tcW w:w="2411" w:type="dxa"/>
            <w:noWrap/>
            <w:vAlign w:val="bottom"/>
          </w:tcPr>
          <w:p w14:paraId="4FAA0933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2FD280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AAB64B2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42E598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7" w:type="dxa"/>
            <w:noWrap/>
          </w:tcPr>
          <w:p w14:paraId="1D6EC566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9790FA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AA1A620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6F1BA1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9" w:type="dxa"/>
          </w:tcPr>
          <w:p w14:paraId="0F83A8A9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EA2593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59B04B7F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4D31D5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3B7DAB65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F25148F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C92AE1B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22E1AD4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0DC7E267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45436A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2438039D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EF6A2A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2C895B6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2459C2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41943DDE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16580B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473C9B80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2660ED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0A6165BA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884D56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6E54F5" w:rsidRPr="003B166E" w14:paraId="4F5BAD82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31E20BE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35DAC8FA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55D0241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C2C4383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4926F8DE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7263549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FD72D28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CEBFFEB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4C5B08B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7F12739F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1EAA4A2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1BA96B9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E34EFB5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FDCBB96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15323F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235830A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9F0DCB1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84F45C6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4347DBE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CC8C06E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8B3712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3CC71CD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5368B29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68855485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E086E19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474919F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70340C1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22D7E43D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6E54F5" w:rsidRPr="003B166E" w14:paraId="4E8CCC93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B1C3AA8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5502FE1F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EDBC2DA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FCF0BFE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450C1791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BF0FF19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77751B9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678718EC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4D3F318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221C600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4B59F27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6A77B01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226950D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D30FCB3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B5B24DC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2A1F0DB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9A1A860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9C521CC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AAE856C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244152CF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912891E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57232D65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B91724D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5DAE26B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92CF2D3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C6C34DD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E34BC34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48250064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B45EC7" w:rsidRPr="003B166E" w14:paraId="1ABE2B2E" w14:textId="77777777" w:rsidTr="00502E2D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A9111DA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7A6681A1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4987E87C" w14:textId="524372F1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DEEC592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C1E5ACA" w14:textId="7BE95841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438DCED3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2444D85" w14:textId="57778D3B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15EAB21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7D7D33A" w14:textId="74053043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1DCF216E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E423145" w14:textId="2A924E0C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C68FE05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22E5CEC3" w14:textId="18AE311A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539CED4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5C0797F" w14:textId="6A84BB46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401FF36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BA8A10C" w14:textId="7F654765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F370886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D4EDB3D" w14:textId="0963DAA3" w:rsidR="00B45EC7" w:rsidRPr="003B166E" w:rsidRDefault="007A1269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1,060</w:t>
            </w:r>
          </w:p>
        </w:tc>
        <w:tc>
          <w:tcPr>
            <w:tcW w:w="236" w:type="dxa"/>
            <w:vAlign w:val="bottom"/>
          </w:tcPr>
          <w:p w14:paraId="353D95D7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16AA3B6A" w14:textId="0B2D06D4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857</w:t>
            </w:r>
          </w:p>
        </w:tc>
        <w:tc>
          <w:tcPr>
            <w:tcW w:w="236" w:type="dxa"/>
          </w:tcPr>
          <w:p w14:paraId="1BB610FA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2B5F487" w14:textId="6B18FD6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972B13E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5DF65F78" w14:textId="182C8F1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FB97355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88A5D92" w14:textId="38BBBB45" w:rsidR="00B45EC7" w:rsidRPr="003B166E" w:rsidRDefault="007A1269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1,060</w:t>
            </w:r>
          </w:p>
        </w:tc>
        <w:tc>
          <w:tcPr>
            <w:tcW w:w="236" w:type="dxa"/>
            <w:vAlign w:val="bottom"/>
          </w:tcPr>
          <w:p w14:paraId="0F346DC7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42282FCA" w14:textId="04F8280D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857</w:t>
            </w:r>
          </w:p>
        </w:tc>
      </w:tr>
      <w:tr w:rsidR="00B45EC7" w:rsidRPr="003B166E" w14:paraId="209B4B78" w14:textId="77777777" w:rsidTr="00D5443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C8B528A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  <w:vAlign w:val="bottom"/>
          </w:tcPr>
          <w:p w14:paraId="57EA2EE7" w14:textId="7A8B2D83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  <w:r w:rsidR="00C40874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noWrap/>
            <w:vAlign w:val="bottom"/>
          </w:tcPr>
          <w:p w14:paraId="4E164BA7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861298C" w14:textId="08C7FA6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122</w:t>
            </w:r>
          </w:p>
        </w:tc>
        <w:tc>
          <w:tcPr>
            <w:tcW w:w="237" w:type="dxa"/>
            <w:noWrap/>
            <w:vAlign w:val="bottom"/>
          </w:tcPr>
          <w:p w14:paraId="5283BE91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2332B14C" w14:textId="4AF1817D" w:rsidR="00B45EC7" w:rsidRPr="003B166E" w:rsidRDefault="00C40874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6AC8644F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4BD1147" w14:textId="76C7132A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9" w:type="dxa"/>
          </w:tcPr>
          <w:p w14:paraId="044C9DE6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A523083" w14:textId="3DAF00D8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E1BCEA9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BD3DE4B" w14:textId="71E3D2F4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A03C639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DD876E3" w14:textId="3E482D86" w:rsidR="00B45EC7" w:rsidRPr="003B166E" w:rsidRDefault="007A1269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6455B7CE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77955C4" w14:textId="7628770C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vAlign w:val="bottom"/>
          </w:tcPr>
          <w:p w14:paraId="14DC2AAE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D5E0CF5" w14:textId="53C03089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C23F23C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0A10E2D5" w14:textId="1335120F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4DAC2BF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76DEA2A" w14:textId="78D94366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6EBCF963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62B84AA4" w14:textId="69001F10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53146333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02E6B66" w14:textId="0AE6735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  <w:r w:rsidR="007A1269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1FDB1A06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3821639" w14:textId="0E33E5AE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157</w:t>
            </w:r>
          </w:p>
        </w:tc>
      </w:tr>
      <w:tr w:rsidR="00B45EC7" w:rsidRPr="003B166E" w14:paraId="378DC9F8" w14:textId="77777777" w:rsidTr="00D5443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0AB0E5E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3D52E279" w14:textId="7DD4C598" w:rsidR="00B45EC7" w:rsidRPr="003B166E" w:rsidRDefault="00C40874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126</w:t>
            </w:r>
          </w:p>
        </w:tc>
        <w:tc>
          <w:tcPr>
            <w:tcW w:w="237" w:type="dxa"/>
            <w:noWrap/>
            <w:vAlign w:val="bottom"/>
          </w:tcPr>
          <w:p w14:paraId="2FC709E3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1D304D0" w14:textId="3147D882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7" w:type="dxa"/>
            <w:noWrap/>
            <w:vAlign w:val="bottom"/>
          </w:tcPr>
          <w:p w14:paraId="176C4DA5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0EB819F" w14:textId="65912F98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105</w:t>
            </w:r>
          </w:p>
        </w:tc>
        <w:tc>
          <w:tcPr>
            <w:tcW w:w="236" w:type="dxa"/>
            <w:vAlign w:val="bottom"/>
          </w:tcPr>
          <w:p w14:paraId="55D8709A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6B64947E" w14:textId="14EA9DB3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105</w:t>
            </w:r>
          </w:p>
        </w:tc>
        <w:tc>
          <w:tcPr>
            <w:tcW w:w="239" w:type="dxa"/>
          </w:tcPr>
          <w:p w14:paraId="0CA189BB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C2D8A66" w14:textId="4BB3B0FE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A1269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36" w:type="dxa"/>
            <w:noWrap/>
            <w:vAlign w:val="bottom"/>
          </w:tcPr>
          <w:p w14:paraId="6A233F1F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53980D2" w14:textId="226FEE1E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113</w:t>
            </w:r>
          </w:p>
        </w:tc>
        <w:tc>
          <w:tcPr>
            <w:tcW w:w="236" w:type="dxa"/>
            <w:noWrap/>
            <w:vAlign w:val="bottom"/>
          </w:tcPr>
          <w:p w14:paraId="6A0FDC17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D7B5C75" w14:textId="1A3CDF34" w:rsidR="00B45EC7" w:rsidRPr="003B166E" w:rsidRDefault="007A1269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203</w:t>
            </w:r>
          </w:p>
        </w:tc>
        <w:tc>
          <w:tcPr>
            <w:tcW w:w="236" w:type="dxa"/>
            <w:noWrap/>
            <w:vAlign w:val="bottom"/>
          </w:tcPr>
          <w:p w14:paraId="0096E93F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87EC95D" w14:textId="73FEA092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190</w:t>
            </w:r>
          </w:p>
        </w:tc>
        <w:tc>
          <w:tcPr>
            <w:tcW w:w="236" w:type="dxa"/>
            <w:vAlign w:val="bottom"/>
          </w:tcPr>
          <w:p w14:paraId="72FFC675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96D5B5B" w14:textId="551563EF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3569EC7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3D1627A3" w14:textId="59AD3430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5FB6EE9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9DA9A30" w14:textId="15FD4651" w:rsidR="00B45EC7" w:rsidRPr="003B166E" w:rsidRDefault="007A1269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6" w:type="dxa"/>
            <w:vAlign w:val="bottom"/>
          </w:tcPr>
          <w:p w14:paraId="025A1076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54363D5B" w14:textId="60326DB1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  <w:vAlign w:val="bottom"/>
          </w:tcPr>
          <w:p w14:paraId="3FDCB8A2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1A3F0E7" w14:textId="1D499720" w:rsidR="00B45EC7" w:rsidRPr="003B166E" w:rsidRDefault="007A1269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627</w:t>
            </w:r>
          </w:p>
        </w:tc>
        <w:tc>
          <w:tcPr>
            <w:tcW w:w="236" w:type="dxa"/>
            <w:vAlign w:val="bottom"/>
          </w:tcPr>
          <w:p w14:paraId="595D7D6C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72A17837" w14:textId="0C4E42A8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493</w:t>
            </w:r>
          </w:p>
        </w:tc>
      </w:tr>
      <w:tr w:rsidR="00B45EC7" w:rsidRPr="003B166E" w14:paraId="6646FE13" w14:textId="77777777" w:rsidTr="00D5443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58A0FD3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2C8DFE99" w14:textId="78135642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E6D1177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943F2ED" w14:textId="26AE9274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ECB28C4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32E7C9A9" w14:textId="6FB49CF3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C40874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vAlign w:val="bottom"/>
          </w:tcPr>
          <w:p w14:paraId="013025CD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2F26CEF0" w14:textId="689BB3E6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322</w:t>
            </w:r>
          </w:p>
        </w:tc>
        <w:tc>
          <w:tcPr>
            <w:tcW w:w="239" w:type="dxa"/>
          </w:tcPr>
          <w:p w14:paraId="7EDDA021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755209E" w14:textId="5A9B7E91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7D10A9E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991123B" w14:textId="3CABD90E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D756288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1B51FA56" w14:textId="49A6E7A1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2FD83B1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2B1FDF5" w14:textId="48E4797D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16885FB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1E8D030" w14:textId="72F9B950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B87B1C1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5FBB1DAA" w14:textId="03799965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286DF9D2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E15B8D2" w14:textId="798F8414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260075D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90741AA" w14:textId="6A65158F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66F1085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DD9783D" w14:textId="4D5B5B29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7A1269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vAlign w:val="bottom"/>
          </w:tcPr>
          <w:p w14:paraId="6AE67F4B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27AE56DC" w14:textId="43B09185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322</w:t>
            </w:r>
          </w:p>
        </w:tc>
      </w:tr>
      <w:tr w:rsidR="00B45EC7" w:rsidRPr="003B166E" w14:paraId="20EEEFB1" w14:textId="77777777" w:rsidTr="00D5443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C8E1C08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02D645C9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713FF28E" w14:textId="65E96E60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C40874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7" w:type="dxa"/>
            <w:noWrap/>
            <w:vAlign w:val="bottom"/>
          </w:tcPr>
          <w:p w14:paraId="3D4916D1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6325623" w14:textId="1CF92BD4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338</w:t>
            </w:r>
          </w:p>
        </w:tc>
        <w:tc>
          <w:tcPr>
            <w:tcW w:w="237" w:type="dxa"/>
            <w:noWrap/>
            <w:vAlign w:val="bottom"/>
          </w:tcPr>
          <w:p w14:paraId="541F37FB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E9962D9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B38C06" w14:textId="5992873D" w:rsidR="00B45EC7" w:rsidRPr="003B166E" w:rsidRDefault="00C40874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6" w:type="dxa"/>
            <w:vAlign w:val="bottom"/>
          </w:tcPr>
          <w:p w14:paraId="1F0F94FA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289B541C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225DC14" w14:textId="1B69FA71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9" w:type="dxa"/>
          </w:tcPr>
          <w:p w14:paraId="4178BCA3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FE99D18" w14:textId="55963D72" w:rsidR="00B45EC7" w:rsidRPr="003B166E" w:rsidRDefault="00C30C5E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03C806D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771C060B" w14:textId="112DFAF4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0920BA94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9BEFEBF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7A26681" w14:textId="1032C787" w:rsidR="00B45EC7" w:rsidRPr="003B166E" w:rsidRDefault="007A1269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</w:t>
            </w:r>
          </w:p>
        </w:tc>
        <w:tc>
          <w:tcPr>
            <w:tcW w:w="236" w:type="dxa"/>
            <w:noWrap/>
            <w:vAlign w:val="bottom"/>
          </w:tcPr>
          <w:p w14:paraId="3C43392E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55208E06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CEA957" w14:textId="66927894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236" w:type="dxa"/>
            <w:vAlign w:val="bottom"/>
          </w:tcPr>
          <w:p w14:paraId="684351BC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9A37F0C" w14:textId="258BE649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04DE2D4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17038F0C" w14:textId="3CBB69CB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E938364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339D20E3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C2490D4" w14:textId="1B84090A" w:rsidR="00B45EC7" w:rsidRPr="003B166E" w:rsidRDefault="007A1269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36" w:type="dxa"/>
            <w:vAlign w:val="bottom"/>
          </w:tcPr>
          <w:p w14:paraId="21D51ED0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67A77E43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6CC5FB8" w14:textId="03CC7100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36" w:type="dxa"/>
            <w:vAlign w:val="bottom"/>
          </w:tcPr>
          <w:p w14:paraId="2980E98A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33AD801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18C28DA" w14:textId="1C864808" w:rsidR="00B45EC7" w:rsidRPr="003B166E" w:rsidRDefault="007A1269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547</w:t>
            </w:r>
          </w:p>
        </w:tc>
        <w:tc>
          <w:tcPr>
            <w:tcW w:w="236" w:type="dxa"/>
            <w:vAlign w:val="bottom"/>
          </w:tcPr>
          <w:p w14:paraId="0908053F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05FAF2F2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8E2694F" w14:textId="0746DBB3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479</w:t>
            </w:r>
          </w:p>
        </w:tc>
      </w:tr>
      <w:tr w:rsidR="00B45EC7" w:rsidRPr="003B166E" w14:paraId="28C8BBB4" w14:textId="77777777" w:rsidTr="00D5443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96E13AC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F57411" w14:textId="6C94BB1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40874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noWrap/>
            <w:vAlign w:val="bottom"/>
          </w:tcPr>
          <w:p w14:paraId="09728E11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C0C625" w14:textId="606A2C8F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7" w:type="dxa"/>
            <w:noWrap/>
            <w:vAlign w:val="bottom"/>
          </w:tcPr>
          <w:p w14:paraId="207E341D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1F8A1" w14:textId="70529839" w:rsidR="00B45EC7" w:rsidRPr="003B166E" w:rsidRDefault="00C40874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74CC05E3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AC7A8" w14:textId="28F99FB4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" w:type="dxa"/>
          </w:tcPr>
          <w:p w14:paraId="029A4AFB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3B3594" w14:textId="0AB98165" w:rsidR="00B45EC7" w:rsidRPr="003B166E" w:rsidRDefault="00C30C5E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1E836A07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87514E" w14:textId="419D645B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C46F11C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89C757F" w14:textId="07B2EF4D" w:rsidR="00B45EC7" w:rsidRPr="003B166E" w:rsidRDefault="007A1269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5545710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F9CD70E" w14:textId="61F7DB82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4EF3108C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EAA3E" w14:textId="38125E18" w:rsidR="00B45EC7" w:rsidRPr="003B166E" w:rsidRDefault="007A1269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5C65EF21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93A053" w14:textId="4A05BFAE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337A7A1A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B0B23" w14:textId="57B9B4BB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A1269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48D739CC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D11929" w14:textId="5A391D7A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vAlign w:val="bottom"/>
          </w:tcPr>
          <w:p w14:paraId="07BEE967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CCE0A" w14:textId="1B440D07" w:rsidR="00B45EC7" w:rsidRPr="003B166E" w:rsidRDefault="007A1269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36" w:type="dxa"/>
            <w:vAlign w:val="bottom"/>
          </w:tcPr>
          <w:p w14:paraId="00492343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A7BB6" w14:textId="4196E8B3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</w:p>
        </w:tc>
      </w:tr>
      <w:tr w:rsidR="00B45EC7" w:rsidRPr="003B166E" w14:paraId="40E3C602" w14:textId="77777777" w:rsidTr="00D54437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37D5AE48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8BCD8F" w14:textId="77076B0A" w:rsidR="00B45EC7" w:rsidRPr="003B166E" w:rsidRDefault="00C40874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616</w:t>
            </w:r>
          </w:p>
        </w:tc>
        <w:tc>
          <w:tcPr>
            <w:tcW w:w="237" w:type="dxa"/>
            <w:noWrap/>
            <w:vAlign w:val="bottom"/>
          </w:tcPr>
          <w:p w14:paraId="5D59B2C6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552C4F3D" w14:textId="7BDB362F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513</w:t>
            </w:r>
          </w:p>
        </w:tc>
        <w:tc>
          <w:tcPr>
            <w:tcW w:w="237" w:type="dxa"/>
            <w:noWrap/>
            <w:vAlign w:val="bottom"/>
          </w:tcPr>
          <w:p w14:paraId="1FE8B3EC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B39A1" w14:textId="34BA9105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C40874"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6" w:type="dxa"/>
            <w:vAlign w:val="bottom"/>
          </w:tcPr>
          <w:p w14:paraId="09EEA79D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A0E883" w14:textId="5E92C983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471</w:t>
            </w:r>
          </w:p>
        </w:tc>
        <w:tc>
          <w:tcPr>
            <w:tcW w:w="239" w:type="dxa"/>
          </w:tcPr>
          <w:p w14:paraId="6F049F16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58035C" w14:textId="572A630D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7A1269"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noWrap/>
            <w:vAlign w:val="bottom"/>
          </w:tcPr>
          <w:p w14:paraId="0E859759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60BEA47" w14:textId="32C0DA35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114</w:t>
            </w:r>
          </w:p>
        </w:tc>
        <w:tc>
          <w:tcPr>
            <w:tcW w:w="236" w:type="dxa"/>
            <w:noWrap/>
            <w:vAlign w:val="bottom"/>
          </w:tcPr>
          <w:p w14:paraId="0227816F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09D386B" w14:textId="38A16105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7A1269"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83</w:t>
            </w:r>
          </w:p>
        </w:tc>
        <w:tc>
          <w:tcPr>
            <w:tcW w:w="236" w:type="dxa"/>
            <w:noWrap/>
            <w:vAlign w:val="bottom"/>
          </w:tcPr>
          <w:p w14:paraId="6A8A4A72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5656E5A2" w14:textId="0BFD91ED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265</w:t>
            </w:r>
          </w:p>
        </w:tc>
        <w:tc>
          <w:tcPr>
            <w:tcW w:w="236" w:type="dxa"/>
            <w:vAlign w:val="bottom"/>
          </w:tcPr>
          <w:p w14:paraId="5EB4591B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B582B" w14:textId="15A7C371" w:rsidR="00B45EC7" w:rsidRPr="003B166E" w:rsidRDefault="007A1269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1,065</w:t>
            </w:r>
          </w:p>
        </w:tc>
        <w:tc>
          <w:tcPr>
            <w:tcW w:w="236" w:type="dxa"/>
            <w:vAlign w:val="bottom"/>
          </w:tcPr>
          <w:p w14:paraId="5F025105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EB2021" w14:textId="1CAD56FC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861</w:t>
            </w:r>
          </w:p>
        </w:tc>
        <w:tc>
          <w:tcPr>
            <w:tcW w:w="236" w:type="dxa"/>
          </w:tcPr>
          <w:p w14:paraId="353C80BC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2371C1" w14:textId="623F16C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7A1269"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236" w:type="dxa"/>
            <w:vAlign w:val="bottom"/>
          </w:tcPr>
          <w:p w14:paraId="03CFE191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0D333E" w14:textId="5A3EF5A2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121</w:t>
            </w:r>
          </w:p>
        </w:tc>
        <w:tc>
          <w:tcPr>
            <w:tcW w:w="236" w:type="dxa"/>
            <w:vAlign w:val="bottom"/>
          </w:tcPr>
          <w:p w14:paraId="6A73BADF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D4E5AF" w14:textId="1459FB51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</w:t>
            </w:r>
            <w:r w:rsidR="007A1269"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740</w:t>
            </w:r>
          </w:p>
        </w:tc>
        <w:tc>
          <w:tcPr>
            <w:tcW w:w="236" w:type="dxa"/>
            <w:vAlign w:val="bottom"/>
          </w:tcPr>
          <w:p w14:paraId="267C6143" w14:textId="77777777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AC1665" w14:textId="5CA19D4B" w:rsidR="00B45EC7" w:rsidRPr="003B166E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2,345</w:t>
            </w:r>
          </w:p>
        </w:tc>
      </w:tr>
      <w:tr w:rsidR="006E54F5" w:rsidRPr="003B166E" w14:paraId="1E08B017" w14:textId="77777777" w:rsidTr="00A26F72">
        <w:trPr>
          <w:trHeight w:val="50"/>
        </w:trPr>
        <w:tc>
          <w:tcPr>
            <w:tcW w:w="2411" w:type="dxa"/>
            <w:noWrap/>
            <w:vAlign w:val="bottom"/>
          </w:tcPr>
          <w:p w14:paraId="7D2FFFBB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72B44D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C7BC21F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2D2D211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CD18F7E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</w:tcPr>
          <w:p w14:paraId="3E7AD341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07468C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right w:val="nil"/>
            </w:tcBorders>
          </w:tcPr>
          <w:p w14:paraId="772A2BD8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7E0E625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E9E9D6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DBCB320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309A2E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297C275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30BE422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3BE032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6148A99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D15DE68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0218EA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A82C0BD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291CE8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546A8B5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</w:tcPr>
          <w:p w14:paraId="52C2D29D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16A6FB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</w:tcPr>
          <w:p w14:paraId="5B10ABC5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99A9470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</w:tcPr>
          <w:p w14:paraId="2A3D476F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BEA3063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right w:val="nil"/>
            </w:tcBorders>
          </w:tcPr>
          <w:p w14:paraId="324F0F3F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AC285A" w:rsidRPr="003B166E" w14:paraId="19E6B041" w14:textId="77777777" w:rsidTr="009B0C92">
        <w:trPr>
          <w:trHeight w:val="60"/>
          <w:tblHeader/>
        </w:trPr>
        <w:tc>
          <w:tcPr>
            <w:tcW w:w="2411" w:type="dxa"/>
            <w:noWrap/>
            <w:vAlign w:val="bottom"/>
          </w:tcPr>
          <w:p w14:paraId="1390E833" w14:textId="1F7B755E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 xml:space="preserve">   </w:t>
            </w:r>
            <w:r w:rsidRPr="003B166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680145" w:rsidRPr="003B16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</w:t>
            </w:r>
            <w:r w:rsidR="00725376" w:rsidRPr="003B16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1</w:t>
            </w:r>
            <w:r w:rsidRPr="003B16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725376" w:rsidRPr="003B166E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มีนาคม</w:t>
            </w:r>
          </w:p>
        </w:tc>
        <w:tc>
          <w:tcPr>
            <w:tcW w:w="704" w:type="dxa"/>
            <w:noWrap/>
          </w:tcPr>
          <w:p w14:paraId="39289C8F" w14:textId="15AF71AE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noWrap/>
          </w:tcPr>
          <w:p w14:paraId="660ADDFB" w14:textId="77777777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9F2E3B0" w14:textId="17044AA5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noWrap/>
          </w:tcPr>
          <w:p w14:paraId="0615BA4C" w14:textId="77777777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A98A38B" w14:textId="7B1CB3EF" w:rsidR="00AC285A" w:rsidRPr="003B166E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1CC6CC3D" w14:textId="77777777" w:rsidR="00AC285A" w:rsidRPr="003B166E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1195F13E" w14:textId="1FE168EA" w:rsidR="00AC285A" w:rsidRPr="003B166E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" w:type="dxa"/>
          </w:tcPr>
          <w:p w14:paraId="40548A07" w14:textId="77777777" w:rsidR="00AC285A" w:rsidRPr="003B166E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063FF25B" w14:textId="2000386E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</w:tcPr>
          <w:p w14:paraId="5E414F4B" w14:textId="77777777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0A8BDFF8" w14:textId="60294C53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</w:tcPr>
          <w:p w14:paraId="331BD9E7" w14:textId="77777777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E833E38" w14:textId="694A8A35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</w:tcPr>
          <w:p w14:paraId="1BF6D93D" w14:textId="77777777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7F8CC67" w14:textId="3205D96F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4EC6840D" w14:textId="77777777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0C4D17F" w14:textId="525F9C8D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09A5C8C3" w14:textId="77777777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3813893A" w14:textId="2B878439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60844C3C" w14:textId="77777777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E6D95A7" w14:textId="53BF4E5C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5D130B2C" w14:textId="77777777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EA07937" w14:textId="18A086ED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2D5711D7" w14:textId="77777777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0543D4D" w14:textId="7A48E1B9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3AC05E6F" w14:textId="77777777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00F3894B" w14:textId="31AB4ECF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725376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AC285A" w:rsidRPr="003B166E" w14:paraId="75F6B5F7" w14:textId="77777777" w:rsidTr="00713C8A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</w:tcPr>
          <w:p w14:paraId="6814831C" w14:textId="41A469E2" w:rsidR="00AC285A" w:rsidRPr="003B166E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3B166E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6E54F5" w:rsidRPr="003B166E" w14:paraId="2744656E" w14:textId="77777777" w:rsidTr="00A26F72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287A8DD0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009F3B55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7B3EC64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C80A13A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DB61ED5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4EC9DFBE" w14:textId="77777777" w:rsidR="006E54F5" w:rsidRPr="003B166E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1995A5C" w14:textId="77777777" w:rsidR="006E54F5" w:rsidRPr="003B166E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632C4932" w14:textId="77777777" w:rsidR="006E54F5" w:rsidRPr="003B166E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500F1D6" w14:textId="77777777" w:rsidR="006E54F5" w:rsidRPr="003B166E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04A5D16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FE1CD43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48C6CFD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A3E127C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A57DA18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756834B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CF78D0B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FEAACB2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8F0105D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B0A89C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604146EE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34B05A2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023E448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BF95C1F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84FF36B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E3A27EA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819FFE4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87ABD65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27C0B74A" w14:textId="77777777" w:rsidR="006E54F5" w:rsidRPr="003B166E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217EE4" w:rsidRPr="003B166E" w14:paraId="61EC99B8" w14:textId="77777777" w:rsidTr="00F200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5F3F4BF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7B00F74F" w14:textId="795C5918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23BA7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237" w:type="dxa"/>
            <w:noWrap/>
          </w:tcPr>
          <w:p w14:paraId="6F1C8D2E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56104BD" w14:textId="0695892C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135</w:t>
            </w:r>
          </w:p>
        </w:tc>
        <w:tc>
          <w:tcPr>
            <w:tcW w:w="237" w:type="dxa"/>
            <w:shd w:val="clear" w:color="auto" w:fill="auto"/>
            <w:noWrap/>
          </w:tcPr>
          <w:p w14:paraId="65FF9735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shd w:val="clear" w:color="auto" w:fill="auto"/>
          </w:tcPr>
          <w:p w14:paraId="1958B036" w14:textId="168A656A" w:rsidR="00217EE4" w:rsidRPr="003B166E" w:rsidRDefault="00723BA7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7A6CC6EE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3A1884F5" w14:textId="27A9C3AC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9" w:type="dxa"/>
          </w:tcPr>
          <w:p w14:paraId="59B18571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0A59231C" w14:textId="1AC511E0" w:rsidR="00217EE4" w:rsidRPr="003B166E" w:rsidRDefault="00723BA7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</w:tcPr>
          <w:p w14:paraId="18A4A198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ED81570" w14:textId="1B6340BE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42BB65FE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A44A84D" w14:textId="4B763AF5" w:rsidR="00217EE4" w:rsidRPr="003B166E" w:rsidRDefault="00723BA7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noWrap/>
          </w:tcPr>
          <w:p w14:paraId="26F96273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8428C66" w14:textId="3C4F5760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</w:tcPr>
          <w:p w14:paraId="3C110EDB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7573AD50" w14:textId="794CFE91" w:rsidR="00217EE4" w:rsidRPr="003B166E" w:rsidRDefault="00723BA7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1,064</w:t>
            </w:r>
          </w:p>
        </w:tc>
        <w:tc>
          <w:tcPr>
            <w:tcW w:w="236" w:type="dxa"/>
          </w:tcPr>
          <w:p w14:paraId="71CCDA62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shd w:val="clear" w:color="auto" w:fill="auto"/>
            <w:hideMark/>
          </w:tcPr>
          <w:p w14:paraId="5AE2D969" w14:textId="328B9003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858</w:t>
            </w:r>
          </w:p>
        </w:tc>
        <w:tc>
          <w:tcPr>
            <w:tcW w:w="236" w:type="dxa"/>
          </w:tcPr>
          <w:p w14:paraId="4BBB7C11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29379BB" w14:textId="55242632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723BA7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</w:tcPr>
          <w:p w14:paraId="1EB1E7CF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shd w:val="clear" w:color="auto" w:fill="auto"/>
            <w:hideMark/>
          </w:tcPr>
          <w:p w14:paraId="2A16A0D4" w14:textId="14B09810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6" w:type="dxa"/>
          </w:tcPr>
          <w:p w14:paraId="4124BA6F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91110DD" w14:textId="6AD10E6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</w:t>
            </w:r>
            <w:r w:rsidR="00723BA7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236" w:type="dxa"/>
          </w:tcPr>
          <w:p w14:paraId="5EC0AE46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shd w:val="clear" w:color="auto" w:fill="auto"/>
            <w:hideMark/>
          </w:tcPr>
          <w:p w14:paraId="20EA91EB" w14:textId="35FB9D66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1,048</w:t>
            </w:r>
          </w:p>
        </w:tc>
      </w:tr>
      <w:tr w:rsidR="00217EE4" w:rsidRPr="003B166E" w14:paraId="35350203" w14:textId="77777777" w:rsidTr="00F200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CD20E45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17A5285" w14:textId="52F27F98" w:rsidR="00217EE4" w:rsidRPr="003B166E" w:rsidRDefault="00723BA7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469</w:t>
            </w:r>
          </w:p>
        </w:tc>
        <w:tc>
          <w:tcPr>
            <w:tcW w:w="237" w:type="dxa"/>
            <w:noWrap/>
          </w:tcPr>
          <w:p w14:paraId="3CBC8FE8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8E99E16" w14:textId="17828886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237" w:type="dxa"/>
            <w:shd w:val="clear" w:color="auto" w:fill="auto"/>
            <w:noWrap/>
          </w:tcPr>
          <w:p w14:paraId="25626D90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1F04C" w14:textId="3048F3FF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723BA7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14:paraId="673C7C48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8CCD8" w14:textId="24E6F918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448</w:t>
            </w:r>
          </w:p>
        </w:tc>
        <w:tc>
          <w:tcPr>
            <w:tcW w:w="239" w:type="dxa"/>
          </w:tcPr>
          <w:p w14:paraId="33574985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6AC3EFF" w14:textId="21F7BB21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23BA7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36" w:type="dxa"/>
            <w:noWrap/>
          </w:tcPr>
          <w:p w14:paraId="08F981A6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EF7BF1" w14:textId="1DF24EDB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114</w:t>
            </w:r>
          </w:p>
        </w:tc>
        <w:tc>
          <w:tcPr>
            <w:tcW w:w="236" w:type="dxa"/>
            <w:noWrap/>
          </w:tcPr>
          <w:p w14:paraId="0C72C710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4B639E" w14:textId="6FE668F8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723BA7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236" w:type="dxa"/>
            <w:noWrap/>
          </w:tcPr>
          <w:p w14:paraId="29395DB8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8CD33F6" w14:textId="4373567E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253</w:t>
            </w:r>
          </w:p>
        </w:tc>
        <w:tc>
          <w:tcPr>
            <w:tcW w:w="236" w:type="dxa"/>
          </w:tcPr>
          <w:p w14:paraId="134F2F39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362CA" w14:textId="33CF1B97" w:rsidR="00217EE4" w:rsidRPr="003B166E" w:rsidRDefault="00723BA7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</w:tcPr>
          <w:p w14:paraId="4B81CB5B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633215" w14:textId="1139C7BF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7185292A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932C9" w14:textId="1AE3985A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23BA7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236" w:type="dxa"/>
          </w:tcPr>
          <w:p w14:paraId="566E0CAE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E949E0" w14:textId="6FAC360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101</w:t>
            </w:r>
          </w:p>
        </w:tc>
        <w:tc>
          <w:tcPr>
            <w:tcW w:w="236" w:type="dxa"/>
          </w:tcPr>
          <w:p w14:paraId="4EC3E7F9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DE1" w14:textId="4939C62F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</w:t>
            </w:r>
            <w:r w:rsidR="00723BA7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489</w:t>
            </w:r>
          </w:p>
        </w:tc>
        <w:tc>
          <w:tcPr>
            <w:tcW w:w="236" w:type="dxa"/>
          </w:tcPr>
          <w:p w14:paraId="3FCC4316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366E5F" w14:textId="693889E1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1,297</w:t>
            </w:r>
          </w:p>
        </w:tc>
      </w:tr>
      <w:tr w:rsidR="00217EE4" w:rsidRPr="003B166E" w14:paraId="0A1CFD11" w14:textId="77777777" w:rsidTr="007C1D63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D9AFC37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CA9CA0" w14:textId="12174E75" w:rsidR="00217EE4" w:rsidRPr="003B166E" w:rsidRDefault="00723BA7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616</w:t>
            </w:r>
          </w:p>
        </w:tc>
        <w:tc>
          <w:tcPr>
            <w:tcW w:w="237" w:type="dxa"/>
            <w:noWrap/>
            <w:vAlign w:val="bottom"/>
          </w:tcPr>
          <w:p w14:paraId="70E78D60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E278140" w14:textId="21732A7B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513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4C966B50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9FA7AA" w14:textId="3CCC10F2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723BA7"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0092A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9C5305" w14:textId="21BB69BC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471</w:t>
            </w:r>
          </w:p>
        </w:tc>
        <w:tc>
          <w:tcPr>
            <w:tcW w:w="239" w:type="dxa"/>
          </w:tcPr>
          <w:p w14:paraId="3329BA96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E7E92D" w14:textId="25525DFB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723BA7"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noWrap/>
            <w:vAlign w:val="bottom"/>
          </w:tcPr>
          <w:p w14:paraId="75E957A2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3D3DE76" w14:textId="54BA9EFC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114</w:t>
            </w:r>
          </w:p>
        </w:tc>
        <w:tc>
          <w:tcPr>
            <w:tcW w:w="236" w:type="dxa"/>
            <w:noWrap/>
            <w:vAlign w:val="bottom"/>
          </w:tcPr>
          <w:p w14:paraId="420A0B0A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65664FD" w14:textId="39F4ADD3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723BA7"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83</w:t>
            </w:r>
          </w:p>
        </w:tc>
        <w:tc>
          <w:tcPr>
            <w:tcW w:w="236" w:type="dxa"/>
            <w:noWrap/>
            <w:vAlign w:val="bottom"/>
          </w:tcPr>
          <w:p w14:paraId="0B6CF609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6E276C9E" w14:textId="505B9F86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265</w:t>
            </w:r>
          </w:p>
        </w:tc>
        <w:tc>
          <w:tcPr>
            <w:tcW w:w="236" w:type="dxa"/>
            <w:vAlign w:val="bottom"/>
          </w:tcPr>
          <w:p w14:paraId="797ECFD2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F7B72F" w14:textId="54D8418F" w:rsidR="00217EE4" w:rsidRPr="003B166E" w:rsidRDefault="00723BA7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1,065</w:t>
            </w:r>
          </w:p>
        </w:tc>
        <w:tc>
          <w:tcPr>
            <w:tcW w:w="236" w:type="dxa"/>
            <w:vAlign w:val="bottom"/>
          </w:tcPr>
          <w:p w14:paraId="0A3B3E59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D39F9F" w14:textId="46792CDB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861</w:t>
            </w:r>
          </w:p>
        </w:tc>
        <w:tc>
          <w:tcPr>
            <w:tcW w:w="236" w:type="dxa"/>
          </w:tcPr>
          <w:p w14:paraId="5A9F4E95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69055" w14:textId="45C19ECD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723BA7"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236" w:type="dxa"/>
            <w:vAlign w:val="bottom"/>
          </w:tcPr>
          <w:p w14:paraId="272BDD6E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8DA828D" w14:textId="0DA39B16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121</w:t>
            </w:r>
          </w:p>
        </w:tc>
        <w:tc>
          <w:tcPr>
            <w:tcW w:w="236" w:type="dxa"/>
            <w:vAlign w:val="bottom"/>
          </w:tcPr>
          <w:p w14:paraId="51CF40E6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9A40E" w14:textId="430103C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</w:t>
            </w:r>
            <w:r w:rsidR="00723BA7"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740</w:t>
            </w:r>
          </w:p>
        </w:tc>
        <w:tc>
          <w:tcPr>
            <w:tcW w:w="236" w:type="dxa"/>
            <w:vAlign w:val="bottom"/>
          </w:tcPr>
          <w:p w14:paraId="0217612A" w14:textId="77777777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5F744F3" w14:textId="79D69280" w:rsidR="00217EE4" w:rsidRPr="003B166E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2,345</w:t>
            </w:r>
          </w:p>
        </w:tc>
      </w:tr>
      <w:tr w:rsidR="001423F1" w:rsidRPr="003B166E" w14:paraId="66DCB866" w14:textId="77777777" w:rsidTr="00F200D6">
        <w:trPr>
          <w:trHeight w:val="20"/>
        </w:trPr>
        <w:tc>
          <w:tcPr>
            <w:tcW w:w="2411" w:type="dxa"/>
            <w:noWrap/>
            <w:vAlign w:val="bottom"/>
          </w:tcPr>
          <w:p w14:paraId="1525370A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BD4782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B6D2E01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68AA5CC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00736E2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D169A6" w14:textId="77777777" w:rsidR="001423F1" w:rsidRPr="003B166E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FCECE35" w14:textId="77777777" w:rsidR="001423F1" w:rsidRPr="003B166E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C9BD57" w14:textId="77777777" w:rsidR="001423F1" w:rsidRPr="003B166E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57196A3" w14:textId="77777777" w:rsidR="001423F1" w:rsidRPr="003B166E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ACB192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9251D62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FE50F4B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1889027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0F1531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0ACB75E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D035E54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5467371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C76F00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FFA0845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C44E3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58BA230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D9F097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BEFB2F0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B0721C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D167C9A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B71762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508D2C3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8A333F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7CBD" w:rsidRPr="003B166E" w14:paraId="3D0D875E" w14:textId="77777777" w:rsidTr="00C2408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C9B09F4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22D9BADF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15E2BFB3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2A2D4B6A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6B2E70B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6E102D4" w14:textId="4C66B302" w:rsidR="008A7CBD" w:rsidRPr="003B166E" w:rsidRDefault="003607A7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7" w:type="dxa"/>
            <w:noWrap/>
          </w:tcPr>
          <w:p w14:paraId="71365FD2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2B6D9613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6230EE0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4E5129B" w14:textId="29FE752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</w:tcPr>
          <w:p w14:paraId="53079DD9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734B2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74D6BEE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63F69FE" w14:textId="3D629057" w:rsidR="008A7CBD" w:rsidRPr="003B166E" w:rsidRDefault="003607A7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29D21F26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E20BF9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2F22507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5C83AA2" w14:textId="072BB260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F34553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" w:type="dxa"/>
          </w:tcPr>
          <w:p w14:paraId="7D7E3935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72D1A587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FC81E02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E6596B8" w14:textId="74EC6931" w:rsidR="008A7CBD" w:rsidRPr="003B166E" w:rsidRDefault="003607A7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</w:tcPr>
          <w:p w14:paraId="4A540369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4F3A1424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22388FE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A0C55D3" w14:textId="34F45098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(3)</w:t>
            </w:r>
          </w:p>
        </w:tc>
        <w:tc>
          <w:tcPr>
            <w:tcW w:w="236" w:type="dxa"/>
            <w:noWrap/>
          </w:tcPr>
          <w:p w14:paraId="3645408B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15FCD99F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0355ABE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9C9D383" w14:textId="2C8C7E47" w:rsidR="008A7CBD" w:rsidRPr="003B166E" w:rsidRDefault="00F34553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3607A7"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3)</w:t>
            </w:r>
          </w:p>
        </w:tc>
        <w:tc>
          <w:tcPr>
            <w:tcW w:w="236" w:type="dxa"/>
            <w:noWrap/>
          </w:tcPr>
          <w:p w14:paraId="6EC41936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47986CBC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D90541F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DEA2EC1" w14:textId="37416665" w:rsidR="008A7CBD" w:rsidRPr="003B166E" w:rsidRDefault="00F34553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(3)</w:t>
            </w:r>
          </w:p>
        </w:tc>
        <w:tc>
          <w:tcPr>
            <w:tcW w:w="236" w:type="dxa"/>
          </w:tcPr>
          <w:p w14:paraId="0C107BF5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0E0EF2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2604AD5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F70114F" w14:textId="4278C811" w:rsidR="008A7CBD" w:rsidRPr="003B166E" w:rsidRDefault="003607A7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6" w:type="dxa"/>
          </w:tcPr>
          <w:p w14:paraId="39550374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350E46A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1576C3C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5C44FC9" w14:textId="31DFF65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</w:tcPr>
          <w:p w14:paraId="1735B35B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03C3F8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D81B086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22E5BAA" w14:textId="1501CFF9" w:rsidR="008A7CBD" w:rsidRPr="003B166E" w:rsidRDefault="003607A7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</w:tcPr>
          <w:p w14:paraId="477F45AD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904E781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C3209F8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B2E3AC5" w14:textId="7F8DBA67" w:rsidR="008A7CBD" w:rsidRPr="003B166E" w:rsidRDefault="00F34553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</w:tcPr>
          <w:p w14:paraId="77915C59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FE918A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E220B29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E90B8CC" w14:textId="13538A40" w:rsidR="008A7CBD" w:rsidRPr="003B166E" w:rsidRDefault="003607A7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236" w:type="dxa"/>
            <w:vAlign w:val="bottom"/>
          </w:tcPr>
          <w:p w14:paraId="310E2454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B1EFB52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E9C4D15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60731C7" w14:textId="29AD19FE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62 </w:t>
            </w:r>
          </w:p>
        </w:tc>
      </w:tr>
      <w:tr w:rsidR="008A7CBD" w:rsidRPr="003B166E" w14:paraId="62E439EE" w14:textId="77777777" w:rsidTr="00F200D6">
        <w:trPr>
          <w:trHeight w:val="20"/>
        </w:trPr>
        <w:tc>
          <w:tcPr>
            <w:tcW w:w="2411" w:type="dxa"/>
            <w:noWrap/>
            <w:vAlign w:val="bottom"/>
          </w:tcPr>
          <w:p w14:paraId="4B0F0673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A7759CC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FBCAFCA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B0B991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ACBB9C7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74A2F9C8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B555C7A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C980AD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15A23D8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A1DFBBF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B4FA5E8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9C6EC1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151A1CD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3B91E72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FD1E7AF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B21079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42EBB03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4FC93FC0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69F8489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AC692A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14B5197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85E5D2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8CE8C92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F38A5D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80FFD03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6A0CCB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779A422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9A84C5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7CBD" w:rsidRPr="003B166E" w14:paraId="2EEFB4B2" w14:textId="77777777" w:rsidTr="002B1B92">
        <w:trPr>
          <w:trHeight w:val="20"/>
        </w:trPr>
        <w:tc>
          <w:tcPr>
            <w:tcW w:w="2411" w:type="dxa"/>
            <w:noWrap/>
            <w:vAlign w:val="bottom"/>
          </w:tcPr>
          <w:p w14:paraId="688F3A6C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59C12EB4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32997B0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DAD3525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8DCB01A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155C78E4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7967316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01C9C593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4AD3CD2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75030267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F803084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3D1FE9C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A218B86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3F28041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2EF8A9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0A0623F8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89E99E4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67828D87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67C5BBF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3BD870D9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96E1317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0EDF4688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6A1758C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1B2740CC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BED89C8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2CB95EB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7435787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3D8192F6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7CBD" w:rsidRPr="003B166E" w14:paraId="109D8A42" w14:textId="77777777" w:rsidTr="002B1B92">
        <w:trPr>
          <w:trHeight w:val="20"/>
        </w:trPr>
        <w:tc>
          <w:tcPr>
            <w:tcW w:w="2411" w:type="dxa"/>
            <w:noWrap/>
            <w:vAlign w:val="bottom"/>
          </w:tcPr>
          <w:p w14:paraId="3CF3D586" w14:textId="3DB08148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ณ วันที่ </w:t>
            </w:r>
            <w:r w:rsidRPr="003B166E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Pr="003B166E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3B166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มีนาคม </w:t>
            </w: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71534CBE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3B417C6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F00DF6B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F87F990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4E7E0684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3CCE3DF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764ECDC1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8386CF5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37B8D8FB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968F731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ADFDCC1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924BCAA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7166BCD1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D668FD2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32A8225D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73B10AA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2FFB4385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559FF3C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78A18A4B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84355DB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7A41A113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2CD5308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59F740EE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D82E14B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109FD99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529A18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56EE5772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7CBD" w:rsidRPr="003B166E" w14:paraId="59519CD4" w14:textId="77777777" w:rsidTr="00EC6DE5">
        <w:trPr>
          <w:trHeight w:val="20"/>
        </w:trPr>
        <w:tc>
          <w:tcPr>
            <w:tcW w:w="2411" w:type="dxa"/>
            <w:noWrap/>
            <w:vAlign w:val="bottom"/>
          </w:tcPr>
          <w:p w14:paraId="06CDB14A" w14:textId="24243370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3B166E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3B166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1716E9" w14:textId="637C48B8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</w:t>
            </w:r>
            <w:r w:rsidR="007755BF"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507</w:t>
            </w:r>
          </w:p>
        </w:tc>
        <w:tc>
          <w:tcPr>
            <w:tcW w:w="237" w:type="dxa"/>
            <w:noWrap/>
            <w:vAlign w:val="bottom"/>
          </w:tcPr>
          <w:p w14:paraId="3CD6B6DF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3254C4" w14:textId="4DCAF42C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2,857</w:t>
            </w:r>
          </w:p>
        </w:tc>
        <w:tc>
          <w:tcPr>
            <w:tcW w:w="237" w:type="dxa"/>
            <w:noWrap/>
          </w:tcPr>
          <w:p w14:paraId="69EAAF2E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4F5897" w14:textId="64F8487E" w:rsidR="008A7CBD" w:rsidRPr="003B166E" w:rsidRDefault="007755BF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818</w:t>
            </w:r>
          </w:p>
        </w:tc>
        <w:tc>
          <w:tcPr>
            <w:tcW w:w="236" w:type="dxa"/>
          </w:tcPr>
          <w:p w14:paraId="5E0693BD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5E8F4E" w14:textId="738557E3" w:rsidR="008A7CBD" w:rsidRPr="003B166E" w:rsidRDefault="00AE25A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774</w:t>
            </w:r>
          </w:p>
        </w:tc>
        <w:tc>
          <w:tcPr>
            <w:tcW w:w="239" w:type="dxa"/>
          </w:tcPr>
          <w:p w14:paraId="6FAC6E69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14B27F" w14:textId="10BB1698" w:rsidR="008A7CBD" w:rsidRPr="003B166E" w:rsidRDefault="007755BF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488</w:t>
            </w:r>
          </w:p>
        </w:tc>
        <w:tc>
          <w:tcPr>
            <w:tcW w:w="236" w:type="dxa"/>
            <w:noWrap/>
          </w:tcPr>
          <w:p w14:paraId="461091D2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B6FD69" w14:textId="547A7BFF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594</w:t>
            </w:r>
          </w:p>
        </w:tc>
        <w:tc>
          <w:tcPr>
            <w:tcW w:w="236" w:type="dxa"/>
            <w:noWrap/>
            <w:vAlign w:val="bottom"/>
          </w:tcPr>
          <w:p w14:paraId="7B2449A2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29B74D" w14:textId="7BF0BBE0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</w:t>
            </w:r>
            <w:r w:rsidR="00AE25AD"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7755BF"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236" w:type="dxa"/>
            <w:noWrap/>
            <w:vAlign w:val="bottom"/>
          </w:tcPr>
          <w:p w14:paraId="6D69CABA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E9345E6" w14:textId="5F9363AD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</w:t>
            </w:r>
            <w:r w:rsidR="00AE25AD"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</w:t>
            </w: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42ED33A3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E2DF11" w14:textId="71527A35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1,8</w:t>
            </w:r>
            <w:r w:rsidR="007755BF"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3A944367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A910B" w14:textId="424A75D6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1,859</w:t>
            </w:r>
          </w:p>
        </w:tc>
        <w:tc>
          <w:tcPr>
            <w:tcW w:w="236" w:type="dxa"/>
          </w:tcPr>
          <w:p w14:paraId="15CB4FE8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C522E4" w14:textId="3CFE1522" w:rsidR="008A7CBD" w:rsidRPr="003B166E" w:rsidRDefault="00AE25A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</w:t>
            </w:r>
            <w:r w:rsidR="007755BF"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710</w:t>
            </w:r>
          </w:p>
        </w:tc>
        <w:tc>
          <w:tcPr>
            <w:tcW w:w="236" w:type="dxa"/>
          </w:tcPr>
          <w:p w14:paraId="2CD853BB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10EAAE" w14:textId="1224619B" w:rsidR="008A7CBD" w:rsidRPr="003B166E" w:rsidRDefault="00AE25A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1,822</w:t>
            </w:r>
          </w:p>
        </w:tc>
        <w:tc>
          <w:tcPr>
            <w:tcW w:w="236" w:type="dxa"/>
          </w:tcPr>
          <w:p w14:paraId="5E07BC19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C7EF56" w14:textId="00EDC91B" w:rsidR="008A7CBD" w:rsidRPr="003B166E" w:rsidRDefault="007755BF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8A7CBD"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641</w:t>
            </w:r>
          </w:p>
        </w:tc>
        <w:tc>
          <w:tcPr>
            <w:tcW w:w="236" w:type="dxa"/>
          </w:tcPr>
          <w:p w14:paraId="3635A86F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8B7D45" w14:textId="24A8298E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9,132</w:t>
            </w:r>
          </w:p>
        </w:tc>
      </w:tr>
      <w:tr w:rsidR="008A7CBD" w:rsidRPr="003B166E" w14:paraId="79D87E25" w14:textId="77777777" w:rsidTr="002B1B92">
        <w:trPr>
          <w:trHeight w:val="20"/>
        </w:trPr>
        <w:tc>
          <w:tcPr>
            <w:tcW w:w="2411" w:type="dxa"/>
            <w:noWrap/>
            <w:vAlign w:val="bottom"/>
          </w:tcPr>
          <w:p w14:paraId="2AFA45E9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E58CDC4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FDAB50B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4601C7E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6320224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4788D5ED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783BD70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</w:tcPr>
          <w:p w14:paraId="44075172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7CC617F" w14:textId="77777777" w:rsidR="008A7CBD" w:rsidRPr="003B166E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6C5323C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624ED41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1AEBF11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7E4AABF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A772461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7BB5031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8002F10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A1A2254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27A395C2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9B4F184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</w:tcPr>
          <w:p w14:paraId="3DA23E14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434590A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488AF5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507A6ED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9BCEB4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155ABEE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B18974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BF2DF44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6BE90D" w14:textId="77777777" w:rsidR="008A7CBD" w:rsidRPr="003B166E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1BAC8AD2" w14:textId="77777777" w:rsidR="006E54F5" w:rsidRPr="003B166E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F7E5580" w14:textId="77777777" w:rsidR="006E54F5" w:rsidRPr="003B166E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ECE4F2" w14:textId="0A23C53B" w:rsidR="006E54F5" w:rsidRPr="003B166E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6E54F5" w:rsidRPr="003B166E" w:rsidSect="00D524B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536480" w:rsidRPr="003B166E" w14:paraId="0C7A7421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194EF" w14:textId="77777777" w:rsidR="00536480" w:rsidRPr="003B166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484B514B" w14:textId="77777777" w:rsidR="00536480" w:rsidRPr="003B166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36480" w:rsidRPr="003B166E" w14:paraId="03A6BA74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5CD36" w14:textId="17BB84E5" w:rsidR="00536480" w:rsidRPr="003B166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3B166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 w:rsidR="00E53EFD" w:rsidRPr="003B166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สาม</w:t>
            </w:r>
            <w:r w:rsidRPr="003B166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680145" w:rsidRPr="003B166E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</w:t>
            </w:r>
            <w:r w:rsidR="009426C9" w:rsidRPr="003B166E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1</w:t>
            </w:r>
            <w:r w:rsidR="002C4EC8" w:rsidRPr="003B166E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9426C9" w:rsidRPr="003B166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มีนาคม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F5E656F" w14:textId="56DF4511" w:rsidR="00536480" w:rsidRPr="003B166E" w:rsidRDefault="005C0C03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B166E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="009426C9"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36644D6" w14:textId="77777777" w:rsidR="00536480" w:rsidRPr="003B166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56BCD10" w14:textId="3EC2A93B" w:rsidR="00536480" w:rsidRPr="003B166E" w:rsidRDefault="005C0C03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="009426C9"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536480" w:rsidRPr="003B166E" w14:paraId="7D7DD3BA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BAD3D" w14:textId="77777777" w:rsidR="00536480" w:rsidRPr="003B166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2841C05F" w14:textId="77777777" w:rsidR="00536480" w:rsidRPr="003B166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3B166E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536480" w:rsidRPr="003B166E" w14:paraId="09DAA423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070E4" w14:textId="77777777" w:rsidR="00536480" w:rsidRPr="003B166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6067D170" w14:textId="77777777" w:rsidR="00536480" w:rsidRPr="003B166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3B166E" w14:paraId="18B5D869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77C27" w14:textId="77777777" w:rsidR="00536480" w:rsidRPr="003B166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CC2A8CE" w14:textId="77777777" w:rsidR="00536480" w:rsidRPr="003B166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2D2A8FF" w14:textId="77777777" w:rsidR="00536480" w:rsidRPr="003B166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6AA2764" w14:textId="77777777" w:rsidR="00536480" w:rsidRPr="003B166E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0D03CC" w:rsidRPr="003B166E" w14:paraId="43A270C9" w14:textId="77777777" w:rsidTr="00C16B4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BE6A6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  <w:shd w:val="clear" w:color="auto" w:fill="auto"/>
          </w:tcPr>
          <w:p w14:paraId="7C0C321D" w14:textId="6EBA262C" w:rsidR="000D03CC" w:rsidRPr="003B166E" w:rsidRDefault="0012716E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333</w:t>
            </w:r>
          </w:p>
        </w:tc>
        <w:tc>
          <w:tcPr>
            <w:tcW w:w="270" w:type="dxa"/>
            <w:shd w:val="clear" w:color="auto" w:fill="auto"/>
          </w:tcPr>
          <w:p w14:paraId="7AEB6B22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3479E712" w14:textId="38B9D425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315</w:t>
            </w:r>
          </w:p>
        </w:tc>
      </w:tr>
      <w:tr w:rsidR="000D03CC" w:rsidRPr="003B166E" w14:paraId="2C36B60A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DA14A" w14:textId="494A823A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1323" w:type="dxa"/>
            <w:shd w:val="clear" w:color="auto" w:fill="auto"/>
          </w:tcPr>
          <w:p w14:paraId="70B17EA7" w14:textId="115FB81E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12716E"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454C6A6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2355C36B" w14:textId="4FEB3425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</w:t>
            </w:r>
          </w:p>
        </w:tc>
      </w:tr>
      <w:tr w:rsidR="000D03CC" w:rsidRPr="003B166E" w14:paraId="108B9C0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27320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  <w:shd w:val="clear" w:color="auto" w:fill="auto"/>
          </w:tcPr>
          <w:p w14:paraId="75377620" w14:textId="5352F45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12716E"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6BBBB238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1AB0ED48" w14:textId="29D8449F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145</w:t>
            </w:r>
          </w:p>
        </w:tc>
      </w:tr>
      <w:tr w:rsidR="000D03CC" w:rsidRPr="003B166E" w14:paraId="12143240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D8D36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  <w:shd w:val="clear" w:color="auto" w:fill="auto"/>
          </w:tcPr>
          <w:p w14:paraId="724F3432" w14:textId="03F555A3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</w:t>
            </w:r>
            <w:r w:rsidR="0012716E"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3924B5D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7E620985" w14:textId="29122F09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130</w:t>
            </w:r>
          </w:p>
        </w:tc>
      </w:tr>
      <w:tr w:rsidR="000D03CC" w:rsidRPr="003B166E" w14:paraId="77C29075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86957" w14:textId="1379F8CD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84DE8E7" w14:textId="60C792E1" w:rsidR="000D03CC" w:rsidRPr="003B166E" w:rsidRDefault="0012716E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  <w:r w:rsidR="001753FE"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FECA588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497346A" w14:textId="017F5190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81</w:t>
            </w:r>
          </w:p>
        </w:tc>
      </w:tr>
      <w:tr w:rsidR="000D03CC" w:rsidRPr="003B166E" w14:paraId="3FF9658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CE36B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D7716" w14:textId="26192322" w:rsidR="000D03CC" w:rsidRPr="003B166E" w:rsidRDefault="001753FE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546E3A2B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A5FC9" w14:textId="2D8E554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683</w:t>
            </w:r>
          </w:p>
        </w:tc>
      </w:tr>
      <w:tr w:rsidR="001423F1" w:rsidRPr="003B166E" w14:paraId="12C74D8F" w14:textId="77777777" w:rsidTr="004260E4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8DF22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1854F531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E4F2A7A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0E1D3D5A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423F1" w:rsidRPr="003B166E" w14:paraId="1AD5C88B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732B5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060EF5E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1CBCA0A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212806F" w14:textId="77777777" w:rsidR="001423F1" w:rsidRPr="003B166E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0D03CC" w:rsidRPr="003B166E" w14:paraId="17D11723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B3909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  <w:shd w:val="clear" w:color="auto" w:fill="auto"/>
          </w:tcPr>
          <w:p w14:paraId="1047D77A" w14:textId="2E862094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 w:rsidR="0012716E"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  <w:r w:rsidR="001753FE"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F22288E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4C7AA321" w14:textId="226022CF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470</w:t>
            </w:r>
          </w:p>
        </w:tc>
      </w:tr>
      <w:tr w:rsidR="000D03CC" w:rsidRPr="003B166E" w14:paraId="4C4816EA" w14:textId="77777777" w:rsidTr="00F24F67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14DA4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54BC61B2" w14:textId="46293836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="0012716E"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59FCD0B0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52DEE6C6" w14:textId="151D0790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213</w:t>
            </w:r>
          </w:p>
        </w:tc>
      </w:tr>
      <w:tr w:rsidR="000D03CC" w:rsidRPr="003B166E" w14:paraId="4047E874" w14:textId="77777777" w:rsidTr="00F24F67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CF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CE2F6" w14:textId="651AFC77" w:rsidR="000D03CC" w:rsidRPr="003B166E" w:rsidRDefault="001753FE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B166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34EBAEF7" w14:textId="77777777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40B07" w14:textId="33D3D7CC" w:rsidR="000D03CC" w:rsidRPr="003B166E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B166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683</w:t>
            </w:r>
          </w:p>
        </w:tc>
      </w:tr>
    </w:tbl>
    <w:p w14:paraId="64095A15" w14:textId="77777777" w:rsidR="001423F1" w:rsidRPr="003B166E" w:rsidRDefault="001423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43BDA7E1" w14:textId="6FE93A9C" w:rsidR="00B74B40" w:rsidRPr="003B166E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3B166E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การกระทบยอดรายได้</w:t>
      </w:r>
      <w:r w:rsidRPr="003B166E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3B166E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กำไรหรือขาดทุน</w:t>
      </w:r>
      <w:r w:rsidRPr="003B166E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3B166E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สินทรัพย์และหนี้สินและรายการที่มีสาระสำคัญของส่วนงานที่รายงาน</w:t>
      </w:r>
    </w:p>
    <w:p w14:paraId="0D53154A" w14:textId="15BD27A6" w:rsidR="00B74B40" w:rsidRPr="003B166E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1009"/>
        <w:gridCol w:w="250"/>
        <w:gridCol w:w="1009"/>
        <w:gridCol w:w="250"/>
        <w:gridCol w:w="1009"/>
        <w:gridCol w:w="255"/>
        <w:gridCol w:w="1009"/>
      </w:tblGrid>
      <w:tr w:rsidR="00FE00F7" w:rsidRPr="003B166E" w14:paraId="64B5220A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ADDDCBE" w14:textId="77777777" w:rsidR="00FE00F7" w:rsidRPr="003B166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6A4A68" w14:textId="77777777" w:rsidR="00FE00F7" w:rsidRPr="003B166E" w:rsidRDefault="00FE00F7" w:rsidP="00736BBB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00F7" w:rsidRPr="003B166E" w14:paraId="22FB9A29" w14:textId="77777777" w:rsidTr="005074CE">
        <w:trPr>
          <w:trHeight w:val="434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13E7C48F" w14:textId="77777777" w:rsidR="00FE00F7" w:rsidRPr="003B166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C5D25" w14:textId="77777777" w:rsidR="00FE00F7" w:rsidRPr="003B166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3E1AF4" w14:textId="77777777" w:rsidR="00FE00F7" w:rsidRPr="003B166E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69CB332" w14:textId="77777777" w:rsidR="00FE00F7" w:rsidRPr="003B166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3539E" w14:textId="77777777" w:rsidR="00FE00F7" w:rsidRPr="003B166E" w:rsidRDefault="00FE00F7" w:rsidP="00736BBB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FE00F7" w:rsidRPr="003B166E" w14:paraId="67BB910D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2955CE7E" w14:textId="2106843E" w:rsidR="00FE00F7" w:rsidRPr="003B166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E53EFD" w:rsidRPr="003B16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3B16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B16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80145" w:rsidRPr="003B166E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</w:t>
            </w:r>
            <w:r w:rsidR="009426C9" w:rsidRPr="003B166E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1</w:t>
            </w:r>
            <w:r w:rsidR="002C4EC8" w:rsidRPr="003B166E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9426C9" w:rsidRPr="003B166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มีนาคม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BDF8912" w14:textId="70A5CC48" w:rsidR="00FE00F7" w:rsidRPr="003B166E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426C9" w:rsidRPr="003B166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99A5474" w14:textId="77777777" w:rsidR="00FE00F7" w:rsidRPr="003B166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0A6A29C" w14:textId="03F23DBC" w:rsidR="00FE00F7" w:rsidRPr="003B166E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426C9" w:rsidRPr="003B166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3B9048D" w14:textId="77777777" w:rsidR="00FE00F7" w:rsidRPr="003B166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BF072CF" w14:textId="7BAC18DE" w:rsidR="00FE00F7" w:rsidRPr="003B166E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426C9" w:rsidRPr="003B166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2714405" w14:textId="77777777" w:rsidR="00FE00F7" w:rsidRPr="003B166E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E4B3EF8" w14:textId="68E54933" w:rsidR="00FE00F7" w:rsidRPr="003B166E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426C9" w:rsidRPr="003B166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00F7" w:rsidRPr="003B166E" w14:paraId="7DE86887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21B87B36" w14:textId="77777777" w:rsidR="00FE00F7" w:rsidRPr="003B166E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5B9824" w14:textId="77777777" w:rsidR="00FE00F7" w:rsidRPr="003B166E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7329" w:rsidRPr="003B166E" w14:paraId="174B290B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EFFDF" w14:textId="77777777" w:rsidR="00DA7329" w:rsidRPr="003B166E" w:rsidRDefault="00DA7329" w:rsidP="00DA73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CAAFF87" w14:textId="50598AD7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2,</w:t>
            </w:r>
            <w:r w:rsidR="000C7D0D" w:rsidRPr="003B166E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719BEFF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1C13EA3" w14:textId="03F9D253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2,430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CD2BF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DD9ED" w14:textId="528C28A7" w:rsidR="00DA7329" w:rsidRPr="003B166E" w:rsidRDefault="000C7D0D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E528F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1FC5C" w14:textId="0DAD5645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DA7329" w:rsidRPr="003B166E" w14:paraId="3F283356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397259BF" w14:textId="77777777" w:rsidR="00DA7329" w:rsidRPr="003B166E" w:rsidRDefault="00DA7329" w:rsidP="00DA73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2E9CA8D" w14:textId="393051BE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(</w:t>
            </w:r>
            <w:r w:rsidR="000C7D0D" w:rsidRPr="003B166E">
              <w:rPr>
                <w:rFonts w:ascii="Angsana New" w:hAnsi="Angsana New"/>
                <w:sz w:val="30"/>
                <w:szCs w:val="30"/>
              </w:rPr>
              <w:t>96</w:t>
            </w:r>
            <w:r w:rsidRPr="003B166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E0C7F15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07405D9" w14:textId="1B0D37ED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E1118AB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0EC32DD" w14:textId="375484CE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(</w:t>
            </w:r>
            <w:r w:rsidR="000C7D0D" w:rsidRPr="003B166E">
              <w:rPr>
                <w:rFonts w:ascii="Angsana New" w:hAnsi="Angsana New"/>
                <w:sz w:val="30"/>
                <w:szCs w:val="30"/>
              </w:rPr>
              <w:t>8</w:t>
            </w:r>
            <w:r w:rsidRPr="003B166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067FA7E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0015BB6" w14:textId="054CEA5E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DA7329" w:rsidRPr="003B166E" w14:paraId="181E16F9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044652FF" w14:textId="77777777" w:rsidR="00DA7329" w:rsidRPr="003B166E" w:rsidRDefault="00DA7329" w:rsidP="00DA73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8EAB191" w14:textId="77777777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EAAD29A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A5E505C" w14:textId="77777777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F3DC15A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F2F4AC6" w14:textId="72F2FC62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45466CB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4F863EC" w14:textId="77777777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7329" w:rsidRPr="003B166E" w14:paraId="70A52249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520CAD2" w14:textId="3CE5DCC1" w:rsidR="00DA7329" w:rsidRPr="003B166E" w:rsidRDefault="00DA7329" w:rsidP="00DA732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611B747" w14:textId="2E5672F8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60B0E23A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CE3B730" w14:textId="7F87503B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6F7B0C3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744FA4A" w14:textId="5605CD9C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C42AD5F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501C9BD" w14:textId="1E01EF67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A7329" w:rsidRPr="003B166E" w14:paraId="06E1A9F8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0B69771" w14:textId="1A4231DD" w:rsidR="00DA7329" w:rsidRPr="003B166E" w:rsidRDefault="00DA7329" w:rsidP="00DA732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7DCC05D" w14:textId="26EC08A2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ACC825B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2B1BD58" w14:textId="64E7DBE4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7B99C1B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6A6880F" w14:textId="4B504D33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(7</w:t>
            </w:r>
            <w:r w:rsidR="000C7D0D" w:rsidRPr="003B166E">
              <w:rPr>
                <w:rFonts w:ascii="Angsana New" w:hAnsi="Angsana New"/>
                <w:sz w:val="30"/>
                <w:szCs w:val="30"/>
              </w:rPr>
              <w:t>4</w:t>
            </w:r>
            <w:r w:rsidRPr="003B166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DBE6F87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DC98435" w14:textId="6029E76A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(78)</w:t>
            </w:r>
          </w:p>
        </w:tc>
      </w:tr>
      <w:tr w:rsidR="00DA7329" w:rsidRPr="003B166E" w14:paraId="129B4119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21522CF" w14:textId="53CB552B" w:rsidR="00DA7329" w:rsidRPr="003B166E" w:rsidRDefault="00DA7329" w:rsidP="00DA732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3B166E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3B166E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3B166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CCC0C9F" w14:textId="409EC281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B0D32F6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4FC4E" w14:textId="50B23A0D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9B0156D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F480C4C" w14:textId="5AB0C887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1</w:t>
            </w:r>
            <w:r w:rsidR="000C7D0D" w:rsidRPr="003B16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A0CB073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0EB99" w14:textId="1D9FE50F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  <w:tr w:rsidR="00DA7329" w:rsidRPr="003B166E" w14:paraId="43FC90A8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D20DD" w14:textId="77777777" w:rsidR="00DA7329" w:rsidRPr="003B166E" w:rsidRDefault="00DA7329" w:rsidP="00DA73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2B4C0" w14:textId="1B4520E5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0C7D0D" w:rsidRPr="003B166E">
              <w:rPr>
                <w:rFonts w:ascii="Angsana New" w:hAnsi="Angsana New"/>
                <w:b/>
                <w:bCs/>
                <w:sz w:val="30"/>
                <w:szCs w:val="30"/>
              </w:rPr>
              <w:t>743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A5CE3E5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FA03C" w14:textId="62303497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2,348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2E1AF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28BFC8" w14:textId="3B85CA67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C7D0D" w:rsidRPr="003B16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220E4" w14:textId="77777777" w:rsidR="00DA7329" w:rsidRPr="003B166E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49E5F" w14:textId="35C72109" w:rsidR="00DA7329" w:rsidRPr="003B166E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</w:p>
        </w:tc>
      </w:tr>
    </w:tbl>
    <w:p w14:paraId="65FE1B5D" w14:textId="17841CF8" w:rsidR="00EF62FF" w:rsidRPr="003B166E" w:rsidRDefault="00EF62FF" w:rsidP="00EF0DA5">
      <w:pPr>
        <w:rPr>
          <w:rFonts w:asciiTheme="majorBidi" w:hAnsiTheme="majorBidi" w:cstheme="majorBidi"/>
          <w:sz w:val="30"/>
          <w:szCs w:val="30"/>
        </w:rPr>
        <w:sectPr w:rsidR="00EF62FF" w:rsidRPr="003B166E" w:rsidSect="00D524B9">
          <w:headerReference w:type="even" r:id="rId14"/>
          <w:headerReference w:type="default" r:id="rId15"/>
          <w:footerReference w:type="default" r:id="rId16"/>
          <w:headerReference w:type="first" r:id="rId17"/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9"/>
        <w:gridCol w:w="863"/>
        <w:gridCol w:w="1351"/>
        <w:gridCol w:w="290"/>
        <w:gridCol w:w="1286"/>
      </w:tblGrid>
      <w:tr w:rsidR="00E9360F" w:rsidRPr="003B166E" w14:paraId="176B2445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6A3E990D" w14:textId="77777777" w:rsidR="00E9360F" w:rsidRPr="003B166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E828872" w14:textId="77777777" w:rsidR="00E9360F" w:rsidRPr="003B166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97FDD" w14:textId="77777777" w:rsidR="00E9360F" w:rsidRPr="003B166E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360F" w:rsidRPr="003B166E" w14:paraId="033C8433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045B1C99" w14:textId="77777777" w:rsidR="00E9360F" w:rsidRPr="003B166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664CF88" w14:textId="77777777" w:rsidR="00E9360F" w:rsidRPr="003B166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A65DA" w14:textId="35734225" w:rsidR="00E9360F" w:rsidRPr="003B166E" w:rsidRDefault="00680145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26C9"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4EC8"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6C9" w:rsidRPr="003B166E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2470A" w14:textId="77777777" w:rsidR="00E9360F" w:rsidRPr="003B166E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4B96" w14:textId="745079DE" w:rsidR="00E9360F" w:rsidRPr="003B166E" w:rsidRDefault="00680145" w:rsidP="00683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360F"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360F"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9360F" w:rsidRPr="003B166E" w14:paraId="51C00AAB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3A84FAD" w14:textId="77777777" w:rsidR="00E9360F" w:rsidRPr="003B166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B056DB4" w14:textId="77777777" w:rsidR="00E9360F" w:rsidRPr="003B166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E524F" w14:textId="7D107461" w:rsidR="00E9360F" w:rsidRPr="003B166E" w:rsidRDefault="005C0C03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426C9" w:rsidRPr="003B16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851D9" w14:textId="77777777" w:rsidR="00E9360F" w:rsidRPr="003B166E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8F808" w14:textId="18624559" w:rsidR="00E9360F" w:rsidRPr="003B166E" w:rsidRDefault="005C0C03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426C9"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9360F" w:rsidRPr="003B166E" w14:paraId="09B66339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F663210" w14:textId="77777777" w:rsidR="00E9360F" w:rsidRPr="003B166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E9B77E4" w14:textId="77777777" w:rsidR="00E9360F" w:rsidRPr="003B166E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324C4" w14:textId="77777777" w:rsidR="00E9360F" w:rsidRPr="003B166E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360F" w:rsidRPr="003B166E" w14:paraId="57EEAC0A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35094A63" w14:textId="77777777" w:rsidR="00E9360F" w:rsidRPr="003B166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0779926" w14:textId="77777777" w:rsidR="00E9360F" w:rsidRPr="003B166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3B10D5" w14:textId="77777777" w:rsidR="00E9360F" w:rsidRPr="003B166E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001A6E7" w14:textId="77777777" w:rsidR="00E9360F" w:rsidRPr="003B166E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1A6CB87F" w14:textId="77777777" w:rsidR="00E9360F" w:rsidRPr="003B166E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159" w:rsidRPr="003B166E" w14:paraId="26590523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7A4AD58B" w14:textId="77777777" w:rsidR="00BF1159" w:rsidRPr="003B166E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EF3480" w14:textId="77777777" w:rsidR="00BF1159" w:rsidRPr="003B166E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BDE7D8" w14:textId="46F92F34" w:rsidR="00BF1159" w:rsidRPr="003B166E" w:rsidRDefault="000C7D0D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BF1159"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741F09" w14:textId="77777777" w:rsidR="00BF1159" w:rsidRPr="003B166E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4BD786BE" w14:textId="4C109BB0" w:rsidR="00BF1159" w:rsidRPr="003B166E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9,132</w:t>
            </w:r>
          </w:p>
        </w:tc>
      </w:tr>
      <w:tr w:rsidR="00BF1159" w:rsidRPr="003B166E" w14:paraId="31A776B5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026C896" w14:textId="77777777" w:rsidR="00BF1159" w:rsidRPr="003B166E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AE9F72A" w14:textId="77777777" w:rsidR="00BF1159" w:rsidRPr="003B166E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BBC379" w14:textId="7A32A794" w:rsidR="00BF1159" w:rsidRPr="003B166E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0C7D0D"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A46E227" w14:textId="77777777" w:rsidR="00BF1159" w:rsidRPr="003B166E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0C5EF346" w14:textId="6AC336AD" w:rsidR="00BF1159" w:rsidRPr="003B166E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2,775</w:t>
            </w:r>
          </w:p>
        </w:tc>
      </w:tr>
      <w:tr w:rsidR="00BF1159" w:rsidRPr="003B166E" w14:paraId="300EB99C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0081D307" w14:textId="77777777" w:rsidR="00BF1159" w:rsidRPr="003B166E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F895BC8" w14:textId="77777777" w:rsidR="00BF1159" w:rsidRPr="003B166E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2CFE4" w14:textId="7CDBB36A" w:rsidR="00BF1159" w:rsidRPr="003B166E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B166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C7D0D" w:rsidRPr="003B166E">
              <w:rPr>
                <w:rFonts w:ascii="Angsana New" w:hAnsi="Angsana New"/>
                <w:sz w:val="30"/>
                <w:szCs w:val="30"/>
                <w:lang w:bidi="th-TH"/>
              </w:rPr>
              <w:t>312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3E20B3" w14:textId="77777777" w:rsidR="00BF1159" w:rsidRPr="003B166E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9646F" w14:textId="78C12335" w:rsidR="00BF1159" w:rsidRPr="003B166E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B166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B166E">
              <w:rPr>
                <w:rFonts w:ascii="Angsana New" w:hAnsi="Angsana New"/>
                <w:sz w:val="30"/>
                <w:szCs w:val="30"/>
                <w:lang w:val="en-US" w:bidi="th-TH"/>
              </w:rPr>
              <w:t>555</w:t>
            </w:r>
          </w:p>
        </w:tc>
      </w:tr>
      <w:tr w:rsidR="00BF1159" w:rsidRPr="003B166E" w14:paraId="3B1A0EC0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3FF373DB" w14:textId="77777777" w:rsidR="00BF1159" w:rsidRPr="003B166E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9B07EC2" w14:textId="77777777" w:rsidR="00BF1159" w:rsidRPr="003B166E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BCF64" w14:textId="3E3FA9E3" w:rsidR="00BF1159" w:rsidRPr="003B166E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C7D0D" w:rsidRPr="003B16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3B16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C7D0D" w:rsidRPr="003B16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14FECFF" w14:textId="77777777" w:rsidR="00BF1159" w:rsidRPr="003B166E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3B8EC" w14:textId="0D9D090D" w:rsidR="00BF1159" w:rsidRPr="003B166E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13,462</w:t>
            </w:r>
          </w:p>
        </w:tc>
      </w:tr>
      <w:tr w:rsidR="00BF1159" w:rsidRPr="003B166E" w14:paraId="161F1C0D" w14:textId="77777777" w:rsidTr="005941A6">
        <w:trPr>
          <w:trHeight w:val="156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71B4AD7E" w14:textId="77777777" w:rsidR="00BF1159" w:rsidRPr="003B166E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B70C17F" w14:textId="77777777" w:rsidR="00BF1159" w:rsidRPr="003B166E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BBEF63" w14:textId="77777777" w:rsidR="00BF1159" w:rsidRPr="003B166E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7DBA965" w14:textId="77777777" w:rsidR="00BF1159" w:rsidRPr="003B166E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FE480E" w14:textId="77777777" w:rsidR="00BF1159" w:rsidRPr="003B166E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F1159" w:rsidRPr="003B166E" w14:paraId="2A157BB5" w14:textId="77777777" w:rsidTr="005941A6">
        <w:trPr>
          <w:trHeight w:val="7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283E5D4" w14:textId="77777777" w:rsidR="00BF1159" w:rsidRPr="003B166E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14DE51" w14:textId="77777777" w:rsidR="00BF1159" w:rsidRPr="003B166E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A19D46" w14:textId="514744CC" w:rsidR="00BF1159" w:rsidRPr="003B166E" w:rsidRDefault="000C7D0D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 w:rsidR="00BF1159" w:rsidRPr="003B166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B166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31B43B9" w14:textId="77777777" w:rsidR="00BF1159" w:rsidRPr="003B166E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01DA02" w14:textId="75435AF1" w:rsidR="00BF1159" w:rsidRPr="003B166E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3B166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B16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</w:t>
            </w:r>
          </w:p>
        </w:tc>
      </w:tr>
    </w:tbl>
    <w:p w14:paraId="76E38A7E" w14:textId="77777777" w:rsidR="00035C1F" w:rsidRPr="003B166E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4C79B8B0" w14:textId="56723837" w:rsidR="00035C1F" w:rsidRPr="003B166E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B166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3B166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74AF0DCD" w14:textId="77777777" w:rsidR="00035C1F" w:rsidRPr="003B166E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CC"/>
          <w:sz w:val="14"/>
          <w:szCs w:val="14"/>
          <w:cs/>
        </w:rPr>
      </w:pPr>
    </w:p>
    <w:p w14:paraId="2A4E93F0" w14:textId="21BD5850" w:rsidR="004734B4" w:rsidRPr="003B166E" w:rsidRDefault="00035C1F" w:rsidP="00942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3B166E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Pr="003B166E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ส่วนใหญ่ใน</w:t>
      </w:r>
      <w:r w:rsidRPr="003B166E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ประเทศ</w:t>
      </w:r>
      <w:r w:rsidRPr="003B166E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Pr="003B166E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3C108E88" w14:textId="77777777" w:rsidR="00001E96" w:rsidRPr="003B166E" w:rsidRDefault="00001E96" w:rsidP="00001E96">
      <w:pPr>
        <w:rPr>
          <w:cs/>
        </w:rPr>
      </w:pPr>
    </w:p>
    <w:p w14:paraId="73C2F287" w14:textId="24722243" w:rsidR="00592ED8" w:rsidRPr="003B166E" w:rsidRDefault="00592ED8" w:rsidP="00D94A83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B166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18DF2433" w14:textId="0BC8B90D" w:rsidR="00592ED8" w:rsidRPr="003B166E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20"/>
          <w:szCs w:val="20"/>
        </w:rPr>
      </w:pPr>
    </w:p>
    <w:p w14:paraId="5DEA632A" w14:textId="6A09C420" w:rsidR="002B3BFA" w:rsidRPr="003B166E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6F7C13" w:rsidRPr="003B166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80145" w:rsidRPr="003B166E">
        <w:rPr>
          <w:rFonts w:asciiTheme="majorBidi" w:hAnsiTheme="majorBidi" w:cstheme="majorBidi"/>
          <w:sz w:val="30"/>
          <w:szCs w:val="30"/>
        </w:rPr>
        <w:t>3</w:t>
      </w:r>
      <w:r w:rsidR="006F7C13" w:rsidRPr="003B166E">
        <w:rPr>
          <w:rFonts w:asciiTheme="majorBidi" w:hAnsiTheme="majorBidi" w:cstheme="majorBidi"/>
          <w:sz w:val="30"/>
          <w:szCs w:val="30"/>
        </w:rPr>
        <w:t>1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="006F7C13" w:rsidRPr="003B166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C0C03" w:rsidRPr="003B166E">
        <w:rPr>
          <w:rFonts w:asciiTheme="majorBidi" w:hAnsiTheme="majorBidi" w:cstheme="majorBidi"/>
          <w:sz w:val="30"/>
          <w:szCs w:val="30"/>
        </w:rPr>
        <w:t>256</w:t>
      </w:r>
      <w:r w:rsidR="006F7C13" w:rsidRPr="003B166E">
        <w:rPr>
          <w:rFonts w:asciiTheme="majorBidi" w:hAnsiTheme="majorBidi" w:cstheme="majorBidi"/>
          <w:sz w:val="30"/>
          <w:szCs w:val="30"/>
        </w:rPr>
        <w:t>8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966D3C"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="00ED1C56" w:rsidRPr="003B166E">
        <w:rPr>
          <w:rFonts w:asciiTheme="majorBidi" w:hAnsiTheme="majorBidi" w:cstheme="majorBidi"/>
          <w:sz w:val="30"/>
          <w:szCs w:val="30"/>
        </w:rPr>
        <w:t>22</w:t>
      </w:r>
      <w:r w:rsidR="00074F6C"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="0077569F" w:rsidRPr="003B166E">
        <w:rPr>
          <w:rFonts w:asciiTheme="majorBidi" w:hAnsiTheme="majorBidi" w:cstheme="majorBidi" w:hint="cs"/>
          <w:sz w:val="30"/>
          <w:szCs w:val="30"/>
          <w:cs/>
        </w:rPr>
        <w:t>ะ</w:t>
      </w:r>
      <w:r w:rsidR="00966D3C"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="00ED1C56" w:rsidRPr="003B166E">
        <w:rPr>
          <w:rFonts w:asciiTheme="majorBidi" w:hAnsiTheme="majorBidi" w:cstheme="majorBidi"/>
          <w:sz w:val="30"/>
          <w:szCs w:val="30"/>
        </w:rPr>
        <w:t>0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จำนวนภาษีเงินได้ในงบกำไรขาดทุนรวมและของเฉพาะกิจการ</w:t>
      </w:r>
      <w:r w:rsidR="00E47019" w:rsidRPr="003B166E">
        <w:rPr>
          <w:rFonts w:asciiTheme="majorBidi" w:hAnsiTheme="majorBidi" w:cstheme="majorBidi" w:hint="cs"/>
          <w:sz w:val="30"/>
          <w:szCs w:val="30"/>
          <w:cs/>
        </w:rPr>
        <w:t>มากกว่า</w:t>
      </w:r>
      <w:r w:rsidR="00E47019" w:rsidRPr="003B166E">
        <w:rPr>
          <w:rFonts w:asciiTheme="majorBidi" w:hAnsiTheme="majorBidi" w:cstheme="majorBidi"/>
          <w:sz w:val="30"/>
          <w:szCs w:val="30"/>
        </w:rPr>
        <w:t>/</w:t>
      </w:r>
      <w:r w:rsidRPr="003B166E">
        <w:rPr>
          <w:rFonts w:asciiTheme="majorBidi" w:hAnsiTheme="majorBidi" w:cstheme="majorBidi"/>
          <w:sz w:val="30"/>
          <w:szCs w:val="30"/>
          <w:cs/>
        </w:rPr>
        <w:t>น้อยกว่า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03EB37D3" w14:textId="77777777" w:rsidR="002B3BFA" w:rsidRPr="003B166E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>(ก)</w:t>
      </w:r>
      <w:r w:rsidRPr="003B166E">
        <w:rPr>
          <w:rFonts w:asciiTheme="majorBidi" w:hAnsiTheme="majorBidi" w:cstheme="majorBidi"/>
          <w:sz w:val="30"/>
          <w:szCs w:val="30"/>
          <w:cs/>
        </w:rPr>
        <w:tab/>
        <w:t>กลุ่มบริษัท/บริษัทมีขาดทุนทางภาษียกมาจากงวดก่อน และได้ถูกนำมาใช้เพื่อลดจำนวนกำไรเพื่อเสียภาษีในงวดปัจจุบัน</w:t>
      </w:r>
    </w:p>
    <w:p w14:paraId="71C94CE7" w14:textId="77777777" w:rsidR="002B3BFA" w:rsidRPr="003B166E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>(ข)</w:t>
      </w:r>
      <w:r w:rsidRPr="003B166E">
        <w:rPr>
          <w:rFonts w:asciiTheme="majorBidi" w:hAnsiTheme="majorBidi" w:cstheme="majorBidi"/>
          <w:sz w:val="30"/>
          <w:szCs w:val="30"/>
          <w:cs/>
        </w:rPr>
        <w:tab/>
        <w:t>ความแตกต่างระหว่างการรับรู้ค่าใช้จ่ายทางบัญชีกับค่าใช้จ่ายทางภาษี บางรายการโดยเฉพาะอย่างยิ่งในเรื่องเกี่ยวกับค่าเผื่อผลขาดทุนด้านเครดิตที่คาดว่าจะเกิดขึ้นและสำรองต่างๆ</w:t>
      </w:r>
    </w:p>
    <w:p w14:paraId="73108ED4" w14:textId="77777777" w:rsidR="00120C41" w:rsidRPr="003B166E" w:rsidRDefault="002B3BFA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/>
          <w:sz w:val="30"/>
          <w:szCs w:val="30"/>
          <w:cs/>
        </w:rPr>
        <w:t>(ค)</w:t>
      </w:r>
      <w:r w:rsidRPr="003B166E">
        <w:rPr>
          <w:rFonts w:asciiTheme="majorBidi" w:hAnsiTheme="majorBidi" w:cstheme="majorBidi"/>
          <w:sz w:val="30"/>
          <w:szCs w:val="30"/>
          <w:cs/>
        </w:rPr>
        <w:tab/>
        <w:t>ขาดทุนของบริษัทย่อยของกลุ่มบริษัท/บริษัทซึ่งไม่สามารถจะนำมาสุทธิกับกำไรของบริษัทย่อยแห่งอื่นๆ ของกลุ่มบริษัทในการคำนวณภาษีเงินได</w:t>
      </w:r>
      <w:r w:rsidR="001C009D" w:rsidRPr="003B166E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48FBAC2E" w14:textId="77777777" w:rsidR="00120C41" w:rsidRPr="003B166E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FB952" w14:textId="77777777" w:rsidR="009713CF" w:rsidRPr="003B166E" w:rsidRDefault="009713CF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BAD23F" w14:textId="77777777" w:rsidR="009713CF" w:rsidRPr="003B166E" w:rsidRDefault="009713CF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F9FF7" w14:textId="77777777" w:rsidR="009713CF" w:rsidRPr="003B166E" w:rsidRDefault="009713CF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4A2F2" w14:textId="77777777" w:rsidR="009713CF" w:rsidRPr="003B166E" w:rsidRDefault="009713CF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94869" w14:textId="77777777" w:rsidR="00120C41" w:rsidRPr="003B166E" w:rsidRDefault="00120C41" w:rsidP="00120C41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B166E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1863246E" w14:textId="77777777" w:rsidR="00120C41" w:rsidRPr="003B166E" w:rsidRDefault="00120C41" w:rsidP="00120C41">
      <w:pPr>
        <w:rPr>
          <w:lang w:val="th-TH"/>
        </w:rPr>
      </w:pPr>
    </w:p>
    <w:p w14:paraId="2E795DBD" w14:textId="77777777" w:rsidR="00120C41" w:rsidRPr="003B166E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B166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0DE3F8" w14:textId="77777777" w:rsidR="00120C41" w:rsidRPr="003B166E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F42C2C" w14:textId="17999D9E" w:rsidR="00120C41" w:rsidRPr="003B166E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0145" w:rsidRPr="003B166E">
        <w:rPr>
          <w:rFonts w:asciiTheme="majorBidi" w:hAnsiTheme="majorBidi" w:cstheme="majorBidi"/>
          <w:sz w:val="30"/>
          <w:szCs w:val="30"/>
        </w:rPr>
        <w:t>3</w:t>
      </w:r>
      <w:r w:rsidR="006F7C13" w:rsidRPr="003B166E">
        <w:rPr>
          <w:rFonts w:asciiTheme="majorBidi" w:hAnsiTheme="majorBidi" w:cstheme="majorBidi"/>
          <w:sz w:val="30"/>
          <w:szCs w:val="30"/>
        </w:rPr>
        <w:t>1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="006F7C13" w:rsidRPr="003B166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</w:rPr>
        <w:t>256</w:t>
      </w:r>
      <w:r w:rsidR="006F7C13" w:rsidRPr="003B166E">
        <w:rPr>
          <w:rFonts w:asciiTheme="majorBidi" w:hAnsiTheme="majorBidi" w:cstheme="majorBidi"/>
          <w:sz w:val="30"/>
          <w:szCs w:val="30"/>
        </w:rPr>
        <w:t>8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0145" w:rsidRPr="003B166E">
        <w:rPr>
          <w:rFonts w:asciiTheme="majorBidi" w:hAnsiTheme="majorBidi" w:cstheme="majorBidi"/>
          <w:sz w:val="30"/>
          <w:szCs w:val="30"/>
        </w:rPr>
        <w:t>3</w:t>
      </w:r>
      <w:r w:rsidRPr="003B166E">
        <w:rPr>
          <w:rFonts w:asciiTheme="majorBidi" w:hAnsiTheme="majorBidi" w:cstheme="majorBidi"/>
          <w:sz w:val="30"/>
          <w:szCs w:val="30"/>
        </w:rPr>
        <w:t xml:space="preserve">1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</w:rPr>
        <w:t>256</w:t>
      </w:r>
      <w:r w:rsidR="006F7C13" w:rsidRPr="003B166E">
        <w:rPr>
          <w:rFonts w:asciiTheme="majorBidi" w:hAnsiTheme="majorBidi" w:cstheme="majorBidi"/>
          <w:sz w:val="30"/>
          <w:szCs w:val="30"/>
        </w:rPr>
        <w:t>7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43B33402" w14:textId="77777777" w:rsidR="000511C3" w:rsidRPr="003B166E" w:rsidRDefault="000511C3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28954" w14:textId="77D66DB6" w:rsidR="00FD2D96" w:rsidRPr="003B166E" w:rsidRDefault="000511C3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3B166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รายการเคลื่อนไหวของตราสารทุน</w:t>
      </w:r>
      <w:r w:rsidR="00A14FFB" w:rsidRPr="003B166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ที่มีสาระสำคัญ</w:t>
      </w:r>
    </w:p>
    <w:p w14:paraId="14E38B53" w14:textId="77777777" w:rsidR="000511C3" w:rsidRPr="003B166E" w:rsidRDefault="000511C3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EAAA55" w14:textId="20AF3A1F" w:rsidR="00820CD7" w:rsidRPr="003B166E" w:rsidRDefault="00890FC6" w:rsidP="00820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166E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ในเดือนมกราคม </w:t>
      </w:r>
      <w:r w:rsidRPr="003B166E">
        <w:rPr>
          <w:rFonts w:asciiTheme="majorBidi" w:hAnsiTheme="majorBidi" w:cstheme="majorBidi"/>
          <w:sz w:val="30"/>
          <w:szCs w:val="30"/>
        </w:rPr>
        <w:t xml:space="preserve">2568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บริษัทได้ซื้อตราสารทุนที่อยู่ในความต้องการของตลาดวัดมูลค่ายุติธรรมผ่านกำไรขาดทุนเบ็ด</w:t>
      </w:r>
      <w:r w:rsidR="004D7F1F" w:rsidRPr="003B166E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 xml:space="preserve">สร็จอื่นเป็นจำนวน </w:t>
      </w:r>
      <w:r w:rsidRPr="003B166E">
        <w:rPr>
          <w:rFonts w:asciiTheme="majorBidi" w:hAnsiTheme="majorBidi" w:cstheme="majorBidi"/>
          <w:sz w:val="30"/>
          <w:szCs w:val="30"/>
        </w:rPr>
        <w:t xml:space="preserve">30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B9368BB" w14:textId="77777777" w:rsidR="00820CD7" w:rsidRPr="003B166E" w:rsidRDefault="00820CD7" w:rsidP="00820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50403" w14:textId="3CCD4396" w:rsidR="007F4DEB" w:rsidRPr="003B166E" w:rsidRDefault="00913400" w:rsidP="00AD7FB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B166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</w:t>
      </w:r>
      <w:r w:rsidR="00882FAF" w:rsidRPr="003B166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3B166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67209A01" w:rsidR="002A0E18" w:rsidRPr="003B166E" w:rsidRDefault="002A0E18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D3410" w:rsidRPr="003B166E" w14:paraId="59554E48" w14:textId="77777777" w:rsidTr="003F5C8E">
        <w:trPr>
          <w:tblHeader/>
        </w:trPr>
        <w:tc>
          <w:tcPr>
            <w:tcW w:w="1703" w:type="pct"/>
          </w:tcPr>
          <w:p w14:paraId="5F7A6FCE" w14:textId="77777777" w:rsidR="004D3410" w:rsidRPr="003B166E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77201D35" w14:textId="77777777" w:rsidR="004D3410" w:rsidRPr="003B166E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260D5F42" w14:textId="77777777" w:rsidR="004D3410" w:rsidRPr="003B166E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0C3B1E" w14:textId="77777777" w:rsidR="004D3410" w:rsidRPr="003B166E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7244ED6C" w14:textId="77777777" w:rsidR="004D3410" w:rsidRPr="003B166E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6AE" w:rsidRPr="003B166E" w14:paraId="0F3FEEC0" w14:textId="77777777" w:rsidTr="003F5C8E">
        <w:trPr>
          <w:trHeight w:val="333"/>
          <w:tblHeader/>
        </w:trPr>
        <w:tc>
          <w:tcPr>
            <w:tcW w:w="1703" w:type="pct"/>
          </w:tcPr>
          <w:p w14:paraId="2E3C424B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58C81114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E441129" w14:textId="66D74171" w:rsidR="003B26AE" w:rsidRPr="003B166E" w:rsidRDefault="009426C9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64530871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077B9E1" w14:textId="475E8D9E" w:rsidR="003B26AE" w:rsidRPr="003B166E" w:rsidRDefault="00680145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26AE"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C22DCFA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08466C6" w14:textId="369C4399" w:rsidR="003B26AE" w:rsidRPr="003B166E" w:rsidRDefault="00680145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26C9"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4EC8"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6C9"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42676876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41F48FE" w14:textId="1CB89CB9" w:rsidR="003B26AE" w:rsidRPr="003B166E" w:rsidRDefault="00680145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0C03"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26AE"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B26AE" w:rsidRPr="003B166E" w14:paraId="1C61473C" w14:textId="77777777" w:rsidTr="003F5C8E">
        <w:trPr>
          <w:trHeight w:val="333"/>
          <w:tblHeader/>
        </w:trPr>
        <w:tc>
          <w:tcPr>
            <w:tcW w:w="1703" w:type="pct"/>
          </w:tcPr>
          <w:p w14:paraId="38A8F859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454C4027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1945FF7F" w14:textId="5273354E" w:rsidR="003B26AE" w:rsidRPr="003B166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426C9" w:rsidRPr="003B16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2D67711F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46B7EC3" w14:textId="164559CD" w:rsidR="003B26AE" w:rsidRPr="003B166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426C9"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5AEAEA23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1251EC1" w14:textId="17D223F7" w:rsidR="003B26AE" w:rsidRPr="003B166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426C9" w:rsidRPr="003B166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8198405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5EA663E" w14:textId="01C49EAB" w:rsidR="003B26AE" w:rsidRPr="003B166E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426C9" w:rsidRPr="003B16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B26AE" w:rsidRPr="003B166E" w14:paraId="0D65FBCA" w14:textId="77777777" w:rsidTr="003F5C8E">
        <w:trPr>
          <w:tblHeader/>
        </w:trPr>
        <w:tc>
          <w:tcPr>
            <w:tcW w:w="1703" w:type="pct"/>
          </w:tcPr>
          <w:p w14:paraId="5AF67767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3C4F8382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5174EAF1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B26AE" w:rsidRPr="003B166E" w14:paraId="53AB2DB7" w14:textId="77777777" w:rsidTr="003F5C8E">
        <w:tc>
          <w:tcPr>
            <w:tcW w:w="2385" w:type="pct"/>
            <w:gridSpan w:val="2"/>
          </w:tcPr>
          <w:p w14:paraId="1C793EDD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6D6CE3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  <w:shd w:val="clear" w:color="auto" w:fill="auto"/>
          </w:tcPr>
          <w:p w14:paraId="6AF7410A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A871126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AA9A3AB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8F887D2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17F8609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460620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65C108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0CD7" w:rsidRPr="003B166E" w14:paraId="37717423" w14:textId="77777777" w:rsidTr="003F5C8E">
        <w:tc>
          <w:tcPr>
            <w:tcW w:w="2385" w:type="pct"/>
            <w:gridSpan w:val="2"/>
          </w:tcPr>
          <w:p w14:paraId="6905AF34" w14:textId="57EE0366" w:rsidR="00820CD7" w:rsidRPr="003B166E" w:rsidRDefault="00820CD7" w:rsidP="00820CD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1A1F430C" w14:textId="1E8A4D3D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1</w:t>
            </w:r>
            <w:r w:rsidR="005F29EE" w:rsidRPr="003B166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3C5BDF14" w14:textId="77777777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B89D331" w14:textId="40F46023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8" w:type="pct"/>
            <w:shd w:val="clear" w:color="auto" w:fill="auto"/>
          </w:tcPr>
          <w:p w14:paraId="6177B8DE" w14:textId="77777777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8FC1415" w14:textId="671D65F1" w:rsidR="00820CD7" w:rsidRPr="003B166E" w:rsidRDefault="005F29EE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99B5800" w14:textId="77777777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8BC0D5" w14:textId="1663F082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20CD7" w:rsidRPr="003B166E" w14:paraId="534B84A0" w14:textId="77777777" w:rsidTr="003F5C8E">
        <w:tc>
          <w:tcPr>
            <w:tcW w:w="2385" w:type="pct"/>
            <w:gridSpan w:val="2"/>
          </w:tcPr>
          <w:p w14:paraId="16812481" w14:textId="0B85BB7A" w:rsidR="00820CD7" w:rsidRPr="003B166E" w:rsidRDefault="00820CD7" w:rsidP="00820C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แต่ไม่เกิน </w:t>
            </w:r>
            <w:r w:rsidRPr="003B166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3B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534" w:type="pct"/>
            <w:shd w:val="clear" w:color="auto" w:fill="auto"/>
          </w:tcPr>
          <w:p w14:paraId="73622EC5" w14:textId="38A74C4D" w:rsidR="00820CD7" w:rsidRPr="003B166E" w:rsidRDefault="005F29EE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18A92777" w14:textId="77777777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C5BC949" w14:textId="2801D3EB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14:paraId="5845D32E" w14:textId="77777777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9C36780" w14:textId="1E41BBC8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8666089" w14:textId="77777777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9222BC" w14:textId="6EC10497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20CD7" w:rsidRPr="003B166E" w14:paraId="0CEA2518" w14:textId="77777777" w:rsidTr="003F5C8E">
        <w:tc>
          <w:tcPr>
            <w:tcW w:w="2385" w:type="pct"/>
            <w:gridSpan w:val="2"/>
          </w:tcPr>
          <w:p w14:paraId="132BD18F" w14:textId="77777777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30FDA" w14:textId="71C90A08" w:rsidR="00820CD7" w:rsidRPr="003B166E" w:rsidRDefault="005F29EE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43" w:type="pct"/>
            <w:shd w:val="clear" w:color="auto" w:fill="auto"/>
          </w:tcPr>
          <w:p w14:paraId="5D53DAD0" w14:textId="77777777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E3560" w14:textId="6FA3B984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8" w:type="pct"/>
            <w:shd w:val="clear" w:color="auto" w:fill="auto"/>
          </w:tcPr>
          <w:p w14:paraId="57529F95" w14:textId="77777777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0ECC6" w14:textId="456B738B" w:rsidR="00820CD7" w:rsidRPr="003B166E" w:rsidRDefault="005F29EE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F483302" w14:textId="77777777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D9ADB6" w14:textId="2D700D3B" w:rsidR="00820CD7" w:rsidRPr="003B166E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3B26AE" w:rsidRPr="003B166E" w14:paraId="2891133B" w14:textId="77777777" w:rsidTr="003F5C8E">
        <w:tc>
          <w:tcPr>
            <w:tcW w:w="2385" w:type="pct"/>
            <w:gridSpan w:val="2"/>
          </w:tcPr>
          <w:p w14:paraId="0D9DB482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34" w:type="pct"/>
            <w:shd w:val="clear" w:color="auto" w:fill="auto"/>
          </w:tcPr>
          <w:p w14:paraId="762287D6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  <w:shd w:val="clear" w:color="auto" w:fill="auto"/>
          </w:tcPr>
          <w:p w14:paraId="25C207D1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pct"/>
            <w:shd w:val="clear" w:color="auto" w:fill="auto"/>
          </w:tcPr>
          <w:p w14:paraId="1FB2A622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239C2B96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3940ED0A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0AD2606B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</w:tcPr>
          <w:p w14:paraId="43C99CCC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26AE" w:rsidRPr="003B166E" w14:paraId="68C8FC60" w14:textId="77777777" w:rsidTr="003F5C8E">
        <w:tc>
          <w:tcPr>
            <w:tcW w:w="2385" w:type="pct"/>
            <w:gridSpan w:val="2"/>
          </w:tcPr>
          <w:p w14:paraId="609B7F18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4867B28E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39CE92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B6A0D7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2451DDE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097853F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DF932F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E4EFD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B26AE" w:rsidRPr="003B166E" w14:paraId="11038A0B" w14:textId="77777777" w:rsidTr="003F5C8E">
        <w:tc>
          <w:tcPr>
            <w:tcW w:w="2385" w:type="pct"/>
            <w:gridSpan w:val="2"/>
          </w:tcPr>
          <w:p w14:paraId="0186DF1F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2E2A5F7C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DECDE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794D74F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149493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94CDAA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A2D789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3885F" w14:textId="77777777" w:rsidR="003B26AE" w:rsidRPr="003B166E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8B0" w:rsidRPr="003B166E" w14:paraId="252710CA" w14:textId="77777777" w:rsidTr="003F5C8E">
        <w:tc>
          <w:tcPr>
            <w:tcW w:w="2385" w:type="pct"/>
            <w:gridSpan w:val="2"/>
          </w:tcPr>
          <w:p w14:paraId="4FD38031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7FE9BA7A" w14:textId="6E345AE3" w:rsidR="00E058B0" w:rsidRPr="003B166E" w:rsidRDefault="003A3935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43" w:type="pct"/>
          </w:tcPr>
          <w:p w14:paraId="44A3E2FD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E47E9BC" w14:textId="6B2A4E7B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8" w:type="pct"/>
          </w:tcPr>
          <w:p w14:paraId="07DECBBC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3A9722" w14:textId="5F41C833" w:rsidR="00E058B0" w:rsidRPr="003B166E" w:rsidRDefault="00C829F6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7C4B0CB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BF337D" w14:textId="6E3AB7BC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058B0" w:rsidRPr="003B166E" w14:paraId="50A199ED" w14:textId="77777777" w:rsidTr="003F5C8E">
        <w:tc>
          <w:tcPr>
            <w:tcW w:w="2385" w:type="pct"/>
            <w:gridSpan w:val="2"/>
          </w:tcPr>
          <w:p w14:paraId="66BBC8B5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4D0FB1DA" w14:textId="5B30B143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1,</w:t>
            </w:r>
            <w:r w:rsidR="00F70074" w:rsidRPr="003B166E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143" w:type="pct"/>
          </w:tcPr>
          <w:p w14:paraId="6E26D9D3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37F677D" w14:textId="26937F09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1,</w:t>
            </w:r>
            <w:r w:rsidRPr="003B166E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48" w:type="pct"/>
          </w:tcPr>
          <w:p w14:paraId="29B21FB9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177B29B" w14:textId="633F0E0D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5</w:t>
            </w:r>
            <w:r w:rsidR="00C829F6" w:rsidRPr="003B166E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5" w:type="pct"/>
          </w:tcPr>
          <w:p w14:paraId="580BB934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CCD203" w14:textId="10FC8CCB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B166E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E058B0" w:rsidRPr="003B166E" w14:paraId="476D860D" w14:textId="77777777" w:rsidTr="003F5C8E">
        <w:tc>
          <w:tcPr>
            <w:tcW w:w="2385" w:type="pct"/>
            <w:gridSpan w:val="2"/>
          </w:tcPr>
          <w:p w14:paraId="629AF4F5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6DB44F5D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5A65C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5DBEFC4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89EB9A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3202BAB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805DB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457386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8B0" w:rsidRPr="003B166E" w14:paraId="1B72E3AF" w14:textId="77777777" w:rsidTr="00905DB8">
        <w:tc>
          <w:tcPr>
            <w:tcW w:w="2385" w:type="pct"/>
            <w:gridSpan w:val="2"/>
          </w:tcPr>
          <w:p w14:paraId="33F82732" w14:textId="37402FD2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3B16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การประมูลงานกับลูกค้า)</w:t>
            </w:r>
          </w:p>
        </w:tc>
        <w:tc>
          <w:tcPr>
            <w:tcW w:w="534" w:type="pct"/>
          </w:tcPr>
          <w:p w14:paraId="520466C1" w14:textId="1D9880F4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2,</w:t>
            </w:r>
            <w:r w:rsidR="00F70074" w:rsidRPr="003B166E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43" w:type="pct"/>
          </w:tcPr>
          <w:p w14:paraId="0DE6DFCB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D2434E0" w14:textId="734B1E10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 w:hint="cs"/>
                <w:sz w:val="30"/>
                <w:szCs w:val="30"/>
              </w:rPr>
              <w:t>2,</w:t>
            </w:r>
            <w:r w:rsidRPr="003B166E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48" w:type="pct"/>
            <w:shd w:val="clear" w:color="auto" w:fill="auto"/>
          </w:tcPr>
          <w:p w14:paraId="210D762E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C7B7F7B" w14:textId="131109B5" w:rsidR="00E058B0" w:rsidRPr="003B166E" w:rsidRDefault="00C829F6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45" w:type="pct"/>
            <w:shd w:val="clear" w:color="auto" w:fill="auto"/>
          </w:tcPr>
          <w:p w14:paraId="48D65113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0F11300" w14:textId="6AEE433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166E">
              <w:rPr>
                <w:rFonts w:ascii="Angsana New" w:hAnsi="Angsana New"/>
                <w:sz w:val="30"/>
                <w:szCs w:val="30"/>
              </w:rPr>
              <w:t>905</w:t>
            </w:r>
          </w:p>
        </w:tc>
      </w:tr>
      <w:tr w:rsidR="00E058B0" w:rsidRPr="003B166E" w14:paraId="6BC7D1A0" w14:textId="77777777" w:rsidTr="00905DB8">
        <w:tc>
          <w:tcPr>
            <w:tcW w:w="2385" w:type="pct"/>
            <w:gridSpan w:val="2"/>
          </w:tcPr>
          <w:p w14:paraId="21956DA5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9C07D6" w14:textId="22C86B93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F70074" w:rsidRPr="003B166E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143" w:type="pct"/>
          </w:tcPr>
          <w:p w14:paraId="08E5A617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171E1" w14:textId="60C6144A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3,900</w:t>
            </w:r>
          </w:p>
        </w:tc>
        <w:tc>
          <w:tcPr>
            <w:tcW w:w="148" w:type="pct"/>
            <w:shd w:val="clear" w:color="auto" w:fill="auto"/>
          </w:tcPr>
          <w:p w14:paraId="371AC76A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0FEF5" w14:textId="6D9BA611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b/>
                <w:bCs/>
                <w:sz w:val="30"/>
                <w:szCs w:val="30"/>
              </w:rPr>
              <w:t>1,</w:t>
            </w:r>
            <w:r w:rsidR="00C829F6" w:rsidRPr="003B166E"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145" w:type="pct"/>
            <w:shd w:val="clear" w:color="auto" w:fill="auto"/>
          </w:tcPr>
          <w:p w14:paraId="3921C17D" w14:textId="77777777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8B2FF" w14:textId="6AD45E62" w:rsidR="00E058B0" w:rsidRPr="003B166E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66E">
              <w:rPr>
                <w:rFonts w:ascii="Angsana New" w:hAnsi="Angsana New" w:hint="cs"/>
                <w:b/>
                <w:bCs/>
                <w:sz w:val="30"/>
                <w:szCs w:val="30"/>
              </w:rPr>
              <w:t>1,</w:t>
            </w:r>
            <w:r w:rsidRPr="003B166E">
              <w:rPr>
                <w:rFonts w:ascii="Angsana New" w:hAnsi="Angsana New"/>
                <w:b/>
                <w:bCs/>
                <w:sz w:val="30"/>
                <w:szCs w:val="30"/>
              </w:rPr>
              <w:t>477</w:t>
            </w:r>
          </w:p>
        </w:tc>
      </w:tr>
    </w:tbl>
    <w:p w14:paraId="2EC9E861" w14:textId="79F22E69" w:rsidR="00122255" w:rsidRPr="003B166E" w:rsidRDefault="0012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bookmarkStart w:id="8" w:name="_Hlk23297510"/>
    </w:p>
    <w:p w14:paraId="288D896D" w14:textId="47D0C2B1" w:rsidR="00B21460" w:rsidRPr="003B166E" w:rsidRDefault="002D52D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3B166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หนี้สินที่อาจเกิดขึ้น</w:t>
      </w:r>
    </w:p>
    <w:bookmarkEnd w:id="8"/>
    <w:p w14:paraId="7322E2C4" w14:textId="77777777" w:rsidR="0084418A" w:rsidRPr="003B166E" w:rsidRDefault="0084418A" w:rsidP="0084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C6280FA" w14:textId="1F046E9E" w:rsidR="0084418A" w:rsidRPr="003B166E" w:rsidRDefault="0084418A" w:rsidP="0084418A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Pr="003B166E">
        <w:rPr>
          <w:rFonts w:ascii="Angsana New" w:eastAsia="SimSun" w:hAnsi="Angsana New" w:cs="Angsana New" w:hint="cs"/>
          <w:sz w:val="30"/>
          <w:szCs w:val="30"/>
        </w:rPr>
        <w:t xml:space="preserve">89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Pr="003B166E">
        <w:rPr>
          <w:rFonts w:ascii="Angsana New" w:eastAsia="SimSun" w:hAnsi="Angsana New" w:cs="Angsana New" w:hint="cs"/>
          <w:sz w:val="30"/>
          <w:szCs w:val="30"/>
        </w:rPr>
        <w:t>2562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Pr="003B166E">
        <w:rPr>
          <w:rFonts w:ascii="Angsana New" w:eastAsia="SimSun" w:hAnsi="Angsana New" w:cs="Angsana New" w:hint="cs"/>
          <w:sz w:val="30"/>
          <w:szCs w:val="30"/>
        </w:rPr>
        <w:t>41.7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</w:t>
      </w:r>
      <w:r w:rsidRPr="003B166E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และในระหว่างเดือนตุลาคม </w:t>
      </w:r>
      <w:r w:rsidRPr="003B166E">
        <w:rPr>
          <w:rFonts w:ascii="Angsana New" w:eastAsia="SimSun" w:hAnsi="Angsana New" w:cs="Angsana New" w:hint="cs"/>
          <w:sz w:val="30"/>
          <w:szCs w:val="30"/>
        </w:rPr>
        <w:t>2562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Pr="003B166E">
        <w:rPr>
          <w:rFonts w:ascii="Angsana New" w:eastAsia="SimSun" w:hAnsi="Angsana New" w:cs="Angsana New" w:hint="cs"/>
          <w:sz w:val="30"/>
          <w:szCs w:val="30"/>
        </w:rPr>
        <w:t>256</w:t>
      </w:r>
      <w:r w:rsidR="00680145" w:rsidRPr="003B166E">
        <w:rPr>
          <w:rFonts w:ascii="Angsana New" w:eastAsia="SimSun" w:hAnsi="Angsana New" w:cs="Angsana New" w:hint="cs"/>
          <w:sz w:val="30"/>
          <w:szCs w:val="30"/>
        </w:rPr>
        <w:t>0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 ดังนั้นบริษัทย่อยคำนวณค่าปรับสูงสุดที่คาดว่าจะเกิดขึ้นเป็นจำนวนเงิน </w:t>
      </w:r>
      <w:r w:rsidRPr="003B166E">
        <w:rPr>
          <w:rFonts w:ascii="Angsana New" w:eastAsia="SimSun" w:hAnsi="Angsana New" w:cs="Angsana New" w:hint="cs"/>
          <w:sz w:val="30"/>
          <w:szCs w:val="30"/>
        </w:rPr>
        <w:t>9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 ซึ่งกลุ่มบริษัทได้รับรู้ค่าปรับดังกล่าวในงบการเงินรวมแล้วทั้งจำนวน</w:t>
      </w:r>
    </w:p>
    <w:p w14:paraId="09FAAF65" w14:textId="77777777" w:rsidR="0084418A" w:rsidRPr="003B166E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</w:rPr>
      </w:pPr>
    </w:p>
    <w:p w14:paraId="71276E7C" w14:textId="292A8816" w:rsidR="0084418A" w:rsidRPr="003B166E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เมื่อวันที่ </w:t>
      </w:r>
      <w:r w:rsidR="00680145" w:rsidRPr="003B166E">
        <w:rPr>
          <w:rFonts w:ascii="Angsana New" w:eastAsia="SimSun" w:hAnsi="Angsana New" w:cs="Angsana New" w:hint="cs"/>
          <w:sz w:val="30"/>
          <w:szCs w:val="30"/>
        </w:rPr>
        <w:t>30</w:t>
      </w:r>
      <w:r w:rsidRPr="003B166E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Pr="003B166E">
        <w:rPr>
          <w:rFonts w:ascii="Angsana New" w:eastAsia="SimSun" w:hAnsi="Angsana New" w:cs="Angsana New" w:hint="cs"/>
          <w:sz w:val="30"/>
          <w:szCs w:val="30"/>
        </w:rPr>
        <w:t xml:space="preserve">2565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บริษัทย่อยได้ยื่นฟ้องหน่วยงานรัฐวิสาหกิจดังกล่าวต่อศาลแพ่ง เพื่อขอให้พิจารณาและพิพากษาให้หน่วยงานรัฐวิสาหกิจดังกล่าวคืนค่าปรับจำนวน </w:t>
      </w:r>
      <w:r w:rsidRPr="003B166E">
        <w:rPr>
          <w:rFonts w:ascii="Angsana New" w:eastAsia="SimSun" w:hAnsi="Angsana New" w:cs="Angsana New" w:hint="cs"/>
          <w:sz w:val="30"/>
          <w:szCs w:val="30"/>
        </w:rPr>
        <w:t xml:space="preserve">41.7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พร้อมดอกเบี้ยในอัตราร้อยละ </w:t>
      </w:r>
      <w:r w:rsidR="00680145" w:rsidRPr="003B166E">
        <w:rPr>
          <w:rFonts w:ascii="Angsana New" w:eastAsia="SimSun" w:hAnsi="Angsana New" w:cs="Angsana New" w:hint="cs"/>
          <w:sz w:val="30"/>
          <w:szCs w:val="30"/>
        </w:rPr>
        <w:t>3</w:t>
      </w:r>
      <w:r w:rsidRPr="003B166E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ต่อปี ของเงินต้นจำนวนดังกล่าวนับตั้งแต่วันที่ </w:t>
      </w:r>
      <w:r w:rsidRPr="003B166E">
        <w:rPr>
          <w:rFonts w:ascii="Angsana New" w:eastAsia="SimSun" w:hAnsi="Angsana New" w:cs="Angsana New" w:hint="cs"/>
          <w:sz w:val="30"/>
          <w:szCs w:val="30"/>
        </w:rPr>
        <w:t xml:space="preserve">1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Pr="003B166E">
        <w:rPr>
          <w:rFonts w:ascii="Angsana New" w:eastAsia="SimSun" w:hAnsi="Angsana New" w:cs="Angsana New" w:hint="cs"/>
          <w:sz w:val="30"/>
          <w:szCs w:val="30"/>
        </w:rPr>
        <w:t xml:space="preserve">2561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เป็นต้นไปจนกว่าจะชำระเสร็จแก่บริษัทย่อย </w:t>
      </w:r>
      <w:r w:rsidR="000D67F9"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ต่อมาเมื่อวันที่ </w:t>
      </w:r>
      <w:r w:rsidR="000D67F9" w:rsidRPr="003B166E">
        <w:rPr>
          <w:rFonts w:ascii="Angsana New" w:eastAsia="SimSun" w:hAnsi="Angsana New" w:cs="Angsana New"/>
          <w:sz w:val="30"/>
          <w:szCs w:val="30"/>
        </w:rPr>
        <w:t xml:space="preserve">18 </w:t>
      </w:r>
      <w:r w:rsidR="000D67F9"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มีนาคม </w:t>
      </w:r>
      <w:r w:rsidR="000D67F9" w:rsidRPr="003B166E">
        <w:rPr>
          <w:rFonts w:ascii="Angsana New" w:eastAsia="SimSun" w:hAnsi="Angsana New" w:cs="Angsana New"/>
          <w:sz w:val="30"/>
          <w:szCs w:val="30"/>
        </w:rPr>
        <w:t>2567</w:t>
      </w:r>
      <w:r w:rsidR="000D67F9"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 ศาลแพ่งพิพากษายกฟ้อง </w:t>
      </w:r>
      <w:r w:rsidR="007C67B3" w:rsidRPr="003B166E">
        <w:rPr>
          <w:rFonts w:ascii="Angsana New" w:eastAsia="SimSun" w:hAnsi="Angsana New" w:cs="Angsana New" w:hint="cs"/>
          <w:sz w:val="30"/>
          <w:szCs w:val="30"/>
          <w:cs/>
        </w:rPr>
        <w:t>ซึ่ง</w:t>
      </w:r>
      <w:r w:rsidR="000D67F9" w:rsidRPr="003B166E">
        <w:rPr>
          <w:rFonts w:ascii="Angsana New" w:eastAsia="SimSun" w:hAnsi="Angsana New" w:cs="Angsana New" w:hint="cs"/>
          <w:sz w:val="30"/>
          <w:szCs w:val="30"/>
          <w:cs/>
        </w:rPr>
        <w:t>บริษัทย่อย</w:t>
      </w:r>
      <w:r w:rsidR="007C67B3" w:rsidRPr="003B166E">
        <w:rPr>
          <w:rFonts w:ascii="Angsana New" w:eastAsia="SimSun" w:hAnsi="Angsana New" w:cs="Angsana New" w:hint="cs"/>
          <w:sz w:val="30"/>
          <w:szCs w:val="30"/>
          <w:cs/>
        </w:rPr>
        <w:t>ได้</w:t>
      </w:r>
      <w:r w:rsidR="000D67F9" w:rsidRPr="003B166E">
        <w:rPr>
          <w:rFonts w:ascii="Angsana New" w:eastAsia="SimSun" w:hAnsi="Angsana New" w:cs="Angsana New" w:hint="cs"/>
          <w:sz w:val="30"/>
          <w:szCs w:val="30"/>
          <w:cs/>
        </w:rPr>
        <w:t>ยื่นอุทธรณ์คัดค้านคำพิพากษาของศาลชั้นต้น</w:t>
      </w:r>
      <w:r w:rsidR="007C67B3" w:rsidRPr="003B166E">
        <w:rPr>
          <w:rFonts w:ascii="Angsana New" w:eastAsia="SimSun" w:hAnsi="Angsana New" w:cs="Angsana New" w:hint="cs"/>
          <w:sz w:val="30"/>
          <w:szCs w:val="30"/>
          <w:cs/>
        </w:rPr>
        <w:t>ใน</w:t>
      </w:r>
      <w:r w:rsidR="00A72401"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วันที่ </w:t>
      </w:r>
      <w:r w:rsidR="00A72401" w:rsidRPr="003B166E">
        <w:rPr>
          <w:rFonts w:ascii="Angsana New" w:eastAsia="SimSun" w:hAnsi="Angsana New" w:cs="Angsana New"/>
          <w:sz w:val="30"/>
          <w:szCs w:val="30"/>
        </w:rPr>
        <w:t xml:space="preserve">11 </w:t>
      </w:r>
      <w:r w:rsidR="007C67B3"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กรกฎาคม </w:t>
      </w:r>
      <w:r w:rsidR="00676459" w:rsidRPr="003B166E">
        <w:rPr>
          <w:rFonts w:ascii="Angsana New" w:eastAsia="SimSun" w:hAnsi="Angsana New" w:cs="Angsana New"/>
          <w:sz w:val="30"/>
          <w:szCs w:val="30"/>
        </w:rPr>
        <w:t>2567</w:t>
      </w:r>
      <w:r w:rsidR="000D67F9"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4D5E42" w:rsidRPr="003B166E">
        <w:rPr>
          <w:rFonts w:ascii="Angsana New" w:eastAsia="SimSun" w:hAnsi="Angsana New" w:cs="Angsana New" w:hint="cs"/>
          <w:sz w:val="30"/>
          <w:szCs w:val="30"/>
          <w:cs/>
        </w:rPr>
        <w:t>โดย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ผลของคดีความยังไม่อาจทราบได้ อย่างไรก็ตามผู้บริหารของกลุ่มบริษัทและบริษัทย่อยเชื่อว่าบริษัทย่อยไม่มีภาระที่จะต้องจ่าย</w:t>
      </w:r>
      <w:r w:rsidR="0046115C" w:rsidRPr="003B166E">
        <w:rPr>
          <w:rFonts w:ascii="Angsana New" w:eastAsia="SimSun" w:hAnsi="Angsana New" w:cs="Angsana New" w:hint="cs"/>
          <w:sz w:val="30"/>
          <w:szCs w:val="30"/>
          <w:cs/>
        </w:rPr>
        <w:t>ค่าปรับเกินกว่าจำนวนที่รับรู้ในงบการเงิน</w:t>
      </w:r>
    </w:p>
    <w:p w14:paraId="64939CE4" w14:textId="77777777" w:rsidR="0084418A" w:rsidRPr="003B166E" w:rsidRDefault="0084418A" w:rsidP="00D04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DF6C474" w14:textId="77777777" w:rsidR="0084418A" w:rsidRPr="003B166E" w:rsidRDefault="0084418A" w:rsidP="0084418A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ร่วมมือบริหารโครงการร้านหนังสือกับองค์การมหาชนแห่งหนึ่งสัญญาดังกล่าวมีอายุ </w:t>
      </w:r>
      <w:r w:rsidRPr="003B166E">
        <w:rPr>
          <w:rFonts w:ascii="Angsana New" w:eastAsia="SimSun" w:hAnsi="Angsana New" w:cs="Angsana New" w:hint="cs"/>
          <w:sz w:val="30"/>
          <w:szCs w:val="30"/>
        </w:rPr>
        <w:t xml:space="preserve">12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ปี นับตั้งแต่ปี </w:t>
      </w:r>
      <w:r w:rsidRPr="003B166E">
        <w:rPr>
          <w:rFonts w:ascii="Angsana New" w:eastAsia="SimSun" w:hAnsi="Angsana New" w:cs="Angsana New" w:hint="cs"/>
          <w:sz w:val="30"/>
          <w:szCs w:val="30"/>
        </w:rPr>
        <w:t>2557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</w:p>
    <w:p w14:paraId="4EDB3FA6" w14:textId="77777777" w:rsidR="0084418A" w:rsidRPr="003B166E" w:rsidRDefault="0084418A" w:rsidP="0084418A">
      <w:pPr>
        <w:pStyle w:val="ListParagraph"/>
        <w:rPr>
          <w:rFonts w:ascii="Angsana New" w:hAnsi="Angsana New"/>
          <w:sz w:val="24"/>
          <w:szCs w:val="24"/>
        </w:rPr>
      </w:pPr>
    </w:p>
    <w:p w14:paraId="1F2CD29E" w14:textId="77777777" w:rsidR="00815204" w:rsidRPr="003B166E" w:rsidRDefault="00815204" w:rsidP="00815204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/>
          <w:sz w:val="30"/>
          <w:szCs w:val="30"/>
        </w:rPr>
      </w:pPr>
      <w:r w:rsidRPr="003B166E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ต่อมาในเดือนตุลาคม</w:t>
      </w:r>
      <w:r w:rsidRPr="003B166E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hint="cs"/>
          <w:sz w:val="30"/>
          <w:szCs w:val="30"/>
        </w:rPr>
        <w:t>2566</w:t>
      </w:r>
      <w:r w:rsidRPr="003B166E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บริษัทย่อยได้ถูกองค์การมหาชนแห่งหนึ่งยื่นฟ้องต่อศาลแพ่งเรียกร้องค่าเสียหายจากการผิดสัญญาจำนวน</w:t>
      </w:r>
      <w:r w:rsidRPr="003B166E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/>
          <w:sz w:val="30"/>
          <w:szCs w:val="30"/>
        </w:rPr>
        <w:t>31</w:t>
      </w:r>
      <w:r w:rsidRPr="003B166E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3B166E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ซึ่งบริษัทย่อยได้ทำคำคัดค้านต่อข้อกล่าวหาทั้งหมดและเรียกร้องค่าเสียหายจากการที่หน่วยงานดังกล่าวผิดสัญญาเป็นจำนวนเงิน</w:t>
      </w:r>
      <w:r w:rsidRPr="003B166E">
        <w:rPr>
          <w:rFonts w:ascii="Angsana New" w:eastAsia="SimSun" w:hAnsi="Angsana New"/>
          <w:sz w:val="30"/>
          <w:szCs w:val="30"/>
        </w:rPr>
        <w:t xml:space="preserve"> </w:t>
      </w:r>
      <w:r w:rsidRPr="003B166E">
        <w:rPr>
          <w:rFonts w:ascii="Angsana New" w:eastAsia="SimSun" w:hAnsi="Angsana New" w:hint="cs"/>
          <w:sz w:val="30"/>
          <w:szCs w:val="30"/>
        </w:rPr>
        <w:t>77</w:t>
      </w:r>
      <w:r w:rsidRPr="003B166E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3B166E">
        <w:rPr>
          <w:rFonts w:ascii="Angsana New" w:eastAsia="SimSun" w:hAnsi="Angsana New" w:hint="cs"/>
          <w:sz w:val="30"/>
          <w:szCs w:val="30"/>
          <w:cs/>
        </w:rPr>
        <w:t xml:space="preserve"> </w:t>
      </w:r>
    </w:p>
    <w:p w14:paraId="1598B392" w14:textId="77777777" w:rsidR="00815204" w:rsidRPr="003B166E" w:rsidRDefault="00815204" w:rsidP="00815204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/>
          <w:sz w:val="30"/>
          <w:szCs w:val="30"/>
        </w:rPr>
      </w:pPr>
    </w:p>
    <w:p w14:paraId="1E2D960C" w14:textId="05EB35E8" w:rsidR="00815204" w:rsidRPr="003B166E" w:rsidRDefault="00815204" w:rsidP="00815204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bookmarkStart w:id="9" w:name="_Hlk197682458"/>
      <w:r w:rsidRPr="003B166E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ต่อมาในเดือนมกราคม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/>
          <w:sz w:val="30"/>
          <w:szCs w:val="30"/>
        </w:rPr>
        <w:t>2568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bookmarkEnd w:id="9"/>
      <w:r w:rsidRPr="003B166E">
        <w:rPr>
          <w:rFonts w:ascii="Angsana New" w:eastAsia="SimSun" w:hAnsi="Angsana New" w:cs="Angsana New" w:hint="cs"/>
          <w:sz w:val="30"/>
          <w:szCs w:val="30"/>
          <w:cs/>
        </w:rPr>
        <w:t>ศาลชั้นต้นมีคำพิพากษาให้บริษัทย่อยต้องชำระเงินให้องค์การมหาชนดังกล่าว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/>
          <w:sz w:val="30"/>
          <w:szCs w:val="30"/>
        </w:rPr>
        <w:t>10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แต่องค์การมหาชนต้องชำระเงินให้บริษัทย่อยจำนวน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/>
          <w:sz w:val="30"/>
          <w:szCs w:val="30"/>
        </w:rPr>
        <w:t>20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โดยสามารถหักกลบลบหนี้ได้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พร้อมดอกเบี้ย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ซึ่งปัจจุบันอยู่ระหว่าง</w:t>
      </w:r>
      <w:r w:rsidR="00B14420" w:rsidRPr="003B166E">
        <w:rPr>
          <w:rFonts w:ascii="Angsana New" w:eastAsia="SimSun" w:hAnsi="Angsana New" w:cs="Angsana New" w:hint="cs"/>
          <w:sz w:val="30"/>
          <w:szCs w:val="30"/>
          <w:cs/>
        </w:rPr>
        <w:t>การพิจารณา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การยื่นอุทธรณ์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ณ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วันที่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/>
          <w:sz w:val="30"/>
          <w:szCs w:val="30"/>
        </w:rPr>
        <w:t>31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 w:hint="cs"/>
          <w:sz w:val="30"/>
          <w:szCs w:val="30"/>
          <w:cs/>
        </w:rPr>
        <w:t>มีนาคม</w:t>
      </w:r>
      <w:r w:rsidRPr="003B166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3B166E">
        <w:rPr>
          <w:rFonts w:ascii="Angsana New" w:eastAsia="SimSun" w:hAnsi="Angsana New" w:cs="Angsana New"/>
          <w:sz w:val="30"/>
          <w:szCs w:val="30"/>
        </w:rPr>
        <w:t>2568</w:t>
      </w:r>
    </w:p>
    <w:p w14:paraId="5AB99C97" w14:textId="1DB92BF1" w:rsidR="0084418A" w:rsidRPr="003B166E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20"/>
          <w:szCs w:val="20"/>
        </w:rPr>
      </w:pPr>
    </w:p>
    <w:p w14:paraId="651BD565" w14:textId="77777777" w:rsidR="00815204" w:rsidRPr="003B166E" w:rsidRDefault="00815204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20"/>
          <w:szCs w:val="20"/>
        </w:rPr>
      </w:pPr>
    </w:p>
    <w:p w14:paraId="7E1C64BA" w14:textId="77777777" w:rsidR="00411635" w:rsidRPr="003B166E" w:rsidRDefault="00411635" w:rsidP="0041163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3B166E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เหตุการณ์</w:t>
      </w:r>
      <w:r w:rsidRPr="003B166E">
        <w:rPr>
          <w:rFonts w:asciiTheme="majorBidi" w:hAnsiTheme="majorBidi" w:cs="Angsana New" w:hint="cs"/>
          <w:sz w:val="30"/>
          <w:szCs w:val="30"/>
          <w:u w:val="none"/>
          <w:cs/>
        </w:rPr>
        <w:t>ภายหลังรอบระยะเวลารายงาน</w:t>
      </w:r>
    </w:p>
    <w:p w14:paraId="2251223E" w14:textId="77777777" w:rsidR="00411635" w:rsidRPr="003B166E" w:rsidRDefault="00411635" w:rsidP="00411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inorBidi" w:hAnsiTheme="minorBidi" w:cstheme="minorBidi"/>
          <w:b/>
          <w:bCs/>
          <w:sz w:val="20"/>
          <w:szCs w:val="20"/>
        </w:rPr>
      </w:pPr>
    </w:p>
    <w:p w14:paraId="1D9B62F1" w14:textId="77D5CCCA" w:rsidR="00411635" w:rsidRPr="00BB1377" w:rsidRDefault="00411635" w:rsidP="00411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166E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ในการประชุมสามัญผู้ถือหุ้นของบริษัท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</w:rPr>
        <w:t xml:space="preserve">25 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3B166E">
        <w:rPr>
          <w:rFonts w:asciiTheme="majorBidi" w:hAnsiTheme="majorBidi" w:cstheme="majorBidi"/>
          <w:sz w:val="30"/>
          <w:szCs w:val="30"/>
        </w:rPr>
        <w:t>256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8</w:t>
      </w:r>
      <w:r w:rsidRPr="003B166E">
        <w:rPr>
          <w:rFonts w:asciiTheme="majorBidi" w:hAnsiTheme="majorBidi" w:cstheme="majorBidi"/>
          <w:sz w:val="30"/>
          <w:szCs w:val="30"/>
        </w:rPr>
        <w:t xml:space="preserve">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ผู้ถือหุ้นมีมติอนุมัติการจัดสรรกำไรเป็นเงิน</w:t>
      </w:r>
      <w:r w:rsidRPr="003B166E">
        <w:rPr>
          <w:rFonts w:asciiTheme="majorBidi" w:hAnsiTheme="majorBidi" w:cstheme="majorBidi"/>
          <w:sz w:val="30"/>
          <w:szCs w:val="30"/>
        </w:rPr>
        <w:br/>
      </w:r>
      <w:r w:rsidRPr="003B166E">
        <w:rPr>
          <w:rFonts w:asciiTheme="majorBidi" w:hAnsiTheme="majorBidi" w:cstheme="majorBidi" w:hint="cs"/>
          <w:sz w:val="30"/>
          <w:szCs w:val="30"/>
          <w:cs/>
        </w:rPr>
        <w:t>ปันผลในอัตราหุ้นละ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</w:rPr>
        <w:t xml:space="preserve">0.03 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3B166E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Pr="003B1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B166E">
        <w:rPr>
          <w:rFonts w:asciiTheme="majorBidi" w:hAnsiTheme="majorBidi" w:cstheme="majorBidi"/>
          <w:sz w:val="30"/>
          <w:szCs w:val="30"/>
        </w:rPr>
        <w:t xml:space="preserve">68 </w:t>
      </w:r>
      <w:r w:rsidRPr="003B166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02B21">
        <w:rPr>
          <w:rFonts w:asciiTheme="majorBidi" w:hAnsiTheme="majorBidi" w:cstheme="majorBidi"/>
          <w:sz w:val="30"/>
          <w:szCs w:val="30"/>
        </w:rPr>
        <w:t> </w:t>
      </w:r>
    </w:p>
    <w:p w14:paraId="31266959" w14:textId="27CEA1A2" w:rsidR="00BB1377" w:rsidRPr="00411635" w:rsidRDefault="00BB1377" w:rsidP="003F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B1377" w:rsidRPr="00411635" w:rsidSect="00D524B9"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E5E74" w14:textId="77777777" w:rsidR="00574307" w:rsidRDefault="00574307" w:rsidP="00900EE2">
      <w:r>
        <w:separator/>
      </w:r>
    </w:p>
  </w:endnote>
  <w:endnote w:type="continuationSeparator" w:id="0">
    <w:p w14:paraId="56876FBC" w14:textId="77777777" w:rsidR="00574307" w:rsidRDefault="00574307" w:rsidP="00900EE2">
      <w:r>
        <w:continuationSeparator/>
      </w:r>
    </w:p>
  </w:endnote>
  <w:endnote w:type="continuationNotice" w:id="1">
    <w:p w14:paraId="4F5CD76B" w14:textId="77777777" w:rsidR="00574307" w:rsidRDefault="005743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FFD70" w14:textId="7E5296DF" w:rsidR="00C3488F" w:rsidRPr="007E2578" w:rsidRDefault="00C3488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5C0C03" w:rsidRPr="005C0C03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408A6A09" w14:textId="77777777" w:rsidR="00C3488F" w:rsidRPr="00B411AC" w:rsidRDefault="00C3488F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151A" w14:textId="73811B9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680145" w:rsidRPr="00680145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06A34D4C" w:rsidR="005E4962" w:rsidRPr="00984B6E" w:rsidRDefault="005E4962" w:rsidP="00477B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EA11" w14:textId="6B6F705D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680145" w:rsidRPr="00680145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CD60E" w14:textId="77777777" w:rsidR="00574307" w:rsidRDefault="00574307" w:rsidP="00900EE2">
      <w:r>
        <w:separator/>
      </w:r>
    </w:p>
  </w:footnote>
  <w:footnote w:type="continuationSeparator" w:id="0">
    <w:p w14:paraId="4187088F" w14:textId="77777777" w:rsidR="00574307" w:rsidRDefault="00574307" w:rsidP="00900EE2">
      <w:r>
        <w:continuationSeparator/>
      </w:r>
    </w:p>
  </w:footnote>
  <w:footnote w:type="continuationNotice" w:id="1">
    <w:p w14:paraId="286C91B0" w14:textId="77777777" w:rsidR="00574307" w:rsidRDefault="0057430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B9D9" w14:textId="77777777" w:rsidR="00C3488F" w:rsidRPr="005A1AF1" w:rsidRDefault="00C3488F" w:rsidP="00A15395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41388CA1" w14:textId="77777777" w:rsidR="00C3488F" w:rsidRDefault="00C3488F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77CB50" w14:textId="7683EB41" w:rsidR="00C3488F" w:rsidRDefault="00C3488F" w:rsidP="005C0EA9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680145" w:rsidRPr="00680145">
      <w:rPr>
        <w:rFonts w:ascii="Angsana New" w:hAnsi="Angsana New"/>
        <w:sz w:val="32"/>
        <w:szCs w:val="32"/>
        <w:lang w:val="en-US" w:bidi="th-TH"/>
      </w:rPr>
      <w:t>3</w:t>
    </w:r>
    <w:r w:rsidR="00B0212D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B0212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5C0C03" w:rsidRPr="005C0C03">
      <w:rPr>
        <w:rFonts w:ascii="Angsana New" w:hAnsi="Angsana New"/>
        <w:sz w:val="32"/>
        <w:szCs w:val="32"/>
        <w:lang w:val="en-US" w:bidi="th-TH"/>
      </w:rPr>
      <w:t>256</w:t>
    </w:r>
    <w:r w:rsidR="00B0212D">
      <w:rPr>
        <w:rFonts w:ascii="Angsana New" w:hAnsi="Angsana New"/>
        <w:sz w:val="32"/>
        <w:szCs w:val="32"/>
        <w:lang w:val="en-US" w:bidi="th-TH"/>
      </w:rPr>
      <w:t>8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BBF9932" w14:textId="77777777" w:rsidR="00C3488F" w:rsidRPr="00FC05CC" w:rsidRDefault="00C3488F" w:rsidP="00A153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8CD26" w14:textId="77777777" w:rsidR="005D2B9A" w:rsidRPr="005A1AF1" w:rsidRDefault="005D2B9A" w:rsidP="005D2B9A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ED311FC" w14:textId="77777777" w:rsidR="005D2B9A" w:rsidRDefault="005D2B9A" w:rsidP="005D2B9A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65A898" w14:textId="21836CEC" w:rsidR="005D2B9A" w:rsidRPr="00680145" w:rsidRDefault="005D2B9A" w:rsidP="005D2B9A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680145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="000E07D5" w:rsidRPr="00680145">
      <w:rPr>
        <w:rFonts w:ascii="Angsana New" w:hAnsi="Angsana New"/>
        <w:b w:val="0"/>
        <w:bCs/>
        <w:sz w:val="32"/>
        <w:szCs w:val="32"/>
        <w:cs/>
        <w:lang w:bidi="th-TH"/>
      </w:rPr>
      <w:t>สามเดือน</w:t>
    </w:r>
    <w:r w:rsidR="0068014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680145" w:rsidRPr="005C0C03">
      <w:rPr>
        <w:rFonts w:ascii="Angsana New" w:hAnsi="Angsana New" w:hint="cs"/>
        <w:sz w:val="32"/>
        <w:szCs w:val="32"/>
        <w:lang w:val="en-US" w:bidi="th-TH"/>
      </w:rPr>
      <w:t>3</w:t>
    </w:r>
    <w:r w:rsidR="00735732">
      <w:rPr>
        <w:rFonts w:ascii="Angsana New" w:hAnsi="Angsana New"/>
        <w:sz w:val="32"/>
        <w:szCs w:val="32"/>
        <w:lang w:val="en-US" w:bidi="th-TH"/>
      </w:rPr>
      <w:t>1</w:t>
    </w:r>
    <w:r w:rsidR="0068014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73573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="0068014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680145" w:rsidRPr="005C0C03">
      <w:rPr>
        <w:rFonts w:ascii="Angsana New" w:hAnsi="Angsana New"/>
        <w:sz w:val="32"/>
        <w:szCs w:val="32"/>
        <w:lang w:val="en-US" w:bidi="th-TH"/>
      </w:rPr>
      <w:t>256</w:t>
    </w:r>
    <w:r w:rsidR="00735732">
      <w:rPr>
        <w:rFonts w:ascii="Angsana New" w:hAnsi="Angsana New"/>
        <w:sz w:val="32"/>
        <w:szCs w:val="32"/>
        <w:lang w:val="en-US" w:bidi="th-TH"/>
      </w:rPr>
      <w:t>8</w:t>
    </w:r>
    <w:r w:rsidR="00680145" w:rsidRPr="00C7737C">
      <w:rPr>
        <w:rFonts w:ascii="Angsana New" w:hAnsi="Angsana New"/>
        <w:sz w:val="32"/>
        <w:szCs w:val="32"/>
        <w:lang w:val="en-US" w:bidi="th-TH"/>
      </w:rPr>
      <w:t xml:space="preserve"> (</w:t>
    </w:r>
    <w:r w:rsidR="0068014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680145" w:rsidRPr="00C7737C">
      <w:rPr>
        <w:rFonts w:ascii="Angsana New" w:hAnsi="Angsana New"/>
        <w:sz w:val="32"/>
        <w:szCs w:val="32"/>
        <w:lang w:val="en-US" w:bidi="th-TH"/>
      </w:rPr>
      <w:t>)</w:t>
    </w:r>
  </w:p>
  <w:p w14:paraId="5DBA26D9" w14:textId="77777777" w:rsidR="005E4962" w:rsidRPr="00680145" w:rsidRDefault="005E4962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60A55" w14:textId="77777777" w:rsidR="005E4962" w:rsidRDefault="005E4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A3F7" w14:textId="77777777" w:rsidR="005D2B9A" w:rsidRPr="005A1AF1" w:rsidRDefault="005D2B9A" w:rsidP="005D2B9A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56FBFEEA" w14:textId="77777777" w:rsidR="005D2B9A" w:rsidRDefault="005D2B9A" w:rsidP="005D2B9A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C6F3C17" w14:textId="7FA65D71" w:rsidR="005D2B9A" w:rsidRDefault="005D2B9A" w:rsidP="005D2B9A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680145" w:rsidRPr="00680145">
      <w:rPr>
        <w:rFonts w:ascii="Angsana New" w:hAnsi="Angsana New" w:hint="cs"/>
        <w:sz w:val="32"/>
        <w:szCs w:val="32"/>
        <w:lang w:val="en-US" w:bidi="th-TH"/>
      </w:rPr>
      <w:t>3</w:t>
    </w:r>
    <w:r w:rsidR="00735732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73573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5C0C03" w:rsidRPr="005C0C03">
      <w:rPr>
        <w:rFonts w:ascii="Angsana New" w:hAnsi="Angsana New"/>
        <w:sz w:val="32"/>
        <w:szCs w:val="32"/>
        <w:lang w:val="en-US" w:bidi="th-TH"/>
      </w:rPr>
      <w:t>256</w:t>
    </w:r>
    <w:r w:rsidR="00735732">
      <w:rPr>
        <w:rFonts w:ascii="Angsana New" w:hAnsi="Angsana New"/>
        <w:sz w:val="32"/>
        <w:szCs w:val="32"/>
        <w:lang w:val="en-US" w:bidi="th-TH"/>
      </w:rPr>
      <w:t>8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BB130C9" w14:textId="77777777" w:rsidR="005E4962" w:rsidRPr="005D2B9A" w:rsidRDefault="005E4962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C47B2" w14:textId="77777777" w:rsidR="005E4962" w:rsidRDefault="005E4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CD5F73"/>
    <w:multiLevelType w:val="hybridMultilevel"/>
    <w:tmpl w:val="47DAD3A4"/>
    <w:lvl w:ilvl="0" w:tplc="C3F2C442">
      <w:start w:val="1"/>
      <w:numFmt w:val="decimal"/>
      <w:lvlText w:val="%1"/>
      <w:lvlJc w:val="left"/>
      <w:pPr>
        <w:ind w:left="900" w:hanging="360"/>
      </w:pPr>
      <w:rPr>
        <w:rFonts w:asciiTheme="majorBidi" w:hAnsiTheme="majorBidi" w:cstheme="majorBidi" w:hint="default"/>
        <w:color w:val="FF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2C6641D"/>
    <w:multiLevelType w:val="hybridMultilevel"/>
    <w:tmpl w:val="5D54BE26"/>
    <w:lvl w:ilvl="0" w:tplc="4BCC26D2">
      <w:start w:val="1"/>
      <w:numFmt w:val="thaiLetters"/>
      <w:lvlText w:val="%1.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44"/>
        </w:tabs>
        <w:ind w:left="104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1DCA328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FE76B6"/>
    <w:multiLevelType w:val="hybridMultilevel"/>
    <w:tmpl w:val="D77C2FA4"/>
    <w:lvl w:ilvl="0" w:tplc="F00EC7B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32237242">
    <w:abstractNumId w:val="6"/>
  </w:num>
  <w:num w:numId="2" w16cid:durableId="388115902">
    <w:abstractNumId w:val="5"/>
  </w:num>
  <w:num w:numId="3" w16cid:durableId="1469934109">
    <w:abstractNumId w:val="9"/>
  </w:num>
  <w:num w:numId="4" w16cid:durableId="414934941">
    <w:abstractNumId w:val="7"/>
  </w:num>
  <w:num w:numId="5" w16cid:durableId="242876884">
    <w:abstractNumId w:val="8"/>
  </w:num>
  <w:num w:numId="6" w16cid:durableId="1605727642">
    <w:abstractNumId w:val="3"/>
  </w:num>
  <w:num w:numId="7" w16cid:durableId="1024597911">
    <w:abstractNumId w:val="2"/>
  </w:num>
  <w:num w:numId="8" w16cid:durableId="472065552">
    <w:abstractNumId w:val="0"/>
  </w:num>
  <w:num w:numId="9" w16cid:durableId="941958887">
    <w:abstractNumId w:val="1"/>
  </w:num>
  <w:num w:numId="10" w16cid:durableId="1125923883">
    <w:abstractNumId w:val="4"/>
  </w:num>
  <w:num w:numId="11" w16cid:durableId="1257789834">
    <w:abstractNumId w:val="21"/>
  </w:num>
  <w:num w:numId="12" w16cid:durableId="250546240">
    <w:abstractNumId w:val="17"/>
  </w:num>
  <w:num w:numId="13" w16cid:durableId="1326126282">
    <w:abstractNumId w:val="27"/>
  </w:num>
  <w:num w:numId="14" w16cid:durableId="407730129">
    <w:abstractNumId w:val="20"/>
  </w:num>
  <w:num w:numId="15" w16cid:durableId="1943684433">
    <w:abstractNumId w:val="22"/>
  </w:num>
  <w:num w:numId="16" w16cid:durableId="757362919">
    <w:abstractNumId w:val="29"/>
  </w:num>
  <w:num w:numId="17" w16cid:durableId="340082730">
    <w:abstractNumId w:val="14"/>
  </w:num>
  <w:num w:numId="18" w16cid:durableId="1371149262">
    <w:abstractNumId w:val="30"/>
  </w:num>
  <w:num w:numId="19" w16cid:durableId="1906798914">
    <w:abstractNumId w:val="19"/>
  </w:num>
  <w:num w:numId="20" w16cid:durableId="613483605">
    <w:abstractNumId w:val="24"/>
  </w:num>
  <w:num w:numId="21" w16cid:durableId="387729672">
    <w:abstractNumId w:val="31"/>
  </w:num>
  <w:num w:numId="22" w16cid:durableId="1674338495">
    <w:abstractNumId w:val="18"/>
  </w:num>
  <w:num w:numId="23" w16cid:durableId="1574849519">
    <w:abstractNumId w:val="16"/>
  </w:num>
  <w:num w:numId="24" w16cid:durableId="6715645">
    <w:abstractNumId w:val="23"/>
  </w:num>
  <w:num w:numId="25" w16cid:durableId="838275019">
    <w:abstractNumId w:val="28"/>
  </w:num>
  <w:num w:numId="26" w16cid:durableId="947154953">
    <w:abstractNumId w:val="26"/>
  </w:num>
  <w:num w:numId="27" w16cid:durableId="771121470">
    <w:abstractNumId w:val="15"/>
  </w:num>
  <w:num w:numId="28" w16cid:durableId="1002858706">
    <w:abstractNumId w:val="25"/>
  </w:num>
  <w:num w:numId="29" w16cid:durableId="288053618">
    <w:abstractNumId w:val="12"/>
  </w:num>
  <w:num w:numId="30" w16cid:durableId="444540339">
    <w:abstractNumId w:val="13"/>
  </w:num>
  <w:num w:numId="31" w16cid:durableId="751698919">
    <w:abstractNumId w:val="20"/>
  </w:num>
  <w:num w:numId="32" w16cid:durableId="545994084">
    <w:abstractNumId w:val="20"/>
  </w:num>
  <w:num w:numId="33" w16cid:durableId="2111781040">
    <w:abstractNumId w:val="20"/>
  </w:num>
  <w:num w:numId="34" w16cid:durableId="1828205013">
    <w:abstractNumId w:val="10"/>
  </w:num>
  <w:num w:numId="35" w16cid:durableId="186409778">
    <w:abstractNumId w:val="20"/>
  </w:num>
  <w:num w:numId="36" w16cid:durableId="472330603">
    <w:abstractNumId w:val="20"/>
  </w:num>
  <w:num w:numId="37" w16cid:durableId="1755277439">
    <w:abstractNumId w:val="14"/>
  </w:num>
  <w:num w:numId="38" w16cid:durableId="1082725364">
    <w:abstractNumId w:val="20"/>
  </w:num>
  <w:num w:numId="39" w16cid:durableId="1579368688">
    <w:abstractNumId w:val="20"/>
  </w:num>
  <w:num w:numId="40" w16cid:durableId="1553270114">
    <w:abstractNumId w:val="20"/>
  </w:num>
  <w:num w:numId="41" w16cid:durableId="479423500">
    <w:abstractNumId w:val="20"/>
  </w:num>
  <w:num w:numId="42" w16cid:durableId="596136754">
    <w:abstractNumId w:val="20"/>
  </w:num>
  <w:num w:numId="43" w16cid:durableId="1956137915">
    <w:abstractNumId w:val="20"/>
  </w:num>
  <w:num w:numId="44" w16cid:durableId="804395523">
    <w:abstractNumId w:val="20"/>
  </w:num>
  <w:num w:numId="45" w16cid:durableId="62223091">
    <w:abstractNumId w:val="20"/>
  </w:num>
  <w:num w:numId="46" w16cid:durableId="282198941">
    <w:abstractNumId w:val="20"/>
  </w:num>
  <w:num w:numId="47" w16cid:durableId="1310984951">
    <w:abstractNumId w:val="20"/>
  </w:num>
  <w:num w:numId="48" w16cid:durableId="2121484178">
    <w:abstractNumId w:val="32"/>
  </w:num>
  <w:num w:numId="49" w16cid:durableId="153434808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E96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239"/>
    <w:rsid w:val="00003650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103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58F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2CAD"/>
    <w:rsid w:val="00022F2D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E44"/>
    <w:rsid w:val="00024FC3"/>
    <w:rsid w:val="00025068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14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72D"/>
    <w:rsid w:val="00032785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53B"/>
    <w:rsid w:val="00034776"/>
    <w:rsid w:val="000348A4"/>
    <w:rsid w:val="00034C7C"/>
    <w:rsid w:val="00034DE2"/>
    <w:rsid w:val="00034F14"/>
    <w:rsid w:val="00035052"/>
    <w:rsid w:val="000351F3"/>
    <w:rsid w:val="0003535C"/>
    <w:rsid w:val="0003541D"/>
    <w:rsid w:val="000354ED"/>
    <w:rsid w:val="000357CA"/>
    <w:rsid w:val="000358B5"/>
    <w:rsid w:val="00035C1F"/>
    <w:rsid w:val="00035C7A"/>
    <w:rsid w:val="00036023"/>
    <w:rsid w:val="00036399"/>
    <w:rsid w:val="00036AD0"/>
    <w:rsid w:val="00036C09"/>
    <w:rsid w:val="00036CBF"/>
    <w:rsid w:val="00036F9B"/>
    <w:rsid w:val="000370DF"/>
    <w:rsid w:val="00037115"/>
    <w:rsid w:val="000371FD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0F6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7B9"/>
    <w:rsid w:val="0004282A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3D"/>
    <w:rsid w:val="00047150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1C3"/>
    <w:rsid w:val="0005123E"/>
    <w:rsid w:val="000513EA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A7D"/>
    <w:rsid w:val="00052D67"/>
    <w:rsid w:val="00052E75"/>
    <w:rsid w:val="00053079"/>
    <w:rsid w:val="0005349C"/>
    <w:rsid w:val="000534BE"/>
    <w:rsid w:val="000537FD"/>
    <w:rsid w:val="00053938"/>
    <w:rsid w:val="00053D9E"/>
    <w:rsid w:val="00053DF8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069"/>
    <w:rsid w:val="000554B1"/>
    <w:rsid w:val="0005553D"/>
    <w:rsid w:val="00055887"/>
    <w:rsid w:val="00055A44"/>
    <w:rsid w:val="00055B58"/>
    <w:rsid w:val="00055EBA"/>
    <w:rsid w:val="00055FF2"/>
    <w:rsid w:val="0005604B"/>
    <w:rsid w:val="000560BA"/>
    <w:rsid w:val="0005610D"/>
    <w:rsid w:val="00056831"/>
    <w:rsid w:val="00056BC3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0BBD"/>
    <w:rsid w:val="00061355"/>
    <w:rsid w:val="0006158D"/>
    <w:rsid w:val="00061717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886"/>
    <w:rsid w:val="00062ADC"/>
    <w:rsid w:val="00062B9A"/>
    <w:rsid w:val="00062F23"/>
    <w:rsid w:val="000630A9"/>
    <w:rsid w:val="0006335F"/>
    <w:rsid w:val="0006367C"/>
    <w:rsid w:val="000637A9"/>
    <w:rsid w:val="00063890"/>
    <w:rsid w:val="00063BD8"/>
    <w:rsid w:val="00063D23"/>
    <w:rsid w:val="00063F1D"/>
    <w:rsid w:val="00063FF4"/>
    <w:rsid w:val="000641C0"/>
    <w:rsid w:val="0006435B"/>
    <w:rsid w:val="0006435E"/>
    <w:rsid w:val="0006448C"/>
    <w:rsid w:val="00064632"/>
    <w:rsid w:val="00064A31"/>
    <w:rsid w:val="00064A79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859"/>
    <w:rsid w:val="00067942"/>
    <w:rsid w:val="0006796D"/>
    <w:rsid w:val="00067D8E"/>
    <w:rsid w:val="00067F1A"/>
    <w:rsid w:val="00067F25"/>
    <w:rsid w:val="000702C9"/>
    <w:rsid w:val="000703DB"/>
    <w:rsid w:val="000708C1"/>
    <w:rsid w:val="000708E3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3D"/>
    <w:rsid w:val="00074DC3"/>
    <w:rsid w:val="00074E97"/>
    <w:rsid w:val="00074F6C"/>
    <w:rsid w:val="00075034"/>
    <w:rsid w:val="00075A75"/>
    <w:rsid w:val="00075E75"/>
    <w:rsid w:val="000761A3"/>
    <w:rsid w:val="000769EC"/>
    <w:rsid w:val="00076A80"/>
    <w:rsid w:val="00076AE7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0CD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EF2"/>
    <w:rsid w:val="00080F30"/>
    <w:rsid w:val="00081212"/>
    <w:rsid w:val="00081213"/>
    <w:rsid w:val="00081263"/>
    <w:rsid w:val="000812C4"/>
    <w:rsid w:val="000817D7"/>
    <w:rsid w:val="00081898"/>
    <w:rsid w:val="000818FA"/>
    <w:rsid w:val="00081BBB"/>
    <w:rsid w:val="00081FF2"/>
    <w:rsid w:val="00082217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85F"/>
    <w:rsid w:val="000839B3"/>
    <w:rsid w:val="00083B42"/>
    <w:rsid w:val="00083B65"/>
    <w:rsid w:val="0008412A"/>
    <w:rsid w:val="00084292"/>
    <w:rsid w:val="00084434"/>
    <w:rsid w:val="000844E0"/>
    <w:rsid w:val="0008485E"/>
    <w:rsid w:val="0008492A"/>
    <w:rsid w:val="00084938"/>
    <w:rsid w:val="00084A7D"/>
    <w:rsid w:val="00084D0B"/>
    <w:rsid w:val="00084ED8"/>
    <w:rsid w:val="0008533E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2C4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754"/>
    <w:rsid w:val="00091879"/>
    <w:rsid w:val="000919FC"/>
    <w:rsid w:val="00091CDC"/>
    <w:rsid w:val="00091E15"/>
    <w:rsid w:val="000920CA"/>
    <w:rsid w:val="0009260C"/>
    <w:rsid w:val="0009267B"/>
    <w:rsid w:val="00092B58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93E"/>
    <w:rsid w:val="00094A7B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39"/>
    <w:rsid w:val="000975C9"/>
    <w:rsid w:val="000976FF"/>
    <w:rsid w:val="00097723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426"/>
    <w:rsid w:val="000A15D0"/>
    <w:rsid w:val="000A15E9"/>
    <w:rsid w:val="000A18A1"/>
    <w:rsid w:val="000A19F3"/>
    <w:rsid w:val="000A1A7E"/>
    <w:rsid w:val="000A1BA6"/>
    <w:rsid w:val="000A1C49"/>
    <w:rsid w:val="000A1E68"/>
    <w:rsid w:val="000A2031"/>
    <w:rsid w:val="000A2141"/>
    <w:rsid w:val="000A2224"/>
    <w:rsid w:val="000A23D5"/>
    <w:rsid w:val="000A2516"/>
    <w:rsid w:val="000A258B"/>
    <w:rsid w:val="000A2637"/>
    <w:rsid w:val="000A2773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7CC"/>
    <w:rsid w:val="000A4A91"/>
    <w:rsid w:val="000A4C67"/>
    <w:rsid w:val="000A4EA1"/>
    <w:rsid w:val="000A527F"/>
    <w:rsid w:val="000A5409"/>
    <w:rsid w:val="000A548C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AE3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57"/>
    <w:rsid w:val="000B3770"/>
    <w:rsid w:val="000B37AB"/>
    <w:rsid w:val="000B393A"/>
    <w:rsid w:val="000B4141"/>
    <w:rsid w:val="000B467B"/>
    <w:rsid w:val="000B46F9"/>
    <w:rsid w:val="000B4821"/>
    <w:rsid w:val="000B49DA"/>
    <w:rsid w:val="000B4BA7"/>
    <w:rsid w:val="000B4F37"/>
    <w:rsid w:val="000B52F7"/>
    <w:rsid w:val="000B53DE"/>
    <w:rsid w:val="000B57F1"/>
    <w:rsid w:val="000B5955"/>
    <w:rsid w:val="000B5A72"/>
    <w:rsid w:val="000B5B72"/>
    <w:rsid w:val="000B5BEC"/>
    <w:rsid w:val="000B5D80"/>
    <w:rsid w:val="000B5D98"/>
    <w:rsid w:val="000B5F86"/>
    <w:rsid w:val="000B64BB"/>
    <w:rsid w:val="000B68B2"/>
    <w:rsid w:val="000B6B51"/>
    <w:rsid w:val="000B6E36"/>
    <w:rsid w:val="000B71BA"/>
    <w:rsid w:val="000B771B"/>
    <w:rsid w:val="000B789C"/>
    <w:rsid w:val="000B78AA"/>
    <w:rsid w:val="000C005E"/>
    <w:rsid w:val="000C024F"/>
    <w:rsid w:val="000C04C5"/>
    <w:rsid w:val="000C0534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7D"/>
    <w:rsid w:val="000C21C9"/>
    <w:rsid w:val="000C259D"/>
    <w:rsid w:val="000C2603"/>
    <w:rsid w:val="000C26CB"/>
    <w:rsid w:val="000C2A19"/>
    <w:rsid w:val="000C2C08"/>
    <w:rsid w:val="000C3494"/>
    <w:rsid w:val="000C39B3"/>
    <w:rsid w:val="000C3AD4"/>
    <w:rsid w:val="000C3BA8"/>
    <w:rsid w:val="000C3CEB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01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C7D0D"/>
    <w:rsid w:val="000D0245"/>
    <w:rsid w:val="000D0312"/>
    <w:rsid w:val="000D03CC"/>
    <w:rsid w:val="000D0466"/>
    <w:rsid w:val="000D04C7"/>
    <w:rsid w:val="000D052A"/>
    <w:rsid w:val="000D075B"/>
    <w:rsid w:val="000D0A81"/>
    <w:rsid w:val="000D0B19"/>
    <w:rsid w:val="000D0B6F"/>
    <w:rsid w:val="000D0D19"/>
    <w:rsid w:val="000D0D43"/>
    <w:rsid w:val="000D0DA2"/>
    <w:rsid w:val="000D0F58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3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4BD"/>
    <w:rsid w:val="000D36FB"/>
    <w:rsid w:val="000D3919"/>
    <w:rsid w:val="000D3B86"/>
    <w:rsid w:val="000D3CE6"/>
    <w:rsid w:val="000D4019"/>
    <w:rsid w:val="000D4190"/>
    <w:rsid w:val="000D4320"/>
    <w:rsid w:val="000D43C2"/>
    <w:rsid w:val="000D446A"/>
    <w:rsid w:val="000D48A0"/>
    <w:rsid w:val="000D48D6"/>
    <w:rsid w:val="000D4EAE"/>
    <w:rsid w:val="000D51B1"/>
    <w:rsid w:val="000D5463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19F"/>
    <w:rsid w:val="000D62BC"/>
    <w:rsid w:val="000D62FF"/>
    <w:rsid w:val="000D6311"/>
    <w:rsid w:val="000D65F2"/>
    <w:rsid w:val="000D67F9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6B"/>
    <w:rsid w:val="000E00E0"/>
    <w:rsid w:val="000E03AA"/>
    <w:rsid w:val="000E03F3"/>
    <w:rsid w:val="000E0555"/>
    <w:rsid w:val="000E07D5"/>
    <w:rsid w:val="000E0807"/>
    <w:rsid w:val="000E122D"/>
    <w:rsid w:val="000E131E"/>
    <w:rsid w:val="000E1C70"/>
    <w:rsid w:val="000E1D30"/>
    <w:rsid w:val="000E1E18"/>
    <w:rsid w:val="000E22C9"/>
    <w:rsid w:val="000E26EE"/>
    <w:rsid w:val="000E2B23"/>
    <w:rsid w:val="000E2E17"/>
    <w:rsid w:val="000E30A7"/>
    <w:rsid w:val="000E36D4"/>
    <w:rsid w:val="000E3803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CC6"/>
    <w:rsid w:val="000E7D89"/>
    <w:rsid w:val="000E7F45"/>
    <w:rsid w:val="000F0021"/>
    <w:rsid w:val="000F053D"/>
    <w:rsid w:val="000F06C7"/>
    <w:rsid w:val="000F08C2"/>
    <w:rsid w:val="000F090A"/>
    <w:rsid w:val="000F0CA8"/>
    <w:rsid w:val="000F10C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4E4"/>
    <w:rsid w:val="000F35CB"/>
    <w:rsid w:val="000F35F1"/>
    <w:rsid w:val="000F361F"/>
    <w:rsid w:val="000F37CA"/>
    <w:rsid w:val="000F3838"/>
    <w:rsid w:val="000F3E09"/>
    <w:rsid w:val="000F4174"/>
    <w:rsid w:val="000F4638"/>
    <w:rsid w:val="000F4C3E"/>
    <w:rsid w:val="000F4ED4"/>
    <w:rsid w:val="000F503D"/>
    <w:rsid w:val="000F5155"/>
    <w:rsid w:val="000F522B"/>
    <w:rsid w:val="000F54DD"/>
    <w:rsid w:val="000F58C7"/>
    <w:rsid w:val="000F5D4C"/>
    <w:rsid w:val="000F5E2D"/>
    <w:rsid w:val="000F5FAE"/>
    <w:rsid w:val="000F6370"/>
    <w:rsid w:val="000F63E9"/>
    <w:rsid w:val="000F644E"/>
    <w:rsid w:val="000F6616"/>
    <w:rsid w:val="000F665A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776"/>
    <w:rsid w:val="00101949"/>
    <w:rsid w:val="00101951"/>
    <w:rsid w:val="00101B4E"/>
    <w:rsid w:val="00101DB0"/>
    <w:rsid w:val="00101DB2"/>
    <w:rsid w:val="00101F5C"/>
    <w:rsid w:val="0010204A"/>
    <w:rsid w:val="001020B5"/>
    <w:rsid w:val="001021DB"/>
    <w:rsid w:val="00102274"/>
    <w:rsid w:val="001022E0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54C"/>
    <w:rsid w:val="00104D62"/>
    <w:rsid w:val="00104E39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1C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800"/>
    <w:rsid w:val="00120ABB"/>
    <w:rsid w:val="00120C41"/>
    <w:rsid w:val="00120CF4"/>
    <w:rsid w:val="00120E9A"/>
    <w:rsid w:val="00120FF3"/>
    <w:rsid w:val="0012107D"/>
    <w:rsid w:val="001215E4"/>
    <w:rsid w:val="001216E3"/>
    <w:rsid w:val="001217BA"/>
    <w:rsid w:val="001219EA"/>
    <w:rsid w:val="00121B07"/>
    <w:rsid w:val="00121D40"/>
    <w:rsid w:val="001220A8"/>
    <w:rsid w:val="001221E7"/>
    <w:rsid w:val="00122255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2B9"/>
    <w:rsid w:val="00125355"/>
    <w:rsid w:val="001254D9"/>
    <w:rsid w:val="001257AD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6EC7"/>
    <w:rsid w:val="0012716E"/>
    <w:rsid w:val="0012774C"/>
    <w:rsid w:val="00127B2C"/>
    <w:rsid w:val="00127CD2"/>
    <w:rsid w:val="0013000F"/>
    <w:rsid w:val="00130241"/>
    <w:rsid w:val="0013031B"/>
    <w:rsid w:val="0013034C"/>
    <w:rsid w:val="0013093D"/>
    <w:rsid w:val="00130975"/>
    <w:rsid w:val="001309B4"/>
    <w:rsid w:val="00130CDA"/>
    <w:rsid w:val="001312A4"/>
    <w:rsid w:val="001316C2"/>
    <w:rsid w:val="001316CD"/>
    <w:rsid w:val="0013175C"/>
    <w:rsid w:val="00131764"/>
    <w:rsid w:val="00132040"/>
    <w:rsid w:val="001322EF"/>
    <w:rsid w:val="0013231C"/>
    <w:rsid w:val="0013292F"/>
    <w:rsid w:val="0013293B"/>
    <w:rsid w:val="00132945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3F39"/>
    <w:rsid w:val="001340C8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5FEF"/>
    <w:rsid w:val="0013608B"/>
    <w:rsid w:val="001367F6"/>
    <w:rsid w:val="0013684C"/>
    <w:rsid w:val="00136D8B"/>
    <w:rsid w:val="00136DC2"/>
    <w:rsid w:val="00136F1D"/>
    <w:rsid w:val="00137605"/>
    <w:rsid w:val="001377C1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173"/>
    <w:rsid w:val="001423F1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2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44D"/>
    <w:rsid w:val="00147506"/>
    <w:rsid w:val="001476F4"/>
    <w:rsid w:val="001477AD"/>
    <w:rsid w:val="00147858"/>
    <w:rsid w:val="00147877"/>
    <w:rsid w:val="00147BC7"/>
    <w:rsid w:val="00147C86"/>
    <w:rsid w:val="001506B9"/>
    <w:rsid w:val="001509EE"/>
    <w:rsid w:val="00150CED"/>
    <w:rsid w:val="00150D32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6B5"/>
    <w:rsid w:val="00156746"/>
    <w:rsid w:val="00156768"/>
    <w:rsid w:val="00156814"/>
    <w:rsid w:val="00156821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D96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717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7C4"/>
    <w:rsid w:val="00171B74"/>
    <w:rsid w:val="00171C24"/>
    <w:rsid w:val="00171D9E"/>
    <w:rsid w:val="00171EC4"/>
    <w:rsid w:val="00171F8C"/>
    <w:rsid w:val="00172030"/>
    <w:rsid w:val="00172067"/>
    <w:rsid w:val="00172158"/>
    <w:rsid w:val="001724A4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15F"/>
    <w:rsid w:val="001753FE"/>
    <w:rsid w:val="00175464"/>
    <w:rsid w:val="0017580E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08"/>
    <w:rsid w:val="00177E1E"/>
    <w:rsid w:val="00180088"/>
    <w:rsid w:val="00180396"/>
    <w:rsid w:val="001803BC"/>
    <w:rsid w:val="00180641"/>
    <w:rsid w:val="00180B5B"/>
    <w:rsid w:val="00180DE3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409"/>
    <w:rsid w:val="001836B6"/>
    <w:rsid w:val="0018372C"/>
    <w:rsid w:val="00183AB4"/>
    <w:rsid w:val="00183DC0"/>
    <w:rsid w:val="00184086"/>
    <w:rsid w:val="001841EB"/>
    <w:rsid w:val="001849D2"/>
    <w:rsid w:val="00184F8D"/>
    <w:rsid w:val="00185397"/>
    <w:rsid w:val="001853D1"/>
    <w:rsid w:val="001854CE"/>
    <w:rsid w:val="001854DD"/>
    <w:rsid w:val="00185871"/>
    <w:rsid w:val="00185C38"/>
    <w:rsid w:val="00185DFD"/>
    <w:rsid w:val="00185E42"/>
    <w:rsid w:val="00186709"/>
    <w:rsid w:val="00186915"/>
    <w:rsid w:val="00186947"/>
    <w:rsid w:val="00186A0E"/>
    <w:rsid w:val="00186B8B"/>
    <w:rsid w:val="00186C88"/>
    <w:rsid w:val="00186EC7"/>
    <w:rsid w:val="00187056"/>
    <w:rsid w:val="001871CD"/>
    <w:rsid w:val="00187307"/>
    <w:rsid w:val="00187387"/>
    <w:rsid w:val="001873D4"/>
    <w:rsid w:val="001875A7"/>
    <w:rsid w:val="001876D1"/>
    <w:rsid w:val="00187773"/>
    <w:rsid w:val="0018795C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6A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100"/>
    <w:rsid w:val="00196578"/>
    <w:rsid w:val="00196878"/>
    <w:rsid w:val="00196952"/>
    <w:rsid w:val="001969D8"/>
    <w:rsid w:val="00196AC6"/>
    <w:rsid w:val="00196CF7"/>
    <w:rsid w:val="00196D22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2DE2"/>
    <w:rsid w:val="001A300D"/>
    <w:rsid w:val="001A3496"/>
    <w:rsid w:val="001A35A4"/>
    <w:rsid w:val="001A3909"/>
    <w:rsid w:val="001A3B5E"/>
    <w:rsid w:val="001A3BEE"/>
    <w:rsid w:val="001A3CB5"/>
    <w:rsid w:val="001A4036"/>
    <w:rsid w:val="001A40A0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4D0"/>
    <w:rsid w:val="001A7510"/>
    <w:rsid w:val="001A762B"/>
    <w:rsid w:val="001A7688"/>
    <w:rsid w:val="001A76CE"/>
    <w:rsid w:val="001A78F8"/>
    <w:rsid w:val="001A79E5"/>
    <w:rsid w:val="001A7B0B"/>
    <w:rsid w:val="001A7D31"/>
    <w:rsid w:val="001B037C"/>
    <w:rsid w:val="001B03ED"/>
    <w:rsid w:val="001B0491"/>
    <w:rsid w:val="001B0716"/>
    <w:rsid w:val="001B07BC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4FD"/>
    <w:rsid w:val="001B27AD"/>
    <w:rsid w:val="001B2955"/>
    <w:rsid w:val="001B2C5B"/>
    <w:rsid w:val="001B2E69"/>
    <w:rsid w:val="001B308F"/>
    <w:rsid w:val="001B313F"/>
    <w:rsid w:val="001B38C4"/>
    <w:rsid w:val="001B3953"/>
    <w:rsid w:val="001B3B2F"/>
    <w:rsid w:val="001B4002"/>
    <w:rsid w:val="001B4277"/>
    <w:rsid w:val="001B451C"/>
    <w:rsid w:val="001B4994"/>
    <w:rsid w:val="001B4D8E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A6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9D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C09"/>
    <w:rsid w:val="001C1F52"/>
    <w:rsid w:val="001C2134"/>
    <w:rsid w:val="001C2294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8BE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CD8"/>
    <w:rsid w:val="001D6D6F"/>
    <w:rsid w:val="001D720D"/>
    <w:rsid w:val="001D721F"/>
    <w:rsid w:val="001D72DE"/>
    <w:rsid w:val="001D7354"/>
    <w:rsid w:val="001D7400"/>
    <w:rsid w:val="001D7454"/>
    <w:rsid w:val="001D75CA"/>
    <w:rsid w:val="001D78D8"/>
    <w:rsid w:val="001D7A49"/>
    <w:rsid w:val="001D7B14"/>
    <w:rsid w:val="001D7B88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47F"/>
    <w:rsid w:val="001E261D"/>
    <w:rsid w:val="001E2675"/>
    <w:rsid w:val="001E269F"/>
    <w:rsid w:val="001E2867"/>
    <w:rsid w:val="001E2C76"/>
    <w:rsid w:val="001E33FE"/>
    <w:rsid w:val="001E35C9"/>
    <w:rsid w:val="001E3816"/>
    <w:rsid w:val="001E3842"/>
    <w:rsid w:val="001E3CCE"/>
    <w:rsid w:val="001E3EE6"/>
    <w:rsid w:val="001E417E"/>
    <w:rsid w:val="001E4B4F"/>
    <w:rsid w:val="001E4B62"/>
    <w:rsid w:val="001E4DAF"/>
    <w:rsid w:val="001E4EAF"/>
    <w:rsid w:val="001E4FE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42"/>
    <w:rsid w:val="001F07D0"/>
    <w:rsid w:val="001F08CF"/>
    <w:rsid w:val="001F0AF2"/>
    <w:rsid w:val="001F0BB3"/>
    <w:rsid w:val="001F0BD7"/>
    <w:rsid w:val="001F0BEF"/>
    <w:rsid w:val="001F0EB6"/>
    <w:rsid w:val="001F1472"/>
    <w:rsid w:val="001F1932"/>
    <w:rsid w:val="001F1AD5"/>
    <w:rsid w:val="001F1C64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B87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472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517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B8"/>
    <w:rsid w:val="002105D2"/>
    <w:rsid w:val="00210A96"/>
    <w:rsid w:val="00210B08"/>
    <w:rsid w:val="00210C3C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2FB4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887"/>
    <w:rsid w:val="0021499E"/>
    <w:rsid w:val="002150FF"/>
    <w:rsid w:val="0021515B"/>
    <w:rsid w:val="00215567"/>
    <w:rsid w:val="002157EB"/>
    <w:rsid w:val="00215ADE"/>
    <w:rsid w:val="00215AEE"/>
    <w:rsid w:val="00215DF7"/>
    <w:rsid w:val="00216032"/>
    <w:rsid w:val="0021640F"/>
    <w:rsid w:val="00216598"/>
    <w:rsid w:val="0021661B"/>
    <w:rsid w:val="002166C0"/>
    <w:rsid w:val="00216773"/>
    <w:rsid w:val="00217034"/>
    <w:rsid w:val="0021708C"/>
    <w:rsid w:val="0021757C"/>
    <w:rsid w:val="0021763D"/>
    <w:rsid w:val="00217A88"/>
    <w:rsid w:val="00217C08"/>
    <w:rsid w:val="00217D90"/>
    <w:rsid w:val="00217EE4"/>
    <w:rsid w:val="00217F14"/>
    <w:rsid w:val="002204F2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0E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41F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E9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4A"/>
    <w:rsid w:val="002339EB"/>
    <w:rsid w:val="002339F3"/>
    <w:rsid w:val="00233A6A"/>
    <w:rsid w:val="00233F3B"/>
    <w:rsid w:val="0023489F"/>
    <w:rsid w:val="00234A7A"/>
    <w:rsid w:val="00234AF4"/>
    <w:rsid w:val="00234B52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377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61F"/>
    <w:rsid w:val="0024064E"/>
    <w:rsid w:val="00240739"/>
    <w:rsid w:val="00240783"/>
    <w:rsid w:val="002407BF"/>
    <w:rsid w:val="00240C6A"/>
    <w:rsid w:val="00240D72"/>
    <w:rsid w:val="00240DB9"/>
    <w:rsid w:val="002410B0"/>
    <w:rsid w:val="002412CE"/>
    <w:rsid w:val="00241625"/>
    <w:rsid w:val="00241681"/>
    <w:rsid w:val="0024182B"/>
    <w:rsid w:val="00241862"/>
    <w:rsid w:val="00241A1E"/>
    <w:rsid w:val="00241D66"/>
    <w:rsid w:val="00242096"/>
    <w:rsid w:val="002420FF"/>
    <w:rsid w:val="0024221D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9A1"/>
    <w:rsid w:val="00244A4C"/>
    <w:rsid w:val="00244BED"/>
    <w:rsid w:val="00244D1B"/>
    <w:rsid w:val="00244EF0"/>
    <w:rsid w:val="00245743"/>
    <w:rsid w:val="00245878"/>
    <w:rsid w:val="0024594D"/>
    <w:rsid w:val="00245DC2"/>
    <w:rsid w:val="00246426"/>
    <w:rsid w:val="0024703C"/>
    <w:rsid w:val="002473C8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964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43"/>
    <w:rsid w:val="0025313C"/>
    <w:rsid w:val="00253238"/>
    <w:rsid w:val="002534AF"/>
    <w:rsid w:val="002534B4"/>
    <w:rsid w:val="00253677"/>
    <w:rsid w:val="00253711"/>
    <w:rsid w:val="00253761"/>
    <w:rsid w:val="00253B32"/>
    <w:rsid w:val="00253BA5"/>
    <w:rsid w:val="00253BF0"/>
    <w:rsid w:val="00254661"/>
    <w:rsid w:val="00254669"/>
    <w:rsid w:val="00254785"/>
    <w:rsid w:val="00255383"/>
    <w:rsid w:val="002556DE"/>
    <w:rsid w:val="0025598F"/>
    <w:rsid w:val="00255B60"/>
    <w:rsid w:val="00255F13"/>
    <w:rsid w:val="00255F69"/>
    <w:rsid w:val="00255FCB"/>
    <w:rsid w:val="00256019"/>
    <w:rsid w:val="0025614C"/>
    <w:rsid w:val="002561DC"/>
    <w:rsid w:val="0025625D"/>
    <w:rsid w:val="002562EB"/>
    <w:rsid w:val="002563F9"/>
    <w:rsid w:val="002565F8"/>
    <w:rsid w:val="00256646"/>
    <w:rsid w:val="00256760"/>
    <w:rsid w:val="002568BC"/>
    <w:rsid w:val="00256B02"/>
    <w:rsid w:val="00256DE1"/>
    <w:rsid w:val="0025706E"/>
    <w:rsid w:val="002570B4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1B0A"/>
    <w:rsid w:val="00262A58"/>
    <w:rsid w:val="00262FB1"/>
    <w:rsid w:val="002636E0"/>
    <w:rsid w:val="00263737"/>
    <w:rsid w:val="002637F6"/>
    <w:rsid w:val="00263C1E"/>
    <w:rsid w:val="00264297"/>
    <w:rsid w:val="002644B5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59F"/>
    <w:rsid w:val="002667DE"/>
    <w:rsid w:val="00266A78"/>
    <w:rsid w:val="00266D72"/>
    <w:rsid w:val="00266DEB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BCE"/>
    <w:rsid w:val="00270CA7"/>
    <w:rsid w:val="00271006"/>
    <w:rsid w:val="002710F7"/>
    <w:rsid w:val="002716EC"/>
    <w:rsid w:val="00271948"/>
    <w:rsid w:val="002719AF"/>
    <w:rsid w:val="00271A16"/>
    <w:rsid w:val="00271DDA"/>
    <w:rsid w:val="0027221B"/>
    <w:rsid w:val="002724DF"/>
    <w:rsid w:val="002727B9"/>
    <w:rsid w:val="002728CE"/>
    <w:rsid w:val="00272A01"/>
    <w:rsid w:val="00272A86"/>
    <w:rsid w:val="00272BC8"/>
    <w:rsid w:val="00272DBB"/>
    <w:rsid w:val="00272DFE"/>
    <w:rsid w:val="00273251"/>
    <w:rsid w:val="00273691"/>
    <w:rsid w:val="002736C3"/>
    <w:rsid w:val="002736DB"/>
    <w:rsid w:val="002738A9"/>
    <w:rsid w:val="00273D90"/>
    <w:rsid w:val="00273E52"/>
    <w:rsid w:val="00273EE9"/>
    <w:rsid w:val="00273F92"/>
    <w:rsid w:val="0027418C"/>
    <w:rsid w:val="0027483A"/>
    <w:rsid w:val="0027489D"/>
    <w:rsid w:val="00274928"/>
    <w:rsid w:val="00274A55"/>
    <w:rsid w:val="00274CAD"/>
    <w:rsid w:val="00274D06"/>
    <w:rsid w:val="00275258"/>
    <w:rsid w:val="00275527"/>
    <w:rsid w:val="0027562D"/>
    <w:rsid w:val="0027580E"/>
    <w:rsid w:val="00276214"/>
    <w:rsid w:val="0027621D"/>
    <w:rsid w:val="0027626C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ACB"/>
    <w:rsid w:val="00280F69"/>
    <w:rsid w:val="00280FD1"/>
    <w:rsid w:val="002811F4"/>
    <w:rsid w:val="00281387"/>
    <w:rsid w:val="002817DA"/>
    <w:rsid w:val="0028185C"/>
    <w:rsid w:val="0028189E"/>
    <w:rsid w:val="002818A7"/>
    <w:rsid w:val="00281AF4"/>
    <w:rsid w:val="0028225E"/>
    <w:rsid w:val="002823E6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3EED"/>
    <w:rsid w:val="00284099"/>
    <w:rsid w:val="00284966"/>
    <w:rsid w:val="00284A2C"/>
    <w:rsid w:val="00284C05"/>
    <w:rsid w:val="002851E2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638C"/>
    <w:rsid w:val="00286568"/>
    <w:rsid w:val="002869C3"/>
    <w:rsid w:val="00286DA7"/>
    <w:rsid w:val="00287091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6B3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11"/>
    <w:rsid w:val="0029323A"/>
    <w:rsid w:val="002933B8"/>
    <w:rsid w:val="002934D1"/>
    <w:rsid w:val="002934E0"/>
    <w:rsid w:val="00293527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8AF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5EA"/>
    <w:rsid w:val="002A0754"/>
    <w:rsid w:val="002A0928"/>
    <w:rsid w:val="002A0ADF"/>
    <w:rsid w:val="002A0BB7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737"/>
    <w:rsid w:val="002A4B37"/>
    <w:rsid w:val="002A4D64"/>
    <w:rsid w:val="002A4ED6"/>
    <w:rsid w:val="002A4F9F"/>
    <w:rsid w:val="002A500B"/>
    <w:rsid w:val="002A5046"/>
    <w:rsid w:val="002A5145"/>
    <w:rsid w:val="002A519E"/>
    <w:rsid w:val="002A5365"/>
    <w:rsid w:val="002A5444"/>
    <w:rsid w:val="002A5493"/>
    <w:rsid w:val="002A5548"/>
    <w:rsid w:val="002A587F"/>
    <w:rsid w:val="002A58CA"/>
    <w:rsid w:val="002A5E5A"/>
    <w:rsid w:val="002A5F0B"/>
    <w:rsid w:val="002A6581"/>
    <w:rsid w:val="002A6865"/>
    <w:rsid w:val="002A69FC"/>
    <w:rsid w:val="002A6C19"/>
    <w:rsid w:val="002A6CBB"/>
    <w:rsid w:val="002A6D33"/>
    <w:rsid w:val="002A706C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403"/>
    <w:rsid w:val="002B040A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C1F"/>
    <w:rsid w:val="002B2E0E"/>
    <w:rsid w:val="002B30B9"/>
    <w:rsid w:val="002B3138"/>
    <w:rsid w:val="002B321B"/>
    <w:rsid w:val="002B3818"/>
    <w:rsid w:val="002B38BE"/>
    <w:rsid w:val="002B3BFA"/>
    <w:rsid w:val="002B3F23"/>
    <w:rsid w:val="002B3FF5"/>
    <w:rsid w:val="002B415F"/>
    <w:rsid w:val="002B4177"/>
    <w:rsid w:val="002B483B"/>
    <w:rsid w:val="002B4858"/>
    <w:rsid w:val="002B4941"/>
    <w:rsid w:val="002B4A42"/>
    <w:rsid w:val="002B4B55"/>
    <w:rsid w:val="002B4C7B"/>
    <w:rsid w:val="002B4D20"/>
    <w:rsid w:val="002B4DF6"/>
    <w:rsid w:val="002B5003"/>
    <w:rsid w:val="002B5186"/>
    <w:rsid w:val="002B526B"/>
    <w:rsid w:val="002B557C"/>
    <w:rsid w:val="002B55ED"/>
    <w:rsid w:val="002B569E"/>
    <w:rsid w:val="002B5E80"/>
    <w:rsid w:val="002B5F7C"/>
    <w:rsid w:val="002B62C3"/>
    <w:rsid w:val="002B6337"/>
    <w:rsid w:val="002B6450"/>
    <w:rsid w:val="002B6520"/>
    <w:rsid w:val="002B66CE"/>
    <w:rsid w:val="002B6ECE"/>
    <w:rsid w:val="002B6FAD"/>
    <w:rsid w:val="002B780A"/>
    <w:rsid w:val="002B7E72"/>
    <w:rsid w:val="002C0115"/>
    <w:rsid w:val="002C0243"/>
    <w:rsid w:val="002C035E"/>
    <w:rsid w:val="002C0520"/>
    <w:rsid w:val="002C0738"/>
    <w:rsid w:val="002C080B"/>
    <w:rsid w:val="002C0B87"/>
    <w:rsid w:val="002C0BC4"/>
    <w:rsid w:val="002C0FC0"/>
    <w:rsid w:val="002C1130"/>
    <w:rsid w:val="002C1635"/>
    <w:rsid w:val="002C1A74"/>
    <w:rsid w:val="002C21E0"/>
    <w:rsid w:val="002C233B"/>
    <w:rsid w:val="002C2587"/>
    <w:rsid w:val="002C299E"/>
    <w:rsid w:val="002C2C86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4EC8"/>
    <w:rsid w:val="002C5166"/>
    <w:rsid w:val="002C51DF"/>
    <w:rsid w:val="002C54F6"/>
    <w:rsid w:val="002C56D7"/>
    <w:rsid w:val="002C58C2"/>
    <w:rsid w:val="002C59C4"/>
    <w:rsid w:val="002C59FE"/>
    <w:rsid w:val="002C5A60"/>
    <w:rsid w:val="002C5A97"/>
    <w:rsid w:val="002C5BC1"/>
    <w:rsid w:val="002C5EBC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D7B"/>
    <w:rsid w:val="002C6F33"/>
    <w:rsid w:val="002C71A2"/>
    <w:rsid w:val="002C7B2D"/>
    <w:rsid w:val="002C7C9F"/>
    <w:rsid w:val="002C7CD8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10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B72"/>
    <w:rsid w:val="002D5D0C"/>
    <w:rsid w:val="002D5D70"/>
    <w:rsid w:val="002D6504"/>
    <w:rsid w:val="002D6847"/>
    <w:rsid w:val="002D74D7"/>
    <w:rsid w:val="002D760E"/>
    <w:rsid w:val="002D775A"/>
    <w:rsid w:val="002D77ED"/>
    <w:rsid w:val="002D794B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5E93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0DE2"/>
    <w:rsid w:val="002F1085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7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BC7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2C0"/>
    <w:rsid w:val="002F747A"/>
    <w:rsid w:val="002F7978"/>
    <w:rsid w:val="002F7B2B"/>
    <w:rsid w:val="00300183"/>
    <w:rsid w:val="00300362"/>
    <w:rsid w:val="00300630"/>
    <w:rsid w:val="00300F20"/>
    <w:rsid w:val="003017D0"/>
    <w:rsid w:val="00301B58"/>
    <w:rsid w:val="00301D3D"/>
    <w:rsid w:val="00301FC9"/>
    <w:rsid w:val="003020A2"/>
    <w:rsid w:val="00302124"/>
    <w:rsid w:val="0030254C"/>
    <w:rsid w:val="00302649"/>
    <w:rsid w:val="003026E3"/>
    <w:rsid w:val="00302A28"/>
    <w:rsid w:val="00302B69"/>
    <w:rsid w:val="00302BD1"/>
    <w:rsid w:val="00302C22"/>
    <w:rsid w:val="00302D67"/>
    <w:rsid w:val="00302D83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8AA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4E1"/>
    <w:rsid w:val="00306635"/>
    <w:rsid w:val="003069E9"/>
    <w:rsid w:val="00306BC5"/>
    <w:rsid w:val="00306CE8"/>
    <w:rsid w:val="00307350"/>
    <w:rsid w:val="003075C7"/>
    <w:rsid w:val="0030765C"/>
    <w:rsid w:val="00307DA4"/>
    <w:rsid w:val="00310031"/>
    <w:rsid w:val="00310313"/>
    <w:rsid w:val="003105E5"/>
    <w:rsid w:val="00310613"/>
    <w:rsid w:val="00310673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683"/>
    <w:rsid w:val="00312BC4"/>
    <w:rsid w:val="00312BE7"/>
    <w:rsid w:val="00312D6B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341"/>
    <w:rsid w:val="00315607"/>
    <w:rsid w:val="00315C55"/>
    <w:rsid w:val="00315C62"/>
    <w:rsid w:val="00316121"/>
    <w:rsid w:val="00316126"/>
    <w:rsid w:val="00316272"/>
    <w:rsid w:val="00316369"/>
    <w:rsid w:val="00316396"/>
    <w:rsid w:val="003168A9"/>
    <w:rsid w:val="00316903"/>
    <w:rsid w:val="00316A42"/>
    <w:rsid w:val="00316BA1"/>
    <w:rsid w:val="00316FE3"/>
    <w:rsid w:val="00317110"/>
    <w:rsid w:val="003172A5"/>
    <w:rsid w:val="00317568"/>
    <w:rsid w:val="003176BE"/>
    <w:rsid w:val="00317946"/>
    <w:rsid w:val="00317BED"/>
    <w:rsid w:val="00317C86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6F5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C14"/>
    <w:rsid w:val="00327DF3"/>
    <w:rsid w:val="00327FDE"/>
    <w:rsid w:val="00330407"/>
    <w:rsid w:val="00330479"/>
    <w:rsid w:val="003304E7"/>
    <w:rsid w:val="00330632"/>
    <w:rsid w:val="0033097F"/>
    <w:rsid w:val="00330CF2"/>
    <w:rsid w:val="00330E82"/>
    <w:rsid w:val="00331292"/>
    <w:rsid w:val="003315E9"/>
    <w:rsid w:val="0033168F"/>
    <w:rsid w:val="00331806"/>
    <w:rsid w:val="00331D51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2F01"/>
    <w:rsid w:val="003332F7"/>
    <w:rsid w:val="003333C1"/>
    <w:rsid w:val="0033353A"/>
    <w:rsid w:val="00333601"/>
    <w:rsid w:val="00333607"/>
    <w:rsid w:val="00333954"/>
    <w:rsid w:val="00333B1F"/>
    <w:rsid w:val="00333BDB"/>
    <w:rsid w:val="00333DF6"/>
    <w:rsid w:val="00334259"/>
    <w:rsid w:val="0033428A"/>
    <w:rsid w:val="00334307"/>
    <w:rsid w:val="0033436E"/>
    <w:rsid w:val="003344F1"/>
    <w:rsid w:val="003348C0"/>
    <w:rsid w:val="00334A27"/>
    <w:rsid w:val="00334C91"/>
    <w:rsid w:val="00334D1C"/>
    <w:rsid w:val="00334D8D"/>
    <w:rsid w:val="00334EB2"/>
    <w:rsid w:val="00335005"/>
    <w:rsid w:val="00335314"/>
    <w:rsid w:val="003353DF"/>
    <w:rsid w:val="003358B4"/>
    <w:rsid w:val="00335A9A"/>
    <w:rsid w:val="00335CF7"/>
    <w:rsid w:val="00335EC9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87D"/>
    <w:rsid w:val="003409A1"/>
    <w:rsid w:val="00340C07"/>
    <w:rsid w:val="00340C8D"/>
    <w:rsid w:val="003410FB"/>
    <w:rsid w:val="00341190"/>
    <w:rsid w:val="003411C0"/>
    <w:rsid w:val="0034121A"/>
    <w:rsid w:val="003417EE"/>
    <w:rsid w:val="00341991"/>
    <w:rsid w:val="00341B1B"/>
    <w:rsid w:val="00342225"/>
    <w:rsid w:val="00342300"/>
    <w:rsid w:val="003425E0"/>
    <w:rsid w:val="00342627"/>
    <w:rsid w:val="0034268B"/>
    <w:rsid w:val="003427EC"/>
    <w:rsid w:val="00342B12"/>
    <w:rsid w:val="00342BCD"/>
    <w:rsid w:val="00342CCB"/>
    <w:rsid w:val="00343006"/>
    <w:rsid w:val="00343418"/>
    <w:rsid w:val="00343441"/>
    <w:rsid w:val="003434F9"/>
    <w:rsid w:val="003438BA"/>
    <w:rsid w:val="00343972"/>
    <w:rsid w:val="003439B3"/>
    <w:rsid w:val="00343D4F"/>
    <w:rsid w:val="00344205"/>
    <w:rsid w:val="00344217"/>
    <w:rsid w:val="003444FC"/>
    <w:rsid w:val="003445E9"/>
    <w:rsid w:val="00344689"/>
    <w:rsid w:val="00344C5B"/>
    <w:rsid w:val="00344DEE"/>
    <w:rsid w:val="00344E54"/>
    <w:rsid w:val="00345170"/>
    <w:rsid w:val="00345646"/>
    <w:rsid w:val="00345717"/>
    <w:rsid w:val="00345939"/>
    <w:rsid w:val="00345A12"/>
    <w:rsid w:val="00345A93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969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0A5"/>
    <w:rsid w:val="003541C0"/>
    <w:rsid w:val="0035433F"/>
    <w:rsid w:val="00354407"/>
    <w:rsid w:val="003544F1"/>
    <w:rsid w:val="00354579"/>
    <w:rsid w:val="00354B61"/>
    <w:rsid w:val="00354C5E"/>
    <w:rsid w:val="00354C8E"/>
    <w:rsid w:val="00354C9E"/>
    <w:rsid w:val="00354FAD"/>
    <w:rsid w:val="003551D0"/>
    <w:rsid w:val="00355771"/>
    <w:rsid w:val="0035593B"/>
    <w:rsid w:val="0035596A"/>
    <w:rsid w:val="00355A85"/>
    <w:rsid w:val="00355AD6"/>
    <w:rsid w:val="00355DF8"/>
    <w:rsid w:val="00355F56"/>
    <w:rsid w:val="00355FF4"/>
    <w:rsid w:val="003561F7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7A7"/>
    <w:rsid w:val="003608BA"/>
    <w:rsid w:val="00360AD5"/>
    <w:rsid w:val="00360BB2"/>
    <w:rsid w:val="00360C8B"/>
    <w:rsid w:val="00360D85"/>
    <w:rsid w:val="003618D9"/>
    <w:rsid w:val="00361931"/>
    <w:rsid w:val="00361A20"/>
    <w:rsid w:val="00361DCD"/>
    <w:rsid w:val="00361E60"/>
    <w:rsid w:val="00361FC8"/>
    <w:rsid w:val="0036228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BAC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CAD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14C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052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94"/>
    <w:rsid w:val="003752F5"/>
    <w:rsid w:val="00375414"/>
    <w:rsid w:val="0037564C"/>
    <w:rsid w:val="0037585C"/>
    <w:rsid w:val="00375A52"/>
    <w:rsid w:val="00376257"/>
    <w:rsid w:val="003762DC"/>
    <w:rsid w:val="0037633F"/>
    <w:rsid w:val="003763B6"/>
    <w:rsid w:val="00376502"/>
    <w:rsid w:val="003765E7"/>
    <w:rsid w:val="003767F1"/>
    <w:rsid w:val="003768F8"/>
    <w:rsid w:val="0037693D"/>
    <w:rsid w:val="00376A9B"/>
    <w:rsid w:val="00376DA0"/>
    <w:rsid w:val="00377144"/>
    <w:rsid w:val="00377153"/>
    <w:rsid w:val="00377A11"/>
    <w:rsid w:val="00377B15"/>
    <w:rsid w:val="00377CC7"/>
    <w:rsid w:val="00377E4B"/>
    <w:rsid w:val="00377F43"/>
    <w:rsid w:val="00377F75"/>
    <w:rsid w:val="00377F83"/>
    <w:rsid w:val="003801DA"/>
    <w:rsid w:val="00380242"/>
    <w:rsid w:val="00380339"/>
    <w:rsid w:val="0038040D"/>
    <w:rsid w:val="003804E8"/>
    <w:rsid w:val="00380944"/>
    <w:rsid w:val="00380F06"/>
    <w:rsid w:val="00381048"/>
    <w:rsid w:val="0038105E"/>
    <w:rsid w:val="003811D8"/>
    <w:rsid w:val="003812A0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87A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35C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816"/>
    <w:rsid w:val="00386B84"/>
    <w:rsid w:val="00386DF6"/>
    <w:rsid w:val="003870CB"/>
    <w:rsid w:val="0038743D"/>
    <w:rsid w:val="00387855"/>
    <w:rsid w:val="00387885"/>
    <w:rsid w:val="0038797A"/>
    <w:rsid w:val="00387C2B"/>
    <w:rsid w:val="00387D7A"/>
    <w:rsid w:val="003903C4"/>
    <w:rsid w:val="00390474"/>
    <w:rsid w:val="003904C2"/>
    <w:rsid w:val="00390B16"/>
    <w:rsid w:val="00390D18"/>
    <w:rsid w:val="00390FDA"/>
    <w:rsid w:val="00391301"/>
    <w:rsid w:val="003913B1"/>
    <w:rsid w:val="00391515"/>
    <w:rsid w:val="0039194E"/>
    <w:rsid w:val="003919B8"/>
    <w:rsid w:val="00391AC4"/>
    <w:rsid w:val="00391EE1"/>
    <w:rsid w:val="0039215A"/>
    <w:rsid w:val="00392389"/>
    <w:rsid w:val="00392631"/>
    <w:rsid w:val="00392962"/>
    <w:rsid w:val="00392B37"/>
    <w:rsid w:val="00392D12"/>
    <w:rsid w:val="00392E89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4F00"/>
    <w:rsid w:val="0039501B"/>
    <w:rsid w:val="0039510E"/>
    <w:rsid w:val="00395AEF"/>
    <w:rsid w:val="00395CA9"/>
    <w:rsid w:val="00395CC9"/>
    <w:rsid w:val="0039613E"/>
    <w:rsid w:val="003964DF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092"/>
    <w:rsid w:val="003A0430"/>
    <w:rsid w:val="003A0450"/>
    <w:rsid w:val="003A0662"/>
    <w:rsid w:val="003A06E9"/>
    <w:rsid w:val="003A0B4A"/>
    <w:rsid w:val="003A0EF3"/>
    <w:rsid w:val="003A0FA5"/>
    <w:rsid w:val="003A11F7"/>
    <w:rsid w:val="003A12E3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935"/>
    <w:rsid w:val="003A3C37"/>
    <w:rsid w:val="003A3EE6"/>
    <w:rsid w:val="003A3F36"/>
    <w:rsid w:val="003A495C"/>
    <w:rsid w:val="003A49FC"/>
    <w:rsid w:val="003A4ECC"/>
    <w:rsid w:val="003A517B"/>
    <w:rsid w:val="003A51B8"/>
    <w:rsid w:val="003A52DF"/>
    <w:rsid w:val="003A5434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66E"/>
    <w:rsid w:val="003B192A"/>
    <w:rsid w:val="003B1A8B"/>
    <w:rsid w:val="003B1CFF"/>
    <w:rsid w:val="003B1E18"/>
    <w:rsid w:val="003B1E53"/>
    <w:rsid w:val="003B1FBE"/>
    <w:rsid w:val="003B2093"/>
    <w:rsid w:val="003B2106"/>
    <w:rsid w:val="003B21EA"/>
    <w:rsid w:val="003B22F2"/>
    <w:rsid w:val="003B23A9"/>
    <w:rsid w:val="003B2514"/>
    <w:rsid w:val="003B26AE"/>
    <w:rsid w:val="003B2790"/>
    <w:rsid w:val="003B27CE"/>
    <w:rsid w:val="003B28C4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497"/>
    <w:rsid w:val="003B66C4"/>
    <w:rsid w:val="003B67F7"/>
    <w:rsid w:val="003B6A69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0CF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766"/>
    <w:rsid w:val="003C29B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518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5A4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18"/>
    <w:rsid w:val="003E0C53"/>
    <w:rsid w:val="003E0E03"/>
    <w:rsid w:val="003E1060"/>
    <w:rsid w:val="003E128F"/>
    <w:rsid w:val="003E1490"/>
    <w:rsid w:val="003E14C2"/>
    <w:rsid w:val="003E15AB"/>
    <w:rsid w:val="003E17BD"/>
    <w:rsid w:val="003E1A0B"/>
    <w:rsid w:val="003E1EF8"/>
    <w:rsid w:val="003E2153"/>
    <w:rsid w:val="003E2178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4F83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E7FC6"/>
    <w:rsid w:val="003F0016"/>
    <w:rsid w:val="003F0047"/>
    <w:rsid w:val="003F01C7"/>
    <w:rsid w:val="003F0288"/>
    <w:rsid w:val="003F04A9"/>
    <w:rsid w:val="003F055C"/>
    <w:rsid w:val="003F07DA"/>
    <w:rsid w:val="003F09EA"/>
    <w:rsid w:val="003F0A0E"/>
    <w:rsid w:val="003F0C01"/>
    <w:rsid w:val="003F0DBE"/>
    <w:rsid w:val="003F0ED6"/>
    <w:rsid w:val="003F119C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5C8E"/>
    <w:rsid w:val="003F5E56"/>
    <w:rsid w:val="003F6283"/>
    <w:rsid w:val="003F6372"/>
    <w:rsid w:val="003F65E8"/>
    <w:rsid w:val="003F6955"/>
    <w:rsid w:val="003F6B4C"/>
    <w:rsid w:val="003F6F81"/>
    <w:rsid w:val="003F6FBA"/>
    <w:rsid w:val="003F71EE"/>
    <w:rsid w:val="003F77FE"/>
    <w:rsid w:val="003F7939"/>
    <w:rsid w:val="003F7A19"/>
    <w:rsid w:val="003F7D2D"/>
    <w:rsid w:val="003F7F4B"/>
    <w:rsid w:val="004001E4"/>
    <w:rsid w:val="004008E7"/>
    <w:rsid w:val="00400AFE"/>
    <w:rsid w:val="004010B7"/>
    <w:rsid w:val="00401753"/>
    <w:rsid w:val="00401E6D"/>
    <w:rsid w:val="00401FD8"/>
    <w:rsid w:val="00402299"/>
    <w:rsid w:val="004029BE"/>
    <w:rsid w:val="00402D07"/>
    <w:rsid w:val="00402EEA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4D"/>
    <w:rsid w:val="00404ED0"/>
    <w:rsid w:val="0040512E"/>
    <w:rsid w:val="004051BE"/>
    <w:rsid w:val="004053FC"/>
    <w:rsid w:val="00405447"/>
    <w:rsid w:val="00405513"/>
    <w:rsid w:val="0040560F"/>
    <w:rsid w:val="00405724"/>
    <w:rsid w:val="00405864"/>
    <w:rsid w:val="00405870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07F6A"/>
    <w:rsid w:val="004100B4"/>
    <w:rsid w:val="004103A0"/>
    <w:rsid w:val="0041102D"/>
    <w:rsid w:val="00411432"/>
    <w:rsid w:val="00411635"/>
    <w:rsid w:val="00411661"/>
    <w:rsid w:val="00411ABA"/>
    <w:rsid w:val="00411AC1"/>
    <w:rsid w:val="00411B1D"/>
    <w:rsid w:val="00411C41"/>
    <w:rsid w:val="00411ED5"/>
    <w:rsid w:val="00412274"/>
    <w:rsid w:val="00412289"/>
    <w:rsid w:val="004124D5"/>
    <w:rsid w:val="00412B18"/>
    <w:rsid w:val="00412D73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0E79"/>
    <w:rsid w:val="0042124F"/>
    <w:rsid w:val="00421720"/>
    <w:rsid w:val="00421C12"/>
    <w:rsid w:val="00421C1F"/>
    <w:rsid w:val="00421DEC"/>
    <w:rsid w:val="00421E2B"/>
    <w:rsid w:val="004224F6"/>
    <w:rsid w:val="00422550"/>
    <w:rsid w:val="004226D9"/>
    <w:rsid w:val="004227A6"/>
    <w:rsid w:val="004228B0"/>
    <w:rsid w:val="00422C18"/>
    <w:rsid w:val="00422CB0"/>
    <w:rsid w:val="00422F03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29A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228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70A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266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AD8"/>
    <w:rsid w:val="00441BDF"/>
    <w:rsid w:val="00441D83"/>
    <w:rsid w:val="0044201E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6F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474D4"/>
    <w:rsid w:val="00450261"/>
    <w:rsid w:val="0045042D"/>
    <w:rsid w:val="00450ED6"/>
    <w:rsid w:val="00451089"/>
    <w:rsid w:val="004510F6"/>
    <w:rsid w:val="0045114A"/>
    <w:rsid w:val="004512CC"/>
    <w:rsid w:val="004512CF"/>
    <w:rsid w:val="00451582"/>
    <w:rsid w:val="004515CB"/>
    <w:rsid w:val="00451CEC"/>
    <w:rsid w:val="00451E8F"/>
    <w:rsid w:val="00451ED9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E95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3C7"/>
    <w:rsid w:val="004604EC"/>
    <w:rsid w:val="0046054B"/>
    <w:rsid w:val="00460841"/>
    <w:rsid w:val="004610A8"/>
    <w:rsid w:val="0046115C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5F7"/>
    <w:rsid w:val="00463773"/>
    <w:rsid w:val="00463984"/>
    <w:rsid w:val="00463AC7"/>
    <w:rsid w:val="00463B22"/>
    <w:rsid w:val="00463DC0"/>
    <w:rsid w:val="00464BF6"/>
    <w:rsid w:val="00464C36"/>
    <w:rsid w:val="00464D89"/>
    <w:rsid w:val="00464EB4"/>
    <w:rsid w:val="00464EC6"/>
    <w:rsid w:val="00464F65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867"/>
    <w:rsid w:val="00471A80"/>
    <w:rsid w:val="00471F6E"/>
    <w:rsid w:val="0047234C"/>
    <w:rsid w:val="004725B0"/>
    <w:rsid w:val="004727C6"/>
    <w:rsid w:val="00472808"/>
    <w:rsid w:val="0047309D"/>
    <w:rsid w:val="004730D4"/>
    <w:rsid w:val="004731DF"/>
    <w:rsid w:val="004734B4"/>
    <w:rsid w:val="0047355D"/>
    <w:rsid w:val="00473A44"/>
    <w:rsid w:val="00473F8B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B70"/>
    <w:rsid w:val="00477C6E"/>
    <w:rsid w:val="00480250"/>
    <w:rsid w:val="0048047E"/>
    <w:rsid w:val="004804E5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DE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6FF4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988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995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6FAD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4EB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565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12"/>
    <w:rsid w:val="004A352A"/>
    <w:rsid w:val="004A3595"/>
    <w:rsid w:val="004A36D0"/>
    <w:rsid w:val="004A3895"/>
    <w:rsid w:val="004A3AEB"/>
    <w:rsid w:val="004A3AF3"/>
    <w:rsid w:val="004A407A"/>
    <w:rsid w:val="004A4496"/>
    <w:rsid w:val="004A44D4"/>
    <w:rsid w:val="004A454F"/>
    <w:rsid w:val="004A45EA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3D4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BCD"/>
    <w:rsid w:val="004B1F2E"/>
    <w:rsid w:val="004B1F45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7A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437"/>
    <w:rsid w:val="004B753A"/>
    <w:rsid w:val="004B7752"/>
    <w:rsid w:val="004B77C3"/>
    <w:rsid w:val="004B7A60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692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1C8"/>
    <w:rsid w:val="004C4ADA"/>
    <w:rsid w:val="004C4B1E"/>
    <w:rsid w:val="004C4B45"/>
    <w:rsid w:val="004C4E09"/>
    <w:rsid w:val="004C51C8"/>
    <w:rsid w:val="004C5853"/>
    <w:rsid w:val="004C660F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87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137"/>
    <w:rsid w:val="004D423D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E42"/>
    <w:rsid w:val="004D5FED"/>
    <w:rsid w:val="004D68C3"/>
    <w:rsid w:val="004D6D00"/>
    <w:rsid w:val="004D721D"/>
    <w:rsid w:val="004D7A12"/>
    <w:rsid w:val="004D7A53"/>
    <w:rsid w:val="004D7A75"/>
    <w:rsid w:val="004D7AAE"/>
    <w:rsid w:val="004D7EBF"/>
    <w:rsid w:val="004D7F1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1F6F"/>
    <w:rsid w:val="004E20D0"/>
    <w:rsid w:val="004E2513"/>
    <w:rsid w:val="004E2558"/>
    <w:rsid w:val="004E2590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7A2"/>
    <w:rsid w:val="004E6877"/>
    <w:rsid w:val="004E722A"/>
    <w:rsid w:val="004E72D8"/>
    <w:rsid w:val="004E7505"/>
    <w:rsid w:val="004E761A"/>
    <w:rsid w:val="004E7810"/>
    <w:rsid w:val="004E7BF4"/>
    <w:rsid w:val="004E7C31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2CCB"/>
    <w:rsid w:val="004F2F3A"/>
    <w:rsid w:val="004F3101"/>
    <w:rsid w:val="004F39A9"/>
    <w:rsid w:val="004F3A2A"/>
    <w:rsid w:val="004F3A54"/>
    <w:rsid w:val="004F44DC"/>
    <w:rsid w:val="004F45C6"/>
    <w:rsid w:val="004F4913"/>
    <w:rsid w:val="004F4A16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65A"/>
    <w:rsid w:val="005007E6"/>
    <w:rsid w:val="00500E50"/>
    <w:rsid w:val="005011E3"/>
    <w:rsid w:val="005018F6"/>
    <w:rsid w:val="00501B99"/>
    <w:rsid w:val="00501D3A"/>
    <w:rsid w:val="00501E23"/>
    <w:rsid w:val="00501F8B"/>
    <w:rsid w:val="005024A5"/>
    <w:rsid w:val="00502BAC"/>
    <w:rsid w:val="00502CA0"/>
    <w:rsid w:val="0050367E"/>
    <w:rsid w:val="00503D30"/>
    <w:rsid w:val="00503F22"/>
    <w:rsid w:val="00504167"/>
    <w:rsid w:val="0050422F"/>
    <w:rsid w:val="0050439F"/>
    <w:rsid w:val="00504517"/>
    <w:rsid w:val="00504642"/>
    <w:rsid w:val="0050473D"/>
    <w:rsid w:val="0050475B"/>
    <w:rsid w:val="0050490A"/>
    <w:rsid w:val="00504DF5"/>
    <w:rsid w:val="0050500C"/>
    <w:rsid w:val="005051DC"/>
    <w:rsid w:val="00505266"/>
    <w:rsid w:val="0050537B"/>
    <w:rsid w:val="0050538D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6D48"/>
    <w:rsid w:val="005071E6"/>
    <w:rsid w:val="00507385"/>
    <w:rsid w:val="005073E7"/>
    <w:rsid w:val="005074CE"/>
    <w:rsid w:val="0050754D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2A9"/>
    <w:rsid w:val="005104B3"/>
    <w:rsid w:val="0051072B"/>
    <w:rsid w:val="00510A72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150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67B"/>
    <w:rsid w:val="00515963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9DC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621"/>
    <w:rsid w:val="005238AF"/>
    <w:rsid w:val="00523B2A"/>
    <w:rsid w:val="00523DA6"/>
    <w:rsid w:val="00523DC4"/>
    <w:rsid w:val="00523E22"/>
    <w:rsid w:val="00523EE7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8B"/>
    <w:rsid w:val="005263A1"/>
    <w:rsid w:val="005263AA"/>
    <w:rsid w:val="0052667C"/>
    <w:rsid w:val="005269ED"/>
    <w:rsid w:val="00526AD8"/>
    <w:rsid w:val="00526DC1"/>
    <w:rsid w:val="00527D55"/>
    <w:rsid w:val="005300D2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4EF3"/>
    <w:rsid w:val="0053567E"/>
    <w:rsid w:val="00535722"/>
    <w:rsid w:val="00535C03"/>
    <w:rsid w:val="00535C08"/>
    <w:rsid w:val="00535D94"/>
    <w:rsid w:val="00535FA7"/>
    <w:rsid w:val="00535FB1"/>
    <w:rsid w:val="0053612E"/>
    <w:rsid w:val="00536480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743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87B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38A"/>
    <w:rsid w:val="00545548"/>
    <w:rsid w:val="00545617"/>
    <w:rsid w:val="00545926"/>
    <w:rsid w:val="00545E8F"/>
    <w:rsid w:val="005460D9"/>
    <w:rsid w:val="00546342"/>
    <w:rsid w:val="00546468"/>
    <w:rsid w:val="0054677A"/>
    <w:rsid w:val="00546A7A"/>
    <w:rsid w:val="00546B01"/>
    <w:rsid w:val="00546E10"/>
    <w:rsid w:val="00546EF2"/>
    <w:rsid w:val="00546FA6"/>
    <w:rsid w:val="0054744A"/>
    <w:rsid w:val="005474BE"/>
    <w:rsid w:val="005477A0"/>
    <w:rsid w:val="00547972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1F1"/>
    <w:rsid w:val="00551380"/>
    <w:rsid w:val="00551725"/>
    <w:rsid w:val="00551A6F"/>
    <w:rsid w:val="00551DA8"/>
    <w:rsid w:val="00551E38"/>
    <w:rsid w:val="00551F1E"/>
    <w:rsid w:val="00551F35"/>
    <w:rsid w:val="0055227B"/>
    <w:rsid w:val="0055231F"/>
    <w:rsid w:val="0055286B"/>
    <w:rsid w:val="00552944"/>
    <w:rsid w:val="00552C5E"/>
    <w:rsid w:val="0055300C"/>
    <w:rsid w:val="00553019"/>
    <w:rsid w:val="005530BD"/>
    <w:rsid w:val="005530DF"/>
    <w:rsid w:val="005534F3"/>
    <w:rsid w:val="005536D5"/>
    <w:rsid w:val="00553765"/>
    <w:rsid w:val="00553D84"/>
    <w:rsid w:val="00554668"/>
    <w:rsid w:val="00554B23"/>
    <w:rsid w:val="00554D65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8F5"/>
    <w:rsid w:val="00561928"/>
    <w:rsid w:val="00561B99"/>
    <w:rsid w:val="00561C3A"/>
    <w:rsid w:val="00561F36"/>
    <w:rsid w:val="005622F2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3C6A"/>
    <w:rsid w:val="0056427C"/>
    <w:rsid w:val="00564343"/>
    <w:rsid w:val="00564738"/>
    <w:rsid w:val="00564845"/>
    <w:rsid w:val="00564940"/>
    <w:rsid w:val="00564D20"/>
    <w:rsid w:val="00564D34"/>
    <w:rsid w:val="00564D3A"/>
    <w:rsid w:val="00564D5E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BCB"/>
    <w:rsid w:val="00567F0D"/>
    <w:rsid w:val="00567F3C"/>
    <w:rsid w:val="005700CD"/>
    <w:rsid w:val="0057022E"/>
    <w:rsid w:val="005703A0"/>
    <w:rsid w:val="005707C5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59C"/>
    <w:rsid w:val="005726E1"/>
    <w:rsid w:val="00572998"/>
    <w:rsid w:val="005729C2"/>
    <w:rsid w:val="00572C14"/>
    <w:rsid w:val="00572D6F"/>
    <w:rsid w:val="00572FCA"/>
    <w:rsid w:val="005730A6"/>
    <w:rsid w:val="0057322B"/>
    <w:rsid w:val="005732E6"/>
    <w:rsid w:val="0057340C"/>
    <w:rsid w:val="00573708"/>
    <w:rsid w:val="00573AAE"/>
    <w:rsid w:val="00573B28"/>
    <w:rsid w:val="00573BF3"/>
    <w:rsid w:val="00573C97"/>
    <w:rsid w:val="00573D92"/>
    <w:rsid w:val="00574087"/>
    <w:rsid w:val="0057421A"/>
    <w:rsid w:val="00574282"/>
    <w:rsid w:val="00574307"/>
    <w:rsid w:val="00574309"/>
    <w:rsid w:val="0057463F"/>
    <w:rsid w:val="00574E04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9FA"/>
    <w:rsid w:val="00577A05"/>
    <w:rsid w:val="00577D0A"/>
    <w:rsid w:val="00577D54"/>
    <w:rsid w:val="00577FCD"/>
    <w:rsid w:val="005806F8"/>
    <w:rsid w:val="00580AE7"/>
    <w:rsid w:val="005810D1"/>
    <w:rsid w:val="0058110F"/>
    <w:rsid w:val="005812AB"/>
    <w:rsid w:val="00581336"/>
    <w:rsid w:val="0058138A"/>
    <w:rsid w:val="00581556"/>
    <w:rsid w:val="00581564"/>
    <w:rsid w:val="0058156E"/>
    <w:rsid w:val="00581705"/>
    <w:rsid w:val="005817C6"/>
    <w:rsid w:val="00581CC5"/>
    <w:rsid w:val="00581F88"/>
    <w:rsid w:val="0058220C"/>
    <w:rsid w:val="00582581"/>
    <w:rsid w:val="0058262E"/>
    <w:rsid w:val="00582749"/>
    <w:rsid w:val="00582E56"/>
    <w:rsid w:val="0058301D"/>
    <w:rsid w:val="005830D8"/>
    <w:rsid w:val="005830DE"/>
    <w:rsid w:val="00583181"/>
    <w:rsid w:val="00583663"/>
    <w:rsid w:val="005836A7"/>
    <w:rsid w:val="005837AF"/>
    <w:rsid w:val="0058382E"/>
    <w:rsid w:val="00583869"/>
    <w:rsid w:val="00583D11"/>
    <w:rsid w:val="00583EA9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229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00C"/>
    <w:rsid w:val="005903FE"/>
    <w:rsid w:val="0059049C"/>
    <w:rsid w:val="00590A2B"/>
    <w:rsid w:val="00590CA1"/>
    <w:rsid w:val="005910CE"/>
    <w:rsid w:val="00591207"/>
    <w:rsid w:val="00591292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526"/>
    <w:rsid w:val="00592B37"/>
    <w:rsid w:val="00592B63"/>
    <w:rsid w:val="00592E0A"/>
    <w:rsid w:val="00592ED8"/>
    <w:rsid w:val="00592EEB"/>
    <w:rsid w:val="005934B4"/>
    <w:rsid w:val="0059370F"/>
    <w:rsid w:val="00593A1A"/>
    <w:rsid w:val="00593A29"/>
    <w:rsid w:val="00593CF2"/>
    <w:rsid w:val="00593F42"/>
    <w:rsid w:val="00593FC5"/>
    <w:rsid w:val="00594125"/>
    <w:rsid w:val="00594180"/>
    <w:rsid w:val="005941A6"/>
    <w:rsid w:val="005942B9"/>
    <w:rsid w:val="005948BE"/>
    <w:rsid w:val="00594917"/>
    <w:rsid w:val="0059496C"/>
    <w:rsid w:val="00594C3E"/>
    <w:rsid w:val="00594CC6"/>
    <w:rsid w:val="0059514E"/>
    <w:rsid w:val="005952B7"/>
    <w:rsid w:val="00595313"/>
    <w:rsid w:val="005955A8"/>
    <w:rsid w:val="00595703"/>
    <w:rsid w:val="00595851"/>
    <w:rsid w:val="00595CF7"/>
    <w:rsid w:val="00595D3E"/>
    <w:rsid w:val="00595EC1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3B3C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0D75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D20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607"/>
    <w:rsid w:val="005B5C48"/>
    <w:rsid w:val="005B5CD5"/>
    <w:rsid w:val="005B5D65"/>
    <w:rsid w:val="005B5EC8"/>
    <w:rsid w:val="005B6007"/>
    <w:rsid w:val="005B63DC"/>
    <w:rsid w:val="005B64CD"/>
    <w:rsid w:val="005B651C"/>
    <w:rsid w:val="005B661C"/>
    <w:rsid w:val="005B6879"/>
    <w:rsid w:val="005B6AAB"/>
    <w:rsid w:val="005B722E"/>
    <w:rsid w:val="005B7239"/>
    <w:rsid w:val="005B7337"/>
    <w:rsid w:val="005B73F5"/>
    <w:rsid w:val="005B756E"/>
    <w:rsid w:val="005B768F"/>
    <w:rsid w:val="005B7AA0"/>
    <w:rsid w:val="005B7CD6"/>
    <w:rsid w:val="005C012E"/>
    <w:rsid w:val="005C047C"/>
    <w:rsid w:val="005C04B8"/>
    <w:rsid w:val="005C0699"/>
    <w:rsid w:val="005C0A50"/>
    <w:rsid w:val="005C0A99"/>
    <w:rsid w:val="005C0B5D"/>
    <w:rsid w:val="005C0C03"/>
    <w:rsid w:val="005C0EA9"/>
    <w:rsid w:val="005C12AE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39C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0C"/>
    <w:rsid w:val="005C4CCC"/>
    <w:rsid w:val="005C4D93"/>
    <w:rsid w:val="005C4DC5"/>
    <w:rsid w:val="005C4E72"/>
    <w:rsid w:val="005C529C"/>
    <w:rsid w:val="005C52C0"/>
    <w:rsid w:val="005C54A1"/>
    <w:rsid w:val="005C5A63"/>
    <w:rsid w:val="005C5D78"/>
    <w:rsid w:val="005C5DF6"/>
    <w:rsid w:val="005C5E6B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AD1"/>
    <w:rsid w:val="005D0B36"/>
    <w:rsid w:val="005D0F9A"/>
    <w:rsid w:val="005D1305"/>
    <w:rsid w:val="005D1391"/>
    <w:rsid w:val="005D1AB0"/>
    <w:rsid w:val="005D1DC6"/>
    <w:rsid w:val="005D1EA0"/>
    <w:rsid w:val="005D218D"/>
    <w:rsid w:val="005D224A"/>
    <w:rsid w:val="005D2645"/>
    <w:rsid w:val="005D2806"/>
    <w:rsid w:val="005D2969"/>
    <w:rsid w:val="005D2B43"/>
    <w:rsid w:val="005D2B9A"/>
    <w:rsid w:val="005D2CBC"/>
    <w:rsid w:val="005D2D75"/>
    <w:rsid w:val="005D2F2A"/>
    <w:rsid w:val="005D2FB8"/>
    <w:rsid w:val="005D32BE"/>
    <w:rsid w:val="005D3462"/>
    <w:rsid w:val="005D35E9"/>
    <w:rsid w:val="005D3606"/>
    <w:rsid w:val="005D3889"/>
    <w:rsid w:val="005D3B48"/>
    <w:rsid w:val="005D414A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772"/>
    <w:rsid w:val="005D684E"/>
    <w:rsid w:val="005D6AA9"/>
    <w:rsid w:val="005D6B1C"/>
    <w:rsid w:val="005D721C"/>
    <w:rsid w:val="005D73FE"/>
    <w:rsid w:val="005D7912"/>
    <w:rsid w:val="005D7CD3"/>
    <w:rsid w:val="005E0080"/>
    <w:rsid w:val="005E0223"/>
    <w:rsid w:val="005E02AC"/>
    <w:rsid w:val="005E02C8"/>
    <w:rsid w:val="005E04C4"/>
    <w:rsid w:val="005E08CE"/>
    <w:rsid w:val="005E09B1"/>
    <w:rsid w:val="005E09C8"/>
    <w:rsid w:val="005E09F6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67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60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CA3"/>
    <w:rsid w:val="005E7F6A"/>
    <w:rsid w:val="005F0895"/>
    <w:rsid w:val="005F0A60"/>
    <w:rsid w:val="005F0C22"/>
    <w:rsid w:val="005F0D48"/>
    <w:rsid w:val="005F0E51"/>
    <w:rsid w:val="005F0E92"/>
    <w:rsid w:val="005F0F84"/>
    <w:rsid w:val="005F1118"/>
    <w:rsid w:val="005F128E"/>
    <w:rsid w:val="005F1855"/>
    <w:rsid w:val="005F1896"/>
    <w:rsid w:val="005F18A9"/>
    <w:rsid w:val="005F1FB6"/>
    <w:rsid w:val="005F2426"/>
    <w:rsid w:val="005F29D1"/>
    <w:rsid w:val="005F29EE"/>
    <w:rsid w:val="005F2EEF"/>
    <w:rsid w:val="005F30F9"/>
    <w:rsid w:val="005F31C5"/>
    <w:rsid w:val="005F331B"/>
    <w:rsid w:val="005F3852"/>
    <w:rsid w:val="005F38D7"/>
    <w:rsid w:val="005F3BA7"/>
    <w:rsid w:val="005F3E2A"/>
    <w:rsid w:val="005F3FF2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5911"/>
    <w:rsid w:val="005F6005"/>
    <w:rsid w:val="005F628D"/>
    <w:rsid w:val="005F642C"/>
    <w:rsid w:val="005F64F6"/>
    <w:rsid w:val="005F656E"/>
    <w:rsid w:val="005F6911"/>
    <w:rsid w:val="005F694C"/>
    <w:rsid w:val="005F6B47"/>
    <w:rsid w:val="005F6C92"/>
    <w:rsid w:val="005F6D3D"/>
    <w:rsid w:val="005F6F7E"/>
    <w:rsid w:val="005F71D6"/>
    <w:rsid w:val="005F7248"/>
    <w:rsid w:val="005F79DA"/>
    <w:rsid w:val="005F7D11"/>
    <w:rsid w:val="005F7EFF"/>
    <w:rsid w:val="00600267"/>
    <w:rsid w:val="00600279"/>
    <w:rsid w:val="0060037D"/>
    <w:rsid w:val="0060040D"/>
    <w:rsid w:val="006005EB"/>
    <w:rsid w:val="00600CA1"/>
    <w:rsid w:val="00600E2C"/>
    <w:rsid w:val="00601086"/>
    <w:rsid w:val="006010B9"/>
    <w:rsid w:val="006013A4"/>
    <w:rsid w:val="006013DD"/>
    <w:rsid w:val="00601422"/>
    <w:rsid w:val="0060171F"/>
    <w:rsid w:val="00601744"/>
    <w:rsid w:val="00601982"/>
    <w:rsid w:val="006019D1"/>
    <w:rsid w:val="00601B6F"/>
    <w:rsid w:val="00601D45"/>
    <w:rsid w:val="00601E2A"/>
    <w:rsid w:val="00601ED1"/>
    <w:rsid w:val="006021BE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D66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6BF"/>
    <w:rsid w:val="00613731"/>
    <w:rsid w:val="00613738"/>
    <w:rsid w:val="0061374E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3B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66"/>
    <w:rsid w:val="006172F0"/>
    <w:rsid w:val="006179D4"/>
    <w:rsid w:val="00620138"/>
    <w:rsid w:val="00620463"/>
    <w:rsid w:val="00620480"/>
    <w:rsid w:val="00620A04"/>
    <w:rsid w:val="00620DE5"/>
    <w:rsid w:val="00621038"/>
    <w:rsid w:val="0062124E"/>
    <w:rsid w:val="00621397"/>
    <w:rsid w:val="00621446"/>
    <w:rsid w:val="00621AC3"/>
    <w:rsid w:val="00622061"/>
    <w:rsid w:val="00622225"/>
    <w:rsid w:val="006222A0"/>
    <w:rsid w:val="00622339"/>
    <w:rsid w:val="0062236F"/>
    <w:rsid w:val="0062239D"/>
    <w:rsid w:val="0062292D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01C"/>
    <w:rsid w:val="00627184"/>
    <w:rsid w:val="006276B0"/>
    <w:rsid w:val="0062782F"/>
    <w:rsid w:val="00627977"/>
    <w:rsid w:val="00627D64"/>
    <w:rsid w:val="00627D89"/>
    <w:rsid w:val="00627E16"/>
    <w:rsid w:val="00627FF7"/>
    <w:rsid w:val="00630010"/>
    <w:rsid w:val="006301EE"/>
    <w:rsid w:val="006304D5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81F"/>
    <w:rsid w:val="00632943"/>
    <w:rsid w:val="00632B4A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3E30"/>
    <w:rsid w:val="006341C2"/>
    <w:rsid w:val="006342D1"/>
    <w:rsid w:val="006343B8"/>
    <w:rsid w:val="006345C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5D99"/>
    <w:rsid w:val="0063621E"/>
    <w:rsid w:val="00636472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2DE"/>
    <w:rsid w:val="00637382"/>
    <w:rsid w:val="006374E8"/>
    <w:rsid w:val="00637780"/>
    <w:rsid w:val="0063789F"/>
    <w:rsid w:val="00637D19"/>
    <w:rsid w:val="00637FAD"/>
    <w:rsid w:val="00637FB0"/>
    <w:rsid w:val="006402CC"/>
    <w:rsid w:val="00640465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58A"/>
    <w:rsid w:val="0064584E"/>
    <w:rsid w:val="0064596B"/>
    <w:rsid w:val="006459D9"/>
    <w:rsid w:val="00645AA9"/>
    <w:rsid w:val="00645B28"/>
    <w:rsid w:val="006460AA"/>
    <w:rsid w:val="006467EA"/>
    <w:rsid w:val="00646BB2"/>
    <w:rsid w:val="00646C36"/>
    <w:rsid w:val="00646CD0"/>
    <w:rsid w:val="00646EBA"/>
    <w:rsid w:val="00647B83"/>
    <w:rsid w:val="00647D84"/>
    <w:rsid w:val="00647FA7"/>
    <w:rsid w:val="0065027C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331"/>
    <w:rsid w:val="0065556B"/>
    <w:rsid w:val="0065597F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499"/>
    <w:rsid w:val="00660684"/>
    <w:rsid w:val="0066069C"/>
    <w:rsid w:val="00660CC0"/>
    <w:rsid w:val="00660CCB"/>
    <w:rsid w:val="006610D5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3F2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1FFD"/>
    <w:rsid w:val="00672420"/>
    <w:rsid w:val="0067251A"/>
    <w:rsid w:val="006726E2"/>
    <w:rsid w:val="0067271A"/>
    <w:rsid w:val="00672D3E"/>
    <w:rsid w:val="00672E86"/>
    <w:rsid w:val="006730F9"/>
    <w:rsid w:val="00673141"/>
    <w:rsid w:val="00673ADE"/>
    <w:rsid w:val="00673C50"/>
    <w:rsid w:val="00673F36"/>
    <w:rsid w:val="0067436E"/>
    <w:rsid w:val="00674872"/>
    <w:rsid w:val="00674A8D"/>
    <w:rsid w:val="00674C7F"/>
    <w:rsid w:val="00674D5B"/>
    <w:rsid w:val="00674DAC"/>
    <w:rsid w:val="00674DC2"/>
    <w:rsid w:val="00674E1B"/>
    <w:rsid w:val="00675135"/>
    <w:rsid w:val="0067532C"/>
    <w:rsid w:val="006758B0"/>
    <w:rsid w:val="00675AFA"/>
    <w:rsid w:val="00675E0E"/>
    <w:rsid w:val="00675E64"/>
    <w:rsid w:val="00675E8E"/>
    <w:rsid w:val="006761F9"/>
    <w:rsid w:val="00676263"/>
    <w:rsid w:val="00676459"/>
    <w:rsid w:val="006766F1"/>
    <w:rsid w:val="00676815"/>
    <w:rsid w:val="006768D8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145"/>
    <w:rsid w:val="0068026E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BFB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9EB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0CE1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2"/>
    <w:rsid w:val="00695835"/>
    <w:rsid w:val="00696124"/>
    <w:rsid w:val="006961CA"/>
    <w:rsid w:val="0069627A"/>
    <w:rsid w:val="0069629C"/>
    <w:rsid w:val="00696463"/>
    <w:rsid w:val="00696662"/>
    <w:rsid w:val="00696CBD"/>
    <w:rsid w:val="00696D1E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0C10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1FB7"/>
    <w:rsid w:val="006A2141"/>
    <w:rsid w:val="006A2559"/>
    <w:rsid w:val="006A27D7"/>
    <w:rsid w:val="006A2BC6"/>
    <w:rsid w:val="006A2CEE"/>
    <w:rsid w:val="006A30A4"/>
    <w:rsid w:val="006A30F6"/>
    <w:rsid w:val="006A33AD"/>
    <w:rsid w:val="006A39FD"/>
    <w:rsid w:val="006A3D59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97"/>
    <w:rsid w:val="006A53A5"/>
    <w:rsid w:val="006A53D8"/>
    <w:rsid w:val="006A53DB"/>
    <w:rsid w:val="006A55C9"/>
    <w:rsid w:val="006A5667"/>
    <w:rsid w:val="006A5690"/>
    <w:rsid w:val="006A581E"/>
    <w:rsid w:val="006A58D5"/>
    <w:rsid w:val="006A5A8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B34"/>
    <w:rsid w:val="006B0E00"/>
    <w:rsid w:val="006B11BF"/>
    <w:rsid w:val="006B1263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7B7"/>
    <w:rsid w:val="006B290E"/>
    <w:rsid w:val="006B2B5C"/>
    <w:rsid w:val="006B2D43"/>
    <w:rsid w:val="006B3101"/>
    <w:rsid w:val="006B33E8"/>
    <w:rsid w:val="006B3756"/>
    <w:rsid w:val="006B3978"/>
    <w:rsid w:val="006B3D30"/>
    <w:rsid w:val="006B3D46"/>
    <w:rsid w:val="006B3FA5"/>
    <w:rsid w:val="006B40F1"/>
    <w:rsid w:val="006B40F4"/>
    <w:rsid w:val="006B465F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3B4"/>
    <w:rsid w:val="006C2823"/>
    <w:rsid w:val="006C28D9"/>
    <w:rsid w:val="006C2923"/>
    <w:rsid w:val="006C2AA4"/>
    <w:rsid w:val="006C2BF5"/>
    <w:rsid w:val="006C327B"/>
    <w:rsid w:val="006C33A9"/>
    <w:rsid w:val="006C3463"/>
    <w:rsid w:val="006C358C"/>
    <w:rsid w:val="006C3859"/>
    <w:rsid w:val="006C3A72"/>
    <w:rsid w:val="006C3ACD"/>
    <w:rsid w:val="006C43F0"/>
    <w:rsid w:val="006C443F"/>
    <w:rsid w:val="006C4A18"/>
    <w:rsid w:val="006C4CDC"/>
    <w:rsid w:val="006C4CF0"/>
    <w:rsid w:val="006C4EFB"/>
    <w:rsid w:val="006C4F2A"/>
    <w:rsid w:val="006C4F52"/>
    <w:rsid w:val="006C52B1"/>
    <w:rsid w:val="006C56A3"/>
    <w:rsid w:val="006C57DD"/>
    <w:rsid w:val="006C5C5E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37F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377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D3A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12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4DAA"/>
    <w:rsid w:val="006E50FE"/>
    <w:rsid w:val="006E54F5"/>
    <w:rsid w:val="006E5528"/>
    <w:rsid w:val="006E567B"/>
    <w:rsid w:val="006E5B30"/>
    <w:rsid w:val="006E5F3A"/>
    <w:rsid w:val="006E6469"/>
    <w:rsid w:val="006E6522"/>
    <w:rsid w:val="006E6732"/>
    <w:rsid w:val="006E69EF"/>
    <w:rsid w:val="006E6AA7"/>
    <w:rsid w:val="006E6AC5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A85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AF2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C12"/>
    <w:rsid w:val="006F4FEE"/>
    <w:rsid w:val="006F5040"/>
    <w:rsid w:val="006F5103"/>
    <w:rsid w:val="006F51B6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D1"/>
    <w:rsid w:val="006F72F6"/>
    <w:rsid w:val="006F730C"/>
    <w:rsid w:val="006F74A0"/>
    <w:rsid w:val="006F7996"/>
    <w:rsid w:val="006F7A0C"/>
    <w:rsid w:val="006F7A8C"/>
    <w:rsid w:val="006F7BC8"/>
    <w:rsid w:val="006F7C13"/>
    <w:rsid w:val="007001B3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5E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669"/>
    <w:rsid w:val="00705875"/>
    <w:rsid w:val="00705AAC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C31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AF4"/>
    <w:rsid w:val="00712E09"/>
    <w:rsid w:val="00712EF0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4FDE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454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3ED"/>
    <w:rsid w:val="007225C5"/>
    <w:rsid w:val="00722667"/>
    <w:rsid w:val="007226DF"/>
    <w:rsid w:val="007227A0"/>
    <w:rsid w:val="00722814"/>
    <w:rsid w:val="0072294F"/>
    <w:rsid w:val="00722A60"/>
    <w:rsid w:val="00722F20"/>
    <w:rsid w:val="007230C8"/>
    <w:rsid w:val="007233EA"/>
    <w:rsid w:val="00723453"/>
    <w:rsid w:val="0072347C"/>
    <w:rsid w:val="00723709"/>
    <w:rsid w:val="00723829"/>
    <w:rsid w:val="007239ED"/>
    <w:rsid w:val="00723BA7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376"/>
    <w:rsid w:val="00725613"/>
    <w:rsid w:val="00725770"/>
    <w:rsid w:val="0072599E"/>
    <w:rsid w:val="00725A58"/>
    <w:rsid w:val="00725ACE"/>
    <w:rsid w:val="00725D7A"/>
    <w:rsid w:val="0072617E"/>
    <w:rsid w:val="00726222"/>
    <w:rsid w:val="00726580"/>
    <w:rsid w:val="0072665C"/>
    <w:rsid w:val="007267B3"/>
    <w:rsid w:val="0072683D"/>
    <w:rsid w:val="00726EE5"/>
    <w:rsid w:val="007273B1"/>
    <w:rsid w:val="007279CD"/>
    <w:rsid w:val="00727D1E"/>
    <w:rsid w:val="00727D97"/>
    <w:rsid w:val="00727FAE"/>
    <w:rsid w:val="00727FC7"/>
    <w:rsid w:val="00730306"/>
    <w:rsid w:val="00730649"/>
    <w:rsid w:val="007306A2"/>
    <w:rsid w:val="00730B06"/>
    <w:rsid w:val="00730FE2"/>
    <w:rsid w:val="00730FEB"/>
    <w:rsid w:val="0073111E"/>
    <w:rsid w:val="00731241"/>
    <w:rsid w:val="0073127E"/>
    <w:rsid w:val="00731740"/>
    <w:rsid w:val="0073188A"/>
    <w:rsid w:val="00731984"/>
    <w:rsid w:val="007319D7"/>
    <w:rsid w:val="00731BEB"/>
    <w:rsid w:val="00731C79"/>
    <w:rsid w:val="00731D61"/>
    <w:rsid w:val="007321BC"/>
    <w:rsid w:val="00732343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4FB"/>
    <w:rsid w:val="00735732"/>
    <w:rsid w:val="00735C28"/>
    <w:rsid w:val="00735FAF"/>
    <w:rsid w:val="00736188"/>
    <w:rsid w:val="0073619F"/>
    <w:rsid w:val="00736256"/>
    <w:rsid w:val="00736908"/>
    <w:rsid w:val="00736B7A"/>
    <w:rsid w:val="00736EF4"/>
    <w:rsid w:val="00736FFD"/>
    <w:rsid w:val="00737252"/>
    <w:rsid w:val="00737255"/>
    <w:rsid w:val="00737257"/>
    <w:rsid w:val="007373BC"/>
    <w:rsid w:val="007373D1"/>
    <w:rsid w:val="00737473"/>
    <w:rsid w:val="00737708"/>
    <w:rsid w:val="0073792F"/>
    <w:rsid w:val="00737978"/>
    <w:rsid w:val="00737CBF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0EB0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86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47EE2"/>
    <w:rsid w:val="00750598"/>
    <w:rsid w:val="00750818"/>
    <w:rsid w:val="00750F2C"/>
    <w:rsid w:val="00751066"/>
    <w:rsid w:val="00751169"/>
    <w:rsid w:val="00751330"/>
    <w:rsid w:val="007513D9"/>
    <w:rsid w:val="007516D9"/>
    <w:rsid w:val="00751A8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9A2"/>
    <w:rsid w:val="00754E04"/>
    <w:rsid w:val="00754EBA"/>
    <w:rsid w:val="00755271"/>
    <w:rsid w:val="007552D3"/>
    <w:rsid w:val="00755577"/>
    <w:rsid w:val="00755742"/>
    <w:rsid w:val="00755C03"/>
    <w:rsid w:val="00755E61"/>
    <w:rsid w:val="007560C8"/>
    <w:rsid w:val="0075622F"/>
    <w:rsid w:val="007562C5"/>
    <w:rsid w:val="00756561"/>
    <w:rsid w:val="0075687F"/>
    <w:rsid w:val="0075693C"/>
    <w:rsid w:val="00756A23"/>
    <w:rsid w:val="00756AB2"/>
    <w:rsid w:val="007571BF"/>
    <w:rsid w:val="007571C2"/>
    <w:rsid w:val="0075752B"/>
    <w:rsid w:val="007575BD"/>
    <w:rsid w:val="00757F5E"/>
    <w:rsid w:val="007602E8"/>
    <w:rsid w:val="0076053F"/>
    <w:rsid w:val="007605FF"/>
    <w:rsid w:val="007608D8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2E94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80A"/>
    <w:rsid w:val="00764A26"/>
    <w:rsid w:val="00764C5E"/>
    <w:rsid w:val="00764D07"/>
    <w:rsid w:val="00764E20"/>
    <w:rsid w:val="007651AA"/>
    <w:rsid w:val="007652E6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627"/>
    <w:rsid w:val="00774B0E"/>
    <w:rsid w:val="00774C0D"/>
    <w:rsid w:val="00774E07"/>
    <w:rsid w:val="00775066"/>
    <w:rsid w:val="00775278"/>
    <w:rsid w:val="007755BF"/>
    <w:rsid w:val="0077560E"/>
    <w:rsid w:val="0077569F"/>
    <w:rsid w:val="007759D5"/>
    <w:rsid w:val="00775A40"/>
    <w:rsid w:val="00775B5E"/>
    <w:rsid w:val="00775E5D"/>
    <w:rsid w:val="007760DA"/>
    <w:rsid w:val="00776118"/>
    <w:rsid w:val="00776142"/>
    <w:rsid w:val="007761FC"/>
    <w:rsid w:val="0077621C"/>
    <w:rsid w:val="00776333"/>
    <w:rsid w:val="00776341"/>
    <w:rsid w:val="0077645D"/>
    <w:rsid w:val="007766D7"/>
    <w:rsid w:val="0077692E"/>
    <w:rsid w:val="00776ABB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5E0"/>
    <w:rsid w:val="007827C1"/>
    <w:rsid w:val="0078318D"/>
    <w:rsid w:val="007831A9"/>
    <w:rsid w:val="007832D7"/>
    <w:rsid w:val="007832DF"/>
    <w:rsid w:val="00783332"/>
    <w:rsid w:val="007834D0"/>
    <w:rsid w:val="007837A9"/>
    <w:rsid w:val="00783869"/>
    <w:rsid w:val="007838F9"/>
    <w:rsid w:val="0078397B"/>
    <w:rsid w:val="00783CD8"/>
    <w:rsid w:val="00783D25"/>
    <w:rsid w:val="00783D73"/>
    <w:rsid w:val="00783E76"/>
    <w:rsid w:val="00783E7A"/>
    <w:rsid w:val="00783F72"/>
    <w:rsid w:val="00783FCD"/>
    <w:rsid w:val="00784019"/>
    <w:rsid w:val="00784479"/>
    <w:rsid w:val="0078448F"/>
    <w:rsid w:val="00784850"/>
    <w:rsid w:val="00784851"/>
    <w:rsid w:val="0078487E"/>
    <w:rsid w:val="00784981"/>
    <w:rsid w:val="00784AFD"/>
    <w:rsid w:val="00784D3B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455"/>
    <w:rsid w:val="00786896"/>
    <w:rsid w:val="0078696A"/>
    <w:rsid w:val="00786BFE"/>
    <w:rsid w:val="00786CD6"/>
    <w:rsid w:val="00787085"/>
    <w:rsid w:val="00787173"/>
    <w:rsid w:val="0078719A"/>
    <w:rsid w:val="0078729F"/>
    <w:rsid w:val="007873D9"/>
    <w:rsid w:val="00787580"/>
    <w:rsid w:val="007875A1"/>
    <w:rsid w:val="00787693"/>
    <w:rsid w:val="007876CC"/>
    <w:rsid w:val="007878BA"/>
    <w:rsid w:val="0078790A"/>
    <w:rsid w:val="00787C18"/>
    <w:rsid w:val="00787F67"/>
    <w:rsid w:val="00787FC6"/>
    <w:rsid w:val="00790060"/>
    <w:rsid w:val="007905E7"/>
    <w:rsid w:val="00791634"/>
    <w:rsid w:val="00792185"/>
    <w:rsid w:val="007921C1"/>
    <w:rsid w:val="00792C45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C4F"/>
    <w:rsid w:val="00795D3D"/>
    <w:rsid w:val="00795D4E"/>
    <w:rsid w:val="00795F80"/>
    <w:rsid w:val="0079601B"/>
    <w:rsid w:val="0079612A"/>
    <w:rsid w:val="00796818"/>
    <w:rsid w:val="00796997"/>
    <w:rsid w:val="007969AD"/>
    <w:rsid w:val="00796AC2"/>
    <w:rsid w:val="00796CB0"/>
    <w:rsid w:val="00796CEF"/>
    <w:rsid w:val="00797001"/>
    <w:rsid w:val="0079711A"/>
    <w:rsid w:val="00797179"/>
    <w:rsid w:val="0079722F"/>
    <w:rsid w:val="007972C2"/>
    <w:rsid w:val="007974D1"/>
    <w:rsid w:val="00797AAF"/>
    <w:rsid w:val="00797BFD"/>
    <w:rsid w:val="00797EA5"/>
    <w:rsid w:val="00797F4B"/>
    <w:rsid w:val="007A0144"/>
    <w:rsid w:val="007A0884"/>
    <w:rsid w:val="007A0F21"/>
    <w:rsid w:val="007A10D7"/>
    <w:rsid w:val="007A1269"/>
    <w:rsid w:val="007A1313"/>
    <w:rsid w:val="007A169D"/>
    <w:rsid w:val="007A1BF8"/>
    <w:rsid w:val="007A1E46"/>
    <w:rsid w:val="007A1FFA"/>
    <w:rsid w:val="007A2053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CE4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E48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B44"/>
    <w:rsid w:val="007B0B63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7C9"/>
    <w:rsid w:val="007B2894"/>
    <w:rsid w:val="007B28EE"/>
    <w:rsid w:val="007B2B5D"/>
    <w:rsid w:val="007B2B6F"/>
    <w:rsid w:val="007B2E5B"/>
    <w:rsid w:val="007B2F28"/>
    <w:rsid w:val="007B2F45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976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140"/>
    <w:rsid w:val="007B6334"/>
    <w:rsid w:val="007B6478"/>
    <w:rsid w:val="007B67F1"/>
    <w:rsid w:val="007B6C96"/>
    <w:rsid w:val="007B6E5C"/>
    <w:rsid w:val="007B6EFB"/>
    <w:rsid w:val="007B7078"/>
    <w:rsid w:val="007B70D5"/>
    <w:rsid w:val="007B7192"/>
    <w:rsid w:val="007B754A"/>
    <w:rsid w:val="007B772A"/>
    <w:rsid w:val="007B7896"/>
    <w:rsid w:val="007B7BCA"/>
    <w:rsid w:val="007C0347"/>
    <w:rsid w:val="007C08D6"/>
    <w:rsid w:val="007C0952"/>
    <w:rsid w:val="007C0BB6"/>
    <w:rsid w:val="007C0BE9"/>
    <w:rsid w:val="007C0D9C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D78"/>
    <w:rsid w:val="007C2FA8"/>
    <w:rsid w:val="007C3152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7B3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530"/>
    <w:rsid w:val="007D2AB8"/>
    <w:rsid w:val="007D2D92"/>
    <w:rsid w:val="007D31D2"/>
    <w:rsid w:val="007D3214"/>
    <w:rsid w:val="007D3313"/>
    <w:rsid w:val="007D34AA"/>
    <w:rsid w:val="007D356D"/>
    <w:rsid w:val="007D35A6"/>
    <w:rsid w:val="007D35F4"/>
    <w:rsid w:val="007D3ADB"/>
    <w:rsid w:val="007D3BA1"/>
    <w:rsid w:val="007D3C4E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7A7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0CE"/>
    <w:rsid w:val="007E10EC"/>
    <w:rsid w:val="007E1660"/>
    <w:rsid w:val="007E2092"/>
    <w:rsid w:val="007E2578"/>
    <w:rsid w:val="007E25CD"/>
    <w:rsid w:val="007E29E1"/>
    <w:rsid w:val="007E2B1F"/>
    <w:rsid w:val="007E2CB6"/>
    <w:rsid w:val="007E2CFD"/>
    <w:rsid w:val="007E2FB0"/>
    <w:rsid w:val="007E354E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243"/>
    <w:rsid w:val="007E5A5D"/>
    <w:rsid w:val="007E5AE9"/>
    <w:rsid w:val="007E5B38"/>
    <w:rsid w:val="007E5C3C"/>
    <w:rsid w:val="007E5EDA"/>
    <w:rsid w:val="007E5F14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70"/>
    <w:rsid w:val="007F24D9"/>
    <w:rsid w:val="007F2927"/>
    <w:rsid w:val="007F2B90"/>
    <w:rsid w:val="007F2EEA"/>
    <w:rsid w:val="007F37C2"/>
    <w:rsid w:val="007F3C4A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86"/>
    <w:rsid w:val="007F64CF"/>
    <w:rsid w:val="007F650D"/>
    <w:rsid w:val="007F6596"/>
    <w:rsid w:val="007F6751"/>
    <w:rsid w:val="007F686C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70C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3A1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5E"/>
    <w:rsid w:val="008069D5"/>
    <w:rsid w:val="008069DF"/>
    <w:rsid w:val="00806BCF"/>
    <w:rsid w:val="00806D43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84C"/>
    <w:rsid w:val="00812866"/>
    <w:rsid w:val="00812A32"/>
    <w:rsid w:val="0081310E"/>
    <w:rsid w:val="008131DD"/>
    <w:rsid w:val="008133AF"/>
    <w:rsid w:val="008133B1"/>
    <w:rsid w:val="008133D7"/>
    <w:rsid w:val="00813CDA"/>
    <w:rsid w:val="00813CF0"/>
    <w:rsid w:val="00813F8B"/>
    <w:rsid w:val="008140A5"/>
    <w:rsid w:val="00814470"/>
    <w:rsid w:val="00814879"/>
    <w:rsid w:val="008149BD"/>
    <w:rsid w:val="00814C9C"/>
    <w:rsid w:val="00814CFB"/>
    <w:rsid w:val="00814DB3"/>
    <w:rsid w:val="00814E3F"/>
    <w:rsid w:val="00814E4A"/>
    <w:rsid w:val="00814EA5"/>
    <w:rsid w:val="00815150"/>
    <w:rsid w:val="00815204"/>
    <w:rsid w:val="00815478"/>
    <w:rsid w:val="0081557F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0CD7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9F4"/>
    <w:rsid w:val="00823C84"/>
    <w:rsid w:val="00823CF6"/>
    <w:rsid w:val="00823FB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5DBB"/>
    <w:rsid w:val="00826038"/>
    <w:rsid w:val="008260E7"/>
    <w:rsid w:val="0082620B"/>
    <w:rsid w:val="0082665E"/>
    <w:rsid w:val="00826A99"/>
    <w:rsid w:val="00826ACB"/>
    <w:rsid w:val="00826C1C"/>
    <w:rsid w:val="00826F4F"/>
    <w:rsid w:val="00827266"/>
    <w:rsid w:val="0082744C"/>
    <w:rsid w:val="008277FD"/>
    <w:rsid w:val="00827CFD"/>
    <w:rsid w:val="00827E1B"/>
    <w:rsid w:val="0083012B"/>
    <w:rsid w:val="0083039F"/>
    <w:rsid w:val="00830649"/>
    <w:rsid w:val="008306FF"/>
    <w:rsid w:val="00830765"/>
    <w:rsid w:val="00830A76"/>
    <w:rsid w:val="00830AD7"/>
    <w:rsid w:val="00830B75"/>
    <w:rsid w:val="00830BC6"/>
    <w:rsid w:val="00830CAE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4F54"/>
    <w:rsid w:val="00835203"/>
    <w:rsid w:val="00835298"/>
    <w:rsid w:val="008352BD"/>
    <w:rsid w:val="008355F0"/>
    <w:rsid w:val="008357A5"/>
    <w:rsid w:val="00835970"/>
    <w:rsid w:val="00835978"/>
    <w:rsid w:val="00835D45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A43"/>
    <w:rsid w:val="00840DBE"/>
    <w:rsid w:val="0084125B"/>
    <w:rsid w:val="0084170C"/>
    <w:rsid w:val="00841B39"/>
    <w:rsid w:val="00841B6E"/>
    <w:rsid w:val="00841BA7"/>
    <w:rsid w:val="00841D5D"/>
    <w:rsid w:val="008420F3"/>
    <w:rsid w:val="008421D1"/>
    <w:rsid w:val="00842684"/>
    <w:rsid w:val="008427D5"/>
    <w:rsid w:val="0084282C"/>
    <w:rsid w:val="00842A1E"/>
    <w:rsid w:val="00842BF9"/>
    <w:rsid w:val="00842DBA"/>
    <w:rsid w:val="00843814"/>
    <w:rsid w:val="0084381E"/>
    <w:rsid w:val="00843904"/>
    <w:rsid w:val="008439B8"/>
    <w:rsid w:val="00843BB5"/>
    <w:rsid w:val="00843F3F"/>
    <w:rsid w:val="0084418A"/>
    <w:rsid w:val="00844194"/>
    <w:rsid w:val="008444E9"/>
    <w:rsid w:val="008446B3"/>
    <w:rsid w:val="00844ABE"/>
    <w:rsid w:val="00844B45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8F6"/>
    <w:rsid w:val="00847F16"/>
    <w:rsid w:val="00847FF8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597"/>
    <w:rsid w:val="008527E8"/>
    <w:rsid w:val="00852A21"/>
    <w:rsid w:val="00852AF7"/>
    <w:rsid w:val="00852B37"/>
    <w:rsid w:val="00852C05"/>
    <w:rsid w:val="00852C2F"/>
    <w:rsid w:val="00852E2A"/>
    <w:rsid w:val="00852FA6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919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DCF"/>
    <w:rsid w:val="00856F02"/>
    <w:rsid w:val="00856FB8"/>
    <w:rsid w:val="0085756A"/>
    <w:rsid w:val="0085790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CA7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1F5B"/>
    <w:rsid w:val="008621E2"/>
    <w:rsid w:val="00862233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8B"/>
    <w:rsid w:val="00865DA3"/>
    <w:rsid w:val="008660A9"/>
    <w:rsid w:val="00866122"/>
    <w:rsid w:val="00866819"/>
    <w:rsid w:val="008668E7"/>
    <w:rsid w:val="008669BD"/>
    <w:rsid w:val="00866B5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249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1E95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E5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4EF0"/>
    <w:rsid w:val="008751BB"/>
    <w:rsid w:val="0087527F"/>
    <w:rsid w:val="0087565E"/>
    <w:rsid w:val="00875863"/>
    <w:rsid w:val="008758B9"/>
    <w:rsid w:val="00875959"/>
    <w:rsid w:val="00875A0C"/>
    <w:rsid w:val="00875D38"/>
    <w:rsid w:val="00875DDB"/>
    <w:rsid w:val="00876147"/>
    <w:rsid w:val="00876486"/>
    <w:rsid w:val="00876634"/>
    <w:rsid w:val="008766C5"/>
    <w:rsid w:val="00876714"/>
    <w:rsid w:val="00876748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357"/>
    <w:rsid w:val="008815F0"/>
    <w:rsid w:val="008817E9"/>
    <w:rsid w:val="00881DDF"/>
    <w:rsid w:val="00881E2E"/>
    <w:rsid w:val="00881F37"/>
    <w:rsid w:val="00882010"/>
    <w:rsid w:val="008821A2"/>
    <w:rsid w:val="008821F6"/>
    <w:rsid w:val="00882265"/>
    <w:rsid w:val="00882B4A"/>
    <w:rsid w:val="00882B85"/>
    <w:rsid w:val="00882E2B"/>
    <w:rsid w:val="00882FAF"/>
    <w:rsid w:val="00883190"/>
    <w:rsid w:val="00883221"/>
    <w:rsid w:val="00883506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B43"/>
    <w:rsid w:val="00884DE3"/>
    <w:rsid w:val="0088533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0A"/>
    <w:rsid w:val="00890723"/>
    <w:rsid w:val="008908E2"/>
    <w:rsid w:val="00890FBD"/>
    <w:rsid w:val="00890FC6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C2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9C0"/>
    <w:rsid w:val="00896CFC"/>
    <w:rsid w:val="00896E18"/>
    <w:rsid w:val="00896F51"/>
    <w:rsid w:val="00897398"/>
    <w:rsid w:val="00897972"/>
    <w:rsid w:val="00897EA3"/>
    <w:rsid w:val="00897ECF"/>
    <w:rsid w:val="008A09B7"/>
    <w:rsid w:val="008A0A00"/>
    <w:rsid w:val="008A0D81"/>
    <w:rsid w:val="008A104D"/>
    <w:rsid w:val="008A11B4"/>
    <w:rsid w:val="008A11C2"/>
    <w:rsid w:val="008A14AC"/>
    <w:rsid w:val="008A1687"/>
    <w:rsid w:val="008A17F6"/>
    <w:rsid w:val="008A1F62"/>
    <w:rsid w:val="008A1F66"/>
    <w:rsid w:val="008A2515"/>
    <w:rsid w:val="008A2674"/>
    <w:rsid w:val="008A2735"/>
    <w:rsid w:val="008A27A7"/>
    <w:rsid w:val="008A2878"/>
    <w:rsid w:val="008A28A6"/>
    <w:rsid w:val="008A2971"/>
    <w:rsid w:val="008A2974"/>
    <w:rsid w:val="008A2BBF"/>
    <w:rsid w:val="008A2C9F"/>
    <w:rsid w:val="008A2DE6"/>
    <w:rsid w:val="008A327B"/>
    <w:rsid w:val="008A36A7"/>
    <w:rsid w:val="008A3926"/>
    <w:rsid w:val="008A39AA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CD3"/>
    <w:rsid w:val="008A4D15"/>
    <w:rsid w:val="008A4D84"/>
    <w:rsid w:val="008A4E36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CBD"/>
    <w:rsid w:val="008A7E28"/>
    <w:rsid w:val="008A7E94"/>
    <w:rsid w:val="008B0342"/>
    <w:rsid w:val="008B0458"/>
    <w:rsid w:val="008B048D"/>
    <w:rsid w:val="008B07C1"/>
    <w:rsid w:val="008B0A0A"/>
    <w:rsid w:val="008B0BD8"/>
    <w:rsid w:val="008B0C50"/>
    <w:rsid w:val="008B0D5B"/>
    <w:rsid w:val="008B1428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49"/>
    <w:rsid w:val="008B628A"/>
    <w:rsid w:val="008B62AE"/>
    <w:rsid w:val="008B639A"/>
    <w:rsid w:val="008B6585"/>
    <w:rsid w:val="008B693A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33"/>
    <w:rsid w:val="008C0357"/>
    <w:rsid w:val="008C05D7"/>
    <w:rsid w:val="008C0A3B"/>
    <w:rsid w:val="008C0CB9"/>
    <w:rsid w:val="008C0F9C"/>
    <w:rsid w:val="008C1484"/>
    <w:rsid w:val="008C191D"/>
    <w:rsid w:val="008C1A74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9B2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0A4"/>
    <w:rsid w:val="008C616C"/>
    <w:rsid w:val="008C6B41"/>
    <w:rsid w:val="008C6B44"/>
    <w:rsid w:val="008C6E87"/>
    <w:rsid w:val="008C7022"/>
    <w:rsid w:val="008C730D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7E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866"/>
    <w:rsid w:val="008D4BA1"/>
    <w:rsid w:val="008D501E"/>
    <w:rsid w:val="008D503B"/>
    <w:rsid w:val="008D52A3"/>
    <w:rsid w:val="008D532A"/>
    <w:rsid w:val="008D5684"/>
    <w:rsid w:val="008D5956"/>
    <w:rsid w:val="008D5A88"/>
    <w:rsid w:val="008D5BB8"/>
    <w:rsid w:val="008D5C3A"/>
    <w:rsid w:val="008D6176"/>
    <w:rsid w:val="008D624B"/>
    <w:rsid w:val="008D631A"/>
    <w:rsid w:val="008D6672"/>
    <w:rsid w:val="008D677B"/>
    <w:rsid w:val="008D67AC"/>
    <w:rsid w:val="008D6923"/>
    <w:rsid w:val="008D69DB"/>
    <w:rsid w:val="008D6C22"/>
    <w:rsid w:val="008D6D28"/>
    <w:rsid w:val="008D6D83"/>
    <w:rsid w:val="008D74A3"/>
    <w:rsid w:val="008D75FC"/>
    <w:rsid w:val="008D77EC"/>
    <w:rsid w:val="008D78FE"/>
    <w:rsid w:val="008D7C5E"/>
    <w:rsid w:val="008D7E52"/>
    <w:rsid w:val="008E0014"/>
    <w:rsid w:val="008E015B"/>
    <w:rsid w:val="008E03A4"/>
    <w:rsid w:val="008E047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0A3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5E65"/>
    <w:rsid w:val="008E62F9"/>
    <w:rsid w:val="008E64D7"/>
    <w:rsid w:val="008E6942"/>
    <w:rsid w:val="008E6A99"/>
    <w:rsid w:val="008E6AAA"/>
    <w:rsid w:val="008E6C5E"/>
    <w:rsid w:val="008E741F"/>
    <w:rsid w:val="008E7644"/>
    <w:rsid w:val="008E766D"/>
    <w:rsid w:val="008E7EE3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8A"/>
    <w:rsid w:val="008F16B4"/>
    <w:rsid w:val="008F1B71"/>
    <w:rsid w:val="008F1B9F"/>
    <w:rsid w:val="008F1E14"/>
    <w:rsid w:val="008F1E68"/>
    <w:rsid w:val="008F23A1"/>
    <w:rsid w:val="008F23AF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D57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71E"/>
    <w:rsid w:val="00901F4C"/>
    <w:rsid w:val="00902594"/>
    <w:rsid w:val="009026C3"/>
    <w:rsid w:val="009029DC"/>
    <w:rsid w:val="00902A6D"/>
    <w:rsid w:val="00902B21"/>
    <w:rsid w:val="00902BD7"/>
    <w:rsid w:val="00902D9C"/>
    <w:rsid w:val="00902F7A"/>
    <w:rsid w:val="00902FDF"/>
    <w:rsid w:val="0090341F"/>
    <w:rsid w:val="0090360E"/>
    <w:rsid w:val="00903A30"/>
    <w:rsid w:val="00903B3C"/>
    <w:rsid w:val="00903FDE"/>
    <w:rsid w:val="009042B5"/>
    <w:rsid w:val="009042C4"/>
    <w:rsid w:val="00904374"/>
    <w:rsid w:val="009044FE"/>
    <w:rsid w:val="0090472E"/>
    <w:rsid w:val="0090490C"/>
    <w:rsid w:val="00904D40"/>
    <w:rsid w:val="00905727"/>
    <w:rsid w:val="0090574E"/>
    <w:rsid w:val="009057D6"/>
    <w:rsid w:val="0090583E"/>
    <w:rsid w:val="009058EC"/>
    <w:rsid w:val="00905DB8"/>
    <w:rsid w:val="00906133"/>
    <w:rsid w:val="00906242"/>
    <w:rsid w:val="009064BE"/>
    <w:rsid w:val="00906690"/>
    <w:rsid w:val="00906BFA"/>
    <w:rsid w:val="0090712A"/>
    <w:rsid w:val="00907488"/>
    <w:rsid w:val="009074A2"/>
    <w:rsid w:val="009074CA"/>
    <w:rsid w:val="0090774B"/>
    <w:rsid w:val="00907895"/>
    <w:rsid w:val="009078C1"/>
    <w:rsid w:val="00907D67"/>
    <w:rsid w:val="00910433"/>
    <w:rsid w:val="00910453"/>
    <w:rsid w:val="0091056C"/>
    <w:rsid w:val="00910616"/>
    <w:rsid w:val="009109EA"/>
    <w:rsid w:val="00910CD7"/>
    <w:rsid w:val="00910E0F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4C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5C"/>
    <w:rsid w:val="00914787"/>
    <w:rsid w:val="0091478A"/>
    <w:rsid w:val="00914C14"/>
    <w:rsid w:val="00914D99"/>
    <w:rsid w:val="009153BF"/>
    <w:rsid w:val="009157DF"/>
    <w:rsid w:val="0091585E"/>
    <w:rsid w:val="00915DF4"/>
    <w:rsid w:val="00915E28"/>
    <w:rsid w:val="00915E57"/>
    <w:rsid w:val="0091601C"/>
    <w:rsid w:val="00916215"/>
    <w:rsid w:val="0091687D"/>
    <w:rsid w:val="009171D8"/>
    <w:rsid w:val="00917431"/>
    <w:rsid w:val="0091769A"/>
    <w:rsid w:val="00917AC5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8B2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467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4D5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40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6C9"/>
    <w:rsid w:val="00942868"/>
    <w:rsid w:val="00942AF8"/>
    <w:rsid w:val="00942D1E"/>
    <w:rsid w:val="00942E1E"/>
    <w:rsid w:val="00942F36"/>
    <w:rsid w:val="00942FF5"/>
    <w:rsid w:val="00943065"/>
    <w:rsid w:val="00943089"/>
    <w:rsid w:val="009431B4"/>
    <w:rsid w:val="00943B5E"/>
    <w:rsid w:val="00943CE0"/>
    <w:rsid w:val="00943DBE"/>
    <w:rsid w:val="00943E21"/>
    <w:rsid w:val="00943EC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5B3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5C2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178"/>
    <w:rsid w:val="0096031C"/>
    <w:rsid w:val="0096062A"/>
    <w:rsid w:val="00960685"/>
    <w:rsid w:val="00960810"/>
    <w:rsid w:val="00960826"/>
    <w:rsid w:val="00960D3B"/>
    <w:rsid w:val="00960F0C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0A8"/>
    <w:rsid w:val="00963111"/>
    <w:rsid w:val="00963258"/>
    <w:rsid w:val="0096331A"/>
    <w:rsid w:val="009637D6"/>
    <w:rsid w:val="00963853"/>
    <w:rsid w:val="00963975"/>
    <w:rsid w:val="00963A38"/>
    <w:rsid w:val="00963C1E"/>
    <w:rsid w:val="00963F31"/>
    <w:rsid w:val="00964042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B8C"/>
    <w:rsid w:val="00965D05"/>
    <w:rsid w:val="00965D88"/>
    <w:rsid w:val="00966010"/>
    <w:rsid w:val="0096626A"/>
    <w:rsid w:val="009668A9"/>
    <w:rsid w:val="00966994"/>
    <w:rsid w:val="00966A46"/>
    <w:rsid w:val="00966D3C"/>
    <w:rsid w:val="00966E07"/>
    <w:rsid w:val="00966E45"/>
    <w:rsid w:val="00966F5B"/>
    <w:rsid w:val="0096701C"/>
    <w:rsid w:val="00967174"/>
    <w:rsid w:val="009671DA"/>
    <w:rsid w:val="009675C2"/>
    <w:rsid w:val="009675E0"/>
    <w:rsid w:val="0096788C"/>
    <w:rsid w:val="0096799B"/>
    <w:rsid w:val="00967C1D"/>
    <w:rsid w:val="00967E50"/>
    <w:rsid w:val="0097006C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3B6"/>
    <w:rsid w:val="009713CF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14E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57"/>
    <w:rsid w:val="00975660"/>
    <w:rsid w:val="009757D0"/>
    <w:rsid w:val="00975B23"/>
    <w:rsid w:val="00975F0E"/>
    <w:rsid w:val="00975F21"/>
    <w:rsid w:val="00975F5A"/>
    <w:rsid w:val="00976020"/>
    <w:rsid w:val="009762DE"/>
    <w:rsid w:val="009764B1"/>
    <w:rsid w:val="0097654A"/>
    <w:rsid w:val="00976B96"/>
    <w:rsid w:val="00976F3D"/>
    <w:rsid w:val="00977020"/>
    <w:rsid w:val="009771F3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10C"/>
    <w:rsid w:val="0098130D"/>
    <w:rsid w:val="009814AF"/>
    <w:rsid w:val="0098153B"/>
    <w:rsid w:val="00981841"/>
    <w:rsid w:val="009819CC"/>
    <w:rsid w:val="00981A45"/>
    <w:rsid w:val="00981B08"/>
    <w:rsid w:val="00981CEF"/>
    <w:rsid w:val="00981D2B"/>
    <w:rsid w:val="00981E48"/>
    <w:rsid w:val="00981E58"/>
    <w:rsid w:val="009822A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3F50"/>
    <w:rsid w:val="00984025"/>
    <w:rsid w:val="009846F4"/>
    <w:rsid w:val="00984841"/>
    <w:rsid w:val="00984978"/>
    <w:rsid w:val="00984B6E"/>
    <w:rsid w:val="00984B7C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1"/>
    <w:rsid w:val="009863EF"/>
    <w:rsid w:val="00986490"/>
    <w:rsid w:val="00986BD8"/>
    <w:rsid w:val="00986CC0"/>
    <w:rsid w:val="00986D83"/>
    <w:rsid w:val="00986DCA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783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D98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333"/>
    <w:rsid w:val="009A162E"/>
    <w:rsid w:val="009A16E9"/>
    <w:rsid w:val="009A1AF0"/>
    <w:rsid w:val="009A1DC7"/>
    <w:rsid w:val="009A1DD7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1A8"/>
    <w:rsid w:val="009A4E43"/>
    <w:rsid w:val="009A5047"/>
    <w:rsid w:val="009A544F"/>
    <w:rsid w:val="009A56CB"/>
    <w:rsid w:val="009A5A20"/>
    <w:rsid w:val="009A5D00"/>
    <w:rsid w:val="009A5F02"/>
    <w:rsid w:val="009A5F91"/>
    <w:rsid w:val="009A619E"/>
    <w:rsid w:val="009A63DA"/>
    <w:rsid w:val="009A68F0"/>
    <w:rsid w:val="009A6C95"/>
    <w:rsid w:val="009A7355"/>
    <w:rsid w:val="009A7471"/>
    <w:rsid w:val="009A75F0"/>
    <w:rsid w:val="009A76EC"/>
    <w:rsid w:val="009A7833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1D86"/>
    <w:rsid w:val="009B27DD"/>
    <w:rsid w:val="009B2839"/>
    <w:rsid w:val="009B2876"/>
    <w:rsid w:val="009B2962"/>
    <w:rsid w:val="009B29D2"/>
    <w:rsid w:val="009B2CAA"/>
    <w:rsid w:val="009B2CFB"/>
    <w:rsid w:val="009B2E9C"/>
    <w:rsid w:val="009B2ECA"/>
    <w:rsid w:val="009B30C1"/>
    <w:rsid w:val="009B33C3"/>
    <w:rsid w:val="009B33CF"/>
    <w:rsid w:val="009B341B"/>
    <w:rsid w:val="009B3591"/>
    <w:rsid w:val="009B3611"/>
    <w:rsid w:val="009B36BF"/>
    <w:rsid w:val="009B3791"/>
    <w:rsid w:val="009B3C52"/>
    <w:rsid w:val="009B3CCB"/>
    <w:rsid w:val="009B3EBA"/>
    <w:rsid w:val="009B401A"/>
    <w:rsid w:val="009B412D"/>
    <w:rsid w:val="009B4219"/>
    <w:rsid w:val="009B4593"/>
    <w:rsid w:val="009B46DE"/>
    <w:rsid w:val="009B46DF"/>
    <w:rsid w:val="009B46F0"/>
    <w:rsid w:val="009B4D9C"/>
    <w:rsid w:val="009B4DC7"/>
    <w:rsid w:val="009B4EA6"/>
    <w:rsid w:val="009B4FFB"/>
    <w:rsid w:val="009B508E"/>
    <w:rsid w:val="009B5166"/>
    <w:rsid w:val="009B5955"/>
    <w:rsid w:val="009B5ACE"/>
    <w:rsid w:val="009B5AE6"/>
    <w:rsid w:val="009B5CFD"/>
    <w:rsid w:val="009B63E6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99C"/>
    <w:rsid w:val="009B7CDA"/>
    <w:rsid w:val="009B7E9C"/>
    <w:rsid w:val="009C0236"/>
    <w:rsid w:val="009C02F3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55D"/>
    <w:rsid w:val="009C1721"/>
    <w:rsid w:val="009C17FB"/>
    <w:rsid w:val="009C1862"/>
    <w:rsid w:val="009C1A88"/>
    <w:rsid w:val="009C1D24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934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8A7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CFE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39B"/>
    <w:rsid w:val="009D4A63"/>
    <w:rsid w:val="009D4C9E"/>
    <w:rsid w:val="009D4D09"/>
    <w:rsid w:val="009D5280"/>
    <w:rsid w:val="009D55A3"/>
    <w:rsid w:val="009D5730"/>
    <w:rsid w:val="009D5738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E33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62C"/>
    <w:rsid w:val="009E381B"/>
    <w:rsid w:val="009E394B"/>
    <w:rsid w:val="009E399C"/>
    <w:rsid w:val="009E3AB3"/>
    <w:rsid w:val="009E3B7D"/>
    <w:rsid w:val="009E3B83"/>
    <w:rsid w:val="009E3C40"/>
    <w:rsid w:val="009E3DA7"/>
    <w:rsid w:val="009E3FCE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A14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E7D0F"/>
    <w:rsid w:val="009F00FD"/>
    <w:rsid w:val="009F01D2"/>
    <w:rsid w:val="009F03D8"/>
    <w:rsid w:val="009F0A48"/>
    <w:rsid w:val="009F0AB5"/>
    <w:rsid w:val="009F1363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3F20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4F3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74A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66"/>
    <w:rsid w:val="00A027A7"/>
    <w:rsid w:val="00A0288E"/>
    <w:rsid w:val="00A03377"/>
    <w:rsid w:val="00A03534"/>
    <w:rsid w:val="00A038AB"/>
    <w:rsid w:val="00A03C53"/>
    <w:rsid w:val="00A03D75"/>
    <w:rsid w:val="00A03EF7"/>
    <w:rsid w:val="00A049BB"/>
    <w:rsid w:val="00A04D05"/>
    <w:rsid w:val="00A0535C"/>
    <w:rsid w:val="00A054AD"/>
    <w:rsid w:val="00A0564C"/>
    <w:rsid w:val="00A05721"/>
    <w:rsid w:val="00A05871"/>
    <w:rsid w:val="00A05A96"/>
    <w:rsid w:val="00A05CF1"/>
    <w:rsid w:val="00A05D92"/>
    <w:rsid w:val="00A05F45"/>
    <w:rsid w:val="00A06276"/>
    <w:rsid w:val="00A06581"/>
    <w:rsid w:val="00A06B98"/>
    <w:rsid w:val="00A06BF8"/>
    <w:rsid w:val="00A06C5A"/>
    <w:rsid w:val="00A070B5"/>
    <w:rsid w:val="00A07350"/>
    <w:rsid w:val="00A073CD"/>
    <w:rsid w:val="00A07494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8A6"/>
    <w:rsid w:val="00A119EB"/>
    <w:rsid w:val="00A11A56"/>
    <w:rsid w:val="00A11B0A"/>
    <w:rsid w:val="00A11C0D"/>
    <w:rsid w:val="00A11F04"/>
    <w:rsid w:val="00A12374"/>
    <w:rsid w:val="00A1257B"/>
    <w:rsid w:val="00A12BFD"/>
    <w:rsid w:val="00A12D56"/>
    <w:rsid w:val="00A1341E"/>
    <w:rsid w:val="00A1352A"/>
    <w:rsid w:val="00A13737"/>
    <w:rsid w:val="00A13990"/>
    <w:rsid w:val="00A13AE5"/>
    <w:rsid w:val="00A13D75"/>
    <w:rsid w:val="00A146A3"/>
    <w:rsid w:val="00A146D0"/>
    <w:rsid w:val="00A14FFB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17D69"/>
    <w:rsid w:val="00A20020"/>
    <w:rsid w:val="00A2029D"/>
    <w:rsid w:val="00A20564"/>
    <w:rsid w:val="00A205A6"/>
    <w:rsid w:val="00A205E3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31B"/>
    <w:rsid w:val="00A22546"/>
    <w:rsid w:val="00A22678"/>
    <w:rsid w:val="00A2272D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0F8"/>
    <w:rsid w:val="00A26248"/>
    <w:rsid w:val="00A26918"/>
    <w:rsid w:val="00A26E37"/>
    <w:rsid w:val="00A26F72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34"/>
    <w:rsid w:val="00A30A57"/>
    <w:rsid w:val="00A30A89"/>
    <w:rsid w:val="00A30CDE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21"/>
    <w:rsid w:val="00A31EDE"/>
    <w:rsid w:val="00A3205F"/>
    <w:rsid w:val="00A32916"/>
    <w:rsid w:val="00A32A5B"/>
    <w:rsid w:val="00A32F32"/>
    <w:rsid w:val="00A32F4C"/>
    <w:rsid w:val="00A32FF5"/>
    <w:rsid w:val="00A33171"/>
    <w:rsid w:val="00A3345A"/>
    <w:rsid w:val="00A336DF"/>
    <w:rsid w:val="00A336F9"/>
    <w:rsid w:val="00A3371B"/>
    <w:rsid w:val="00A33A0B"/>
    <w:rsid w:val="00A33A20"/>
    <w:rsid w:val="00A33E81"/>
    <w:rsid w:val="00A33EDA"/>
    <w:rsid w:val="00A341F3"/>
    <w:rsid w:val="00A34481"/>
    <w:rsid w:val="00A3452E"/>
    <w:rsid w:val="00A3482A"/>
    <w:rsid w:val="00A34864"/>
    <w:rsid w:val="00A349A4"/>
    <w:rsid w:val="00A34A16"/>
    <w:rsid w:val="00A34A48"/>
    <w:rsid w:val="00A34C8E"/>
    <w:rsid w:val="00A34CE0"/>
    <w:rsid w:val="00A352DB"/>
    <w:rsid w:val="00A35305"/>
    <w:rsid w:val="00A3537D"/>
    <w:rsid w:val="00A35EA4"/>
    <w:rsid w:val="00A35F12"/>
    <w:rsid w:val="00A3625A"/>
    <w:rsid w:val="00A364EB"/>
    <w:rsid w:val="00A36888"/>
    <w:rsid w:val="00A368DF"/>
    <w:rsid w:val="00A36B58"/>
    <w:rsid w:val="00A36ED6"/>
    <w:rsid w:val="00A371E4"/>
    <w:rsid w:val="00A3725C"/>
    <w:rsid w:val="00A374B9"/>
    <w:rsid w:val="00A37859"/>
    <w:rsid w:val="00A378C9"/>
    <w:rsid w:val="00A379AA"/>
    <w:rsid w:val="00A37C22"/>
    <w:rsid w:val="00A37D84"/>
    <w:rsid w:val="00A403CB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368"/>
    <w:rsid w:val="00A42429"/>
    <w:rsid w:val="00A424CA"/>
    <w:rsid w:val="00A424E0"/>
    <w:rsid w:val="00A42545"/>
    <w:rsid w:val="00A42676"/>
    <w:rsid w:val="00A4282A"/>
    <w:rsid w:val="00A429A1"/>
    <w:rsid w:val="00A42AD0"/>
    <w:rsid w:val="00A42B38"/>
    <w:rsid w:val="00A42BC9"/>
    <w:rsid w:val="00A42F7F"/>
    <w:rsid w:val="00A430A1"/>
    <w:rsid w:val="00A433C6"/>
    <w:rsid w:val="00A43731"/>
    <w:rsid w:val="00A4387E"/>
    <w:rsid w:val="00A438C7"/>
    <w:rsid w:val="00A44062"/>
    <w:rsid w:val="00A44105"/>
    <w:rsid w:val="00A444AD"/>
    <w:rsid w:val="00A446C0"/>
    <w:rsid w:val="00A4485F"/>
    <w:rsid w:val="00A44A7A"/>
    <w:rsid w:val="00A44C1C"/>
    <w:rsid w:val="00A450DC"/>
    <w:rsid w:val="00A450E7"/>
    <w:rsid w:val="00A45AED"/>
    <w:rsid w:val="00A45B63"/>
    <w:rsid w:val="00A45DD6"/>
    <w:rsid w:val="00A45ECC"/>
    <w:rsid w:val="00A4606B"/>
    <w:rsid w:val="00A4610A"/>
    <w:rsid w:val="00A4628A"/>
    <w:rsid w:val="00A464D0"/>
    <w:rsid w:val="00A46572"/>
    <w:rsid w:val="00A469C8"/>
    <w:rsid w:val="00A46E7D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0E2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B32"/>
    <w:rsid w:val="00A57C2D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0F3"/>
    <w:rsid w:val="00A6312E"/>
    <w:rsid w:val="00A6374E"/>
    <w:rsid w:val="00A6386A"/>
    <w:rsid w:val="00A63C01"/>
    <w:rsid w:val="00A63CF0"/>
    <w:rsid w:val="00A63DF6"/>
    <w:rsid w:val="00A63E3F"/>
    <w:rsid w:val="00A63F01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9C6"/>
    <w:rsid w:val="00A67B1C"/>
    <w:rsid w:val="00A67CBD"/>
    <w:rsid w:val="00A67D0D"/>
    <w:rsid w:val="00A67D52"/>
    <w:rsid w:val="00A704ED"/>
    <w:rsid w:val="00A70582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3D9"/>
    <w:rsid w:val="00A716D9"/>
    <w:rsid w:val="00A718D5"/>
    <w:rsid w:val="00A71AF4"/>
    <w:rsid w:val="00A71B35"/>
    <w:rsid w:val="00A71D82"/>
    <w:rsid w:val="00A72138"/>
    <w:rsid w:val="00A72401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735"/>
    <w:rsid w:val="00A77A28"/>
    <w:rsid w:val="00A77FA3"/>
    <w:rsid w:val="00A807BC"/>
    <w:rsid w:val="00A808EB"/>
    <w:rsid w:val="00A81510"/>
    <w:rsid w:val="00A8164F"/>
    <w:rsid w:val="00A818A4"/>
    <w:rsid w:val="00A8196A"/>
    <w:rsid w:val="00A81C44"/>
    <w:rsid w:val="00A81CB8"/>
    <w:rsid w:val="00A82594"/>
    <w:rsid w:val="00A8270F"/>
    <w:rsid w:val="00A82B93"/>
    <w:rsid w:val="00A82CB5"/>
    <w:rsid w:val="00A82D30"/>
    <w:rsid w:val="00A830B7"/>
    <w:rsid w:val="00A8323A"/>
    <w:rsid w:val="00A83291"/>
    <w:rsid w:val="00A83342"/>
    <w:rsid w:val="00A83556"/>
    <w:rsid w:val="00A83829"/>
    <w:rsid w:val="00A838E7"/>
    <w:rsid w:val="00A83B18"/>
    <w:rsid w:val="00A83B53"/>
    <w:rsid w:val="00A83D39"/>
    <w:rsid w:val="00A83D5A"/>
    <w:rsid w:val="00A83DC7"/>
    <w:rsid w:val="00A83E80"/>
    <w:rsid w:val="00A842F7"/>
    <w:rsid w:val="00A84340"/>
    <w:rsid w:val="00A84626"/>
    <w:rsid w:val="00A8475A"/>
    <w:rsid w:val="00A84872"/>
    <w:rsid w:val="00A84888"/>
    <w:rsid w:val="00A84A03"/>
    <w:rsid w:val="00A84BB3"/>
    <w:rsid w:val="00A84C20"/>
    <w:rsid w:val="00A84E13"/>
    <w:rsid w:val="00A84E57"/>
    <w:rsid w:val="00A84FCF"/>
    <w:rsid w:val="00A853D9"/>
    <w:rsid w:val="00A859BC"/>
    <w:rsid w:val="00A85B29"/>
    <w:rsid w:val="00A85DF0"/>
    <w:rsid w:val="00A85E64"/>
    <w:rsid w:val="00A85F73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855"/>
    <w:rsid w:val="00A90AE7"/>
    <w:rsid w:val="00A90AFC"/>
    <w:rsid w:val="00A90CD8"/>
    <w:rsid w:val="00A90DD6"/>
    <w:rsid w:val="00A90DE5"/>
    <w:rsid w:val="00A90F5B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A8A"/>
    <w:rsid w:val="00A92C8F"/>
    <w:rsid w:val="00A92D97"/>
    <w:rsid w:val="00A92F40"/>
    <w:rsid w:val="00A931E6"/>
    <w:rsid w:val="00A935D9"/>
    <w:rsid w:val="00A935EE"/>
    <w:rsid w:val="00A9381A"/>
    <w:rsid w:val="00A938C7"/>
    <w:rsid w:val="00A93BCB"/>
    <w:rsid w:val="00A93C0C"/>
    <w:rsid w:val="00A93E73"/>
    <w:rsid w:val="00A93EE1"/>
    <w:rsid w:val="00A93F30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049"/>
    <w:rsid w:val="00A9621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BE5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9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D69"/>
    <w:rsid w:val="00AA4E31"/>
    <w:rsid w:val="00AA4F93"/>
    <w:rsid w:val="00AA51E0"/>
    <w:rsid w:val="00AA5257"/>
    <w:rsid w:val="00AA5278"/>
    <w:rsid w:val="00AA5693"/>
    <w:rsid w:val="00AA58DE"/>
    <w:rsid w:val="00AA5B67"/>
    <w:rsid w:val="00AA5CEB"/>
    <w:rsid w:val="00AA5D86"/>
    <w:rsid w:val="00AA5EB8"/>
    <w:rsid w:val="00AA5FC7"/>
    <w:rsid w:val="00AA608B"/>
    <w:rsid w:val="00AA6324"/>
    <w:rsid w:val="00AA653D"/>
    <w:rsid w:val="00AA65A3"/>
    <w:rsid w:val="00AA65D5"/>
    <w:rsid w:val="00AA678B"/>
    <w:rsid w:val="00AA6855"/>
    <w:rsid w:val="00AA6AF1"/>
    <w:rsid w:val="00AA7047"/>
    <w:rsid w:val="00AA7048"/>
    <w:rsid w:val="00AA722E"/>
    <w:rsid w:val="00AA735A"/>
    <w:rsid w:val="00AA740D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C10"/>
    <w:rsid w:val="00AB1D0C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243"/>
    <w:rsid w:val="00AB535C"/>
    <w:rsid w:val="00AB5409"/>
    <w:rsid w:val="00AB567E"/>
    <w:rsid w:val="00AB58B7"/>
    <w:rsid w:val="00AB592D"/>
    <w:rsid w:val="00AB5B66"/>
    <w:rsid w:val="00AB60FF"/>
    <w:rsid w:val="00AB62F6"/>
    <w:rsid w:val="00AB650E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DB5"/>
    <w:rsid w:val="00AC0F54"/>
    <w:rsid w:val="00AC1103"/>
    <w:rsid w:val="00AC123D"/>
    <w:rsid w:val="00AC124B"/>
    <w:rsid w:val="00AC16A8"/>
    <w:rsid w:val="00AC202E"/>
    <w:rsid w:val="00AC215E"/>
    <w:rsid w:val="00AC2532"/>
    <w:rsid w:val="00AC285A"/>
    <w:rsid w:val="00AC2933"/>
    <w:rsid w:val="00AC2CF4"/>
    <w:rsid w:val="00AC2D28"/>
    <w:rsid w:val="00AC2ECB"/>
    <w:rsid w:val="00AC2F90"/>
    <w:rsid w:val="00AC300D"/>
    <w:rsid w:val="00AC31C1"/>
    <w:rsid w:val="00AC3369"/>
    <w:rsid w:val="00AC3383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66"/>
    <w:rsid w:val="00AC5F8D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3CD"/>
    <w:rsid w:val="00AD05D9"/>
    <w:rsid w:val="00AD07C2"/>
    <w:rsid w:val="00AD0C96"/>
    <w:rsid w:val="00AD10E0"/>
    <w:rsid w:val="00AD1294"/>
    <w:rsid w:val="00AD12AF"/>
    <w:rsid w:val="00AD1479"/>
    <w:rsid w:val="00AD1A49"/>
    <w:rsid w:val="00AD1FAC"/>
    <w:rsid w:val="00AD235D"/>
    <w:rsid w:val="00AD283E"/>
    <w:rsid w:val="00AD286B"/>
    <w:rsid w:val="00AD296F"/>
    <w:rsid w:val="00AD2BDB"/>
    <w:rsid w:val="00AD2DCF"/>
    <w:rsid w:val="00AD34AD"/>
    <w:rsid w:val="00AD37A9"/>
    <w:rsid w:val="00AD39F3"/>
    <w:rsid w:val="00AD3A2D"/>
    <w:rsid w:val="00AD3A8C"/>
    <w:rsid w:val="00AD3AA6"/>
    <w:rsid w:val="00AD3BF6"/>
    <w:rsid w:val="00AD41FD"/>
    <w:rsid w:val="00AD47EA"/>
    <w:rsid w:val="00AD4AB4"/>
    <w:rsid w:val="00AD4DD3"/>
    <w:rsid w:val="00AD4E96"/>
    <w:rsid w:val="00AD4FA5"/>
    <w:rsid w:val="00AD5447"/>
    <w:rsid w:val="00AD54C9"/>
    <w:rsid w:val="00AD5693"/>
    <w:rsid w:val="00AD5965"/>
    <w:rsid w:val="00AD5A57"/>
    <w:rsid w:val="00AD5B84"/>
    <w:rsid w:val="00AD5C68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D7FBF"/>
    <w:rsid w:val="00AE0083"/>
    <w:rsid w:val="00AE028E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C19"/>
    <w:rsid w:val="00AE0D60"/>
    <w:rsid w:val="00AE11FE"/>
    <w:rsid w:val="00AE1310"/>
    <w:rsid w:val="00AE139C"/>
    <w:rsid w:val="00AE1641"/>
    <w:rsid w:val="00AE1729"/>
    <w:rsid w:val="00AE18CA"/>
    <w:rsid w:val="00AE1C68"/>
    <w:rsid w:val="00AE2188"/>
    <w:rsid w:val="00AE245E"/>
    <w:rsid w:val="00AE246A"/>
    <w:rsid w:val="00AE24B6"/>
    <w:rsid w:val="00AE2533"/>
    <w:rsid w:val="00AE25AD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266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978"/>
    <w:rsid w:val="00AE6FA4"/>
    <w:rsid w:val="00AE737F"/>
    <w:rsid w:val="00AE781B"/>
    <w:rsid w:val="00AE7A5B"/>
    <w:rsid w:val="00AE7F1C"/>
    <w:rsid w:val="00AF06B7"/>
    <w:rsid w:val="00AF06EB"/>
    <w:rsid w:val="00AF0787"/>
    <w:rsid w:val="00AF0C39"/>
    <w:rsid w:val="00AF1073"/>
    <w:rsid w:val="00AF108F"/>
    <w:rsid w:val="00AF11F7"/>
    <w:rsid w:val="00AF1709"/>
    <w:rsid w:val="00AF2553"/>
    <w:rsid w:val="00AF2718"/>
    <w:rsid w:val="00AF2B47"/>
    <w:rsid w:val="00AF3009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191"/>
    <w:rsid w:val="00AF5395"/>
    <w:rsid w:val="00AF53C5"/>
    <w:rsid w:val="00AF55E7"/>
    <w:rsid w:val="00AF56CC"/>
    <w:rsid w:val="00AF5769"/>
    <w:rsid w:val="00AF582B"/>
    <w:rsid w:val="00AF5877"/>
    <w:rsid w:val="00AF5B7E"/>
    <w:rsid w:val="00AF6463"/>
    <w:rsid w:val="00AF6625"/>
    <w:rsid w:val="00AF67B7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5B9"/>
    <w:rsid w:val="00B00763"/>
    <w:rsid w:val="00B00A34"/>
    <w:rsid w:val="00B00BC1"/>
    <w:rsid w:val="00B00DBD"/>
    <w:rsid w:val="00B00F22"/>
    <w:rsid w:val="00B00FAD"/>
    <w:rsid w:val="00B0107C"/>
    <w:rsid w:val="00B0122F"/>
    <w:rsid w:val="00B01389"/>
    <w:rsid w:val="00B01590"/>
    <w:rsid w:val="00B01620"/>
    <w:rsid w:val="00B01EB6"/>
    <w:rsid w:val="00B0212D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5A7"/>
    <w:rsid w:val="00B03614"/>
    <w:rsid w:val="00B0386A"/>
    <w:rsid w:val="00B03997"/>
    <w:rsid w:val="00B039D2"/>
    <w:rsid w:val="00B03C62"/>
    <w:rsid w:val="00B03C81"/>
    <w:rsid w:val="00B040A7"/>
    <w:rsid w:val="00B0410A"/>
    <w:rsid w:val="00B048C0"/>
    <w:rsid w:val="00B04F4F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07FE2"/>
    <w:rsid w:val="00B10096"/>
    <w:rsid w:val="00B10129"/>
    <w:rsid w:val="00B10174"/>
    <w:rsid w:val="00B10333"/>
    <w:rsid w:val="00B103CB"/>
    <w:rsid w:val="00B104F0"/>
    <w:rsid w:val="00B1056A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8AE"/>
    <w:rsid w:val="00B12C6E"/>
    <w:rsid w:val="00B131C0"/>
    <w:rsid w:val="00B133AD"/>
    <w:rsid w:val="00B13C28"/>
    <w:rsid w:val="00B13D04"/>
    <w:rsid w:val="00B14161"/>
    <w:rsid w:val="00B14420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24E"/>
    <w:rsid w:val="00B16453"/>
    <w:rsid w:val="00B164AB"/>
    <w:rsid w:val="00B16E33"/>
    <w:rsid w:val="00B16E51"/>
    <w:rsid w:val="00B16EB0"/>
    <w:rsid w:val="00B16FA7"/>
    <w:rsid w:val="00B16FDB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3C1"/>
    <w:rsid w:val="00B20514"/>
    <w:rsid w:val="00B20829"/>
    <w:rsid w:val="00B2098B"/>
    <w:rsid w:val="00B2099B"/>
    <w:rsid w:val="00B20B21"/>
    <w:rsid w:val="00B20BFC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284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BD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A0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2B4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C68"/>
    <w:rsid w:val="00B40D9A"/>
    <w:rsid w:val="00B40F2E"/>
    <w:rsid w:val="00B411AC"/>
    <w:rsid w:val="00B4149F"/>
    <w:rsid w:val="00B414DB"/>
    <w:rsid w:val="00B4164E"/>
    <w:rsid w:val="00B41915"/>
    <w:rsid w:val="00B41A7C"/>
    <w:rsid w:val="00B41B83"/>
    <w:rsid w:val="00B41B9E"/>
    <w:rsid w:val="00B41F0F"/>
    <w:rsid w:val="00B41F92"/>
    <w:rsid w:val="00B42265"/>
    <w:rsid w:val="00B4263B"/>
    <w:rsid w:val="00B429F8"/>
    <w:rsid w:val="00B42A85"/>
    <w:rsid w:val="00B42C3C"/>
    <w:rsid w:val="00B42C74"/>
    <w:rsid w:val="00B430F6"/>
    <w:rsid w:val="00B433C9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5A"/>
    <w:rsid w:val="00B4537C"/>
    <w:rsid w:val="00B454C6"/>
    <w:rsid w:val="00B454EC"/>
    <w:rsid w:val="00B455E1"/>
    <w:rsid w:val="00B456C6"/>
    <w:rsid w:val="00B45ADB"/>
    <w:rsid w:val="00B45C8F"/>
    <w:rsid w:val="00B45EC7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58"/>
    <w:rsid w:val="00B51084"/>
    <w:rsid w:val="00B510D3"/>
    <w:rsid w:val="00B51190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1C1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1D"/>
    <w:rsid w:val="00B55B67"/>
    <w:rsid w:val="00B55BA4"/>
    <w:rsid w:val="00B55F01"/>
    <w:rsid w:val="00B55F80"/>
    <w:rsid w:val="00B55F82"/>
    <w:rsid w:val="00B561ED"/>
    <w:rsid w:val="00B562E8"/>
    <w:rsid w:val="00B5664A"/>
    <w:rsid w:val="00B566DF"/>
    <w:rsid w:val="00B566FC"/>
    <w:rsid w:val="00B567A9"/>
    <w:rsid w:val="00B5699A"/>
    <w:rsid w:val="00B56A13"/>
    <w:rsid w:val="00B56E0D"/>
    <w:rsid w:val="00B56F7D"/>
    <w:rsid w:val="00B5719F"/>
    <w:rsid w:val="00B571AC"/>
    <w:rsid w:val="00B5791F"/>
    <w:rsid w:val="00B57968"/>
    <w:rsid w:val="00B57B4C"/>
    <w:rsid w:val="00B57D41"/>
    <w:rsid w:val="00B600E1"/>
    <w:rsid w:val="00B6028E"/>
    <w:rsid w:val="00B6058E"/>
    <w:rsid w:val="00B605EA"/>
    <w:rsid w:val="00B60737"/>
    <w:rsid w:val="00B60BF8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55D"/>
    <w:rsid w:val="00B63837"/>
    <w:rsid w:val="00B63971"/>
    <w:rsid w:val="00B639F7"/>
    <w:rsid w:val="00B63C5C"/>
    <w:rsid w:val="00B63EA7"/>
    <w:rsid w:val="00B63EC0"/>
    <w:rsid w:val="00B64238"/>
    <w:rsid w:val="00B64420"/>
    <w:rsid w:val="00B64751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CB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67E15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8A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6F2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40"/>
    <w:rsid w:val="00B74B7A"/>
    <w:rsid w:val="00B74EB2"/>
    <w:rsid w:val="00B75693"/>
    <w:rsid w:val="00B758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36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3E61"/>
    <w:rsid w:val="00B84059"/>
    <w:rsid w:val="00B84094"/>
    <w:rsid w:val="00B84381"/>
    <w:rsid w:val="00B845D3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D6A"/>
    <w:rsid w:val="00B87E4C"/>
    <w:rsid w:val="00B87F24"/>
    <w:rsid w:val="00B87FA2"/>
    <w:rsid w:val="00B904E8"/>
    <w:rsid w:val="00B9050B"/>
    <w:rsid w:val="00B90570"/>
    <w:rsid w:val="00B906A4"/>
    <w:rsid w:val="00B90756"/>
    <w:rsid w:val="00B907B5"/>
    <w:rsid w:val="00B9080A"/>
    <w:rsid w:val="00B90D4D"/>
    <w:rsid w:val="00B90F30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846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32F"/>
    <w:rsid w:val="00B96494"/>
    <w:rsid w:val="00B9672E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420"/>
    <w:rsid w:val="00BA080E"/>
    <w:rsid w:val="00BA0A17"/>
    <w:rsid w:val="00BA0EFA"/>
    <w:rsid w:val="00BA0FB0"/>
    <w:rsid w:val="00BA132A"/>
    <w:rsid w:val="00BA13E8"/>
    <w:rsid w:val="00BA14A0"/>
    <w:rsid w:val="00BA1516"/>
    <w:rsid w:val="00BA1571"/>
    <w:rsid w:val="00BA1854"/>
    <w:rsid w:val="00BA1886"/>
    <w:rsid w:val="00BA189C"/>
    <w:rsid w:val="00BA1A89"/>
    <w:rsid w:val="00BA1C7D"/>
    <w:rsid w:val="00BA1D0B"/>
    <w:rsid w:val="00BA1E67"/>
    <w:rsid w:val="00BA1EE4"/>
    <w:rsid w:val="00BA2161"/>
    <w:rsid w:val="00BA22AC"/>
    <w:rsid w:val="00BA2832"/>
    <w:rsid w:val="00BA28DD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3F0C"/>
    <w:rsid w:val="00BA4226"/>
    <w:rsid w:val="00BA42E8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A7D3B"/>
    <w:rsid w:val="00BB053C"/>
    <w:rsid w:val="00BB0699"/>
    <w:rsid w:val="00BB0E69"/>
    <w:rsid w:val="00BB1154"/>
    <w:rsid w:val="00BB11BB"/>
    <w:rsid w:val="00BB12D0"/>
    <w:rsid w:val="00BB1377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4C68"/>
    <w:rsid w:val="00BB51E1"/>
    <w:rsid w:val="00BB52F0"/>
    <w:rsid w:val="00BB533B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2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5DD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6F75"/>
    <w:rsid w:val="00BC709B"/>
    <w:rsid w:val="00BC7220"/>
    <w:rsid w:val="00BC7490"/>
    <w:rsid w:val="00BC75DA"/>
    <w:rsid w:val="00BC765B"/>
    <w:rsid w:val="00BC7707"/>
    <w:rsid w:val="00BC7962"/>
    <w:rsid w:val="00BC79CB"/>
    <w:rsid w:val="00BC7BA2"/>
    <w:rsid w:val="00BC7BCC"/>
    <w:rsid w:val="00BC7C48"/>
    <w:rsid w:val="00BC7C85"/>
    <w:rsid w:val="00BC7CF8"/>
    <w:rsid w:val="00BD04A9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2B"/>
    <w:rsid w:val="00BD2B43"/>
    <w:rsid w:val="00BD2C42"/>
    <w:rsid w:val="00BD31D4"/>
    <w:rsid w:val="00BD354D"/>
    <w:rsid w:val="00BD3771"/>
    <w:rsid w:val="00BD3C60"/>
    <w:rsid w:val="00BD3E84"/>
    <w:rsid w:val="00BD3F2F"/>
    <w:rsid w:val="00BD424C"/>
    <w:rsid w:val="00BD42F0"/>
    <w:rsid w:val="00BD48D2"/>
    <w:rsid w:val="00BD4905"/>
    <w:rsid w:val="00BD4B2D"/>
    <w:rsid w:val="00BD4E82"/>
    <w:rsid w:val="00BD5130"/>
    <w:rsid w:val="00BD5498"/>
    <w:rsid w:val="00BD5501"/>
    <w:rsid w:val="00BD599D"/>
    <w:rsid w:val="00BD5B4A"/>
    <w:rsid w:val="00BD6051"/>
    <w:rsid w:val="00BD61C1"/>
    <w:rsid w:val="00BD65BA"/>
    <w:rsid w:val="00BD674D"/>
    <w:rsid w:val="00BD6BA0"/>
    <w:rsid w:val="00BD6F6B"/>
    <w:rsid w:val="00BD7336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0F4B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1E27"/>
    <w:rsid w:val="00BE2075"/>
    <w:rsid w:val="00BE23A3"/>
    <w:rsid w:val="00BE2579"/>
    <w:rsid w:val="00BE27FA"/>
    <w:rsid w:val="00BE27FC"/>
    <w:rsid w:val="00BE2C94"/>
    <w:rsid w:val="00BE2E43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5C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097"/>
    <w:rsid w:val="00BE76B2"/>
    <w:rsid w:val="00BE77E6"/>
    <w:rsid w:val="00BE7812"/>
    <w:rsid w:val="00BE78DB"/>
    <w:rsid w:val="00BE7900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126"/>
    <w:rsid w:val="00BF1159"/>
    <w:rsid w:val="00BF1247"/>
    <w:rsid w:val="00BF14CE"/>
    <w:rsid w:val="00BF14FE"/>
    <w:rsid w:val="00BF1562"/>
    <w:rsid w:val="00BF15C6"/>
    <w:rsid w:val="00BF1838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0B6"/>
    <w:rsid w:val="00BF41B4"/>
    <w:rsid w:val="00BF429E"/>
    <w:rsid w:val="00BF45D3"/>
    <w:rsid w:val="00BF46F7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7D2"/>
    <w:rsid w:val="00BF6843"/>
    <w:rsid w:val="00BF7022"/>
    <w:rsid w:val="00BF745D"/>
    <w:rsid w:val="00BF7843"/>
    <w:rsid w:val="00BF7945"/>
    <w:rsid w:val="00BF79CB"/>
    <w:rsid w:val="00BF7A67"/>
    <w:rsid w:val="00BF7C5C"/>
    <w:rsid w:val="00BF7D0F"/>
    <w:rsid w:val="00BF7F6D"/>
    <w:rsid w:val="00BF7FD9"/>
    <w:rsid w:val="00C0003D"/>
    <w:rsid w:val="00C00390"/>
    <w:rsid w:val="00C00425"/>
    <w:rsid w:val="00C005F8"/>
    <w:rsid w:val="00C00B59"/>
    <w:rsid w:val="00C00DAC"/>
    <w:rsid w:val="00C00DD3"/>
    <w:rsid w:val="00C00F5A"/>
    <w:rsid w:val="00C01212"/>
    <w:rsid w:val="00C0146C"/>
    <w:rsid w:val="00C017D8"/>
    <w:rsid w:val="00C017EF"/>
    <w:rsid w:val="00C01945"/>
    <w:rsid w:val="00C01B79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62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E72"/>
    <w:rsid w:val="00C04F22"/>
    <w:rsid w:val="00C04F5D"/>
    <w:rsid w:val="00C0550D"/>
    <w:rsid w:val="00C05763"/>
    <w:rsid w:val="00C05930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8FC"/>
    <w:rsid w:val="00C07FBD"/>
    <w:rsid w:val="00C07FFE"/>
    <w:rsid w:val="00C102C5"/>
    <w:rsid w:val="00C10349"/>
    <w:rsid w:val="00C10977"/>
    <w:rsid w:val="00C10B4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E4C"/>
    <w:rsid w:val="00C11FED"/>
    <w:rsid w:val="00C1208C"/>
    <w:rsid w:val="00C121D7"/>
    <w:rsid w:val="00C12409"/>
    <w:rsid w:val="00C12871"/>
    <w:rsid w:val="00C12945"/>
    <w:rsid w:val="00C1298C"/>
    <w:rsid w:val="00C129E4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9AB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02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329"/>
    <w:rsid w:val="00C2660B"/>
    <w:rsid w:val="00C26BF6"/>
    <w:rsid w:val="00C26C78"/>
    <w:rsid w:val="00C26CD6"/>
    <w:rsid w:val="00C26D7C"/>
    <w:rsid w:val="00C26FF2"/>
    <w:rsid w:val="00C2730E"/>
    <w:rsid w:val="00C2749E"/>
    <w:rsid w:val="00C2798B"/>
    <w:rsid w:val="00C3059D"/>
    <w:rsid w:val="00C3080D"/>
    <w:rsid w:val="00C30B87"/>
    <w:rsid w:val="00C30C5E"/>
    <w:rsid w:val="00C30EFC"/>
    <w:rsid w:val="00C312A4"/>
    <w:rsid w:val="00C314CD"/>
    <w:rsid w:val="00C31EC7"/>
    <w:rsid w:val="00C32517"/>
    <w:rsid w:val="00C32786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88F"/>
    <w:rsid w:val="00C34964"/>
    <w:rsid w:val="00C34C85"/>
    <w:rsid w:val="00C34D13"/>
    <w:rsid w:val="00C34D94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590"/>
    <w:rsid w:val="00C3669E"/>
    <w:rsid w:val="00C366BD"/>
    <w:rsid w:val="00C367CD"/>
    <w:rsid w:val="00C36861"/>
    <w:rsid w:val="00C36EA7"/>
    <w:rsid w:val="00C36ED9"/>
    <w:rsid w:val="00C370A4"/>
    <w:rsid w:val="00C37235"/>
    <w:rsid w:val="00C37582"/>
    <w:rsid w:val="00C375CA"/>
    <w:rsid w:val="00C3791C"/>
    <w:rsid w:val="00C37DCA"/>
    <w:rsid w:val="00C37FE6"/>
    <w:rsid w:val="00C40047"/>
    <w:rsid w:val="00C4005B"/>
    <w:rsid w:val="00C40874"/>
    <w:rsid w:val="00C408EE"/>
    <w:rsid w:val="00C40921"/>
    <w:rsid w:val="00C409DA"/>
    <w:rsid w:val="00C40CF3"/>
    <w:rsid w:val="00C40D3B"/>
    <w:rsid w:val="00C410E8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7DB"/>
    <w:rsid w:val="00C42B78"/>
    <w:rsid w:val="00C42D85"/>
    <w:rsid w:val="00C42E16"/>
    <w:rsid w:val="00C43339"/>
    <w:rsid w:val="00C436A6"/>
    <w:rsid w:val="00C43844"/>
    <w:rsid w:val="00C43991"/>
    <w:rsid w:val="00C441BB"/>
    <w:rsid w:val="00C4429C"/>
    <w:rsid w:val="00C443FB"/>
    <w:rsid w:val="00C44692"/>
    <w:rsid w:val="00C4470D"/>
    <w:rsid w:val="00C44753"/>
    <w:rsid w:val="00C44772"/>
    <w:rsid w:val="00C44901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697"/>
    <w:rsid w:val="00C46784"/>
    <w:rsid w:val="00C46841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6A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D3F"/>
    <w:rsid w:val="00C55DBD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3A7"/>
    <w:rsid w:val="00C6070D"/>
    <w:rsid w:val="00C607A3"/>
    <w:rsid w:val="00C608E2"/>
    <w:rsid w:val="00C60DFC"/>
    <w:rsid w:val="00C60FBF"/>
    <w:rsid w:val="00C61000"/>
    <w:rsid w:val="00C6112D"/>
    <w:rsid w:val="00C612D2"/>
    <w:rsid w:val="00C6146F"/>
    <w:rsid w:val="00C61832"/>
    <w:rsid w:val="00C618AD"/>
    <w:rsid w:val="00C618DD"/>
    <w:rsid w:val="00C61A48"/>
    <w:rsid w:val="00C61DA4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2F63"/>
    <w:rsid w:val="00C632DA"/>
    <w:rsid w:val="00C63513"/>
    <w:rsid w:val="00C63588"/>
    <w:rsid w:val="00C636DA"/>
    <w:rsid w:val="00C63731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DAB"/>
    <w:rsid w:val="00C67E06"/>
    <w:rsid w:val="00C67E0B"/>
    <w:rsid w:val="00C67E13"/>
    <w:rsid w:val="00C704CD"/>
    <w:rsid w:val="00C707F3"/>
    <w:rsid w:val="00C7083F"/>
    <w:rsid w:val="00C709FB"/>
    <w:rsid w:val="00C70AC5"/>
    <w:rsid w:val="00C711C7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1E0B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51F"/>
    <w:rsid w:val="00C746A1"/>
    <w:rsid w:val="00C747E7"/>
    <w:rsid w:val="00C74A0D"/>
    <w:rsid w:val="00C75070"/>
    <w:rsid w:val="00C75096"/>
    <w:rsid w:val="00C755CE"/>
    <w:rsid w:val="00C7572F"/>
    <w:rsid w:val="00C75A4D"/>
    <w:rsid w:val="00C75A6B"/>
    <w:rsid w:val="00C75AB8"/>
    <w:rsid w:val="00C761C9"/>
    <w:rsid w:val="00C76279"/>
    <w:rsid w:val="00C7638B"/>
    <w:rsid w:val="00C7655E"/>
    <w:rsid w:val="00C765EF"/>
    <w:rsid w:val="00C76633"/>
    <w:rsid w:val="00C767F3"/>
    <w:rsid w:val="00C7695D"/>
    <w:rsid w:val="00C76FE3"/>
    <w:rsid w:val="00C77072"/>
    <w:rsid w:val="00C7711C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839"/>
    <w:rsid w:val="00C80918"/>
    <w:rsid w:val="00C80987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05"/>
    <w:rsid w:val="00C829A3"/>
    <w:rsid w:val="00C829F6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485"/>
    <w:rsid w:val="00C847A0"/>
    <w:rsid w:val="00C84AB7"/>
    <w:rsid w:val="00C84D30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6F51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E35"/>
    <w:rsid w:val="00C92F22"/>
    <w:rsid w:val="00C936EB"/>
    <w:rsid w:val="00C93A18"/>
    <w:rsid w:val="00C93D92"/>
    <w:rsid w:val="00C93F1C"/>
    <w:rsid w:val="00C94508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51D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609"/>
    <w:rsid w:val="00CA1841"/>
    <w:rsid w:val="00CA1AB5"/>
    <w:rsid w:val="00CA1D0B"/>
    <w:rsid w:val="00CA207C"/>
    <w:rsid w:val="00CA21E6"/>
    <w:rsid w:val="00CA2214"/>
    <w:rsid w:val="00CA22B3"/>
    <w:rsid w:val="00CA2352"/>
    <w:rsid w:val="00CA24AD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828"/>
    <w:rsid w:val="00CA38AF"/>
    <w:rsid w:val="00CA3D86"/>
    <w:rsid w:val="00CA3F9E"/>
    <w:rsid w:val="00CA4244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D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6F61"/>
    <w:rsid w:val="00CA70C5"/>
    <w:rsid w:val="00CA727C"/>
    <w:rsid w:val="00CA741C"/>
    <w:rsid w:val="00CA76C3"/>
    <w:rsid w:val="00CA7A1D"/>
    <w:rsid w:val="00CA7AC7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2F37"/>
    <w:rsid w:val="00CB31C1"/>
    <w:rsid w:val="00CB3288"/>
    <w:rsid w:val="00CB32BB"/>
    <w:rsid w:val="00CB375B"/>
    <w:rsid w:val="00CB3B0B"/>
    <w:rsid w:val="00CB3E10"/>
    <w:rsid w:val="00CB3EF1"/>
    <w:rsid w:val="00CB4027"/>
    <w:rsid w:val="00CB43AA"/>
    <w:rsid w:val="00CB4427"/>
    <w:rsid w:val="00CB4568"/>
    <w:rsid w:val="00CB458D"/>
    <w:rsid w:val="00CB460E"/>
    <w:rsid w:val="00CB4C26"/>
    <w:rsid w:val="00CB4EE4"/>
    <w:rsid w:val="00CB4F15"/>
    <w:rsid w:val="00CB5285"/>
    <w:rsid w:val="00CB535D"/>
    <w:rsid w:val="00CB56E6"/>
    <w:rsid w:val="00CB5977"/>
    <w:rsid w:val="00CB5DAD"/>
    <w:rsid w:val="00CB608C"/>
    <w:rsid w:val="00CB6334"/>
    <w:rsid w:val="00CB64A1"/>
    <w:rsid w:val="00CB66A5"/>
    <w:rsid w:val="00CB6729"/>
    <w:rsid w:val="00CB67B1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8A2"/>
    <w:rsid w:val="00CC2A28"/>
    <w:rsid w:val="00CC2B03"/>
    <w:rsid w:val="00CC2C34"/>
    <w:rsid w:val="00CC2D8A"/>
    <w:rsid w:val="00CC2FE1"/>
    <w:rsid w:val="00CC3100"/>
    <w:rsid w:val="00CC3102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9E8"/>
    <w:rsid w:val="00CC5A9C"/>
    <w:rsid w:val="00CC5AB1"/>
    <w:rsid w:val="00CC5D17"/>
    <w:rsid w:val="00CC6180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426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ACE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916"/>
    <w:rsid w:val="00CD5A63"/>
    <w:rsid w:val="00CD60D8"/>
    <w:rsid w:val="00CD61BB"/>
    <w:rsid w:val="00CD6460"/>
    <w:rsid w:val="00CD658D"/>
    <w:rsid w:val="00CD6D3E"/>
    <w:rsid w:val="00CD6E0A"/>
    <w:rsid w:val="00CD6E42"/>
    <w:rsid w:val="00CD710A"/>
    <w:rsid w:val="00CD7468"/>
    <w:rsid w:val="00CD74AA"/>
    <w:rsid w:val="00CD76C1"/>
    <w:rsid w:val="00CD7918"/>
    <w:rsid w:val="00CD79C2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1F88"/>
    <w:rsid w:val="00CE23D2"/>
    <w:rsid w:val="00CE2706"/>
    <w:rsid w:val="00CE2835"/>
    <w:rsid w:val="00CE2D00"/>
    <w:rsid w:val="00CE2EE5"/>
    <w:rsid w:val="00CE3007"/>
    <w:rsid w:val="00CE311F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5F75"/>
    <w:rsid w:val="00CE6059"/>
    <w:rsid w:val="00CE621A"/>
    <w:rsid w:val="00CE649C"/>
    <w:rsid w:val="00CE6590"/>
    <w:rsid w:val="00CE6769"/>
    <w:rsid w:val="00CE6B9E"/>
    <w:rsid w:val="00CE6C77"/>
    <w:rsid w:val="00CE7967"/>
    <w:rsid w:val="00CE7BC6"/>
    <w:rsid w:val="00CE7E01"/>
    <w:rsid w:val="00CE7EB5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BFF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5758"/>
    <w:rsid w:val="00CF628F"/>
    <w:rsid w:val="00CF6582"/>
    <w:rsid w:val="00CF6672"/>
    <w:rsid w:val="00CF68F6"/>
    <w:rsid w:val="00CF6CBD"/>
    <w:rsid w:val="00CF6D30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A95"/>
    <w:rsid w:val="00D01E17"/>
    <w:rsid w:val="00D02242"/>
    <w:rsid w:val="00D02350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24"/>
    <w:rsid w:val="00D0483B"/>
    <w:rsid w:val="00D048EF"/>
    <w:rsid w:val="00D04A50"/>
    <w:rsid w:val="00D04B21"/>
    <w:rsid w:val="00D04D11"/>
    <w:rsid w:val="00D04D3B"/>
    <w:rsid w:val="00D04D79"/>
    <w:rsid w:val="00D054C6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4C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2B8"/>
    <w:rsid w:val="00D1372E"/>
    <w:rsid w:val="00D139E2"/>
    <w:rsid w:val="00D13A64"/>
    <w:rsid w:val="00D13B96"/>
    <w:rsid w:val="00D13C6E"/>
    <w:rsid w:val="00D14530"/>
    <w:rsid w:val="00D147C7"/>
    <w:rsid w:val="00D14B77"/>
    <w:rsid w:val="00D14CCD"/>
    <w:rsid w:val="00D1511B"/>
    <w:rsid w:val="00D15177"/>
    <w:rsid w:val="00D1524D"/>
    <w:rsid w:val="00D1531D"/>
    <w:rsid w:val="00D15370"/>
    <w:rsid w:val="00D1546A"/>
    <w:rsid w:val="00D1581C"/>
    <w:rsid w:val="00D159BB"/>
    <w:rsid w:val="00D15B45"/>
    <w:rsid w:val="00D163C6"/>
    <w:rsid w:val="00D16468"/>
    <w:rsid w:val="00D16779"/>
    <w:rsid w:val="00D16C4A"/>
    <w:rsid w:val="00D17176"/>
    <w:rsid w:val="00D17715"/>
    <w:rsid w:val="00D17898"/>
    <w:rsid w:val="00D17BCB"/>
    <w:rsid w:val="00D17C49"/>
    <w:rsid w:val="00D17EE8"/>
    <w:rsid w:val="00D17F45"/>
    <w:rsid w:val="00D20021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34"/>
    <w:rsid w:val="00D23842"/>
    <w:rsid w:val="00D23AC8"/>
    <w:rsid w:val="00D23C0C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1ED"/>
    <w:rsid w:val="00D25231"/>
    <w:rsid w:val="00D2533B"/>
    <w:rsid w:val="00D255C0"/>
    <w:rsid w:val="00D25A51"/>
    <w:rsid w:val="00D25BD0"/>
    <w:rsid w:val="00D25C6C"/>
    <w:rsid w:val="00D25D11"/>
    <w:rsid w:val="00D263F0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029"/>
    <w:rsid w:val="00D31257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1B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25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A73"/>
    <w:rsid w:val="00D36CD9"/>
    <w:rsid w:val="00D370C0"/>
    <w:rsid w:val="00D371C9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0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121"/>
    <w:rsid w:val="00D5127E"/>
    <w:rsid w:val="00D513D2"/>
    <w:rsid w:val="00D515F1"/>
    <w:rsid w:val="00D51C17"/>
    <w:rsid w:val="00D51D13"/>
    <w:rsid w:val="00D51ECF"/>
    <w:rsid w:val="00D51FA4"/>
    <w:rsid w:val="00D524B9"/>
    <w:rsid w:val="00D52567"/>
    <w:rsid w:val="00D52580"/>
    <w:rsid w:val="00D525B9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4"/>
    <w:rsid w:val="00D56389"/>
    <w:rsid w:val="00D564C3"/>
    <w:rsid w:val="00D56584"/>
    <w:rsid w:val="00D56586"/>
    <w:rsid w:val="00D5689C"/>
    <w:rsid w:val="00D568E9"/>
    <w:rsid w:val="00D56AC3"/>
    <w:rsid w:val="00D56BFB"/>
    <w:rsid w:val="00D56C4E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D62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524"/>
    <w:rsid w:val="00D6462E"/>
    <w:rsid w:val="00D648A3"/>
    <w:rsid w:val="00D64B2D"/>
    <w:rsid w:val="00D650E8"/>
    <w:rsid w:val="00D65167"/>
    <w:rsid w:val="00D6517C"/>
    <w:rsid w:val="00D6527C"/>
    <w:rsid w:val="00D6530E"/>
    <w:rsid w:val="00D653E9"/>
    <w:rsid w:val="00D65656"/>
    <w:rsid w:val="00D659C7"/>
    <w:rsid w:val="00D65A05"/>
    <w:rsid w:val="00D65B9F"/>
    <w:rsid w:val="00D65DBE"/>
    <w:rsid w:val="00D65E22"/>
    <w:rsid w:val="00D662C1"/>
    <w:rsid w:val="00D663E1"/>
    <w:rsid w:val="00D66818"/>
    <w:rsid w:val="00D66C46"/>
    <w:rsid w:val="00D67266"/>
    <w:rsid w:val="00D672E4"/>
    <w:rsid w:val="00D67573"/>
    <w:rsid w:val="00D67736"/>
    <w:rsid w:val="00D678A7"/>
    <w:rsid w:val="00D67A14"/>
    <w:rsid w:val="00D67B53"/>
    <w:rsid w:val="00D67BD6"/>
    <w:rsid w:val="00D67C6A"/>
    <w:rsid w:val="00D67CEA"/>
    <w:rsid w:val="00D67DC0"/>
    <w:rsid w:val="00D67E1D"/>
    <w:rsid w:val="00D67F06"/>
    <w:rsid w:val="00D67FE7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2FE0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20A"/>
    <w:rsid w:val="00D7648E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775"/>
    <w:rsid w:val="00D7787E"/>
    <w:rsid w:val="00D778CB"/>
    <w:rsid w:val="00D77A57"/>
    <w:rsid w:val="00D77B7B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6B2"/>
    <w:rsid w:val="00D847F4"/>
    <w:rsid w:val="00D84ED9"/>
    <w:rsid w:val="00D84F6E"/>
    <w:rsid w:val="00D85150"/>
    <w:rsid w:val="00D85228"/>
    <w:rsid w:val="00D8527E"/>
    <w:rsid w:val="00D852F2"/>
    <w:rsid w:val="00D85440"/>
    <w:rsid w:val="00D8548E"/>
    <w:rsid w:val="00D8572C"/>
    <w:rsid w:val="00D857B3"/>
    <w:rsid w:val="00D85E17"/>
    <w:rsid w:val="00D861DB"/>
    <w:rsid w:val="00D86223"/>
    <w:rsid w:val="00D865E3"/>
    <w:rsid w:val="00D86730"/>
    <w:rsid w:val="00D867FA"/>
    <w:rsid w:val="00D86AEE"/>
    <w:rsid w:val="00D86C06"/>
    <w:rsid w:val="00D86C2B"/>
    <w:rsid w:val="00D86D2E"/>
    <w:rsid w:val="00D86D67"/>
    <w:rsid w:val="00D86D8B"/>
    <w:rsid w:val="00D86FE3"/>
    <w:rsid w:val="00D86FEC"/>
    <w:rsid w:val="00D870A3"/>
    <w:rsid w:val="00D8714F"/>
    <w:rsid w:val="00D87CD4"/>
    <w:rsid w:val="00D907CD"/>
    <w:rsid w:val="00D90E25"/>
    <w:rsid w:val="00D90F7F"/>
    <w:rsid w:val="00D9130D"/>
    <w:rsid w:val="00D91370"/>
    <w:rsid w:val="00D913B8"/>
    <w:rsid w:val="00D913FA"/>
    <w:rsid w:val="00D9153B"/>
    <w:rsid w:val="00D915B5"/>
    <w:rsid w:val="00D91676"/>
    <w:rsid w:val="00D91D52"/>
    <w:rsid w:val="00D91D93"/>
    <w:rsid w:val="00D92066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3D5E"/>
    <w:rsid w:val="00D940C0"/>
    <w:rsid w:val="00D9412B"/>
    <w:rsid w:val="00D942F6"/>
    <w:rsid w:val="00D944CE"/>
    <w:rsid w:val="00D94569"/>
    <w:rsid w:val="00D947C4"/>
    <w:rsid w:val="00D94A83"/>
    <w:rsid w:val="00D94E3C"/>
    <w:rsid w:val="00D95473"/>
    <w:rsid w:val="00D9561B"/>
    <w:rsid w:val="00D959E3"/>
    <w:rsid w:val="00D95A38"/>
    <w:rsid w:val="00D95F00"/>
    <w:rsid w:val="00D95F82"/>
    <w:rsid w:val="00D9667F"/>
    <w:rsid w:val="00D96709"/>
    <w:rsid w:val="00D967AF"/>
    <w:rsid w:val="00D9689E"/>
    <w:rsid w:val="00D96A93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8CF"/>
    <w:rsid w:val="00DA5A68"/>
    <w:rsid w:val="00DA5A82"/>
    <w:rsid w:val="00DA5DDA"/>
    <w:rsid w:val="00DA5E74"/>
    <w:rsid w:val="00DA6263"/>
    <w:rsid w:val="00DA6BE0"/>
    <w:rsid w:val="00DA6C54"/>
    <w:rsid w:val="00DA6F0A"/>
    <w:rsid w:val="00DA7329"/>
    <w:rsid w:val="00DA7591"/>
    <w:rsid w:val="00DA7C8F"/>
    <w:rsid w:val="00DB0093"/>
    <w:rsid w:val="00DB050B"/>
    <w:rsid w:val="00DB06D1"/>
    <w:rsid w:val="00DB0734"/>
    <w:rsid w:val="00DB07AB"/>
    <w:rsid w:val="00DB07F1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9C"/>
    <w:rsid w:val="00DB19F9"/>
    <w:rsid w:val="00DB1B42"/>
    <w:rsid w:val="00DB1BC4"/>
    <w:rsid w:val="00DB1CA7"/>
    <w:rsid w:val="00DB1D15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5C2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178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377"/>
    <w:rsid w:val="00DB75FB"/>
    <w:rsid w:val="00DB788F"/>
    <w:rsid w:val="00DB7B35"/>
    <w:rsid w:val="00DB7DED"/>
    <w:rsid w:val="00DC073C"/>
    <w:rsid w:val="00DC0D8C"/>
    <w:rsid w:val="00DC0E1F"/>
    <w:rsid w:val="00DC0FD2"/>
    <w:rsid w:val="00DC1011"/>
    <w:rsid w:val="00DC1234"/>
    <w:rsid w:val="00DC12D5"/>
    <w:rsid w:val="00DC150B"/>
    <w:rsid w:val="00DC15CA"/>
    <w:rsid w:val="00DC1774"/>
    <w:rsid w:val="00DC1CE9"/>
    <w:rsid w:val="00DC1D23"/>
    <w:rsid w:val="00DC1D63"/>
    <w:rsid w:val="00DC26FF"/>
    <w:rsid w:val="00DC2708"/>
    <w:rsid w:val="00DC2930"/>
    <w:rsid w:val="00DC2CD2"/>
    <w:rsid w:val="00DC2D48"/>
    <w:rsid w:val="00DC3289"/>
    <w:rsid w:val="00DC32B4"/>
    <w:rsid w:val="00DC355F"/>
    <w:rsid w:val="00DC3745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4FD"/>
    <w:rsid w:val="00DC560F"/>
    <w:rsid w:val="00DC582A"/>
    <w:rsid w:val="00DC5A59"/>
    <w:rsid w:val="00DC6316"/>
    <w:rsid w:val="00DC668D"/>
    <w:rsid w:val="00DC6A4E"/>
    <w:rsid w:val="00DC6C01"/>
    <w:rsid w:val="00DC6E86"/>
    <w:rsid w:val="00DC6F5A"/>
    <w:rsid w:val="00DC6F68"/>
    <w:rsid w:val="00DC7242"/>
    <w:rsid w:val="00DC7713"/>
    <w:rsid w:val="00DC7B18"/>
    <w:rsid w:val="00DC7B56"/>
    <w:rsid w:val="00DC7F7D"/>
    <w:rsid w:val="00DD0053"/>
    <w:rsid w:val="00DD01ED"/>
    <w:rsid w:val="00DD028C"/>
    <w:rsid w:val="00DD02AB"/>
    <w:rsid w:val="00DD02CF"/>
    <w:rsid w:val="00DD06F9"/>
    <w:rsid w:val="00DD072E"/>
    <w:rsid w:val="00DD076B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316"/>
    <w:rsid w:val="00DD5390"/>
    <w:rsid w:val="00DD5434"/>
    <w:rsid w:val="00DD5486"/>
    <w:rsid w:val="00DD5559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666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35"/>
    <w:rsid w:val="00DE045D"/>
    <w:rsid w:val="00DE047C"/>
    <w:rsid w:val="00DE091B"/>
    <w:rsid w:val="00DE099C"/>
    <w:rsid w:val="00DE0D85"/>
    <w:rsid w:val="00DE0E61"/>
    <w:rsid w:val="00DE0E82"/>
    <w:rsid w:val="00DE0F82"/>
    <w:rsid w:val="00DE12AA"/>
    <w:rsid w:val="00DE1498"/>
    <w:rsid w:val="00DE18CB"/>
    <w:rsid w:val="00DE1B09"/>
    <w:rsid w:val="00DE1D89"/>
    <w:rsid w:val="00DE1DB1"/>
    <w:rsid w:val="00DE227D"/>
    <w:rsid w:val="00DE244F"/>
    <w:rsid w:val="00DE24AD"/>
    <w:rsid w:val="00DE28AA"/>
    <w:rsid w:val="00DE2901"/>
    <w:rsid w:val="00DE2908"/>
    <w:rsid w:val="00DE2A1A"/>
    <w:rsid w:val="00DE2F26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A4A"/>
    <w:rsid w:val="00DE5C92"/>
    <w:rsid w:val="00DE5CAF"/>
    <w:rsid w:val="00DE5D7C"/>
    <w:rsid w:val="00DE5F72"/>
    <w:rsid w:val="00DE6167"/>
    <w:rsid w:val="00DE6572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92E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9BE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5D24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064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9E9"/>
    <w:rsid w:val="00E01D73"/>
    <w:rsid w:val="00E01FDB"/>
    <w:rsid w:val="00E020FD"/>
    <w:rsid w:val="00E0213F"/>
    <w:rsid w:val="00E0239E"/>
    <w:rsid w:val="00E024CA"/>
    <w:rsid w:val="00E02720"/>
    <w:rsid w:val="00E029CA"/>
    <w:rsid w:val="00E02AA4"/>
    <w:rsid w:val="00E02E40"/>
    <w:rsid w:val="00E02F58"/>
    <w:rsid w:val="00E031C1"/>
    <w:rsid w:val="00E033A4"/>
    <w:rsid w:val="00E03A14"/>
    <w:rsid w:val="00E03AB2"/>
    <w:rsid w:val="00E03BF8"/>
    <w:rsid w:val="00E04084"/>
    <w:rsid w:val="00E0428C"/>
    <w:rsid w:val="00E04432"/>
    <w:rsid w:val="00E04658"/>
    <w:rsid w:val="00E046A3"/>
    <w:rsid w:val="00E0479D"/>
    <w:rsid w:val="00E048F2"/>
    <w:rsid w:val="00E04995"/>
    <w:rsid w:val="00E04A31"/>
    <w:rsid w:val="00E04C4A"/>
    <w:rsid w:val="00E04DD3"/>
    <w:rsid w:val="00E04FA7"/>
    <w:rsid w:val="00E05217"/>
    <w:rsid w:val="00E0524A"/>
    <w:rsid w:val="00E054E8"/>
    <w:rsid w:val="00E058B0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AF"/>
    <w:rsid w:val="00E079D9"/>
    <w:rsid w:val="00E07A1A"/>
    <w:rsid w:val="00E07EA6"/>
    <w:rsid w:val="00E07EC8"/>
    <w:rsid w:val="00E109C4"/>
    <w:rsid w:val="00E10A2B"/>
    <w:rsid w:val="00E1114C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6E1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3C02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5EA5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65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1E"/>
    <w:rsid w:val="00E246EF"/>
    <w:rsid w:val="00E249C2"/>
    <w:rsid w:val="00E249E4"/>
    <w:rsid w:val="00E24AF0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33"/>
    <w:rsid w:val="00E27B40"/>
    <w:rsid w:val="00E27F25"/>
    <w:rsid w:val="00E3034F"/>
    <w:rsid w:val="00E306AA"/>
    <w:rsid w:val="00E30C1A"/>
    <w:rsid w:val="00E30E79"/>
    <w:rsid w:val="00E30EB6"/>
    <w:rsid w:val="00E30F66"/>
    <w:rsid w:val="00E30F84"/>
    <w:rsid w:val="00E30F8E"/>
    <w:rsid w:val="00E311EA"/>
    <w:rsid w:val="00E31415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963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0F04"/>
    <w:rsid w:val="00E4123F"/>
    <w:rsid w:val="00E41251"/>
    <w:rsid w:val="00E41875"/>
    <w:rsid w:val="00E418FA"/>
    <w:rsid w:val="00E41C38"/>
    <w:rsid w:val="00E41E77"/>
    <w:rsid w:val="00E422D0"/>
    <w:rsid w:val="00E4252B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99C"/>
    <w:rsid w:val="00E46E8E"/>
    <w:rsid w:val="00E47019"/>
    <w:rsid w:val="00E470DE"/>
    <w:rsid w:val="00E474ED"/>
    <w:rsid w:val="00E47542"/>
    <w:rsid w:val="00E47A36"/>
    <w:rsid w:val="00E5014F"/>
    <w:rsid w:val="00E504B3"/>
    <w:rsid w:val="00E5070B"/>
    <w:rsid w:val="00E50BBC"/>
    <w:rsid w:val="00E51138"/>
    <w:rsid w:val="00E5118C"/>
    <w:rsid w:val="00E5135D"/>
    <w:rsid w:val="00E51830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3EFD"/>
    <w:rsid w:val="00E547A6"/>
    <w:rsid w:val="00E54A67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5E6D"/>
    <w:rsid w:val="00E56100"/>
    <w:rsid w:val="00E56825"/>
    <w:rsid w:val="00E56BA8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0EA8"/>
    <w:rsid w:val="00E60F96"/>
    <w:rsid w:val="00E61084"/>
    <w:rsid w:val="00E61417"/>
    <w:rsid w:val="00E61651"/>
    <w:rsid w:val="00E61D60"/>
    <w:rsid w:val="00E61E03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15"/>
    <w:rsid w:val="00E62B54"/>
    <w:rsid w:val="00E62BE9"/>
    <w:rsid w:val="00E62CDC"/>
    <w:rsid w:val="00E62DD9"/>
    <w:rsid w:val="00E630FF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0AD"/>
    <w:rsid w:val="00E66330"/>
    <w:rsid w:val="00E66778"/>
    <w:rsid w:val="00E6692D"/>
    <w:rsid w:val="00E66A86"/>
    <w:rsid w:val="00E66BFD"/>
    <w:rsid w:val="00E66EC4"/>
    <w:rsid w:val="00E6708D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87F"/>
    <w:rsid w:val="00E70A73"/>
    <w:rsid w:val="00E70B40"/>
    <w:rsid w:val="00E70F58"/>
    <w:rsid w:val="00E7107D"/>
    <w:rsid w:val="00E71293"/>
    <w:rsid w:val="00E71311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201"/>
    <w:rsid w:val="00E7596F"/>
    <w:rsid w:val="00E75A0F"/>
    <w:rsid w:val="00E75C37"/>
    <w:rsid w:val="00E75E6B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2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0A9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4BC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66"/>
    <w:rsid w:val="00E932DA"/>
    <w:rsid w:val="00E9340A"/>
    <w:rsid w:val="00E9360F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4E0C"/>
    <w:rsid w:val="00E95053"/>
    <w:rsid w:val="00E95054"/>
    <w:rsid w:val="00E95161"/>
    <w:rsid w:val="00E9557F"/>
    <w:rsid w:val="00E95717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669"/>
    <w:rsid w:val="00EA1882"/>
    <w:rsid w:val="00EA190E"/>
    <w:rsid w:val="00EA1998"/>
    <w:rsid w:val="00EA1F86"/>
    <w:rsid w:val="00EA2394"/>
    <w:rsid w:val="00EA242C"/>
    <w:rsid w:val="00EA2541"/>
    <w:rsid w:val="00EA2574"/>
    <w:rsid w:val="00EA2A8A"/>
    <w:rsid w:val="00EA2DD7"/>
    <w:rsid w:val="00EA2E61"/>
    <w:rsid w:val="00EA318D"/>
    <w:rsid w:val="00EA32F6"/>
    <w:rsid w:val="00EA347D"/>
    <w:rsid w:val="00EA38A3"/>
    <w:rsid w:val="00EA3D45"/>
    <w:rsid w:val="00EA4095"/>
    <w:rsid w:val="00EA4097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533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6A6"/>
    <w:rsid w:val="00EA782B"/>
    <w:rsid w:val="00EA7900"/>
    <w:rsid w:val="00EA7A35"/>
    <w:rsid w:val="00EA7B8D"/>
    <w:rsid w:val="00EA7C84"/>
    <w:rsid w:val="00EB0006"/>
    <w:rsid w:val="00EB0416"/>
    <w:rsid w:val="00EB0473"/>
    <w:rsid w:val="00EB0496"/>
    <w:rsid w:val="00EB0E70"/>
    <w:rsid w:val="00EB0F97"/>
    <w:rsid w:val="00EB103B"/>
    <w:rsid w:val="00EB10BA"/>
    <w:rsid w:val="00EB1101"/>
    <w:rsid w:val="00EB119D"/>
    <w:rsid w:val="00EB150E"/>
    <w:rsid w:val="00EB1975"/>
    <w:rsid w:val="00EB1A77"/>
    <w:rsid w:val="00EB1AED"/>
    <w:rsid w:val="00EB1D23"/>
    <w:rsid w:val="00EB1EE2"/>
    <w:rsid w:val="00EB1F50"/>
    <w:rsid w:val="00EB1F80"/>
    <w:rsid w:val="00EB217A"/>
    <w:rsid w:val="00EB21CD"/>
    <w:rsid w:val="00EB2217"/>
    <w:rsid w:val="00EB241A"/>
    <w:rsid w:val="00EB24CD"/>
    <w:rsid w:val="00EB260A"/>
    <w:rsid w:val="00EB2A15"/>
    <w:rsid w:val="00EB2D97"/>
    <w:rsid w:val="00EB2FBF"/>
    <w:rsid w:val="00EB30EF"/>
    <w:rsid w:val="00EB31E9"/>
    <w:rsid w:val="00EB36A7"/>
    <w:rsid w:val="00EB3845"/>
    <w:rsid w:val="00EB3988"/>
    <w:rsid w:val="00EB3D06"/>
    <w:rsid w:val="00EB3D5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68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85E"/>
    <w:rsid w:val="00EC0B0A"/>
    <w:rsid w:val="00EC0B1D"/>
    <w:rsid w:val="00EC0D1F"/>
    <w:rsid w:val="00EC10DE"/>
    <w:rsid w:val="00EC1184"/>
    <w:rsid w:val="00EC1734"/>
    <w:rsid w:val="00EC1D43"/>
    <w:rsid w:val="00EC1F2A"/>
    <w:rsid w:val="00EC2041"/>
    <w:rsid w:val="00EC2058"/>
    <w:rsid w:val="00EC2075"/>
    <w:rsid w:val="00EC222F"/>
    <w:rsid w:val="00EC2400"/>
    <w:rsid w:val="00EC247B"/>
    <w:rsid w:val="00EC31B5"/>
    <w:rsid w:val="00EC32BC"/>
    <w:rsid w:val="00EC33C7"/>
    <w:rsid w:val="00EC33DA"/>
    <w:rsid w:val="00EC396F"/>
    <w:rsid w:val="00EC3991"/>
    <w:rsid w:val="00EC3A02"/>
    <w:rsid w:val="00EC40CF"/>
    <w:rsid w:val="00EC445F"/>
    <w:rsid w:val="00EC4511"/>
    <w:rsid w:val="00EC466D"/>
    <w:rsid w:val="00EC480A"/>
    <w:rsid w:val="00EC48DC"/>
    <w:rsid w:val="00EC4A66"/>
    <w:rsid w:val="00EC4C8A"/>
    <w:rsid w:val="00EC4CF4"/>
    <w:rsid w:val="00EC4E23"/>
    <w:rsid w:val="00EC4F3F"/>
    <w:rsid w:val="00EC4F59"/>
    <w:rsid w:val="00EC4F93"/>
    <w:rsid w:val="00EC548E"/>
    <w:rsid w:val="00EC5970"/>
    <w:rsid w:val="00EC5CFF"/>
    <w:rsid w:val="00EC5E80"/>
    <w:rsid w:val="00EC5EDF"/>
    <w:rsid w:val="00EC61DF"/>
    <w:rsid w:val="00EC6292"/>
    <w:rsid w:val="00EC65AD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1C56"/>
    <w:rsid w:val="00ED210B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3DFE"/>
    <w:rsid w:val="00ED4146"/>
    <w:rsid w:val="00ED42C2"/>
    <w:rsid w:val="00ED4325"/>
    <w:rsid w:val="00ED47D0"/>
    <w:rsid w:val="00ED48FE"/>
    <w:rsid w:val="00ED4C9A"/>
    <w:rsid w:val="00ED4D65"/>
    <w:rsid w:val="00ED4DE9"/>
    <w:rsid w:val="00ED5388"/>
    <w:rsid w:val="00ED5507"/>
    <w:rsid w:val="00ED562C"/>
    <w:rsid w:val="00ED56B2"/>
    <w:rsid w:val="00ED56CA"/>
    <w:rsid w:val="00ED5F6E"/>
    <w:rsid w:val="00ED7077"/>
    <w:rsid w:val="00ED7667"/>
    <w:rsid w:val="00ED781C"/>
    <w:rsid w:val="00ED792A"/>
    <w:rsid w:val="00EE0078"/>
    <w:rsid w:val="00EE028A"/>
    <w:rsid w:val="00EE03EB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37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7CE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0DA5"/>
    <w:rsid w:val="00EF1751"/>
    <w:rsid w:val="00EF1C07"/>
    <w:rsid w:val="00EF1C4E"/>
    <w:rsid w:val="00EF21E5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181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2FF"/>
    <w:rsid w:val="00EF659D"/>
    <w:rsid w:val="00EF6790"/>
    <w:rsid w:val="00EF6996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CFC"/>
    <w:rsid w:val="00F00E2A"/>
    <w:rsid w:val="00F01581"/>
    <w:rsid w:val="00F01805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46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686"/>
    <w:rsid w:val="00F10CD1"/>
    <w:rsid w:val="00F10EC9"/>
    <w:rsid w:val="00F11532"/>
    <w:rsid w:val="00F1164D"/>
    <w:rsid w:val="00F119F2"/>
    <w:rsid w:val="00F11F9A"/>
    <w:rsid w:val="00F12273"/>
    <w:rsid w:val="00F125E9"/>
    <w:rsid w:val="00F127BC"/>
    <w:rsid w:val="00F12DA0"/>
    <w:rsid w:val="00F12F1D"/>
    <w:rsid w:val="00F1303A"/>
    <w:rsid w:val="00F13068"/>
    <w:rsid w:val="00F13242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58"/>
    <w:rsid w:val="00F168A7"/>
    <w:rsid w:val="00F16A58"/>
    <w:rsid w:val="00F16DAC"/>
    <w:rsid w:val="00F1702B"/>
    <w:rsid w:val="00F170A9"/>
    <w:rsid w:val="00F1721F"/>
    <w:rsid w:val="00F174BD"/>
    <w:rsid w:val="00F175E6"/>
    <w:rsid w:val="00F17877"/>
    <w:rsid w:val="00F1790B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67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237"/>
    <w:rsid w:val="00F305D1"/>
    <w:rsid w:val="00F30749"/>
    <w:rsid w:val="00F308A9"/>
    <w:rsid w:val="00F30962"/>
    <w:rsid w:val="00F309EE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2E6"/>
    <w:rsid w:val="00F324CE"/>
    <w:rsid w:val="00F326B8"/>
    <w:rsid w:val="00F327AF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553"/>
    <w:rsid w:val="00F347BA"/>
    <w:rsid w:val="00F3485C"/>
    <w:rsid w:val="00F348C7"/>
    <w:rsid w:val="00F349F9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99B"/>
    <w:rsid w:val="00F41B5E"/>
    <w:rsid w:val="00F41C35"/>
    <w:rsid w:val="00F41DCB"/>
    <w:rsid w:val="00F41ECE"/>
    <w:rsid w:val="00F42391"/>
    <w:rsid w:val="00F42576"/>
    <w:rsid w:val="00F42626"/>
    <w:rsid w:val="00F4263D"/>
    <w:rsid w:val="00F428FA"/>
    <w:rsid w:val="00F42CEB"/>
    <w:rsid w:val="00F42F23"/>
    <w:rsid w:val="00F42F74"/>
    <w:rsid w:val="00F42FDD"/>
    <w:rsid w:val="00F43089"/>
    <w:rsid w:val="00F431F7"/>
    <w:rsid w:val="00F43617"/>
    <w:rsid w:val="00F43935"/>
    <w:rsid w:val="00F43B94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5FEF"/>
    <w:rsid w:val="00F46058"/>
    <w:rsid w:val="00F4612F"/>
    <w:rsid w:val="00F463DE"/>
    <w:rsid w:val="00F46709"/>
    <w:rsid w:val="00F46C54"/>
    <w:rsid w:val="00F46D53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2E"/>
    <w:rsid w:val="00F5165A"/>
    <w:rsid w:val="00F51670"/>
    <w:rsid w:val="00F5178A"/>
    <w:rsid w:val="00F51842"/>
    <w:rsid w:val="00F51C6B"/>
    <w:rsid w:val="00F51CFE"/>
    <w:rsid w:val="00F5246B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0DA"/>
    <w:rsid w:val="00F54523"/>
    <w:rsid w:val="00F54614"/>
    <w:rsid w:val="00F54A2B"/>
    <w:rsid w:val="00F54D9E"/>
    <w:rsid w:val="00F54ED6"/>
    <w:rsid w:val="00F54F07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493"/>
    <w:rsid w:val="00F566FB"/>
    <w:rsid w:val="00F56959"/>
    <w:rsid w:val="00F56A19"/>
    <w:rsid w:val="00F56ACE"/>
    <w:rsid w:val="00F56C78"/>
    <w:rsid w:val="00F56FC6"/>
    <w:rsid w:val="00F57067"/>
    <w:rsid w:val="00F575A3"/>
    <w:rsid w:val="00F600AE"/>
    <w:rsid w:val="00F603D2"/>
    <w:rsid w:val="00F6040A"/>
    <w:rsid w:val="00F6058D"/>
    <w:rsid w:val="00F607AF"/>
    <w:rsid w:val="00F61305"/>
    <w:rsid w:val="00F6136A"/>
    <w:rsid w:val="00F6155A"/>
    <w:rsid w:val="00F61745"/>
    <w:rsid w:val="00F61809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5F5B"/>
    <w:rsid w:val="00F66417"/>
    <w:rsid w:val="00F66420"/>
    <w:rsid w:val="00F66465"/>
    <w:rsid w:val="00F668EC"/>
    <w:rsid w:val="00F669B3"/>
    <w:rsid w:val="00F66C79"/>
    <w:rsid w:val="00F66F70"/>
    <w:rsid w:val="00F67072"/>
    <w:rsid w:val="00F67082"/>
    <w:rsid w:val="00F67353"/>
    <w:rsid w:val="00F673AA"/>
    <w:rsid w:val="00F6745E"/>
    <w:rsid w:val="00F6785B"/>
    <w:rsid w:val="00F70074"/>
    <w:rsid w:val="00F7031F"/>
    <w:rsid w:val="00F704FC"/>
    <w:rsid w:val="00F705A9"/>
    <w:rsid w:val="00F70861"/>
    <w:rsid w:val="00F708EF"/>
    <w:rsid w:val="00F70AFA"/>
    <w:rsid w:val="00F70B13"/>
    <w:rsid w:val="00F70BB3"/>
    <w:rsid w:val="00F70D00"/>
    <w:rsid w:val="00F70D77"/>
    <w:rsid w:val="00F70F6F"/>
    <w:rsid w:val="00F711C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135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E85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609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72"/>
    <w:rsid w:val="00F857B2"/>
    <w:rsid w:val="00F8598E"/>
    <w:rsid w:val="00F85BC5"/>
    <w:rsid w:val="00F85C51"/>
    <w:rsid w:val="00F85FFA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3E5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CDF"/>
    <w:rsid w:val="00F92D18"/>
    <w:rsid w:val="00F92D93"/>
    <w:rsid w:val="00F93122"/>
    <w:rsid w:val="00F931F3"/>
    <w:rsid w:val="00F9363B"/>
    <w:rsid w:val="00F937AD"/>
    <w:rsid w:val="00F937DC"/>
    <w:rsid w:val="00F93870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632"/>
    <w:rsid w:val="00FA0DE8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5E9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984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E40"/>
    <w:rsid w:val="00FA7F25"/>
    <w:rsid w:val="00FA7F57"/>
    <w:rsid w:val="00FA7F99"/>
    <w:rsid w:val="00FB0009"/>
    <w:rsid w:val="00FB07C6"/>
    <w:rsid w:val="00FB09A9"/>
    <w:rsid w:val="00FB0D21"/>
    <w:rsid w:val="00FB0E88"/>
    <w:rsid w:val="00FB10F3"/>
    <w:rsid w:val="00FB119C"/>
    <w:rsid w:val="00FB123A"/>
    <w:rsid w:val="00FB12A8"/>
    <w:rsid w:val="00FB12AE"/>
    <w:rsid w:val="00FB162F"/>
    <w:rsid w:val="00FB1728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8F3"/>
    <w:rsid w:val="00FB3BE8"/>
    <w:rsid w:val="00FB401F"/>
    <w:rsid w:val="00FB4088"/>
    <w:rsid w:val="00FB448C"/>
    <w:rsid w:val="00FB4546"/>
    <w:rsid w:val="00FB46BF"/>
    <w:rsid w:val="00FB4940"/>
    <w:rsid w:val="00FB49B1"/>
    <w:rsid w:val="00FB4CA9"/>
    <w:rsid w:val="00FB4CD5"/>
    <w:rsid w:val="00FB4D46"/>
    <w:rsid w:val="00FB4FB8"/>
    <w:rsid w:val="00FB5002"/>
    <w:rsid w:val="00FB50B3"/>
    <w:rsid w:val="00FB5C74"/>
    <w:rsid w:val="00FB5DF7"/>
    <w:rsid w:val="00FB5F2F"/>
    <w:rsid w:val="00FB662C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592"/>
    <w:rsid w:val="00FC05CC"/>
    <w:rsid w:val="00FC078D"/>
    <w:rsid w:val="00FC07E8"/>
    <w:rsid w:val="00FC0A07"/>
    <w:rsid w:val="00FC0A46"/>
    <w:rsid w:val="00FC0C5B"/>
    <w:rsid w:val="00FC0C87"/>
    <w:rsid w:val="00FC113F"/>
    <w:rsid w:val="00FC13CF"/>
    <w:rsid w:val="00FC1E79"/>
    <w:rsid w:val="00FC2107"/>
    <w:rsid w:val="00FC23B1"/>
    <w:rsid w:val="00FC27CC"/>
    <w:rsid w:val="00FC28B1"/>
    <w:rsid w:val="00FC2FE5"/>
    <w:rsid w:val="00FC3073"/>
    <w:rsid w:val="00FC35BE"/>
    <w:rsid w:val="00FC366A"/>
    <w:rsid w:val="00FC388F"/>
    <w:rsid w:val="00FC3AA6"/>
    <w:rsid w:val="00FC3ADC"/>
    <w:rsid w:val="00FC40C3"/>
    <w:rsid w:val="00FC41B9"/>
    <w:rsid w:val="00FC4646"/>
    <w:rsid w:val="00FC4CD7"/>
    <w:rsid w:val="00FC4DBC"/>
    <w:rsid w:val="00FC504E"/>
    <w:rsid w:val="00FC50B8"/>
    <w:rsid w:val="00FC53E8"/>
    <w:rsid w:val="00FC5EF5"/>
    <w:rsid w:val="00FC5FB2"/>
    <w:rsid w:val="00FC60DF"/>
    <w:rsid w:val="00FC6205"/>
    <w:rsid w:val="00FC64B0"/>
    <w:rsid w:val="00FC67B1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77E"/>
    <w:rsid w:val="00FD0AB5"/>
    <w:rsid w:val="00FD0C33"/>
    <w:rsid w:val="00FD100B"/>
    <w:rsid w:val="00FD127B"/>
    <w:rsid w:val="00FD1A53"/>
    <w:rsid w:val="00FD1B26"/>
    <w:rsid w:val="00FD1BAF"/>
    <w:rsid w:val="00FD1BD7"/>
    <w:rsid w:val="00FD1BDD"/>
    <w:rsid w:val="00FD1BF5"/>
    <w:rsid w:val="00FD1FB2"/>
    <w:rsid w:val="00FD206C"/>
    <w:rsid w:val="00FD2181"/>
    <w:rsid w:val="00FD2245"/>
    <w:rsid w:val="00FD27DD"/>
    <w:rsid w:val="00FD2854"/>
    <w:rsid w:val="00FD2B5B"/>
    <w:rsid w:val="00FD2D96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69"/>
    <w:rsid w:val="00FE007F"/>
    <w:rsid w:val="00FE00F7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3F8B"/>
    <w:rsid w:val="00FE44C0"/>
    <w:rsid w:val="00FE4711"/>
    <w:rsid w:val="00FE4906"/>
    <w:rsid w:val="00FE4991"/>
    <w:rsid w:val="00FE4CC8"/>
    <w:rsid w:val="00FE4D8A"/>
    <w:rsid w:val="00FE5034"/>
    <w:rsid w:val="00FE505C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8E5"/>
    <w:rsid w:val="00FF09EB"/>
    <w:rsid w:val="00FF0C8F"/>
    <w:rsid w:val="00FF0ED7"/>
    <w:rsid w:val="00FF0FE2"/>
    <w:rsid w:val="00FF13CE"/>
    <w:rsid w:val="00FF163B"/>
    <w:rsid w:val="00FF1828"/>
    <w:rsid w:val="00FF1956"/>
    <w:rsid w:val="00FF198B"/>
    <w:rsid w:val="00FF19D8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2F72"/>
    <w:rsid w:val="00FF3317"/>
    <w:rsid w:val="00FF341A"/>
    <w:rsid w:val="00FF3427"/>
    <w:rsid w:val="00FF3452"/>
    <w:rsid w:val="00FF34E3"/>
    <w:rsid w:val="00FF3631"/>
    <w:rsid w:val="00FF36FD"/>
    <w:rsid w:val="00FF377B"/>
    <w:rsid w:val="00FF3862"/>
    <w:rsid w:val="00FF39F1"/>
    <w:rsid w:val="00FF3CF4"/>
    <w:rsid w:val="00FF3FAB"/>
    <w:rsid w:val="00FF46BF"/>
    <w:rsid w:val="00FF487C"/>
    <w:rsid w:val="00FF48A6"/>
    <w:rsid w:val="00FF48E1"/>
    <w:rsid w:val="00FF4A25"/>
    <w:rsid w:val="00FF4B5A"/>
    <w:rsid w:val="00FF4BDB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72C"/>
    <w:rsid w:val="00FF79A7"/>
    <w:rsid w:val="00FF7A72"/>
    <w:rsid w:val="00FF7B60"/>
    <w:rsid w:val="00FF7D12"/>
    <w:rsid w:val="00FF7F26"/>
    <w:rsid w:val="0DAE5D32"/>
    <w:rsid w:val="1F918C44"/>
    <w:rsid w:val="21E9E5C6"/>
    <w:rsid w:val="2F3E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4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18FCCD-9226-4852-A6DA-D73AD4D38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4AD542-73F5-4C87-BBA3-04B198278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90B8CE-4EF6-40A6-84E5-A6CACA636C01}">
  <ds:schemaRefs>
    <ds:schemaRef ds:uri="http://schemas.microsoft.com/office/2006/metadata/properties"/>
    <ds:schemaRef ds:uri="http://purl.org/dc/terms/"/>
    <ds:schemaRef ds:uri="http://www.w3.org/XML/1998/namespace"/>
    <ds:schemaRef ds:uri="f6ba49b0-bcda-4796-8236-5b5cc1493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05716746-add9-412a-97a9-1b5167d151a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1895</TotalTime>
  <Pages>21</Pages>
  <Words>3715</Words>
  <Characters>21179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Tanawat, Rujiwanich</cp:lastModifiedBy>
  <cp:revision>478</cp:revision>
  <cp:lastPrinted>2025-05-08T19:04:00Z</cp:lastPrinted>
  <dcterms:created xsi:type="dcterms:W3CDTF">2024-05-02T14:33:00Z</dcterms:created>
  <dcterms:modified xsi:type="dcterms:W3CDTF">2025-05-14T03:32:00Z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