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E301AC" w14:paraId="3DA328C0" w14:textId="77777777" w:rsidTr="00941D0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E301AC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หน้า</w:t>
            </w:r>
          </w:p>
        </w:tc>
      </w:tr>
      <w:tr w:rsidR="00941D06" w:rsidRPr="00E301AC" w14:paraId="4208F849" w14:textId="77777777" w:rsidTr="00941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E301AC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5756E" w:rsidRPr="00E301AC" w14:paraId="42869E6A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049358D5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6B255B50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E301AC" w14:paraId="4E5BE734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1AC9C444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B8F9DD7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918" w:type="dxa"/>
            <w:shd w:val="clear" w:color="auto" w:fill="auto"/>
          </w:tcPr>
          <w:p w14:paraId="7FA74055" w14:textId="3D93740C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E301AC" w14:paraId="41A3342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C18624" w14:textId="35E1A147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943DB29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B3B83B1" w14:textId="346CFA28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CC6DC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มีสาระสำคัญ</w:t>
            </w:r>
          </w:p>
        </w:tc>
        <w:tc>
          <w:tcPr>
            <w:tcW w:w="1918" w:type="dxa"/>
            <w:shd w:val="clear" w:color="auto" w:fill="auto"/>
          </w:tcPr>
          <w:p w14:paraId="3538084D" w14:textId="7950216F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B25980" w:rsidRPr="00E301AC" w14:paraId="065B4E23" w14:textId="77777777" w:rsidTr="00C35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8"/>
        </w:trPr>
        <w:tc>
          <w:tcPr>
            <w:tcW w:w="1278" w:type="dxa"/>
          </w:tcPr>
          <w:p w14:paraId="2D13E51A" w14:textId="43FCC8B0" w:rsidR="00B25980" w:rsidRPr="00E301AC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6F48EDBC" w14:textId="77777777" w:rsidR="00B25980" w:rsidRPr="00E301A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B25980" w:rsidRPr="00E301AC" w:rsidRDefault="00B25980" w:rsidP="00B25980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6088A330" w:rsidR="00B25980" w:rsidRPr="00E301AC" w:rsidRDefault="00100376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B25980" w:rsidRPr="00E301AC" w14:paraId="19B1F55C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D13EBF" w14:textId="2181C70B" w:rsidR="00B25980" w:rsidRPr="00E301AC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316121C5" w14:textId="77777777" w:rsidR="00B25980" w:rsidRPr="00E301A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6594A1F" w14:textId="77777777" w:rsidR="00B25980" w:rsidRPr="00E301A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18" w:type="dxa"/>
            <w:shd w:val="clear" w:color="auto" w:fill="auto"/>
          </w:tcPr>
          <w:p w14:paraId="5A7D7302" w14:textId="35413CB7" w:rsidR="00B25980" w:rsidRPr="00E301AC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A80656" w:rsidRPr="00E301AC" w14:paraId="7A5435A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C1B9F" w14:textId="5AF994C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5DBC690B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016B360" w14:textId="4D8A10B2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8" w:type="dxa"/>
            <w:shd w:val="clear" w:color="auto" w:fill="auto"/>
          </w:tcPr>
          <w:p w14:paraId="21EC1E54" w14:textId="2D444C43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A80656" w:rsidRPr="00E301AC" w14:paraId="1223688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9C6B1F" w14:textId="1D90DD6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0AC6312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0582AB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18" w:type="dxa"/>
            <w:shd w:val="clear" w:color="auto" w:fill="auto"/>
          </w:tcPr>
          <w:p w14:paraId="016B72E5" w14:textId="7E74AA5E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A80656" w:rsidRPr="00E301AC" w14:paraId="7F9344F1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1B4BE8D9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5261D09A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  <w:shd w:val="clear" w:color="auto" w:fill="auto"/>
          </w:tcPr>
          <w:p w14:paraId="63604711" w14:textId="297FC118" w:rsidR="00A80656" w:rsidRPr="00E301AC" w:rsidRDefault="006B7C6E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</w:t>
            </w:r>
          </w:p>
        </w:tc>
      </w:tr>
      <w:tr w:rsidR="00A80656" w:rsidRPr="00E301AC" w14:paraId="1F98CAD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C8D5B9" w14:textId="43EF8539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66BC03E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5EFA69D" w14:textId="77777777" w:rsidR="00A80656" w:rsidRPr="00E301AC" w:rsidRDefault="00A80656" w:rsidP="00A80656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918" w:type="dxa"/>
            <w:shd w:val="clear" w:color="auto" w:fill="auto"/>
          </w:tcPr>
          <w:p w14:paraId="65D7B71D" w14:textId="44522F76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A80656" w:rsidRPr="00E301AC" w14:paraId="1943AD1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7E4D2086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45" w:type="dxa"/>
          </w:tcPr>
          <w:p w14:paraId="616D1C47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918" w:type="dxa"/>
            <w:shd w:val="clear" w:color="auto" w:fill="auto"/>
          </w:tcPr>
          <w:p w14:paraId="62A61A16" w14:textId="5F55E42D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A80656" w:rsidRPr="00E301AC" w14:paraId="35A70718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9DF454" w14:textId="07D3129E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14:paraId="1FB301C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57D8CE" w14:textId="71E8AEE1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8" w:type="dxa"/>
            <w:shd w:val="clear" w:color="auto" w:fill="auto"/>
          </w:tcPr>
          <w:p w14:paraId="12252271" w14:textId="3A1E9841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A80656" w:rsidRPr="00E301AC" w14:paraId="7DA82AB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54F352" w14:textId="7ECF963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45" w:type="dxa"/>
          </w:tcPr>
          <w:p w14:paraId="5A077D0F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C559458" w14:textId="7A9C75A4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18" w:type="dxa"/>
            <w:shd w:val="clear" w:color="auto" w:fill="auto"/>
          </w:tcPr>
          <w:p w14:paraId="2A28E364" w14:textId="6EAF532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A80656" w:rsidRPr="00E301AC" w14:paraId="17E96155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7AF7C9" w14:textId="33C6860C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45" w:type="dxa"/>
          </w:tcPr>
          <w:p w14:paraId="03809D1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816F7E8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918" w:type="dxa"/>
            <w:shd w:val="clear" w:color="auto" w:fill="auto"/>
          </w:tcPr>
          <w:p w14:paraId="243171D9" w14:textId="7FFE87C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A80656" w:rsidRPr="00E301AC" w14:paraId="2D954C0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47C900" w14:textId="6EB62B1E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45" w:type="dxa"/>
          </w:tcPr>
          <w:p w14:paraId="2FF6FE03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7B7A0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18" w:type="dxa"/>
            <w:shd w:val="clear" w:color="auto" w:fill="auto"/>
          </w:tcPr>
          <w:p w14:paraId="69063111" w14:textId="58D25710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A80656" w:rsidRPr="00E301AC" w14:paraId="79A02386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FEF73A" w14:textId="111F6B3F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45" w:type="dxa"/>
          </w:tcPr>
          <w:p w14:paraId="365F350D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D830A69" w14:textId="4533716A" w:rsidR="00A80656" w:rsidRPr="00E301AC" w:rsidRDefault="00E90199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ส่วนเกินมูลค่าหุ้นและ</w:t>
            </w:r>
            <w:r w:rsidR="00A80656"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  <w:r w:rsidR="00CC6DC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  <w:tc>
          <w:tcPr>
            <w:tcW w:w="1918" w:type="dxa"/>
            <w:shd w:val="clear" w:color="auto" w:fill="auto"/>
          </w:tcPr>
          <w:p w14:paraId="2733646B" w14:textId="26F4819B" w:rsidR="00A80656" w:rsidRPr="00E301AC" w:rsidRDefault="0010037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A80656" w:rsidRPr="00E301AC" w14:paraId="24E5FBD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638E0C5D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45" w:type="dxa"/>
          </w:tcPr>
          <w:p w14:paraId="3663FBEA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5F99A89A" w14:textId="2579A8BC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A80656" w:rsidRPr="00E301AC" w14:paraId="66B9478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FBC738" w14:textId="335444A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45" w:type="dxa"/>
          </w:tcPr>
          <w:p w14:paraId="47166DD5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28070F3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918" w:type="dxa"/>
            <w:shd w:val="clear" w:color="auto" w:fill="auto"/>
          </w:tcPr>
          <w:p w14:paraId="5479FBAF" w14:textId="23C95924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A80656" w:rsidRPr="00E301AC" w14:paraId="424D77A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C1FF4D" w14:textId="7B30794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45" w:type="dxa"/>
          </w:tcPr>
          <w:p w14:paraId="186C1C3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6844640" w14:textId="3CEF720C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="00D0209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  <w:tc>
          <w:tcPr>
            <w:tcW w:w="1918" w:type="dxa"/>
            <w:shd w:val="clear" w:color="auto" w:fill="auto"/>
          </w:tcPr>
          <w:p w14:paraId="1B87C2EB" w14:textId="4A4F6CE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A80656" w:rsidRPr="00E301AC" w14:paraId="35D3476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46E67CE0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45" w:type="dxa"/>
          </w:tcPr>
          <w:p w14:paraId="21FDC2D0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446A1C7A" w14:textId="791AB9D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A80656" w:rsidRPr="00E301AC" w14:paraId="7451A71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79836" w14:textId="0A4538A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45" w:type="dxa"/>
          </w:tcPr>
          <w:p w14:paraId="7246F5E7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7549827" w14:textId="4E869CE2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918" w:type="dxa"/>
            <w:shd w:val="clear" w:color="auto" w:fill="auto"/>
          </w:tcPr>
          <w:p w14:paraId="735DE61C" w14:textId="086081B5" w:rsidR="00A80656" w:rsidRPr="00E301AC" w:rsidRDefault="0010037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A80656" w:rsidRPr="00E301AC" w14:paraId="67C7E33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854047" w14:textId="69B0D70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45" w:type="dxa"/>
          </w:tcPr>
          <w:p w14:paraId="41FFD2E9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E4B1CE0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729F63E3" w14:textId="7617DFA0" w:rsidR="00A80656" w:rsidRPr="00E301AC" w:rsidRDefault="0010037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A80656" w:rsidRPr="00E301AC" w14:paraId="1BF32A2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658B06" w14:textId="59AABF3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45" w:type="dxa"/>
          </w:tcPr>
          <w:p w14:paraId="24936CA7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BC05BB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3634A037" w14:textId="2D085CA5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6B7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A80656" w:rsidRPr="00E301AC" w14:paraId="4414E0A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DBCAF5" w14:textId="5C436526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45" w:type="dxa"/>
          </w:tcPr>
          <w:p w14:paraId="0505E98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EDDAA2D" w14:textId="07B67D8B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918" w:type="dxa"/>
            <w:shd w:val="clear" w:color="auto" w:fill="auto"/>
          </w:tcPr>
          <w:p w14:paraId="28D66607" w14:textId="0B840360" w:rsidR="00A80656" w:rsidRPr="00E301AC" w:rsidRDefault="006B7C6E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</w:p>
        </w:tc>
      </w:tr>
      <w:tr w:rsidR="00374858" w:rsidRPr="00E301AC" w14:paraId="248D497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A61C7F" w14:textId="72866BD7" w:rsidR="00374858" w:rsidRPr="00E301AC" w:rsidRDefault="00C90145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45" w:type="dxa"/>
          </w:tcPr>
          <w:p w14:paraId="31A022A8" w14:textId="77777777" w:rsidR="00374858" w:rsidRPr="00E301AC" w:rsidRDefault="00374858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5E5DCC" w14:textId="5A12B282" w:rsidR="00374858" w:rsidRPr="00E301AC" w:rsidRDefault="00C35719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  <w:tc>
          <w:tcPr>
            <w:tcW w:w="1918" w:type="dxa"/>
            <w:shd w:val="clear" w:color="auto" w:fill="auto"/>
          </w:tcPr>
          <w:p w14:paraId="2A4141FD" w14:textId="5DB082A7" w:rsidR="00374858" w:rsidRPr="00E301AC" w:rsidRDefault="006B7C6E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</w:p>
        </w:tc>
      </w:tr>
    </w:tbl>
    <w:p w14:paraId="6262C3AD" w14:textId="733F8B87" w:rsidR="00471CCE" w:rsidRPr="00E301A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F9A243" w14:textId="77777777" w:rsidR="00471CCE" w:rsidRPr="00E301AC" w:rsidRDefault="00471CCE" w:rsidP="00D0081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292B8" w14:textId="46261480" w:rsidR="00471CCE" w:rsidRPr="00E301A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D444C3" w:rsidRPr="00E301AC">
        <w:rPr>
          <w:rFonts w:asciiTheme="majorBidi" w:hAnsiTheme="majorBidi" w:cstheme="majorBidi"/>
          <w:sz w:val="30"/>
          <w:szCs w:val="30"/>
          <w:cs/>
        </w:rPr>
        <w:t>คณะ</w:t>
      </w:r>
      <w:r w:rsidRPr="00E301AC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C10994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2A0604">
        <w:rPr>
          <w:rFonts w:asciiTheme="majorBidi" w:hAnsiTheme="majorBidi" w:cstheme="majorBidi"/>
          <w:sz w:val="30"/>
          <w:szCs w:val="30"/>
        </w:rPr>
        <w:t>19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B659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2568</w:t>
      </w:r>
    </w:p>
    <w:p w14:paraId="09538766" w14:textId="77777777" w:rsidR="00471CCE" w:rsidRPr="00E301AC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7E0368" w14:textId="77777777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E301AC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F1EAB" w14:textId="535AB04B" w:rsidR="00471CCE" w:rsidRPr="00E301AC" w:rsidRDefault="00471CCE" w:rsidP="00810BE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 กันยงอีเลคทริก จำกัด (มหาชน) </w:t>
      </w:r>
      <w:r w:rsidRPr="00E301AC">
        <w:rPr>
          <w:rFonts w:asciiTheme="majorBidi" w:hAnsiTheme="majorBidi" w:cstheme="majorBidi"/>
          <w:sz w:val="30"/>
          <w:szCs w:val="30"/>
        </w:rPr>
        <w:t>“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</w:rPr>
        <w:t>”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5538A" w:rsidRPr="00E301AC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E87A90" w:rsidRPr="00E301AC"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="00F5538A" w:rsidRPr="00E301AC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ตลาดหลักทรัพย์แห่งประเทศไทยเมื่อเดือน</w:t>
      </w:r>
      <w:r w:rsidR="00F5538A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2536</w:t>
      </w:r>
      <w:r w:rsidR="00F5538A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โดยมีที่อยู่จดทะเบียนของบริษัท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67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หมู่</w:t>
      </w:r>
      <w:r w:rsidR="003476C7" w:rsidRPr="00E301AC">
        <w:rPr>
          <w:rFonts w:asciiTheme="majorBidi" w:hAnsiTheme="majorBidi" w:cstheme="majorBidi"/>
          <w:sz w:val="30"/>
          <w:szCs w:val="30"/>
          <w:cs/>
        </w:rPr>
        <w:t>ที่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ถนน</w:t>
      </w:r>
      <w:r w:rsidR="00E87A90" w:rsidRPr="00E301AC">
        <w:rPr>
          <w:rFonts w:asciiTheme="majorBidi" w:hAnsiTheme="majorBidi" w:cstheme="majorBidi"/>
          <w:sz w:val="30"/>
          <w:szCs w:val="30"/>
          <w:cs/>
        </w:rPr>
        <w:t xml:space="preserve">เทพรัตน </w:t>
      </w:r>
      <w:r w:rsidR="003476C7" w:rsidRPr="00E301AC">
        <w:rPr>
          <w:rFonts w:asciiTheme="majorBidi" w:hAnsiTheme="majorBidi" w:cstheme="majorBidi"/>
          <w:sz w:val="30"/>
          <w:szCs w:val="30"/>
          <w:cs/>
        </w:rPr>
        <w:t>กม.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3476C7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ตำบลบางโฉลง อำเภอบางพลี จังหวัดสมุทรปราการ</w:t>
      </w:r>
    </w:p>
    <w:p w14:paraId="2238661B" w14:textId="77777777" w:rsidR="00471CCE" w:rsidRPr="00E301AC" w:rsidRDefault="00471CCE" w:rsidP="00D0081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8B1E76F" w14:textId="3E641163" w:rsidR="00471CCE" w:rsidRPr="00E301AC" w:rsidRDefault="00402159" w:rsidP="00471CC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F5538A" w:rsidRPr="00E301AC">
        <w:rPr>
          <w:rFonts w:asciiTheme="majorBidi" w:hAnsiTheme="majorBidi" w:cstheme="majorBidi"/>
          <w:sz w:val="30"/>
          <w:szCs w:val="30"/>
          <w:cs/>
          <w:lang w:val="en-US"/>
        </w:rPr>
        <w:t>ใหญ่ใ</w:t>
      </w:r>
      <w:r w:rsidR="003F6713" w:rsidRPr="00E301AC">
        <w:rPr>
          <w:rFonts w:asciiTheme="majorBidi" w:hAnsiTheme="majorBidi" w:cstheme="majorBidi"/>
          <w:sz w:val="30"/>
          <w:szCs w:val="30"/>
          <w:cs/>
        </w:rPr>
        <w:t>นระหว่างปี</w:t>
      </w:r>
      <w:r w:rsidR="00B37E7A" w:rsidRPr="00E301AC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471CCE" w:rsidRPr="00E301AC">
        <w:rPr>
          <w:rFonts w:asciiTheme="majorBidi" w:hAnsiTheme="majorBidi" w:cstheme="majorBidi"/>
          <w:sz w:val="30"/>
          <w:szCs w:val="30"/>
          <w:lang w:val="en-US"/>
        </w:rPr>
        <w:t>Mitsubishi Electric Corporation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6A7D" w:rsidRPr="00E301AC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45</w:t>
      </w:r>
      <w:r w:rsidR="00D97E65" w:rsidRPr="00E301A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70</w:t>
      </w:r>
      <w:r w:rsidR="00D16A7D" w:rsidRPr="00E301AC">
        <w:rPr>
          <w:rFonts w:asciiTheme="majorBidi" w:hAnsiTheme="majorBidi" w:cstheme="majorBidi"/>
          <w:sz w:val="30"/>
          <w:szCs w:val="30"/>
          <w:cs/>
        </w:rPr>
        <w:t>)</w:t>
      </w:r>
      <w:r w:rsidR="00D16A7D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ซึ่งเป็นนิติบุคคลที่จัดตั้งขึ้นในประเทศญี่ปุ่น</w:t>
      </w:r>
    </w:p>
    <w:p w14:paraId="0C086E0F" w14:textId="77777777" w:rsidR="00471CCE" w:rsidRPr="00E301AC" w:rsidRDefault="00471CCE" w:rsidP="00D0081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2FC08" w14:textId="77777777" w:rsidR="00471CCE" w:rsidRPr="00E301AC" w:rsidRDefault="00471CCE" w:rsidP="00471CC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บริษัทดำเ</w:t>
      </w:r>
      <w:r w:rsidR="00A5544D" w:rsidRPr="00E301AC">
        <w:rPr>
          <w:rFonts w:asciiTheme="majorBidi" w:hAnsiTheme="majorBidi" w:cstheme="majorBidi"/>
          <w:sz w:val="30"/>
          <w:szCs w:val="30"/>
          <w:cs/>
        </w:rPr>
        <w:t>นินธุรกิจหลักเกี่ยวกับการ</w:t>
      </w:r>
      <w:r w:rsidRPr="00E301AC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ผลิตและจำหน่ายเครื่องใช้ไฟฟ้าภายในบ้าน ภายใต้เครื่องหมายการค้า</w:t>
      </w:r>
      <w:r w:rsidR="00540663" w:rsidRPr="00E301AC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E301AC">
        <w:rPr>
          <w:rFonts w:asciiTheme="majorBidi" w:hAnsiTheme="majorBidi" w:cstheme="majorBidi"/>
          <w:sz w:val="30"/>
          <w:szCs w:val="30"/>
        </w:rPr>
        <w:t>“</w:t>
      </w:r>
      <w:r w:rsidRPr="00E301AC">
        <w:rPr>
          <w:rFonts w:asciiTheme="majorBidi" w:hAnsiTheme="majorBidi" w:cstheme="majorBidi"/>
          <w:sz w:val="30"/>
          <w:szCs w:val="30"/>
          <w:cs/>
        </w:rPr>
        <w:t>มิตซูบิชิ</w:t>
      </w:r>
      <w:r w:rsidRPr="00E301AC">
        <w:rPr>
          <w:rFonts w:asciiTheme="majorBidi" w:hAnsiTheme="majorBidi" w:cstheme="majorBidi"/>
          <w:sz w:val="30"/>
          <w:szCs w:val="30"/>
        </w:rPr>
        <w:t>”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E301AC" w:rsidRDefault="00471CCE" w:rsidP="00D0081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AE213" w14:textId="77777777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20BFD3F0" w14:textId="77777777" w:rsidR="00471CCE" w:rsidRPr="00E301AC" w:rsidRDefault="00471CCE" w:rsidP="00A13F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8BEDA" w14:textId="31C4E64A" w:rsidR="00471CCE" w:rsidRPr="00E301AC" w:rsidRDefault="00471CCE" w:rsidP="00471CCE">
      <w:pPr>
        <w:tabs>
          <w:tab w:val="left" w:pos="45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96E7D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BF10E0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2832" w:rsidRPr="00E301AC">
        <w:rPr>
          <w:rFonts w:asciiTheme="majorBidi" w:hAnsiTheme="majorBidi" w:cstheme="majorBidi"/>
          <w:sz w:val="30"/>
          <w:szCs w:val="30"/>
          <w:cs/>
        </w:rPr>
        <w:br/>
      </w:r>
      <w:r w:rsidR="00BF10E0" w:rsidRPr="00E301AC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464CFD" w:rsidRPr="00E301AC">
        <w:rPr>
          <w:rFonts w:asciiTheme="majorBidi" w:hAnsiTheme="majorBidi" w:cstheme="majorBidi"/>
          <w:sz w:val="30"/>
          <w:szCs w:val="30"/>
        </w:rPr>
        <w:t xml:space="preserve"> 3 </w:t>
      </w:r>
      <w:r w:rsidR="00BF10E0" w:rsidRPr="00E301AC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B5E8B2F" w14:textId="60142E74" w:rsidR="00471CCE" w:rsidRPr="00E301AC" w:rsidRDefault="00471CCE" w:rsidP="00D0081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CBAD2C" w14:textId="150ECB0C" w:rsidR="004A5556" w:rsidRDefault="004A5556" w:rsidP="004A5556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375C3F1" w14:textId="63F91E2C" w:rsidR="007C47D6" w:rsidRDefault="007C47D6" w:rsidP="004A5556">
      <w:pPr>
        <w:ind w:left="539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46C02B6" w14:textId="49D73AB4" w:rsidR="007C47D6" w:rsidRPr="007C47D6" w:rsidRDefault="007C47D6" w:rsidP="007C47D6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ab/>
      </w:r>
      <w:r w:rsidRPr="007C47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การเปลี่ยนแปลงนโยบายการบัญชีที่มีสาระสำคัญ</w:t>
      </w:r>
    </w:p>
    <w:p w14:paraId="14A2FB5A" w14:textId="77777777" w:rsidR="007C47D6" w:rsidRDefault="007C47D6" w:rsidP="007C47D6">
      <w:pPr>
        <w:ind w:left="539"/>
        <w:jc w:val="thaiDistribute"/>
        <w:rPr>
          <w:rFonts w:asciiTheme="majorBidi" w:hAnsiTheme="majorBidi"/>
          <w:sz w:val="30"/>
          <w:szCs w:val="30"/>
        </w:rPr>
      </w:pPr>
    </w:p>
    <w:p w14:paraId="2516F4B2" w14:textId="0A01E463" w:rsidR="007C47D6" w:rsidRPr="001E6C3D" w:rsidRDefault="007C47D6" w:rsidP="000E2EBC">
      <w:pPr>
        <w:pStyle w:val="ListParagraph"/>
        <w:numPr>
          <w:ilvl w:val="0"/>
          <w:numId w:val="20"/>
        </w:numPr>
        <w:tabs>
          <w:tab w:val="clear" w:pos="907"/>
          <w:tab w:val="left" w:pos="1080"/>
        </w:tabs>
        <w:spacing w:line="240" w:lineRule="auto"/>
        <w:ind w:left="900"/>
        <w:jc w:val="thaiDistribute"/>
        <w:rPr>
          <w:rFonts w:ascii="Angsana New" w:hAnsi="Angsana New"/>
          <w:b/>
          <w:i/>
          <w:iCs/>
          <w:sz w:val="30"/>
          <w:szCs w:val="30"/>
          <w:shd w:val="clear" w:color="auto" w:fill="D9D9D9" w:themeFill="background1" w:themeFillShade="D9"/>
        </w:rPr>
      </w:pPr>
      <w:r w:rsidRPr="001E6C3D">
        <w:rPr>
          <w:rFonts w:asciiTheme="majorBidi" w:hAnsiTheme="majorBidi" w:cstheme="majorBidi"/>
          <w:b/>
          <w:i/>
          <w:iCs/>
          <w:sz w:val="30"/>
          <w:szCs w:val="30"/>
          <w:cs/>
        </w:rPr>
        <w:t>มาตรฐานการบัญชี ฉบับที่</w:t>
      </w:r>
      <w:r w:rsidRPr="001E6C3D">
        <w:rPr>
          <w:rFonts w:asciiTheme="majorBidi" w:hAnsiTheme="majorBidi" w:cstheme="majorBidi"/>
          <w:b/>
          <w:i/>
          <w:iCs/>
          <w:sz w:val="30"/>
          <w:szCs w:val="30"/>
        </w:rPr>
        <w:t xml:space="preserve"> </w:t>
      </w:r>
      <w:r w:rsidRPr="001E6C3D">
        <w:rPr>
          <w:rFonts w:asciiTheme="majorBidi" w:hAnsiTheme="majorBidi" w:cstheme="majorBidi"/>
          <w:bCs/>
          <w:i/>
          <w:iCs/>
          <w:sz w:val="30"/>
          <w:szCs w:val="30"/>
        </w:rPr>
        <w:t>12</w:t>
      </w:r>
      <w:r w:rsidR="001E6C3D">
        <w:rPr>
          <w:rFonts w:asciiTheme="majorBidi" w:hAnsiTheme="majorBidi" w:cstheme="majorBidi"/>
          <w:b/>
          <w:i/>
          <w:iCs/>
          <w:sz w:val="30"/>
          <w:szCs w:val="30"/>
        </w:rPr>
        <w:t xml:space="preserve"> </w:t>
      </w:r>
      <w:r w:rsidR="001E6C3D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 xml:space="preserve">เรื่อง </w:t>
      </w:r>
      <w:r w:rsidRPr="001E6C3D">
        <w:rPr>
          <w:rFonts w:asciiTheme="majorBidi" w:hAnsiTheme="majorBidi" w:cstheme="majorBidi"/>
          <w:b/>
          <w:i/>
          <w:iCs/>
          <w:sz w:val="30"/>
          <w:szCs w:val="30"/>
          <w:cs/>
        </w:rPr>
        <w:t>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316A84E9" w14:textId="77777777" w:rsidR="007C47D6" w:rsidRPr="007C47D6" w:rsidRDefault="007C47D6" w:rsidP="007C47D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0347C71" w14:textId="77777777" w:rsidR="007C47D6" w:rsidRPr="007C47D6" w:rsidRDefault="007C47D6" w:rsidP="000E2EBC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C47D6">
        <w:rPr>
          <w:rFonts w:asciiTheme="majorBidi" w:hAnsiTheme="majorBidi" w:cstheme="majorBidi"/>
          <w:sz w:val="30"/>
          <w:szCs w:val="30"/>
          <w:cs/>
        </w:rPr>
        <w:t xml:space="preserve">บริษัทได้ถือปฏิบัติตามการปรับปรุงมาตรฐานการบัญชีฉบับที่ </w:t>
      </w:r>
      <w:r w:rsidRPr="007C47D6">
        <w:rPr>
          <w:rFonts w:asciiTheme="majorBidi" w:hAnsiTheme="majorBidi" w:cstheme="majorBidi"/>
          <w:sz w:val="30"/>
          <w:szCs w:val="30"/>
        </w:rPr>
        <w:t>12</w:t>
      </w:r>
      <w:r w:rsidRPr="007C47D6">
        <w:rPr>
          <w:rFonts w:asciiTheme="majorBidi" w:hAnsiTheme="majorBidi" w:cstheme="majorBidi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7C47D6">
        <w:rPr>
          <w:rFonts w:asciiTheme="majorBidi" w:hAnsiTheme="majorBidi" w:cstheme="majorBidi"/>
          <w:sz w:val="30"/>
          <w:szCs w:val="30"/>
        </w:rPr>
        <w:t>1</w:t>
      </w:r>
      <w:r w:rsidRPr="007C47D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7C47D6">
        <w:rPr>
          <w:rFonts w:asciiTheme="majorBidi" w:hAnsiTheme="majorBidi" w:cstheme="majorBidi"/>
          <w:sz w:val="30"/>
          <w:szCs w:val="30"/>
        </w:rPr>
        <w:t>2567</w:t>
      </w:r>
      <w:r w:rsidRPr="007C47D6">
        <w:rPr>
          <w:rFonts w:asciiTheme="majorBidi" w:hAnsiTheme="majorBidi" w:cstheme="majorBidi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</w:t>
      </w:r>
      <w:r w:rsidRPr="007C47D6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7C47D6">
        <w:rPr>
          <w:rFonts w:asciiTheme="majorBidi" w:hAnsiTheme="majorBidi" w:cstheme="majorBidi"/>
          <w:sz w:val="30"/>
          <w:szCs w:val="30"/>
          <w:cs/>
        </w:rPr>
        <w:t>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2896DD22" w14:textId="77777777" w:rsidR="007C47D6" w:rsidRDefault="007C47D6" w:rsidP="007C47D6">
      <w:pPr>
        <w:ind w:left="539"/>
        <w:jc w:val="thaiDistribute"/>
        <w:rPr>
          <w:rFonts w:asciiTheme="majorBidi" w:hAnsiTheme="majorBidi"/>
          <w:sz w:val="30"/>
          <w:szCs w:val="30"/>
        </w:rPr>
      </w:pPr>
    </w:p>
    <w:p w14:paraId="3EAE3259" w14:textId="77777777" w:rsidR="007C47D6" w:rsidRDefault="007C47D6" w:rsidP="000E2EBC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C47D6">
        <w:rPr>
          <w:rFonts w:asciiTheme="majorBidi" w:hAnsiTheme="majorBidi" w:cstheme="majorBidi"/>
          <w:sz w:val="30"/>
          <w:szCs w:val="30"/>
          <w:cs/>
        </w:rPr>
        <w:t xml:space="preserve">จากการปรับปรุงดังกล่าว 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7C47D6">
        <w:rPr>
          <w:rFonts w:asciiTheme="majorBidi" w:hAnsiTheme="majorBidi" w:cstheme="majorBidi"/>
          <w:sz w:val="30"/>
          <w:szCs w:val="30"/>
        </w:rPr>
        <w:t>12</w:t>
      </w:r>
      <w:r w:rsidRPr="007C47D6">
        <w:rPr>
          <w:rFonts w:asciiTheme="majorBidi" w:hAnsiTheme="majorBidi" w:cstheme="majorBidi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7C47D6">
        <w:rPr>
          <w:rFonts w:asciiTheme="majorBidi" w:hAnsiTheme="majorBidi" w:cstheme="majorBidi"/>
          <w:sz w:val="30"/>
          <w:szCs w:val="30"/>
        </w:rPr>
        <w:t>1</w:t>
      </w:r>
      <w:r w:rsidRPr="007C47D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7C47D6">
        <w:rPr>
          <w:rFonts w:asciiTheme="majorBidi" w:hAnsiTheme="majorBidi" w:cstheme="majorBidi"/>
          <w:sz w:val="30"/>
          <w:szCs w:val="30"/>
        </w:rPr>
        <w:t xml:space="preserve">2566 </w:t>
      </w:r>
      <w:r w:rsidRPr="007C47D6">
        <w:rPr>
          <w:rFonts w:asciiTheme="majorBidi" w:hAnsiTheme="majorBidi" w:cstheme="majorBidi"/>
          <w:sz w:val="30"/>
          <w:szCs w:val="30"/>
          <w:cs/>
        </w:rPr>
        <w:t xml:space="preserve">ทั้งนี้ ผลกระทบที่สำคัญต่อ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(ดูหมายเหตุข้อ </w:t>
      </w:r>
      <w:r w:rsidRPr="007C47D6">
        <w:rPr>
          <w:rFonts w:asciiTheme="majorBidi" w:hAnsiTheme="majorBidi" w:cstheme="majorBidi"/>
          <w:sz w:val="30"/>
          <w:szCs w:val="30"/>
        </w:rPr>
        <w:t>(19))</w:t>
      </w:r>
    </w:p>
    <w:p w14:paraId="3BCE67BC" w14:textId="77777777" w:rsidR="007C47D6" w:rsidRPr="007C47D6" w:rsidRDefault="007C47D6" w:rsidP="007C47D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ADDC4F" w14:textId="0D5DE2AC" w:rsidR="007C47D6" w:rsidRPr="007C47D6" w:rsidRDefault="007C47D6" w:rsidP="000E2EBC">
      <w:pPr>
        <w:pStyle w:val="ListParagraph"/>
        <w:numPr>
          <w:ilvl w:val="0"/>
          <w:numId w:val="20"/>
        </w:numPr>
        <w:tabs>
          <w:tab w:val="clear" w:pos="907"/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7C47D6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1E6C3D">
        <w:rPr>
          <w:rFonts w:asciiTheme="majorBidi" w:hAnsiTheme="majorBidi" w:cstheme="majorBidi"/>
          <w:bCs/>
          <w:i/>
          <w:iCs/>
          <w:sz w:val="30"/>
          <w:szCs w:val="30"/>
        </w:rPr>
        <w:t>1</w:t>
      </w:r>
      <w:r w:rsidR="001E6C3D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 xml:space="preserve"> </w:t>
      </w:r>
      <w:r w:rsidRPr="007C47D6">
        <w:rPr>
          <w:rFonts w:asciiTheme="majorBidi" w:hAnsiTheme="majorBidi" w:cstheme="majorBidi"/>
          <w:b/>
          <w:i/>
          <w:iCs/>
          <w:sz w:val="30"/>
          <w:szCs w:val="30"/>
          <w:cs/>
        </w:rPr>
        <w:t>เรื่อง การเปิดเผยนโยบายการบัญชี</w:t>
      </w:r>
    </w:p>
    <w:p w14:paraId="4D42DE0F" w14:textId="77777777" w:rsidR="007C47D6" w:rsidRDefault="007C47D6" w:rsidP="007C47D6">
      <w:pPr>
        <w:ind w:left="539"/>
        <w:jc w:val="thaiDistribute"/>
        <w:rPr>
          <w:rFonts w:asciiTheme="majorBidi" w:hAnsiTheme="majorBidi"/>
          <w:sz w:val="30"/>
          <w:szCs w:val="30"/>
        </w:rPr>
      </w:pPr>
    </w:p>
    <w:p w14:paraId="704F7CEE" w14:textId="14018021" w:rsidR="007C47D6" w:rsidRDefault="007C47D6" w:rsidP="000E2EBC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7C47D6">
        <w:rPr>
          <w:rFonts w:asciiTheme="majorBidi" w:hAnsiTheme="majorBidi" w:cstheme="majorBidi"/>
          <w:sz w:val="30"/>
          <w:szCs w:val="30"/>
          <w:cs/>
        </w:rPr>
        <w:t xml:space="preserve">บริษัทได้ถือปฏิบัติตามการปรับปรุงมาตรฐานการบัญชีฉบับที่ </w:t>
      </w:r>
      <w:r w:rsidRPr="007C47D6">
        <w:rPr>
          <w:rFonts w:asciiTheme="majorBidi" w:hAnsiTheme="majorBidi" w:cstheme="majorBidi"/>
          <w:sz w:val="30"/>
          <w:szCs w:val="30"/>
        </w:rPr>
        <w:t xml:space="preserve">1 </w:t>
      </w:r>
      <w:r w:rsidRPr="007C47D6">
        <w:rPr>
          <w:rFonts w:asciiTheme="majorBidi" w:hAnsiTheme="majorBidi" w:cstheme="majorBidi"/>
          <w:sz w:val="30"/>
          <w:szCs w:val="30"/>
          <w:cs/>
        </w:rPr>
        <w:t>เรื่องการเปิดเผยนโยบายการบัญชีตั้งแต่</w:t>
      </w:r>
      <w:r w:rsidRPr="007C47D6">
        <w:rPr>
          <w:rFonts w:asciiTheme="majorBidi" w:hAnsiTheme="majorBidi" w:cstheme="majorBidi"/>
          <w:sz w:val="30"/>
          <w:szCs w:val="30"/>
        </w:rPr>
        <w:br/>
      </w:r>
      <w:r w:rsidRPr="007C47D6">
        <w:rPr>
          <w:rFonts w:asciiTheme="majorBidi" w:hAnsi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sz w:val="30"/>
          <w:szCs w:val="30"/>
        </w:rPr>
        <w:t>1</w:t>
      </w:r>
      <w:r w:rsidRPr="007C47D6">
        <w:rPr>
          <w:rFonts w:asciiTheme="majorBidi" w:hAnsiTheme="majorBidi"/>
          <w:sz w:val="30"/>
          <w:szCs w:val="30"/>
        </w:rPr>
        <w:t xml:space="preserve"> </w:t>
      </w:r>
      <w:r w:rsidRPr="007C47D6">
        <w:rPr>
          <w:rFonts w:asciiTheme="majorBidi" w:hAnsiTheme="majorBidi"/>
          <w:sz w:val="30"/>
          <w:szCs w:val="30"/>
          <w:cs/>
        </w:rPr>
        <w:t xml:space="preserve">มกราคม </w:t>
      </w:r>
      <w:r>
        <w:rPr>
          <w:rFonts w:asciiTheme="majorBidi" w:hAnsiTheme="majorBidi"/>
          <w:sz w:val="30"/>
          <w:szCs w:val="30"/>
        </w:rPr>
        <w:t xml:space="preserve">2567 </w:t>
      </w:r>
      <w:r w:rsidRPr="007C47D6">
        <w:rPr>
          <w:rFonts w:asciiTheme="majorBidi" w:hAnsiTheme="majorBidi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5E6B66A5" w14:textId="77777777" w:rsidR="007C47D6" w:rsidRDefault="007C47D6" w:rsidP="007C47D6">
      <w:pPr>
        <w:ind w:left="539"/>
        <w:jc w:val="thaiDistribute"/>
        <w:rPr>
          <w:rFonts w:asciiTheme="majorBidi" w:hAnsiTheme="majorBidi"/>
          <w:sz w:val="30"/>
          <w:szCs w:val="30"/>
        </w:rPr>
      </w:pPr>
    </w:p>
    <w:p w14:paraId="139D37D0" w14:textId="25AD473A" w:rsidR="00781817" w:rsidRDefault="007C47D6" w:rsidP="000E2EBC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cs/>
        </w:rPr>
      </w:pPr>
      <w:r w:rsidRPr="007C47D6">
        <w:rPr>
          <w:rFonts w:asciiTheme="majorBidi" w:hAnsiTheme="majorBidi"/>
          <w:sz w:val="30"/>
          <w:szCs w:val="30"/>
          <w:cs/>
        </w:rPr>
        <w:t>จากการปรับปรุงดังกล่าว บริษัทนำข้อมูลนโยบายการบัญชีที่เคยเปิดเผยมาทบทวนและปรับปรุงข้อมูลตามที่เปิดเผยในหมายเหตุทุกข้อ</w:t>
      </w:r>
      <w:r w:rsidR="00781817">
        <w:rPr>
          <w:rFonts w:asciiTheme="majorBidi" w:hAnsiTheme="majorBidi"/>
          <w:sz w:val="30"/>
          <w:szCs w:val="30"/>
          <w:cs/>
        </w:rPr>
        <w:br w:type="page"/>
      </w:r>
    </w:p>
    <w:p w14:paraId="09861A94" w14:textId="6B365A26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</w:t>
      </w:r>
      <w:r w:rsidR="00CC6DC7" w:rsidRPr="00CC6DC7">
        <w:rPr>
          <w:rFonts w:asciiTheme="majorBidi" w:hAnsiTheme="majorBidi"/>
          <w:b/>
          <w:bCs/>
          <w:sz w:val="30"/>
          <w:szCs w:val="30"/>
          <w:cs/>
          <w:lang w:val="th-TH"/>
        </w:rPr>
        <w:t>มีสาระสำคัญ</w:t>
      </w:r>
    </w:p>
    <w:p w14:paraId="17DCB6D4" w14:textId="77777777" w:rsidR="0023344D" w:rsidRPr="00E301AC" w:rsidRDefault="0023344D" w:rsidP="0011612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E9286" w14:textId="77777777" w:rsidR="00122B70" w:rsidRPr="00E301AC" w:rsidRDefault="00122B70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เกณฑ์ในการจัดทำงบการเงินที่แสดงเงินลงทุนตามวิธีส่วนได้เสีย</w:t>
      </w:r>
    </w:p>
    <w:p w14:paraId="0C27D84E" w14:textId="77777777" w:rsidR="00122B70" w:rsidRPr="00E301AC" w:rsidRDefault="00122B70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A1CF99" w14:textId="77777777" w:rsidR="00122B70" w:rsidRPr="00E301AC" w:rsidRDefault="00122B70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งบการเงินที่แสดงเงินลงทุนตามวิธีส่วนได้เสียประกอบด้วยงบการเงินของบริษัท และส่วนได้เสียของบริษัทในบริษัทร่วม</w:t>
      </w:r>
    </w:p>
    <w:p w14:paraId="2DA60151" w14:textId="77777777" w:rsidR="00376CD3" w:rsidRPr="00E301AC" w:rsidRDefault="00376CD3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D4715" w14:textId="77777777" w:rsidR="00FD7A4F" w:rsidRPr="00E301A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4AECD57B" w14:textId="77777777" w:rsidR="00FD7A4F" w:rsidRPr="00E301A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6BC40" w14:textId="77777777" w:rsidR="0091515F" w:rsidRPr="00E301A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ส่วนได้เสีย</w:t>
      </w:r>
      <w:r w:rsidR="000F6051" w:rsidRPr="00E301AC">
        <w:rPr>
          <w:rFonts w:asciiTheme="majorBidi" w:hAnsiTheme="majorBidi" w:cstheme="majorBidi"/>
          <w:sz w:val="30"/>
          <w:szCs w:val="30"/>
          <w:cs/>
        </w:rPr>
        <w:t>ของ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บริษัทในเงินลงทุนที่บันทึกตามวิธีส่วนได้เสีย</w:t>
      </w:r>
      <w:r w:rsidR="00D06901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ประกอบด้วยส่วนได้เสียในบริษัทร่วม</w:t>
      </w:r>
    </w:p>
    <w:p w14:paraId="3530EB05" w14:textId="77777777" w:rsidR="0091515F" w:rsidRPr="00E301AC" w:rsidRDefault="0091515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4FDC0" w14:textId="77777777" w:rsidR="0023344D" w:rsidRPr="00E301AC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A778DE9" w14:textId="77777777" w:rsidR="0023344D" w:rsidRPr="00E301AC" w:rsidRDefault="0023344D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BF158" w14:textId="09F83411" w:rsidR="0023344D" w:rsidRPr="00E301AC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เงินลงทุนที่บันทึกตามวิธีส่วนได้เสียของบริษัท จะถูกบันทึกในงบการเงินที่แสดงเงินลงทุนตามวิธีส่วนได้เสียจนถึงวันที่บริษัทสูญเสียความมีอิทธิพลอย่างมีนัยสำคัญ</w:t>
      </w:r>
    </w:p>
    <w:p w14:paraId="11F236E9" w14:textId="77777777" w:rsidR="0011612F" w:rsidRPr="00E301AC" w:rsidRDefault="0011612F" w:rsidP="0023344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84004" w14:textId="02FC9BF0" w:rsidR="00DB50CD" w:rsidRPr="00E301AC" w:rsidRDefault="00DB50C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2FF6E5E2" w14:textId="77777777" w:rsidR="00DB50CD" w:rsidRPr="00E301AC" w:rsidRDefault="00DB50CD" w:rsidP="00DB50C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89B24C2" w14:textId="1BD0647D" w:rsidR="00DB50CD" w:rsidRPr="00E301AC" w:rsidRDefault="00DB50CD" w:rsidP="00DB50C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 ในงบการเงินเฉพาะกิจการของบริษัท วัดมูลค่าด้วยราคาทุนหักค่าเผื่อการด้อยค่า</w:t>
      </w:r>
      <w:r w:rsidR="0011612F" w:rsidRPr="00E301AC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เงินปันผลรับบันทึกในกำไรหรือขาดทุนในวันที่บริษัทมีสิทธิได้รับเงินปันผล </w:t>
      </w:r>
    </w:p>
    <w:p w14:paraId="673E99EB" w14:textId="3141EFE5" w:rsidR="00245105" w:rsidRPr="00E301AC" w:rsidRDefault="00245105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0DB4E2D" w14:textId="1374E23F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4BDF056" w14:textId="77777777" w:rsidR="00C216F6" w:rsidRPr="00E301AC" w:rsidRDefault="00C216F6" w:rsidP="004863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86429" w14:textId="6D93F2E2" w:rsidR="00051EA9" w:rsidRPr="00E301AC" w:rsidRDefault="00087FF7" w:rsidP="00087FF7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Theme="majorBidi" w:hAnsiTheme="majorBidi" w:cstheme="majorBidi"/>
          <w:lang w:val="en-GB" w:eastAsia="en-US"/>
        </w:rPr>
      </w:pPr>
      <w:r w:rsidRPr="00E301AC">
        <w:rPr>
          <w:rFonts w:asciiTheme="majorBidi" w:hAnsiTheme="majorBidi" w:cstheme="majorBidi"/>
          <w:cs/>
          <w:lang w:val="en-GB"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</w:t>
      </w:r>
      <w:r w:rsidR="00245105" w:rsidRPr="00E301AC">
        <w:rPr>
          <w:rFonts w:asciiTheme="majorBidi" w:hAnsiTheme="majorBidi" w:cstheme="majorBidi"/>
          <w:cs/>
          <w:lang w:val="en-GB" w:eastAsia="en-US"/>
        </w:rPr>
        <w:t>บ</w:t>
      </w:r>
      <w:r w:rsidRPr="00E301AC">
        <w:rPr>
          <w:rFonts w:asciiTheme="majorBidi" w:hAnsiTheme="majorBidi" w:cstheme="majorBidi"/>
          <w:cs/>
          <w:lang w:val="en-GB" w:eastAsia="en-US"/>
        </w:rPr>
        <w:t>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35763818" w14:textId="77777777" w:rsidR="00087FF7" w:rsidRPr="00E301AC" w:rsidRDefault="00087FF7" w:rsidP="0075736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F613C1" w14:textId="5C7D7C0C" w:rsidR="00596891" w:rsidRPr="00E301AC" w:rsidRDefault="00AB2D1C" w:rsidP="00ED6C7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596891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21EBF4" w14:textId="645CC809" w:rsidR="00B9070D" w:rsidRPr="00E301AC" w:rsidRDefault="00B9070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64507373" w14:textId="77777777" w:rsidR="003411EB" w:rsidRPr="00E301AC" w:rsidRDefault="003411EB" w:rsidP="00ED6C7F">
      <w:pPr>
        <w:pStyle w:val="BodyText2"/>
        <w:tabs>
          <w:tab w:val="left" w:pos="540"/>
        </w:tabs>
        <w:spacing w:before="0" w:line="240" w:lineRule="atLeast"/>
        <w:ind w:right="43"/>
        <w:jc w:val="thaiDistribute"/>
        <w:rPr>
          <w:rFonts w:asciiTheme="majorBidi" w:hAnsiTheme="majorBidi" w:cstheme="majorBidi"/>
        </w:rPr>
      </w:pPr>
    </w:p>
    <w:p w14:paraId="572F3F7E" w14:textId="1FAF885C" w:rsidR="00384EFB" w:rsidRPr="00E301AC" w:rsidRDefault="00F9586F" w:rsidP="00384EFB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301A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301A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E301A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3411EB" w:rsidRPr="00E301A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3956CDD" w14:textId="77777777" w:rsidR="00384EFB" w:rsidRPr="00E301AC" w:rsidRDefault="00384EFB" w:rsidP="00384EFB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24961D28" w14:textId="40E795B4" w:rsidR="00734ED1" w:rsidRPr="00E301AC" w:rsidRDefault="00734ED1" w:rsidP="00F226F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941A96" w:rsidRPr="00E301AC">
        <w:rPr>
          <w:rFonts w:asciiTheme="majorBidi" w:hAnsiTheme="majorBidi" w:cstheme="majorBidi"/>
          <w:sz w:val="30"/>
          <w:szCs w:val="30"/>
          <w:cs/>
        </w:rPr>
        <w:t>และลูกหนี้</w:t>
      </w:r>
      <w:r w:rsidR="00CE4892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="00941A96" w:rsidRPr="00E301AC">
        <w:rPr>
          <w:rFonts w:asciiTheme="majorBidi" w:hAnsiTheme="majorBidi" w:cstheme="majorBidi"/>
          <w:sz w:val="30"/>
          <w:szCs w:val="30"/>
          <w:cs/>
        </w:rPr>
        <w:t>อื่น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60E73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E301AC">
        <w:rPr>
          <w:rFonts w:asciiTheme="majorBidi" w:hAnsiTheme="majorBidi" w:cstheme="majorBidi"/>
          <w:sz w:val="30"/>
          <w:szCs w:val="30"/>
          <w:cs/>
        </w:rPr>
        <w:t>)</w:t>
      </w:r>
      <w:r w:rsidR="00413027" w:rsidRPr="00E301AC">
        <w:rPr>
          <w:rFonts w:asciiTheme="majorBidi" w:hAnsiTheme="majorBidi" w:cstheme="majorBidi"/>
          <w:sz w:val="30"/>
          <w:szCs w:val="30"/>
        </w:rPr>
        <w:t>)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E301AC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E301AC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>จะรวมหรือหัก</w:t>
      </w:r>
      <w:r w:rsidR="00F226FF" w:rsidRPr="00E301AC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9F59A8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2E6D9CCA" w14:textId="77777777" w:rsidR="00F226FF" w:rsidRPr="00E301AC" w:rsidRDefault="00F226FF" w:rsidP="00F226F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2455E" w14:textId="73E2FFA2" w:rsidR="00734ED1" w:rsidRPr="00E301AC" w:rsidRDefault="00734ED1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675DC91" w14:textId="72D831CC" w:rsidR="00734ED1" w:rsidRPr="00E301AC" w:rsidRDefault="00734ED1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</w:p>
    <w:p w14:paraId="7C26654F" w14:textId="316D1980" w:rsidR="00754DD7" w:rsidRDefault="00754DD7" w:rsidP="00CC6DC7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="00446864" w:rsidRPr="00E301AC">
        <w:rPr>
          <w:rFonts w:asciiTheme="majorBidi" w:hAnsiTheme="majorBidi" w:cstheme="majorBidi"/>
          <w:color w:val="000000"/>
          <w:lang w:val="en-GB" w:eastAsia="en-US"/>
        </w:rPr>
        <w:t xml:space="preserve"> 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กำไรและขาดทุนจากอัตราแลกเปลี่ยน</w:t>
      </w:r>
      <w:r w:rsidR="00446864" w:rsidRPr="00E301AC">
        <w:rPr>
          <w:rFonts w:asciiTheme="majorBidi" w:hAnsiTheme="majorBidi" w:cstheme="majorBidi"/>
          <w:color w:val="000000"/>
          <w:lang w:val="en-GB" w:eastAsia="en-US"/>
        </w:rPr>
        <w:t xml:space="preserve"> </w:t>
      </w:r>
      <w:r w:rsidR="00446864" w:rsidRPr="00E301AC">
        <w:rPr>
          <w:rFonts w:asciiTheme="majorBidi" w:hAnsiTheme="majorBidi" w:cstheme="majorBidi"/>
          <w:color w:val="000000"/>
          <w:cs/>
          <w:lang w:val="en-GB" w:eastAsia="en-US"/>
        </w:rPr>
        <w:t>และกำไรหรือขาดทุนที่เกิดจากการตัดรายการออกจากบัญชี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รับรู้ในกำไรหรือขาดทุน</w:t>
      </w:r>
    </w:p>
    <w:p w14:paraId="63E9870C" w14:textId="77777777" w:rsidR="00CC6DC7" w:rsidRPr="00E301AC" w:rsidRDefault="00CC6DC7" w:rsidP="00CC6DC7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</w:p>
    <w:p w14:paraId="691B45C9" w14:textId="56511638" w:rsidR="008E23F1" w:rsidRPr="00E301AC" w:rsidRDefault="008E23F1" w:rsidP="008E23F1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F604907" w14:textId="7DBBFDD0" w:rsidR="00607128" w:rsidRPr="00E301AC" w:rsidRDefault="00607128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30051A89" w14:textId="2E3F660B" w:rsidR="008E23F1" w:rsidRPr="00E301AC" w:rsidRDefault="008E23F1" w:rsidP="008E23F1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</w:t>
      </w:r>
      <w:r w:rsidRPr="00E301AC">
        <w:rPr>
          <w:rFonts w:asciiTheme="majorBidi" w:hAnsiTheme="majorBidi" w:cstheme="majorBidi"/>
          <w:color w:val="000000"/>
          <w:lang w:val="en-GB" w:eastAsia="en-US"/>
        </w:rPr>
        <w:t xml:space="preserve"> 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เว้นแต่</w:t>
      </w:r>
      <w:r w:rsidRPr="00E301AC">
        <w:rPr>
          <w:rFonts w:asciiTheme="majorBidi" w:hAnsiTheme="majorBidi" w:cstheme="majorBidi"/>
          <w:color w:val="000000"/>
          <w:lang w:val="en-GB" w:eastAsia="en-US"/>
        </w:rPr>
        <w:t xml:space="preserve">           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1D38051E" w14:textId="77777777" w:rsidR="001437A4" w:rsidRPr="00E301AC" w:rsidRDefault="001437A4">
      <w:pPr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lang w:val="th-TH" w:eastAsia="x-none"/>
        </w:rPr>
      </w:pPr>
      <w:r w:rsidRPr="00E301AC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1D1CBE98" w14:textId="596BF237" w:rsidR="00F9586F" w:rsidRPr="00E301AC" w:rsidRDefault="00F9586F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eastAsia="EucrosiaUPCBold" w:hAnsiTheme="majorBidi" w:cstheme="majorBidi"/>
          <w:i/>
          <w:iCs/>
        </w:rPr>
        <w:lastRenderedPageBreak/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2</w:t>
      </w:r>
      <w:r w:rsidRPr="00E301AC">
        <w:rPr>
          <w:rFonts w:asciiTheme="majorBidi" w:eastAsia="EucrosiaUPCBold" w:hAnsiTheme="majorBidi" w:cstheme="majorBidi"/>
          <w:i/>
          <w:iCs/>
        </w:rPr>
        <w:t xml:space="preserve">) </w:t>
      </w:r>
      <w:r w:rsidR="004055F2" w:rsidRPr="00E301AC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การตัดรายการออกจากบัญชีและการหักกลบ</w:t>
      </w:r>
    </w:p>
    <w:p w14:paraId="1FFCD8EB" w14:textId="77777777" w:rsidR="006933FD" w:rsidRPr="00E301AC" w:rsidRDefault="006933FD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</w:p>
    <w:p w14:paraId="72C89A3E" w14:textId="0FE52A3D" w:rsidR="00F9586F" w:rsidRPr="00E301AC" w:rsidRDefault="00F9586F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5922FAA" w14:textId="343B6DDE" w:rsidR="004055F2" w:rsidRPr="00E301AC" w:rsidRDefault="004055F2" w:rsidP="00F9586F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6531AE" w14:textId="1D05DD51" w:rsidR="00B42C62" w:rsidRPr="00E301AC" w:rsidRDefault="004055F2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50828BF" w14:textId="77777777" w:rsidR="000813FA" w:rsidRPr="00E301AC" w:rsidRDefault="000813FA" w:rsidP="000813F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39248BC" w14:textId="5A5942D1" w:rsidR="00F9586F" w:rsidRPr="00E301AC" w:rsidRDefault="004055F2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8A70863" w14:textId="77777777" w:rsidR="00F9586F" w:rsidRPr="00E301AC" w:rsidRDefault="00F9586F" w:rsidP="0060712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8516E2E" w14:textId="10EEC907" w:rsidR="00CE28A9" w:rsidRPr="00E301AC" w:rsidRDefault="00F9586F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8C60E46" w14:textId="111E7823" w:rsidR="00D07EA8" w:rsidRPr="00E301AC" w:rsidRDefault="00D07EA8" w:rsidP="00CE28A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D084606" w14:textId="66F0D64E" w:rsidR="00D07EA8" w:rsidRPr="00E301AC" w:rsidRDefault="00D07EA8" w:rsidP="00D07EA8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eastAsia="EucrosiaUPCBold" w:hAnsiTheme="majorBidi" w:cstheme="majorBidi"/>
          <w:i/>
          <w:i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E301AC">
        <w:rPr>
          <w:rFonts w:asciiTheme="majorBidi" w:eastAsia="EucrosiaUPCBold" w:hAnsiTheme="majorBidi" w:cstheme="majorBidi"/>
          <w:i/>
          <w:iCs/>
        </w:rPr>
        <w:t xml:space="preserve">) </w:t>
      </w:r>
      <w:r w:rsidRPr="00E301AC">
        <w:rPr>
          <w:rFonts w:asciiTheme="majorBidi" w:eastAsia="EucrosiaUPCBold" w:hAnsiTheme="majorBidi" w:cstheme="majorBidi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  <w:r w:rsidR="00CE4892" w:rsidRPr="00CE4892">
        <w:rPr>
          <w:rFonts w:asciiTheme="majorBidi" w:eastAsia="EucrosiaUPCBold" w:hAnsiTheme="majorBidi"/>
          <w:i/>
          <w:iCs/>
          <w:cs/>
        </w:rPr>
        <w:t>และลูกหนี้หมุนเวียนอื่น</w:t>
      </w:r>
    </w:p>
    <w:p w14:paraId="667D4AE2" w14:textId="77777777" w:rsidR="00D07EA8" w:rsidRPr="00E301AC" w:rsidRDefault="00D07EA8" w:rsidP="00D07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6B2C2C" w14:textId="7FA328A6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1C8A47C3" w14:textId="77777777" w:rsidR="00D07EA8" w:rsidRPr="00E301AC" w:rsidRDefault="00D07EA8" w:rsidP="00D07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EFCB05" w14:textId="2350F199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99F1EAF" w14:textId="77777777" w:rsidR="001437A4" w:rsidRPr="00E301AC" w:rsidRDefault="001437A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3F5D61" w14:textId="5E47F56C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6F43CBA" w14:textId="77777777" w:rsidR="001437A4" w:rsidRPr="00E301AC" w:rsidRDefault="001437A4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E3AC3" w14:textId="3868C903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67513396" w14:textId="77777777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4FF4C" w14:textId="12B7F155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932DF79" w14:textId="77777777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0F22" w14:textId="4FFDF240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09B54D98" w14:textId="33A2DA13" w:rsidR="00D07EA8" w:rsidRPr="00E301AC" w:rsidRDefault="00D07EA8" w:rsidP="00D07EA8">
      <w:pPr>
        <w:tabs>
          <w:tab w:val="left" w:pos="144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-</w:t>
      </w:r>
      <w:r w:rsidRPr="00E301AC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B6E6337" w14:textId="446E74E3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-</w:t>
      </w:r>
      <w:r w:rsidRPr="00E301AC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41DF337" w14:textId="77777777" w:rsidR="00D07EA8" w:rsidRPr="00E301AC" w:rsidRDefault="00D07EA8" w:rsidP="00D07EA8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03C01" w14:textId="463456A2" w:rsidR="00D07EA8" w:rsidRPr="00E301AC" w:rsidRDefault="00D07EA8" w:rsidP="00D07EA8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eastAsia="EucrosiaUPCBold" w:hAnsiTheme="majorBidi" w:cstheme="majorBidi"/>
          <w:i/>
          <w:i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4</w:t>
      </w:r>
      <w:r w:rsidRPr="00E301AC">
        <w:rPr>
          <w:rFonts w:asciiTheme="majorBidi" w:eastAsia="EucrosiaUPCBold" w:hAnsiTheme="majorBidi" w:cstheme="majorBidi"/>
          <w:i/>
          <w:iCs/>
        </w:rPr>
        <w:t xml:space="preserve">) </w:t>
      </w:r>
      <w:r w:rsidRPr="00E301AC">
        <w:rPr>
          <w:rFonts w:asciiTheme="majorBidi" w:eastAsia="EucrosiaUPCBold" w:hAnsiTheme="majorBidi" w:cstheme="majorBidi"/>
          <w:i/>
          <w:iCs/>
          <w:cs/>
        </w:rPr>
        <w:t>การตัดจำหน่าย</w:t>
      </w:r>
    </w:p>
    <w:p w14:paraId="37D9A178" w14:textId="77777777" w:rsidR="00D07EA8" w:rsidRPr="00E301AC" w:rsidRDefault="00D07EA8" w:rsidP="00D07EA8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44BD7" w14:textId="4CF649E9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2387FE6" w14:textId="77777777" w:rsidR="005F31CF" w:rsidRPr="00E301AC" w:rsidRDefault="005F31CF" w:rsidP="005F31CF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2DF007CC" w14:textId="3100DBA3" w:rsidR="005F31CF" w:rsidRPr="00E301AC" w:rsidRDefault="005F31CF" w:rsidP="005F31CF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eastAsia="EucrosiaUPCBold" w:hAnsiTheme="majorBidi" w:cstheme="majorBidi"/>
          <w:i/>
          <w:i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5</w:t>
      </w:r>
      <w:r w:rsidRPr="00E301AC">
        <w:rPr>
          <w:rFonts w:asciiTheme="majorBidi" w:eastAsia="EucrosiaUPCBold" w:hAnsiTheme="majorBidi" w:cstheme="majorBidi"/>
          <w:i/>
          <w:iCs/>
        </w:rPr>
        <w:t xml:space="preserve">) </w:t>
      </w:r>
      <w:r w:rsidRPr="00E301AC">
        <w:rPr>
          <w:rFonts w:asciiTheme="majorBidi" w:eastAsia="EucrosiaUPCBold" w:hAnsiTheme="majorBidi" w:cstheme="majorBidi"/>
          <w:i/>
          <w:iCs/>
          <w:cs/>
        </w:rPr>
        <w:t xml:space="preserve">ดอกเบี้ย </w:t>
      </w:r>
    </w:p>
    <w:p w14:paraId="37171D42" w14:textId="77777777" w:rsidR="005F31CF" w:rsidRPr="00E301AC" w:rsidRDefault="005F31CF" w:rsidP="005F31CF">
      <w:pPr>
        <w:pStyle w:val="BodyText"/>
        <w:shd w:val="clear" w:color="auto" w:fill="FFFFFF"/>
        <w:tabs>
          <w:tab w:val="left" w:pos="720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</w:p>
    <w:p w14:paraId="4A96B24F" w14:textId="2F5DA887" w:rsidR="00A30153" w:rsidRPr="00E301AC" w:rsidRDefault="005F31CF" w:rsidP="005F31CF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5126798" w14:textId="77777777" w:rsidR="005F31CF" w:rsidRPr="00E301AC" w:rsidRDefault="005F31CF" w:rsidP="00267C3B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4040BD" w14:textId="3DCDF1B5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="00765682"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และลูกหนี้</w:t>
      </w:r>
      <w:r w:rsidR="00CC6DC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หมุนเวียน</w:t>
      </w:r>
      <w:r w:rsidR="00765682"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6A00575E" w14:textId="77777777" w:rsidR="00471CCE" w:rsidRPr="00E301AC" w:rsidRDefault="00471CCE" w:rsidP="00AB2D1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BB944" w14:textId="759568AC" w:rsidR="00071866" w:rsidRPr="00E301AC" w:rsidRDefault="005E70E2" w:rsidP="00267C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267C3B" w:rsidRPr="00E301AC">
        <w:rPr>
          <w:rFonts w:asciiTheme="majorBidi" w:hAnsiTheme="majorBidi" w:cstheme="majorBidi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A51C75" w:rsidRPr="00A51C75">
        <w:rPr>
          <w:rFonts w:asciiTheme="majorBidi" w:hAnsi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39AED324" w14:textId="77777777" w:rsidR="00071866" w:rsidRPr="00E301AC" w:rsidRDefault="00071866" w:rsidP="0007186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01797" w14:textId="184F5770" w:rsidR="00AB2D1C" w:rsidRPr="00E301AC" w:rsidRDefault="00A30153" w:rsidP="0043621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544214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BE73B79" w14:textId="77777777" w:rsidR="008B00AC" w:rsidRPr="00E301AC" w:rsidRDefault="008B00AC" w:rsidP="0043621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05DDF0" w14:textId="77777777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5F7FAD8" w14:textId="2EC40D03" w:rsidR="00471CCE" w:rsidRPr="00E301AC" w:rsidRDefault="00471CCE" w:rsidP="00441FEE">
      <w:pPr>
        <w:pStyle w:val="BodyText3"/>
        <w:tabs>
          <w:tab w:val="clear" w:pos="540"/>
        </w:tabs>
        <w:ind w:right="0"/>
        <w:jc w:val="thaiDistribute"/>
        <w:outlineLvl w:val="3"/>
        <w:rPr>
          <w:rFonts w:asciiTheme="majorBidi" w:hAnsiTheme="majorBidi" w:cstheme="majorBidi"/>
          <w:lang w:val="en-US"/>
        </w:rPr>
      </w:pPr>
    </w:p>
    <w:p w14:paraId="32340568" w14:textId="33170E2E" w:rsidR="00441FEE" w:rsidRPr="00E301AC" w:rsidRDefault="00441FE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Theme="majorBidi" w:hAnsiTheme="majorBidi" w:cstheme="majorBidi"/>
          <w:lang w:val="en-GB" w:eastAsia="en-US"/>
        </w:rPr>
      </w:pPr>
      <w:r w:rsidRPr="00E301AC">
        <w:rPr>
          <w:rFonts w:asciiTheme="majorBidi" w:hAnsiTheme="majorBidi" w:cstheme="majorBidi"/>
          <w:cs/>
          <w:lang w:val="en-GB" w:eastAsia="en-US"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5E2F454" w14:textId="77777777" w:rsidR="00441FEE" w:rsidRPr="00E301AC" w:rsidRDefault="00441FE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Theme="majorBidi" w:hAnsiTheme="majorBidi" w:cstheme="majorBidi"/>
          <w:lang w:val="en-US"/>
        </w:rPr>
      </w:pPr>
    </w:p>
    <w:p w14:paraId="5DB95F67" w14:textId="77777777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B8DECED" w14:textId="77777777" w:rsidR="00471CCE" w:rsidRPr="00E301AC" w:rsidRDefault="00471CCE" w:rsidP="0091515F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1FA960CF" w14:textId="702E6DD5" w:rsidR="001437A4" w:rsidRDefault="00471CCE" w:rsidP="00A63FE9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อสังหาริมทรัพย์เพื่อการลงทุน</w:t>
      </w:r>
      <w:r w:rsidR="006C6072" w:rsidRPr="00E301AC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ราคาทุนหักค่าเสื่อมราคาสะสมและขาดทุนจากการด้อยค่า</w:t>
      </w:r>
      <w:r w:rsidR="00324941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455BE" w:rsidRPr="00E301AC">
        <w:rPr>
          <w:rFonts w:asciiTheme="majorBidi" w:hAnsiTheme="majorBidi" w:cstheme="majorBidi"/>
          <w:sz w:val="30"/>
          <w:szCs w:val="30"/>
          <w:cs/>
          <w:lang w:val="en-US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78B270C3" w14:textId="77777777" w:rsidR="00A63FE9" w:rsidRPr="00E301AC" w:rsidRDefault="00A63FE9" w:rsidP="00A63FE9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B5C0DFF" w14:textId="707A5204" w:rsidR="00441FEE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ปีและรับรู้ในกำไรหรือขาดทุน ทั้งนี้ บริษัทไม่คิดค่าเสื่อมราคาสำหรับที่ดิน </w:t>
      </w:r>
    </w:p>
    <w:p w14:paraId="0591B76C" w14:textId="77777777" w:rsidR="00441FEE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24DB4549" w14:textId="394059E2" w:rsidR="000022E5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7F0167F" w14:textId="5288425B" w:rsidR="00A63FE9" w:rsidRDefault="00A63FE9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097F1D9" w14:textId="3B63390F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</w:t>
      </w:r>
      <w:r w:rsidR="009A7E82"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63E99947" w14:textId="77777777" w:rsidR="00471CCE" w:rsidRPr="00E301AC" w:rsidRDefault="00471CCE" w:rsidP="004863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A2105" w14:textId="77777777" w:rsidR="00471CCE" w:rsidRPr="00E301AC" w:rsidRDefault="00460DDF" w:rsidP="004863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9654CE6" w14:textId="77777777" w:rsidR="00CB730A" w:rsidRPr="00E301AC" w:rsidRDefault="00CB730A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F1572" w14:textId="5B44A258" w:rsidR="00CB730A" w:rsidRPr="00E301AC" w:rsidRDefault="00124262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0562F40" w14:textId="77777777" w:rsidR="00CB730A" w:rsidRPr="00E301AC" w:rsidRDefault="00CB730A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77F56" w14:textId="3596AC21" w:rsidR="00CB730A" w:rsidRPr="00E301AC" w:rsidRDefault="00CB730A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63A5AC9" w14:textId="7B05E3F4" w:rsidR="009A65FD" w:rsidRPr="00E301AC" w:rsidRDefault="009A65FD" w:rsidP="00CB73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0573C2" w14:textId="75E536DC" w:rsidR="00471CCE" w:rsidRPr="00E301AC" w:rsidRDefault="00471CCE" w:rsidP="0048638D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576821E" w14:textId="77777777" w:rsidR="009A65FD" w:rsidRPr="00E301AC" w:rsidRDefault="009A65FD" w:rsidP="0048638D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D17C621" w14:textId="19A738BD" w:rsidR="008654EA" w:rsidRPr="00E301AC" w:rsidRDefault="003455BE" w:rsidP="006B21B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301A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อาคารและอุปกรณ์ </w:t>
      </w:r>
      <w:r w:rsidR="00CA422E" w:rsidRPr="00E301AC">
        <w:rPr>
          <w:rFonts w:asciiTheme="majorBidi" w:hAnsiTheme="majorBidi" w:cstheme="majorBidi"/>
          <w:spacing w:val="-6"/>
          <w:sz w:val="30"/>
          <w:szCs w:val="30"/>
        </w:rPr>
        <w:br/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เมื่อบริษัท</w:t>
      </w:r>
      <w:r w:rsidR="007300CD" w:rsidRPr="00E301AC">
        <w:rPr>
          <w:rFonts w:asciiTheme="majorBidi" w:hAnsiTheme="majorBidi" w:cstheme="majorBidi"/>
          <w:spacing w:val="-6"/>
          <w:sz w:val="30"/>
          <w:szCs w:val="30"/>
          <w:cs/>
        </w:rPr>
        <w:t>จะ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ได้รับ</w:t>
      </w: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677797EC" w14:textId="77777777" w:rsidR="000813FA" w:rsidRPr="00E301AC" w:rsidRDefault="000813FA" w:rsidP="00CB730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89F01" w14:textId="5E6A9DD3" w:rsidR="00471CCE" w:rsidRPr="00E301AC" w:rsidRDefault="00471CCE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B359B44" w14:textId="77777777" w:rsidR="009A65FD" w:rsidRPr="00E301AC" w:rsidRDefault="009A65F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23E379" w14:textId="179B7DC6" w:rsidR="003455BE" w:rsidRPr="00E301AC" w:rsidRDefault="00CB730A" w:rsidP="003455BE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>ค่าเสื่อมราคาคำนวณ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โดยวิธีเส้นตรง</w:t>
      </w:r>
      <w:r w:rsidR="00413027" w:rsidRPr="00E301A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13027" w:rsidRPr="00E301AC">
        <w:rPr>
          <w:rFonts w:asciiTheme="majorBidi" w:hAnsiTheme="majorBidi" w:cstheme="majorBidi"/>
          <w:sz w:val="30"/>
          <w:szCs w:val="30"/>
          <w:cs/>
        </w:rPr>
        <w:t>(ยกเว้นเครื่องมือและเครื่องใช้ในโรงงานประเภทแม่พิมพ์และอุปกรณ์จับยึด ซึ่งคำนวณโดยวิธียอดลดลงทวีคูณ)</w:t>
      </w:r>
      <w:r w:rsidR="00413027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ตามเกณฑ์อายุการให้ประโยชน์โดยประมาณของแต่ละส่วนประกอบของสินทรัพย์ </w:t>
      </w: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>และรับรู้ในกำไรหรือขาดทุน ทั้งนี้ บริษัทไม่คิดค่าเสื่อมราคาสำหรับที่ดินและสินทรัพย์ที่อยู่ระหว่างการก่อสร้าง</w:t>
      </w:r>
      <w:r w:rsidR="00A9289E">
        <w:rPr>
          <w:rFonts w:asciiTheme="majorBidi" w:hAnsiTheme="majorBidi" w:cstheme="majorBidi" w:hint="cs"/>
          <w:spacing w:val="-6"/>
          <w:sz w:val="30"/>
          <w:szCs w:val="30"/>
          <w:cs/>
        </w:rPr>
        <w:t>และติดตั้ง</w:t>
      </w:r>
    </w:p>
    <w:p w14:paraId="065F1177" w14:textId="77777777" w:rsidR="001437A4" w:rsidRPr="00E301AC" w:rsidRDefault="001437A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DB22AD" w14:textId="7AD63292" w:rsidR="00471CCE" w:rsidRPr="00E301AC" w:rsidRDefault="000F6051" w:rsidP="003455B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23CE1DC4" w14:textId="77777777" w:rsidR="0091515F" w:rsidRPr="00E301AC" w:rsidRDefault="0091515F" w:rsidP="003455B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471CCE" w:rsidRPr="00E301AC" w14:paraId="3642FEFF" w14:textId="77777777" w:rsidTr="003455BE">
        <w:tc>
          <w:tcPr>
            <w:tcW w:w="5400" w:type="dxa"/>
          </w:tcPr>
          <w:p w14:paraId="3558B6A7" w14:textId="11FA4D44" w:rsidR="00471CCE" w:rsidRPr="00E301AC" w:rsidRDefault="00CE4892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ที่ดิน</w:t>
            </w:r>
            <w:r>
              <w:rPr>
                <w:rFonts w:asciiTheme="majorBidi" w:hAnsiTheme="majorBidi" w:cstheme="majorBidi" w:hint="cs"/>
                <w:cs/>
                <w:lang w:val="en-US" w:eastAsia="en-US"/>
              </w:rPr>
              <w:t>และ</w:t>
            </w:r>
            <w:r w:rsidR="00471CCE" w:rsidRPr="00E301AC">
              <w:rPr>
                <w:rFonts w:asciiTheme="majorBidi" w:hAnsiTheme="majorBidi" w:cstheme="majorBidi"/>
                <w:cs/>
                <w:lang w:val="en-US" w:eastAsia="en-US"/>
              </w:rPr>
              <w:t>ส่วนปรับปรุง</w:t>
            </w:r>
          </w:p>
        </w:tc>
        <w:tc>
          <w:tcPr>
            <w:tcW w:w="1170" w:type="dxa"/>
          </w:tcPr>
          <w:p w14:paraId="27640554" w14:textId="7D8AAAC4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432D2721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554AD0FF" w14:textId="77777777" w:rsidTr="003455BE">
        <w:tc>
          <w:tcPr>
            <w:tcW w:w="5400" w:type="dxa"/>
          </w:tcPr>
          <w:p w14:paraId="433D4697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20C9F369" w14:textId="0C5DF4B3" w:rsidR="00471CCE" w:rsidRPr="00E301AC" w:rsidRDefault="00C90145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471CCE" w:rsidRPr="00E301AC">
              <w:rPr>
                <w:rFonts w:asciiTheme="majorBidi" w:hAnsiTheme="majorBidi" w:cstheme="majorBidi"/>
                <w:lang w:val="en-US" w:eastAsia="en-US"/>
              </w:rPr>
              <w:t xml:space="preserve"> - </w:t>
            </w:r>
            <w:r w:rsidRPr="00E301AC">
              <w:rPr>
                <w:rFonts w:asciiTheme="majorBidi" w:hAnsiTheme="majorBidi" w:cstheme="majorBidi"/>
                <w:lang w:val="en-US" w:eastAsia="en-US"/>
              </w:rPr>
              <w:t>20</w:t>
            </w:r>
            <w:r w:rsidR="00471CCE" w:rsidRPr="00E301AC">
              <w:rPr>
                <w:rFonts w:asciiTheme="majorBidi" w:hAnsiTheme="majorBidi" w:cstheme="majorBidi"/>
                <w:lang w:val="en-US" w:eastAsia="en-US"/>
              </w:rPr>
              <w:t xml:space="preserve"> </w:t>
            </w:r>
          </w:p>
        </w:tc>
        <w:tc>
          <w:tcPr>
            <w:tcW w:w="810" w:type="dxa"/>
          </w:tcPr>
          <w:p w14:paraId="7E8BD3D7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69ACB7CA" w14:textId="77777777" w:rsidTr="003455BE">
        <w:tc>
          <w:tcPr>
            <w:tcW w:w="5400" w:type="dxa"/>
          </w:tcPr>
          <w:p w14:paraId="3240A413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74E333C8" w14:textId="77651683" w:rsidR="00471CCE" w:rsidRPr="00E301AC" w:rsidRDefault="00C90145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471CCE" w:rsidRPr="00E301AC">
              <w:rPr>
                <w:rFonts w:asciiTheme="majorBidi" w:hAnsiTheme="majorBidi" w:cstheme="majorBidi"/>
                <w:lang w:val="en-US" w:eastAsia="en-US"/>
              </w:rPr>
              <w:t xml:space="preserve"> - </w:t>
            </w:r>
            <w:r w:rsidRPr="00E301AC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810" w:type="dxa"/>
          </w:tcPr>
          <w:p w14:paraId="4B46796A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4B544117" w14:textId="77777777" w:rsidTr="003455BE">
        <w:tc>
          <w:tcPr>
            <w:tcW w:w="5400" w:type="dxa"/>
          </w:tcPr>
          <w:p w14:paraId="2213A9E2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เครื่องมือและเครื่องใช้ในโรงงาน</w:t>
            </w:r>
          </w:p>
        </w:tc>
        <w:tc>
          <w:tcPr>
            <w:tcW w:w="1170" w:type="dxa"/>
          </w:tcPr>
          <w:p w14:paraId="67691359" w14:textId="0CDBC134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526411" w:rsidRPr="00E301AC">
              <w:rPr>
                <w:rFonts w:asciiTheme="majorBidi" w:hAnsiTheme="majorBidi" w:cstheme="majorBidi"/>
                <w:lang w:val="en-US" w:eastAsia="en-US"/>
              </w:rPr>
              <w:t xml:space="preserve"> - 12</w:t>
            </w:r>
          </w:p>
        </w:tc>
        <w:tc>
          <w:tcPr>
            <w:tcW w:w="810" w:type="dxa"/>
          </w:tcPr>
          <w:p w14:paraId="45182BC7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377277E2" w14:textId="77777777" w:rsidTr="003455BE">
        <w:tc>
          <w:tcPr>
            <w:tcW w:w="5400" w:type="dxa"/>
          </w:tcPr>
          <w:p w14:paraId="7A51FA5A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อุปกรณ์สำนักงาน</w:t>
            </w:r>
          </w:p>
        </w:tc>
        <w:tc>
          <w:tcPr>
            <w:tcW w:w="1170" w:type="dxa"/>
          </w:tcPr>
          <w:p w14:paraId="35FE3739" w14:textId="3F0F222E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7499482A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38A34F36" w14:textId="77777777" w:rsidTr="003455BE">
        <w:tc>
          <w:tcPr>
            <w:tcW w:w="5400" w:type="dxa"/>
          </w:tcPr>
          <w:p w14:paraId="3D6DE00F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ยานพาหนะ</w:t>
            </w:r>
          </w:p>
        </w:tc>
        <w:tc>
          <w:tcPr>
            <w:tcW w:w="1170" w:type="dxa"/>
          </w:tcPr>
          <w:p w14:paraId="3B3979D0" w14:textId="6D3B625B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2702FCA7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</w:tbl>
    <w:p w14:paraId="5BDD3B38" w14:textId="77777777" w:rsidR="001437A4" w:rsidRPr="00E301AC" w:rsidRDefault="001437A4" w:rsidP="001437A4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6364F4" w14:textId="082DB09D" w:rsidR="00B118D6" w:rsidRPr="00E301AC" w:rsidRDefault="00B118D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924D1BC" w14:textId="77777777" w:rsidR="0009540F" w:rsidRPr="00E301AC" w:rsidRDefault="0009540F" w:rsidP="003068B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3B40C" w14:textId="4045A76C" w:rsidR="00A73EA4" w:rsidRPr="00E301AC" w:rsidRDefault="003068B1" w:rsidP="0010680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สินทรัพย์ไม่มีตัวตน วัดมูลค่าด้วยราคาทุนหักค่าตัดจำหน่ายสะสมและผลขาดทุนจากการด้อยค่า</w:t>
      </w:r>
      <w:r w:rsidR="0051097B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D07EA8" w:rsidRPr="00E301AC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1E62B0F" w14:textId="77777777" w:rsidR="00D07EA8" w:rsidRPr="00E301AC" w:rsidRDefault="00D07EA8" w:rsidP="004863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8835E" w14:textId="5535F517" w:rsidR="00B66D9D" w:rsidRPr="00E301AC" w:rsidRDefault="00A73EA4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2084F98" w14:textId="77777777" w:rsidR="00A73EA4" w:rsidRPr="00E301AC" w:rsidRDefault="00A73EA4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B118D6" w:rsidRPr="00E301AC" w14:paraId="6F4A4A8F" w14:textId="77777777" w:rsidTr="003068B1">
        <w:tc>
          <w:tcPr>
            <w:tcW w:w="5400" w:type="dxa"/>
          </w:tcPr>
          <w:p w14:paraId="0EE464F9" w14:textId="77777777" w:rsidR="00B118D6" w:rsidRPr="00E301AC" w:rsidRDefault="00256FB0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</w:t>
            </w:r>
            <w:r w:rsidR="00B118D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1170" w:type="dxa"/>
          </w:tcPr>
          <w:p w14:paraId="6B02644B" w14:textId="14AEAE4B" w:rsidR="00B118D6" w:rsidRPr="00E301AC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55CE8828" w14:textId="77777777" w:rsidR="00B118D6" w:rsidRPr="00E301AC" w:rsidRDefault="00B118D6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50F3A" w:rsidRPr="00E301AC" w14:paraId="6138535F" w14:textId="77777777" w:rsidTr="003068B1">
        <w:tc>
          <w:tcPr>
            <w:tcW w:w="5400" w:type="dxa"/>
          </w:tcPr>
          <w:p w14:paraId="101B3C99" w14:textId="77777777" w:rsidR="00A50F3A" w:rsidRPr="00E301AC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FF07BBD" w14:textId="205A8BD0" w:rsidR="00A50F3A" w:rsidRPr="00E301AC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47C810C6" w14:textId="77777777" w:rsidR="00A50F3A" w:rsidRPr="00E301AC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A488884" w14:textId="77777777" w:rsidR="00D07EA8" w:rsidRPr="00E301AC" w:rsidRDefault="00D07EA8" w:rsidP="00D07EA8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7F1CA8" w14:textId="460EA123" w:rsidR="00E9095D" w:rsidRPr="00E301AC" w:rsidRDefault="00E9095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271064FA" w14:textId="3AFE8CFC" w:rsidR="00E9095D" w:rsidRPr="00E301AC" w:rsidRDefault="00E9095D" w:rsidP="00E9095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27729051" w14:textId="23E54E36" w:rsidR="000B6256" w:rsidRPr="00E301AC" w:rsidRDefault="000B6256" w:rsidP="000B625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EF6230B" w14:textId="77777777" w:rsidR="000B6256" w:rsidRPr="00E301AC" w:rsidRDefault="000B6256" w:rsidP="000B625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7024BD" w14:textId="40CA4037" w:rsidR="00616FCB" w:rsidRPr="00E301AC" w:rsidRDefault="00616FCB" w:rsidP="00F635A3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ในฐานะผู้เช่า</w:t>
      </w:r>
    </w:p>
    <w:p w14:paraId="2A0E5D5E" w14:textId="77777777" w:rsidR="00616FCB" w:rsidRPr="00E301AC" w:rsidRDefault="00616FCB" w:rsidP="00E9095D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3C278528" w14:textId="4D455BB1" w:rsidR="00741C7F" w:rsidRPr="00E301AC" w:rsidRDefault="000B6256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ณ วันที่สัญญาเช่าเริ่มมีผลหรือวันที่มีการเปลี่ยนแปลงสัญญาเช่า</w:t>
      </w:r>
      <w:r w:rsidRPr="00E301A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E301A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32C2759" w14:textId="55D6BBE7" w:rsidR="00741C7F" w:rsidRPr="00E301AC" w:rsidRDefault="00741C7F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ํ่าหรือสัญญาเช่าระยะสั้นจะรับรู้เป็นค่าใช้จ่ายโดยวิธีเส้นตรงตลอดอายุสัญญาเช่</w:t>
      </w:r>
      <w:r w:rsidR="00ED157E" w:rsidRPr="00E301AC">
        <w:rPr>
          <w:rFonts w:asciiTheme="majorBidi" w:hAnsiTheme="majorBidi" w:cstheme="majorBidi"/>
          <w:sz w:val="30"/>
          <w:szCs w:val="30"/>
          <w:cs/>
          <w:lang w:val="en-GB"/>
        </w:rPr>
        <w:t>า</w:t>
      </w:r>
    </w:p>
    <w:p w14:paraId="3292E724" w14:textId="77777777" w:rsidR="00ED157E" w:rsidRPr="00E301AC" w:rsidRDefault="00ED157E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00063ED" w14:textId="59028524" w:rsidR="005F2E41" w:rsidRPr="00E301AC" w:rsidRDefault="00741C7F" w:rsidP="00C0708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</w:t>
      </w:r>
      <w:r w:rsidR="00C0708A"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4F2814"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จ่ายล่วงหน้ารวมกับต้นทุนทางตรงเริ่มแรก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6CEED0F" w14:textId="77777777" w:rsidR="004206A5" w:rsidRPr="00E301AC" w:rsidRDefault="004206A5" w:rsidP="00C0708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3EAFE5A" w14:textId="516C0A0D" w:rsidR="00741C7F" w:rsidRPr="00E301AC" w:rsidRDefault="00741C7F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หนี้สินตามสัญญาเช่าวัดมูลค่าเมื่อเริ่มแรกด้วยมูลค่าปัจจุบันของค่าเช่า</w:t>
      </w:r>
      <w:r w:rsidR="00C0708A" w:rsidRPr="00E301AC">
        <w:rPr>
          <w:rFonts w:asciiTheme="majorBidi" w:hAnsiTheme="majorBidi" w:cstheme="majorBidi"/>
          <w:sz w:val="30"/>
          <w:szCs w:val="30"/>
          <w:cs/>
          <w:lang w:val="en-GB"/>
        </w:rPr>
        <w:t>ที่ต้องจ่ายทั้งหมดตามสัญญาเช่า ทั้งนี้บริษัทใช้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อัตราดอกเบี้ยเงินกู้ยืมส่วนเพิ่มของบริษัท</w:t>
      </w:r>
      <w:r w:rsidR="00C0708A" w:rsidRPr="00E301AC">
        <w:rPr>
          <w:rFonts w:asciiTheme="majorBidi" w:hAnsiTheme="majorBidi" w:cstheme="majorBidi"/>
          <w:sz w:val="30"/>
          <w:szCs w:val="30"/>
          <w:cs/>
          <w:lang w:val="en-GB"/>
        </w:rPr>
        <w:t>ในการคิดลดเป็นมูลค่าปัจจุบัน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01B352C5" w14:textId="77777777" w:rsidR="00ED157E" w:rsidRPr="00E301AC" w:rsidRDefault="00ED157E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991CDAC" w14:textId="1ACF6933" w:rsidR="00436216" w:rsidRPr="00E301AC" w:rsidRDefault="00741C7F" w:rsidP="00D07EA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</w:t>
      </w:r>
      <w:r w:rsidR="003755B0" w:rsidRPr="00E301AC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73F8575" w14:textId="77777777" w:rsidR="00D07EA8" w:rsidRPr="00E301AC" w:rsidRDefault="00D07EA8" w:rsidP="00D07EA8">
      <w:pPr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65E07791" w14:textId="43BC3B66" w:rsidR="00616FCB" w:rsidRPr="00E301AC" w:rsidRDefault="00F635A3" w:rsidP="00D07EA8">
      <w:pPr>
        <w:spacing w:line="240" w:lineRule="auto"/>
        <w:ind w:firstLine="540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0FA4090" w14:textId="2B8BB472" w:rsidR="00F635A3" w:rsidRPr="00E301AC" w:rsidRDefault="00F635A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  <w:lang w:val="en-GB"/>
        </w:rPr>
      </w:pPr>
    </w:p>
    <w:p w14:paraId="1E1866EF" w14:textId="0C899E8A" w:rsidR="005957E3" w:rsidRPr="00E301AC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1895A51" w14:textId="136ABB4C" w:rsidR="005957E3" w:rsidRPr="00E301AC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0A011B4" w14:textId="2D8773BC" w:rsidR="005957E3" w:rsidRPr="00E301AC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วันเริ่มต้นของสัญญาเช่า </w:t>
      </w:r>
      <w:r w:rsidRPr="00E301A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4D790A6" w14:textId="6D1FB40A" w:rsidR="00D07EA8" w:rsidRPr="00E301AC" w:rsidRDefault="00D07EA8" w:rsidP="005B3CF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44ADBBD" w14:textId="7269C16F" w:rsidR="005B3CF1" w:rsidRPr="00E301AC" w:rsidRDefault="005B3CF1" w:rsidP="005B3CF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6E1CEA" w:rsidRPr="00E301AC">
        <w:rPr>
          <w:rFonts w:asciiTheme="majorBidi" w:hAnsiTheme="majorBidi" w:cstheme="majorBidi"/>
          <w:sz w:val="30"/>
          <w:szCs w:val="30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(ง)</w:t>
      </w:r>
    </w:p>
    <w:p w14:paraId="1947A8B4" w14:textId="77777777" w:rsidR="005B3CF1" w:rsidRPr="00E301AC" w:rsidRDefault="005B3CF1" w:rsidP="005B3CF1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9D7962D" w14:textId="77777777" w:rsidR="00273BF9" w:rsidRPr="00E301AC" w:rsidRDefault="00273BF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E51C083" w14:textId="358FD47D" w:rsidR="008D03D6" w:rsidRPr="00E301AC" w:rsidRDefault="008D03D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37D173C8" w14:textId="77777777" w:rsidR="00E9095D" w:rsidRPr="00E301AC" w:rsidRDefault="00E9095D" w:rsidP="003068B1">
      <w:pPr>
        <w:pStyle w:val="BodyText"/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A90579" w14:textId="09356073" w:rsidR="00D91EC2" w:rsidRPr="00E301AC" w:rsidRDefault="003068B1" w:rsidP="00D91EC2">
      <w:pPr>
        <w:pStyle w:val="BodyText"/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D91EC2" w:rsidRPr="00E301AC">
        <w:rPr>
          <w:rFonts w:asciiTheme="majorBidi" w:hAnsiTheme="majorBidi" w:cstheme="majorBidi"/>
          <w:sz w:val="30"/>
          <w:szCs w:val="30"/>
        </w:rPr>
        <w:t xml:space="preserve"> </w:t>
      </w:r>
    </w:p>
    <w:p w14:paraId="705D1120" w14:textId="77777777" w:rsidR="00E1166A" w:rsidRPr="00E301AC" w:rsidRDefault="00E1166A" w:rsidP="00D91EC2">
      <w:pPr>
        <w:pStyle w:val="BodyText"/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10A16" w14:textId="77777777" w:rsidR="00D91EC2" w:rsidRPr="00E301AC" w:rsidRDefault="00D91EC2" w:rsidP="00D91EC2">
      <w:pPr>
        <w:pStyle w:val="BodyText"/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5105DBED" w14:textId="77777777" w:rsidR="003068B1" w:rsidRPr="00E301AC" w:rsidRDefault="003068B1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08A9156" w14:textId="2B56C538" w:rsidR="003068B1" w:rsidRPr="00E301AC" w:rsidRDefault="004270C3" w:rsidP="004270C3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</w:t>
      </w:r>
      <w:r w:rsidR="00B860D4">
        <w:rPr>
          <w:rFonts w:asciiTheme="majorBidi" w:hAnsiTheme="majorBidi" w:cstheme="majorBidi" w:hint="cs"/>
          <w:sz w:val="30"/>
          <w:szCs w:val="30"/>
          <w:cs/>
        </w:rPr>
        <w:t>คำนวณโดยใช้</w:t>
      </w:r>
      <w:r w:rsidRPr="00E301AC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C06261" w14:textId="77777777" w:rsidR="00D97B12" w:rsidRPr="00E301AC" w:rsidRDefault="00D97B12" w:rsidP="004270C3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69B95" w14:textId="1F88B7C3" w:rsidR="003068B1" w:rsidRPr="00E301AC" w:rsidRDefault="00610EE9" w:rsidP="004863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1DD1A3" w14:textId="6E66CAB1" w:rsidR="00B43D70" w:rsidRPr="00E301AC" w:rsidRDefault="00B43D70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eastAsia="x-none"/>
        </w:rPr>
      </w:pPr>
    </w:p>
    <w:p w14:paraId="6D349B07" w14:textId="6AA6E7F7" w:rsidR="00A46396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162C45CB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923DB" w14:textId="48AF57C0" w:rsidR="0097434D" w:rsidRPr="00E301AC" w:rsidRDefault="0097434D" w:rsidP="0048638D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E301AC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3260FD6" w14:textId="77777777" w:rsidR="00C40290" w:rsidRPr="00E301AC" w:rsidRDefault="00C40290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1CD12" w14:textId="36DA1A89" w:rsidR="00610EE9" w:rsidRPr="00E301AC" w:rsidRDefault="00EF5002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AB4AFC" w:rsidRPr="00E301AC">
        <w:rPr>
          <w:rFonts w:asciiTheme="majorBidi" w:hAnsiTheme="majorBidi" w:cstheme="majorBidi"/>
          <w:sz w:val="30"/>
          <w:szCs w:val="30"/>
          <w:cs/>
        </w:rPr>
        <w:t xml:space="preserve"> ซึ่งจัดทำโดยนักคณิตศาสตร์ประกันภัยที่ได้รับอนุญาต</w:t>
      </w:r>
      <w:r w:rsidR="00DF6FCC"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เป็นประจำทุกปี</w:t>
      </w:r>
      <w:r w:rsidR="00AB4AFC" w:rsidRPr="00E301AC">
        <w:rPr>
          <w:rFonts w:asciiTheme="majorBidi" w:hAnsiTheme="majorBidi" w:cstheme="majorBidi"/>
          <w:sz w:val="30"/>
          <w:szCs w:val="30"/>
          <w:cs/>
        </w:rPr>
        <w:t xml:space="preserve"> โดยวิธีคิดลดแต่ละหน่วยที่ประมาณการไว้</w:t>
      </w:r>
    </w:p>
    <w:p w14:paraId="5B0F316C" w14:textId="54FDCCAB" w:rsidR="00A63FE9" w:rsidRDefault="00A63FE9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3BF1ED" w14:textId="6EF9BD8C" w:rsidR="00BB5196" w:rsidRPr="00E301AC" w:rsidRDefault="009918C3" w:rsidP="00822AB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DE9A7F4" w14:textId="77777777" w:rsidR="00822AB3" w:rsidRPr="00E301AC" w:rsidRDefault="00822AB3" w:rsidP="00822AB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65BD6B" w14:textId="77777777" w:rsidR="004D3497" w:rsidRPr="00E301AC" w:rsidRDefault="009918C3" w:rsidP="004863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76F76BC0" w14:textId="77777777" w:rsidR="00273BF9" w:rsidRPr="00E301AC" w:rsidRDefault="00273BF9" w:rsidP="00947E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B1741" w14:textId="7D6DC3A4" w:rsidR="00C40290" w:rsidRPr="00E301AC" w:rsidRDefault="009918C3" w:rsidP="00947E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ECE7A87" w14:textId="223F5820" w:rsidR="00436216" w:rsidRPr="00E301AC" w:rsidRDefault="00436216" w:rsidP="00947E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81B96" w14:textId="4D9DB4B2" w:rsidR="00C40290" w:rsidRPr="00E301AC" w:rsidRDefault="00033CF6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CC4D4D8" w14:textId="77777777" w:rsidR="00033CF6" w:rsidRPr="00E301AC" w:rsidRDefault="00033CF6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86C90" w14:textId="523FEE91" w:rsidR="00273BF9" w:rsidRDefault="009918C3" w:rsidP="00A63FE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31A09E8" w14:textId="77777777" w:rsidR="00A63FE9" w:rsidRPr="00E301AC" w:rsidRDefault="00A63FE9" w:rsidP="00A63FE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</w:p>
    <w:p w14:paraId="242AD670" w14:textId="0CEDAAA6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A71404F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CE454" w14:textId="77777777" w:rsidR="009918C3" w:rsidRPr="00E301AC" w:rsidRDefault="009918C3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6E3DF0C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ประมาณการค่าประกันความเสียหาย</w:t>
      </w:r>
    </w:p>
    <w:p w14:paraId="5768E1F2" w14:textId="77777777" w:rsidR="00A03605" w:rsidRPr="00E301AC" w:rsidRDefault="00A03605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31437" w14:textId="3C38F998" w:rsidR="0021141D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ประมาณการค่าประกันความเสียหายจากการรับประกันคุณภาพสินค้า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จะบันทึกเมื่อได้ขายสินค้าหรือให้บริการแก่ลูกค้าแล้ว ประมาณการค่าใช้จ่ายประมาณขึ้นโดยอ้างอิงจากข้อมูลการ</w:t>
      </w:r>
      <w:r w:rsidR="00FB4D3C" w:rsidRPr="00E301AC">
        <w:rPr>
          <w:rFonts w:asciiTheme="majorBidi" w:hAnsiTheme="majorBidi" w:cstheme="majorBidi"/>
          <w:sz w:val="30"/>
          <w:szCs w:val="30"/>
          <w:cs/>
        </w:rPr>
        <w:t>เรียกร้องค่าเสียหายที่เกิดขึ้นจริงที่ผ่านมา</w:t>
      </w:r>
      <w:r w:rsidRPr="00E301AC">
        <w:rPr>
          <w:rFonts w:asciiTheme="majorBidi" w:hAnsiTheme="majorBidi" w:cstheme="majorBidi"/>
          <w:sz w:val="30"/>
          <w:szCs w:val="30"/>
          <w:cs/>
        </w:rPr>
        <w:t>และปัจจัยต่างๆ ที่อาจเกี่ยวข้องกับความน่าจะเป็นที่จะเกิดความเสียหายดังกล่าว</w:t>
      </w:r>
    </w:p>
    <w:p w14:paraId="03293D12" w14:textId="60187C6E" w:rsidR="00E73FA6" w:rsidRPr="00E301AC" w:rsidRDefault="00E73FA6" w:rsidP="00E1166A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0324C8C" w14:textId="4217D527" w:rsidR="00A46396" w:rsidRPr="00E301AC" w:rsidRDefault="00A4639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4AF6443" w14:textId="77777777" w:rsidR="00A46396" w:rsidRPr="00E301AC" w:rsidRDefault="00A46396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371E3" w14:textId="201D569F" w:rsidR="007B479F" w:rsidRPr="00E301AC" w:rsidRDefault="007B479F" w:rsidP="007B479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610EE9" w:rsidRPr="00E301AC">
        <w:rPr>
          <w:rFonts w:asciiTheme="majorBidi" w:hAnsiTheme="majorBidi" w:cstheme="majorBidi"/>
          <w:sz w:val="30"/>
          <w:szCs w:val="30"/>
          <w:cs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F5656F9" w14:textId="77777777" w:rsidR="007B479F" w:rsidRPr="00E301AC" w:rsidRDefault="007B479F" w:rsidP="007B479F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675AA90" w14:textId="2F84A4B8" w:rsidR="00A03605" w:rsidRPr="00E301AC" w:rsidRDefault="00A46396" w:rsidP="00947E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723157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4571611" w14:textId="77777777" w:rsidR="00436216" w:rsidRPr="00E301AC" w:rsidRDefault="00436216" w:rsidP="00947E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0B1D0D2A" w14:textId="508DB038" w:rsidR="00A46396" w:rsidRPr="00E301AC" w:rsidRDefault="00A46396" w:rsidP="00A03605">
      <w:pPr>
        <w:pStyle w:val="block"/>
        <w:numPr>
          <w:ilvl w:val="0"/>
          <w:numId w:val="10"/>
        </w:numPr>
        <w:spacing w:after="0" w:line="240" w:lineRule="atLeast"/>
        <w:ind w:right="-7" w:firstLine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8EB63B" w14:textId="02F632F1" w:rsidR="00A46396" w:rsidRPr="00E301AC" w:rsidRDefault="00A03605" w:rsidP="00A03605">
      <w:pPr>
        <w:pStyle w:val="block"/>
        <w:spacing w:after="0" w:line="240" w:lineRule="atLeast"/>
        <w:ind w:left="1117" w:right="-7" w:hanging="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lang w:bidi="th-TH"/>
        </w:rPr>
        <w:t xml:space="preserve">- 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ab/>
      </w:r>
      <w:r w:rsidR="00A46396" w:rsidRPr="00E301A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A46396" w:rsidRPr="00E301A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5703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br/>
      </w:r>
      <w:r w:rsidR="00A4639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1F1FB8F" w14:textId="0870FC50" w:rsidR="00A46396" w:rsidRPr="00E301AC" w:rsidRDefault="00A46396" w:rsidP="00A03605">
      <w:pPr>
        <w:pStyle w:val="block"/>
        <w:numPr>
          <w:ilvl w:val="0"/>
          <w:numId w:val="10"/>
        </w:numPr>
        <w:spacing w:after="0" w:line="240" w:lineRule="atLeast"/>
        <w:ind w:right="-7" w:firstLine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240F396" w14:textId="77777777" w:rsidR="00944479" w:rsidRPr="00E301AC" w:rsidRDefault="0094447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0CD8455" w14:textId="77777777" w:rsidR="00A46396" w:rsidRPr="00E301AC" w:rsidRDefault="00A46396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92DC1E3" w14:textId="77777777" w:rsidR="00610EE9" w:rsidRPr="00E301AC" w:rsidRDefault="00610EE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75A6542" w14:textId="2A659FEB" w:rsidR="00A46396" w:rsidRPr="00E301AC" w:rsidRDefault="00610EE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br/>
        <w:t>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41FDBE8" w14:textId="77777777" w:rsidR="00610EE9" w:rsidRPr="00E301AC" w:rsidRDefault="00610EE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ab/>
      </w:r>
    </w:p>
    <w:p w14:paraId="7E82B2F5" w14:textId="1E71889A" w:rsidR="004B20A5" w:rsidRPr="00E301AC" w:rsidRDefault="00610EE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ab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</w:t>
      </w:r>
      <w:r w:rsidRPr="00E301AC">
        <w:rPr>
          <w:rFonts w:asciiTheme="majorBidi" w:hAnsiTheme="majorBidi" w:cstheme="majorBidi"/>
          <w:sz w:val="30"/>
          <w:szCs w:val="30"/>
          <w:cs/>
        </w:rPr>
        <w:tab/>
        <w:t>รายการ เช่น มูลค่ายุติธรรมของผลตอบแทนที่ให้หรือได้รับ</w:t>
      </w:r>
    </w:p>
    <w:p w14:paraId="6F1CD6A9" w14:textId="210E18A5" w:rsidR="00A63FE9" w:rsidRDefault="00A63FE9" w:rsidP="00033CF6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6451A69" w14:textId="1FEA005E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44130343" w14:textId="77777777" w:rsidR="00F15E67" w:rsidRPr="00E301AC" w:rsidRDefault="00F15E67" w:rsidP="0094447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DB586C0" w14:textId="1BB12453" w:rsidR="00944479" w:rsidRPr="00E301AC" w:rsidRDefault="0094447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="001744DE" w:rsidRPr="00E301AC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าดว่าจะมีสิทธิได้รับซึ่งไม่รวมจำนวนเงินที่เก็บแทนบุคคลที่สาม </w:t>
      </w:r>
      <w:r w:rsidR="002C1156" w:rsidRPr="00E301AC">
        <w:rPr>
          <w:rFonts w:asciiTheme="majorBidi" w:hAnsiTheme="majorBidi" w:cstheme="majorBidi"/>
          <w:sz w:val="30"/>
          <w:szCs w:val="30"/>
          <w:cs/>
          <w:lang w:bidi="th-TH"/>
        </w:rPr>
        <w:t>รายได้ที่รับรู้ไม่รวม</w:t>
      </w:r>
      <w:r w:rsidRPr="00E301AC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222080BC" w14:textId="77777777" w:rsidR="00D5242C" w:rsidRPr="00E301AC" w:rsidRDefault="00D5242C" w:rsidP="009444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849C77" w14:textId="1CABC919" w:rsidR="00944479" w:rsidRPr="00E301AC" w:rsidRDefault="00944479" w:rsidP="0043621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</w:t>
      </w:r>
      <w:r w:rsidR="002C115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</w:t>
      </w:r>
      <w:r w:rsidRPr="00E301AC">
        <w:rPr>
          <w:rFonts w:asciiTheme="majorBidi" w:hAnsiTheme="majorBidi" w:cstheme="majorBidi"/>
          <w:sz w:val="30"/>
          <w:szCs w:val="30"/>
          <w:cs/>
        </w:rPr>
        <w:t>มีการส่งมอบสินค้าให้กับลูกค้า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</w:p>
    <w:p w14:paraId="054E7F6E" w14:textId="77777777" w:rsidR="00AE28A2" w:rsidRPr="00E301AC" w:rsidRDefault="00AE28A2" w:rsidP="0043621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DF85E" w14:textId="034A50F1" w:rsidR="00D5242C" w:rsidRPr="00E301AC" w:rsidRDefault="00944479" w:rsidP="0094447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550FD377" w14:textId="77777777" w:rsidR="00273BF9" w:rsidRPr="00E301AC" w:rsidRDefault="00273BF9" w:rsidP="0094447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82C18" w14:textId="023BB533" w:rsidR="000560C8" w:rsidRPr="00E301AC" w:rsidRDefault="000560C8" w:rsidP="000560C8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รายได้ค่าเช่า</w:t>
      </w:r>
    </w:p>
    <w:p w14:paraId="44BF0831" w14:textId="77777777" w:rsidR="00F15E67" w:rsidRPr="00E301AC" w:rsidRDefault="00F15E67" w:rsidP="000560C8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2AA89B5" w14:textId="5E784D22" w:rsidR="002C1156" w:rsidRPr="00E301AC" w:rsidRDefault="00A154B1" w:rsidP="008C3D1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</w:t>
      </w:r>
      <w:r w:rsidRPr="00E301AC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="002C115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146B22F" w14:textId="77777777" w:rsidR="002C1156" w:rsidRPr="00E301AC" w:rsidRDefault="002C1156" w:rsidP="002C115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61C60" w14:textId="294975A3" w:rsidR="00F15E67" w:rsidRPr="00E301AC" w:rsidRDefault="00F15E67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784B785F" w14:textId="77777777" w:rsidR="00F15E67" w:rsidRPr="00E301AC" w:rsidRDefault="00F15E67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E52C8" w14:textId="02263461" w:rsidR="00A46396" w:rsidRPr="00E301AC" w:rsidRDefault="00CA422E" w:rsidP="000560C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7258B7C" w14:textId="77777777" w:rsidR="000560C8" w:rsidRPr="00E301AC" w:rsidRDefault="000560C8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64E9F9" w14:textId="5B3052A0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870FB35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1DC92" w14:textId="49F4A772" w:rsidR="00CA422E" w:rsidRPr="00E301AC" w:rsidRDefault="00CA422E" w:rsidP="00CA42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7E2F22" w:rsidRPr="00E301AC">
        <w:rPr>
          <w:rFonts w:asciiTheme="majorBidi" w:hAnsiTheme="majorBidi" w:cstheme="majorBidi"/>
          <w:sz w:val="30"/>
          <w:szCs w:val="30"/>
          <w:cs/>
        </w:rPr>
        <w:t>ซึ่ง</w:t>
      </w:r>
      <w:r w:rsidRPr="00E301AC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FE91F4E" w14:textId="77777777" w:rsidR="00A63FE9" w:rsidRPr="00E301AC" w:rsidRDefault="00A63FE9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EA8CC" w14:textId="70CC01AD" w:rsidR="00CA422E" w:rsidRPr="00E301AC" w:rsidRDefault="00CA422E" w:rsidP="00CA42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7E2F22" w:rsidRPr="00E301AC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865ACE8" w14:textId="726311C0" w:rsidR="00CA422E" w:rsidRPr="00E301AC" w:rsidRDefault="00CA422E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A72415" w14:textId="20309C82" w:rsidR="00CA422E" w:rsidRPr="001E4B15" w:rsidRDefault="00CA422E" w:rsidP="00CA422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804960" w:rsidRPr="00E301AC">
        <w:rPr>
          <w:rFonts w:asciiTheme="majorBidi" w:hAnsiTheme="majorBidi" w:cstheme="majorBidi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1E4B15" w:rsidRPr="001E4B15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4A2037BC" w14:textId="77777777" w:rsidR="00CA422E" w:rsidRPr="00E301AC" w:rsidRDefault="00CA422E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E810C" w14:textId="771F2B28" w:rsidR="00CA422E" w:rsidRPr="00E301AC" w:rsidRDefault="00CA422E" w:rsidP="003B55B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 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CF02AA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0D5E" w:rsidRPr="00E301AC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CF02AA" w:rsidRPr="00E301AC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1C799C4" w14:textId="6162ADF9" w:rsidR="004B24A4" w:rsidRPr="00E301AC" w:rsidRDefault="004B24A4" w:rsidP="003B55B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ab/>
      </w:r>
    </w:p>
    <w:p w14:paraId="02BCFA78" w14:textId="628CDC55" w:rsidR="00CA422E" w:rsidRPr="00E301AC" w:rsidRDefault="00CF02AA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0ED8D0F" w14:textId="77777777" w:rsidR="00273BF9" w:rsidRPr="00E301AC" w:rsidRDefault="00273BF9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38FA4" w14:textId="44494CAB" w:rsidR="00E91A96" w:rsidRPr="00E301AC" w:rsidRDefault="00E91A9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31A716D" w14:textId="77777777" w:rsidR="00E91A96" w:rsidRPr="00E301AC" w:rsidRDefault="00E91A96" w:rsidP="0090355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2A630" w14:textId="29866062" w:rsidR="00060D2C" w:rsidRPr="00E301AC" w:rsidRDefault="00E91A96" w:rsidP="00253D6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6BAC5C2" w14:textId="6C6C857B" w:rsidR="00A63FE9" w:rsidRDefault="00A63FE9" w:rsidP="0090355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4170BA" w14:textId="3E4E4CEA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0140F14" w14:textId="77777777" w:rsidR="00E54C7E" w:rsidRPr="00E301AC" w:rsidRDefault="00E54C7E" w:rsidP="009D7A8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FE40D7" w14:textId="4CF81842" w:rsidR="007B26AC" w:rsidRPr="00E301AC" w:rsidRDefault="00256FB0" w:rsidP="009D7A8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ความสัมพันธ์</w:t>
      </w:r>
      <w:r w:rsidR="001C6C28" w:rsidRPr="00E301AC">
        <w:rPr>
          <w:rFonts w:asciiTheme="majorBidi" w:hAnsiTheme="majorBidi" w:cstheme="majorBidi"/>
          <w:sz w:val="30"/>
          <w:szCs w:val="30"/>
          <w:cs/>
        </w:rPr>
        <w:t>ที่มี</w:t>
      </w:r>
      <w:r w:rsidRPr="00E301AC">
        <w:rPr>
          <w:rFonts w:asciiTheme="majorBidi" w:hAnsiTheme="majorBidi" w:cstheme="majorBidi"/>
          <w:sz w:val="30"/>
          <w:szCs w:val="30"/>
          <w:cs/>
        </w:rPr>
        <w:t>กับ</w:t>
      </w:r>
      <w:r w:rsidR="00630C12"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บริษัทร่วมได้เปิดเผยในหมายเหตุข้อ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7B26AC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E54C7E" w:rsidRPr="00E301AC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7B26AC" w:rsidRPr="00E301AC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</w:t>
      </w:r>
      <w:r w:rsidR="005813AC" w:rsidRPr="00E301AC">
        <w:rPr>
          <w:rFonts w:asciiTheme="majorBidi" w:hAnsiTheme="majorBidi" w:cstheme="majorBidi"/>
          <w:sz w:val="30"/>
          <w:szCs w:val="30"/>
          <w:cs/>
        </w:rPr>
        <w:br/>
      </w:r>
      <w:r w:rsidR="007B26AC" w:rsidRPr="00E301AC">
        <w:rPr>
          <w:rFonts w:asciiTheme="majorBidi" w:hAnsiTheme="majorBidi" w:cstheme="majorBidi"/>
          <w:sz w:val="30"/>
          <w:szCs w:val="30"/>
          <w:cs/>
        </w:rPr>
        <w:t>ระหว่างกันที่มีนัยสำคัญกับบริษัทในระหว่างปีมีดังต่อไปนี้</w:t>
      </w:r>
    </w:p>
    <w:p w14:paraId="6B0A5431" w14:textId="77777777" w:rsidR="0046467D" w:rsidRPr="00E301AC" w:rsidRDefault="0046467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3690"/>
      </w:tblGrid>
      <w:tr w:rsidR="00903550" w:rsidRPr="00E301AC" w14:paraId="58D2D056" w14:textId="77777777" w:rsidTr="00AC23A1">
        <w:trPr>
          <w:tblHeader/>
        </w:trPr>
        <w:tc>
          <w:tcPr>
            <w:tcW w:w="4320" w:type="dxa"/>
          </w:tcPr>
          <w:p w14:paraId="064CBEB6" w14:textId="77777777" w:rsidR="00903550" w:rsidRPr="00E301AC" w:rsidRDefault="00903550" w:rsidP="009C665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93CF69A" w14:textId="77777777" w:rsidR="00903550" w:rsidRPr="00E301AC" w:rsidRDefault="00903550" w:rsidP="00D27DF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ประเทศที่จัดตั้ง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/</w:t>
            </w:r>
          </w:p>
        </w:tc>
        <w:tc>
          <w:tcPr>
            <w:tcW w:w="3690" w:type="dxa"/>
          </w:tcPr>
          <w:p w14:paraId="42CD4B69" w14:textId="77777777" w:rsidR="00903550" w:rsidRPr="00E301AC" w:rsidRDefault="00903550" w:rsidP="00630C12">
            <w:pPr>
              <w:spacing w:line="240" w:lineRule="auto"/>
              <w:ind w:left="-1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471CCE" w:rsidRPr="00E301AC" w14:paraId="1AB16B8F" w14:textId="77777777" w:rsidTr="00AC23A1">
        <w:trPr>
          <w:tblHeader/>
        </w:trPr>
        <w:tc>
          <w:tcPr>
            <w:tcW w:w="4320" w:type="dxa"/>
          </w:tcPr>
          <w:p w14:paraId="2A8F613D" w14:textId="77777777" w:rsidR="00471CCE" w:rsidRPr="00E301AC" w:rsidRDefault="00340057" w:rsidP="009C665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350" w:type="dxa"/>
          </w:tcPr>
          <w:p w14:paraId="59922D83" w14:textId="77777777" w:rsidR="00471CCE" w:rsidRPr="00E301AC" w:rsidRDefault="00D27DF5" w:rsidP="00D27DF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สัญชาติ</w:t>
            </w:r>
          </w:p>
        </w:tc>
        <w:tc>
          <w:tcPr>
            <w:tcW w:w="3690" w:type="dxa"/>
          </w:tcPr>
          <w:p w14:paraId="57E8D7F3" w14:textId="77777777" w:rsidR="00471CCE" w:rsidRPr="00E301AC" w:rsidRDefault="00630C12" w:rsidP="00630C12">
            <w:pPr>
              <w:spacing w:line="240" w:lineRule="auto"/>
              <w:ind w:left="-1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ลักษณะความสัมพันธ์</w:t>
            </w:r>
          </w:p>
        </w:tc>
      </w:tr>
      <w:tr w:rsidR="0085218B" w:rsidRPr="00E301AC" w14:paraId="5773AF71" w14:textId="77777777" w:rsidTr="00AC23A1">
        <w:tc>
          <w:tcPr>
            <w:tcW w:w="4320" w:type="dxa"/>
          </w:tcPr>
          <w:p w14:paraId="2377FE1B" w14:textId="77777777" w:rsidR="0085218B" w:rsidRPr="00E301AC" w:rsidRDefault="0085218B" w:rsidP="008A64A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50" w:type="dxa"/>
          </w:tcPr>
          <w:p w14:paraId="4D5C0B47" w14:textId="77777777" w:rsidR="0085218B" w:rsidRPr="00E301AC" w:rsidRDefault="0085218B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 ไทย</w:t>
            </w:r>
          </w:p>
        </w:tc>
        <w:tc>
          <w:tcPr>
            <w:tcW w:w="3690" w:type="dxa"/>
          </w:tcPr>
          <w:p w14:paraId="5F2988D8" w14:textId="5D69324C" w:rsidR="0085218B" w:rsidRPr="00E301AC" w:rsidRDefault="0085218B" w:rsidP="00997B88">
            <w:pPr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>บุคคลที่มีอำนาจและความรับผิดชอบในการ</w:t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 xml:space="preserve">วางแผน สั่งการและควบคุมกิจกรรมต่างๆ </w:t>
            </w:r>
            <w:r w:rsidR="00C17735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 xml:space="preserve">ของกิจการไม่ว่าทางตรงหรือทางอ้อม ทั้งนี้ </w:t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>รวมถึงกรรมการของบริษัท (ไม่ว่าจะทำหน้าที่</w:t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>ในระดับบริหารหรือไม่)</w:t>
            </w:r>
          </w:p>
        </w:tc>
      </w:tr>
      <w:tr w:rsidR="00AA152A" w:rsidRPr="00E301AC" w14:paraId="5F83E8BB" w14:textId="77777777" w:rsidTr="00AC23A1">
        <w:tc>
          <w:tcPr>
            <w:tcW w:w="4320" w:type="dxa"/>
          </w:tcPr>
          <w:p w14:paraId="0C1E6E40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Corporation</w:t>
            </w:r>
          </w:p>
        </w:tc>
        <w:tc>
          <w:tcPr>
            <w:tcW w:w="1350" w:type="dxa"/>
          </w:tcPr>
          <w:p w14:paraId="06784BD2" w14:textId="77777777" w:rsidR="00AA152A" w:rsidRPr="00E301AC" w:rsidRDefault="00AA152A" w:rsidP="00AA15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ญี่ปุ่น</w:t>
            </w:r>
          </w:p>
        </w:tc>
        <w:tc>
          <w:tcPr>
            <w:tcW w:w="3690" w:type="dxa"/>
          </w:tcPr>
          <w:p w14:paraId="50015E1A" w14:textId="1A52F388" w:rsidR="00AA152A" w:rsidRPr="00E301AC" w:rsidRDefault="00AA152A" w:rsidP="00AA152A">
            <w:pPr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เป็นบริษัทใหญ่ ถือหุ้นร้อยละ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91956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</w:tr>
      <w:tr w:rsidR="00043FFD" w:rsidRPr="00E301AC" w14:paraId="243533C0" w14:textId="77777777" w:rsidTr="00AC23A1">
        <w:tc>
          <w:tcPr>
            <w:tcW w:w="4320" w:type="dxa"/>
          </w:tcPr>
          <w:p w14:paraId="71BD7944" w14:textId="2F7C2194" w:rsidR="00043FFD" w:rsidRPr="00E301AC" w:rsidRDefault="00043FFD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กุลธรเคอร์บี้ จำกัด (มหาชน)</w:t>
            </w:r>
          </w:p>
        </w:tc>
        <w:tc>
          <w:tcPr>
            <w:tcW w:w="1350" w:type="dxa"/>
          </w:tcPr>
          <w:p w14:paraId="0CE216D9" w14:textId="2F656FB2" w:rsidR="00043FFD" w:rsidRPr="00E301AC" w:rsidRDefault="00043FFD" w:rsidP="00AA15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8934119" w14:textId="365F2CAA" w:rsidR="00043FFD" w:rsidRPr="00E301AC" w:rsidRDefault="00043FFD" w:rsidP="00AA152A">
            <w:pPr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เป็นบริษัทที่มีกรรมการร่วมกัน</w:t>
            </w:r>
          </w:p>
        </w:tc>
      </w:tr>
      <w:tr w:rsidR="00AA152A" w:rsidRPr="00E301AC" w14:paraId="1BF60C11" w14:textId="77777777" w:rsidTr="00AC23A1">
        <w:tc>
          <w:tcPr>
            <w:tcW w:w="4320" w:type="dxa"/>
          </w:tcPr>
          <w:p w14:paraId="55B2EA68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มิตซูบิชิ อีเล็คทริค กันยงวัฒนา จำกัด</w:t>
            </w:r>
          </w:p>
        </w:tc>
        <w:tc>
          <w:tcPr>
            <w:tcW w:w="1350" w:type="dxa"/>
          </w:tcPr>
          <w:p w14:paraId="4BD7807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2567D8D4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DD5EF5C" w14:textId="77777777" w:rsidTr="00AC23A1">
        <w:tc>
          <w:tcPr>
            <w:tcW w:w="4320" w:type="dxa"/>
          </w:tcPr>
          <w:p w14:paraId="4939B3DA" w14:textId="786B20F4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5B59D91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636AA8A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E301AC" w14:paraId="69F9A944" w14:textId="77777777" w:rsidTr="00AC23A1">
        <w:tc>
          <w:tcPr>
            <w:tcW w:w="4320" w:type="dxa"/>
          </w:tcPr>
          <w:p w14:paraId="634C4F39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มิตซูบิชิ อีเล็คทริค คอนซูมเมอร์</w:t>
            </w:r>
          </w:p>
        </w:tc>
        <w:tc>
          <w:tcPr>
            <w:tcW w:w="1350" w:type="dxa"/>
          </w:tcPr>
          <w:p w14:paraId="01881D6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DDC5D71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29E98FFE" w14:textId="77777777" w:rsidTr="00AC23A1">
        <w:tc>
          <w:tcPr>
            <w:tcW w:w="4320" w:type="dxa"/>
          </w:tcPr>
          <w:p w14:paraId="29DF8C9E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โปรดักส์ (ประเทศไทย) จำกัด</w:t>
            </w:r>
          </w:p>
        </w:tc>
        <w:tc>
          <w:tcPr>
            <w:tcW w:w="1350" w:type="dxa"/>
          </w:tcPr>
          <w:p w14:paraId="002246F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3E0A3D97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E301AC" w14:paraId="022E8446" w14:textId="77777777" w:rsidTr="00AC23A1">
        <w:tc>
          <w:tcPr>
            <w:tcW w:w="4320" w:type="dxa"/>
          </w:tcPr>
          <w:p w14:paraId="0045C5BD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สยามคอมเพรสเซอร์อุตสาหกรรม จำกัด</w:t>
            </w:r>
          </w:p>
        </w:tc>
        <w:tc>
          <w:tcPr>
            <w:tcW w:w="1350" w:type="dxa"/>
          </w:tcPr>
          <w:p w14:paraId="0FBF9B8F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4BF83C2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ของบริษัท</w:t>
            </w:r>
          </w:p>
        </w:tc>
      </w:tr>
      <w:tr w:rsidR="00AA152A" w:rsidRPr="00E301AC" w14:paraId="028B6135" w14:textId="77777777" w:rsidTr="00AC23A1">
        <w:tc>
          <w:tcPr>
            <w:tcW w:w="4320" w:type="dxa"/>
          </w:tcPr>
          <w:p w14:paraId="4D953278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Life-Network Co., Ltd.</w:t>
            </w:r>
          </w:p>
        </w:tc>
        <w:tc>
          <w:tcPr>
            <w:tcW w:w="1350" w:type="dxa"/>
          </w:tcPr>
          <w:p w14:paraId="6FBDF28B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650EC43E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485A9B76" w14:textId="77777777" w:rsidTr="00AC23A1">
        <w:tc>
          <w:tcPr>
            <w:tcW w:w="4320" w:type="dxa"/>
          </w:tcPr>
          <w:p w14:paraId="381CEA33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Engineering Co., Ltd.</w:t>
            </w:r>
          </w:p>
        </w:tc>
        <w:tc>
          <w:tcPr>
            <w:tcW w:w="1350" w:type="dxa"/>
          </w:tcPr>
          <w:p w14:paraId="485165F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75C2AC58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66B5FF2E" w14:textId="77777777" w:rsidTr="00AC23A1">
        <w:tc>
          <w:tcPr>
            <w:tcW w:w="4320" w:type="dxa"/>
          </w:tcPr>
          <w:p w14:paraId="1091619B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Taiwan Co., Ltd.</w:t>
            </w:r>
          </w:p>
        </w:tc>
        <w:tc>
          <w:tcPr>
            <w:tcW w:w="1350" w:type="dxa"/>
          </w:tcPr>
          <w:p w14:paraId="345A3619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ไต้หวัน</w:t>
            </w:r>
          </w:p>
        </w:tc>
        <w:tc>
          <w:tcPr>
            <w:tcW w:w="3690" w:type="dxa"/>
          </w:tcPr>
          <w:p w14:paraId="03DA3F2B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B149CF1" w14:textId="77777777" w:rsidTr="00AC23A1">
        <w:tc>
          <w:tcPr>
            <w:tcW w:w="4320" w:type="dxa"/>
          </w:tcPr>
          <w:p w14:paraId="6F0B6824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Asia Pte. Ltd.</w:t>
            </w:r>
          </w:p>
        </w:tc>
        <w:tc>
          <w:tcPr>
            <w:tcW w:w="1350" w:type="dxa"/>
          </w:tcPr>
          <w:p w14:paraId="23A72484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สิงคโปร์</w:t>
            </w:r>
          </w:p>
        </w:tc>
        <w:tc>
          <w:tcPr>
            <w:tcW w:w="3690" w:type="dxa"/>
          </w:tcPr>
          <w:p w14:paraId="5E30A41C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2A9A805" w14:textId="77777777" w:rsidTr="00AC23A1">
        <w:tc>
          <w:tcPr>
            <w:tcW w:w="4320" w:type="dxa"/>
          </w:tcPr>
          <w:p w14:paraId="30D58A11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Australia Pty. Ltd.</w:t>
            </w:r>
          </w:p>
        </w:tc>
        <w:tc>
          <w:tcPr>
            <w:tcW w:w="1350" w:type="dxa"/>
          </w:tcPr>
          <w:p w14:paraId="0B1E70B7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3690" w:type="dxa"/>
          </w:tcPr>
          <w:p w14:paraId="29D6DB59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494203D5" w14:textId="77777777" w:rsidTr="00AC23A1">
        <w:tc>
          <w:tcPr>
            <w:tcW w:w="4320" w:type="dxa"/>
          </w:tcPr>
          <w:p w14:paraId="5018FE68" w14:textId="79F62E11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Mitsubishi </w:t>
            </w:r>
            <w:proofErr w:type="spellStart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Eletric</w:t>
            </w:r>
            <w:proofErr w:type="spellEnd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Sales Malaysia </w:t>
            </w:r>
            <w:proofErr w:type="spellStart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Sdn</w:t>
            </w:r>
            <w:proofErr w:type="spellEnd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891DD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Bhd.</w:t>
            </w:r>
          </w:p>
        </w:tc>
        <w:tc>
          <w:tcPr>
            <w:tcW w:w="1350" w:type="dxa"/>
          </w:tcPr>
          <w:p w14:paraId="69E4C8BA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มาเลเซีย</w:t>
            </w:r>
          </w:p>
        </w:tc>
        <w:tc>
          <w:tcPr>
            <w:tcW w:w="3690" w:type="dxa"/>
          </w:tcPr>
          <w:p w14:paraId="08F56576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0005C2A" w14:textId="77777777" w:rsidTr="00AC23A1">
        <w:tc>
          <w:tcPr>
            <w:tcW w:w="4320" w:type="dxa"/>
          </w:tcPr>
          <w:p w14:paraId="0499E36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Mitsubishi Electric (Malaysia) </w:t>
            </w:r>
            <w:proofErr w:type="spellStart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Sdn</w:t>
            </w:r>
            <w:proofErr w:type="spellEnd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350" w:type="dxa"/>
          </w:tcPr>
          <w:p w14:paraId="1EB6159A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690" w:type="dxa"/>
          </w:tcPr>
          <w:p w14:paraId="4A678259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17646D2" w14:textId="77777777" w:rsidTr="00AC23A1">
        <w:tc>
          <w:tcPr>
            <w:tcW w:w="4320" w:type="dxa"/>
          </w:tcPr>
          <w:p w14:paraId="28DC63D8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proofErr w:type="spellStart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Setsuyo</w:t>
            </w:r>
            <w:proofErr w:type="spellEnd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Astec</w:t>
            </w:r>
            <w:proofErr w:type="spellEnd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Corporation</w:t>
            </w:r>
          </w:p>
        </w:tc>
        <w:tc>
          <w:tcPr>
            <w:tcW w:w="1350" w:type="dxa"/>
          </w:tcPr>
          <w:p w14:paraId="29EF0BDF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52A72654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CBDF2F6" w14:textId="77777777" w:rsidTr="00AC23A1">
        <w:tc>
          <w:tcPr>
            <w:tcW w:w="4320" w:type="dxa"/>
          </w:tcPr>
          <w:p w14:paraId="32E85BE2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เมลโค ไทย แคปปิตอล จำกัด</w:t>
            </w:r>
          </w:p>
        </w:tc>
        <w:tc>
          <w:tcPr>
            <w:tcW w:w="1350" w:type="dxa"/>
          </w:tcPr>
          <w:p w14:paraId="1719B7F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0B2F716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2069E4C3" w14:textId="77777777" w:rsidTr="00AC23A1">
        <w:tc>
          <w:tcPr>
            <w:tcW w:w="4320" w:type="dxa"/>
          </w:tcPr>
          <w:p w14:paraId="7001DFB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(Hong Kong) Ltd.</w:t>
            </w:r>
          </w:p>
        </w:tc>
        <w:tc>
          <w:tcPr>
            <w:tcW w:w="1350" w:type="dxa"/>
          </w:tcPr>
          <w:p w14:paraId="12F0D4B0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690" w:type="dxa"/>
          </w:tcPr>
          <w:p w14:paraId="3C1C2FFE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BA13387" w14:textId="77777777" w:rsidTr="00AC23A1">
        <w:tc>
          <w:tcPr>
            <w:tcW w:w="4320" w:type="dxa"/>
          </w:tcPr>
          <w:p w14:paraId="1979DD3E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มิตซูบิชิ อีเล็คทริค ออโตเมชั่น</w:t>
            </w:r>
          </w:p>
        </w:tc>
        <w:tc>
          <w:tcPr>
            <w:tcW w:w="1350" w:type="dxa"/>
          </w:tcPr>
          <w:p w14:paraId="7329432D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690" w:type="dxa"/>
          </w:tcPr>
          <w:p w14:paraId="11030345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590986BC" w14:textId="77777777" w:rsidTr="00AC23A1">
        <w:tc>
          <w:tcPr>
            <w:tcW w:w="4320" w:type="dxa"/>
          </w:tcPr>
          <w:p w14:paraId="32428422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</w:tcPr>
          <w:p w14:paraId="3CD3C7C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690" w:type="dxa"/>
          </w:tcPr>
          <w:p w14:paraId="23A3ABFB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AA152A" w:rsidRPr="00E301AC" w14:paraId="38189452" w14:textId="77777777" w:rsidTr="00AC23A1">
        <w:tc>
          <w:tcPr>
            <w:tcW w:w="4320" w:type="dxa"/>
          </w:tcPr>
          <w:p w14:paraId="5D82D03C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เคจีเอ็ม เซอร์วิส จำกัด</w:t>
            </w:r>
          </w:p>
        </w:tc>
        <w:tc>
          <w:tcPr>
            <w:tcW w:w="1350" w:type="dxa"/>
          </w:tcPr>
          <w:p w14:paraId="7E7B63E3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EB3F05A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BB60F70" w14:textId="77777777" w:rsidTr="00AC23A1">
        <w:tc>
          <w:tcPr>
            <w:tcW w:w="4320" w:type="dxa"/>
          </w:tcPr>
          <w:p w14:paraId="21FEEFA6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lastRenderedPageBreak/>
              <w:t>บริษัท เมลโค โลจิสติกส์ (ประเทศไทย) จำกัด</w:t>
            </w:r>
          </w:p>
        </w:tc>
        <w:tc>
          <w:tcPr>
            <w:tcW w:w="1350" w:type="dxa"/>
          </w:tcPr>
          <w:p w14:paraId="4C3C6F52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5878996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22EDF72B" w14:textId="77777777" w:rsidTr="00AC23A1">
        <w:tc>
          <w:tcPr>
            <w:tcW w:w="4320" w:type="dxa"/>
          </w:tcPr>
          <w:p w14:paraId="127B34A0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Trading Corp.</w:t>
            </w:r>
          </w:p>
        </w:tc>
        <w:tc>
          <w:tcPr>
            <w:tcW w:w="1350" w:type="dxa"/>
          </w:tcPr>
          <w:p w14:paraId="1B9E9832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2E41873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60C06DE0" w14:textId="77777777" w:rsidTr="00AC23A1">
        <w:tc>
          <w:tcPr>
            <w:tcW w:w="4320" w:type="dxa"/>
          </w:tcPr>
          <w:p w14:paraId="1E2FF574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เมลโก้ เทรดดิ้ง (ประเทศไทย) จำกัด</w:t>
            </w:r>
          </w:p>
        </w:tc>
        <w:tc>
          <w:tcPr>
            <w:tcW w:w="1350" w:type="dxa"/>
          </w:tcPr>
          <w:p w14:paraId="30E82BE6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5E8D857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7F8C98B" w14:textId="77777777" w:rsidTr="00AC23A1">
        <w:tc>
          <w:tcPr>
            <w:tcW w:w="4320" w:type="dxa"/>
          </w:tcPr>
          <w:p w14:paraId="51441645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&amp;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Electronic (Shanghai)</w:t>
            </w:r>
          </w:p>
        </w:tc>
        <w:tc>
          <w:tcPr>
            <w:tcW w:w="1350" w:type="dxa"/>
          </w:tcPr>
          <w:p w14:paraId="3C17447C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จีน</w:t>
            </w:r>
          </w:p>
        </w:tc>
        <w:tc>
          <w:tcPr>
            <w:tcW w:w="3690" w:type="dxa"/>
          </w:tcPr>
          <w:p w14:paraId="63AB26B5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16134963" w14:textId="77777777" w:rsidTr="00AC23A1">
        <w:tc>
          <w:tcPr>
            <w:tcW w:w="4320" w:type="dxa"/>
          </w:tcPr>
          <w:p w14:paraId="5E58A087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Co., Ltd.</w:t>
            </w:r>
          </w:p>
        </w:tc>
        <w:tc>
          <w:tcPr>
            <w:tcW w:w="1350" w:type="dxa"/>
          </w:tcPr>
          <w:p w14:paraId="09133C61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420006D7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A152A" w:rsidRPr="00E301AC" w14:paraId="4F32C1A2" w14:textId="77777777" w:rsidTr="00AC23A1">
        <w:tc>
          <w:tcPr>
            <w:tcW w:w="4320" w:type="dxa"/>
          </w:tcPr>
          <w:p w14:paraId="7CF3284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Vietnam Company Limited</w:t>
            </w:r>
          </w:p>
        </w:tc>
        <w:tc>
          <w:tcPr>
            <w:tcW w:w="1350" w:type="dxa"/>
          </w:tcPr>
          <w:p w14:paraId="175D8A1C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เวียดนาม</w:t>
            </w:r>
          </w:p>
        </w:tc>
        <w:tc>
          <w:tcPr>
            <w:tcW w:w="3690" w:type="dxa"/>
          </w:tcPr>
          <w:p w14:paraId="7A8804F2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384F22A" w14:textId="77777777" w:rsidTr="00AC23A1">
        <w:tc>
          <w:tcPr>
            <w:tcW w:w="4320" w:type="dxa"/>
          </w:tcPr>
          <w:p w14:paraId="1FC2474D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PT. Mitsubishi Electric Indonesia</w:t>
            </w:r>
          </w:p>
        </w:tc>
        <w:tc>
          <w:tcPr>
            <w:tcW w:w="1350" w:type="dxa"/>
          </w:tcPr>
          <w:p w14:paraId="7B3609D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อินโดนีเซีย</w:t>
            </w:r>
          </w:p>
        </w:tc>
        <w:tc>
          <w:tcPr>
            <w:tcW w:w="3690" w:type="dxa"/>
          </w:tcPr>
          <w:p w14:paraId="632592F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AD46ADB" w14:textId="77777777" w:rsidTr="00AC23A1">
        <w:tc>
          <w:tcPr>
            <w:tcW w:w="4320" w:type="dxa"/>
            <w:shd w:val="clear" w:color="auto" w:fill="auto"/>
          </w:tcPr>
          <w:p w14:paraId="2110341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เซ็ทซึโย แอสเทค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5AB9EB8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3F4A115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4982EAD8" w14:textId="77777777" w:rsidTr="00AC23A1">
        <w:tc>
          <w:tcPr>
            <w:tcW w:w="4320" w:type="dxa"/>
            <w:shd w:val="clear" w:color="auto" w:fill="auto"/>
          </w:tcPr>
          <w:p w14:paraId="421457A8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(Russia) LLC</w:t>
            </w:r>
          </w:p>
        </w:tc>
        <w:tc>
          <w:tcPr>
            <w:tcW w:w="1350" w:type="dxa"/>
            <w:shd w:val="clear" w:color="auto" w:fill="auto"/>
          </w:tcPr>
          <w:p w14:paraId="2173AADD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รัสเซีย</w:t>
            </w:r>
          </w:p>
        </w:tc>
        <w:tc>
          <w:tcPr>
            <w:tcW w:w="3690" w:type="dxa"/>
            <w:shd w:val="clear" w:color="auto" w:fill="auto"/>
          </w:tcPr>
          <w:p w14:paraId="6D6EAA29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658469C2" w14:textId="77777777" w:rsidTr="00AC23A1">
        <w:tc>
          <w:tcPr>
            <w:tcW w:w="4320" w:type="dxa"/>
            <w:shd w:val="clear" w:color="auto" w:fill="auto"/>
          </w:tcPr>
          <w:p w14:paraId="3E78355D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มิตซูบิชิ อีเลคทริค แฟคทอรี่ ออโตเมชั่น</w:t>
            </w:r>
          </w:p>
        </w:tc>
        <w:tc>
          <w:tcPr>
            <w:tcW w:w="1350" w:type="dxa"/>
            <w:shd w:val="clear" w:color="auto" w:fill="auto"/>
          </w:tcPr>
          <w:p w14:paraId="24A402E9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3105B1E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840C1F7" w14:textId="77777777" w:rsidTr="00AC23A1">
        <w:tc>
          <w:tcPr>
            <w:tcW w:w="4320" w:type="dxa"/>
            <w:shd w:val="clear" w:color="auto" w:fill="auto"/>
          </w:tcPr>
          <w:p w14:paraId="23DA2BD8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03D0B452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shd w:val="clear" w:color="auto" w:fill="auto"/>
          </w:tcPr>
          <w:p w14:paraId="78A25FC3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A152A" w:rsidRPr="00E301AC" w14:paraId="09F1573D" w14:textId="77777777" w:rsidTr="00AC23A1">
        <w:tc>
          <w:tcPr>
            <w:tcW w:w="4320" w:type="dxa"/>
            <w:shd w:val="clear" w:color="auto" w:fill="auto"/>
          </w:tcPr>
          <w:p w14:paraId="375DD99A" w14:textId="77777777" w:rsidR="00AA152A" w:rsidRPr="00E301AC" w:rsidRDefault="00AA152A" w:rsidP="00AA152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มิตซูบิชิ อิเล็คทริก เอเชีย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2671BD9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484139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9E38C8" w:rsidRPr="00E301AC" w14:paraId="6974AD30" w14:textId="77777777" w:rsidTr="00AC23A1">
        <w:tc>
          <w:tcPr>
            <w:tcW w:w="4320" w:type="dxa"/>
            <w:shd w:val="clear" w:color="auto" w:fill="auto"/>
          </w:tcPr>
          <w:p w14:paraId="26C3E024" w14:textId="50C39CB7" w:rsidR="009E38C8" w:rsidRPr="00E301AC" w:rsidRDefault="009E38C8" w:rsidP="00AA152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มิตซูบิชิ เอลเลเวเตอร์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437A9208" w14:textId="2BA65C8A" w:rsidR="009E38C8" w:rsidRPr="00E301AC" w:rsidRDefault="009E38C8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0410549" w14:textId="4F0897FE" w:rsidR="009E38C8" w:rsidRPr="00E301AC" w:rsidRDefault="009E38C8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</w:tbl>
    <w:p w14:paraId="53AF65B4" w14:textId="77777777" w:rsidR="009B6593" w:rsidRDefault="009B6593" w:rsidP="000A7B77">
      <w:pPr>
        <w:pStyle w:val="BlockText"/>
        <w:spacing w:before="0"/>
        <w:ind w:left="540" w:right="0" w:firstLine="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9B6593" w:rsidSect="001437A4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5"/>
          <w:cols w:space="737"/>
        </w:sectPr>
      </w:pPr>
    </w:p>
    <w:p w14:paraId="15C6ECCA" w14:textId="55AF210E" w:rsidR="0021141D" w:rsidRPr="00E301AC" w:rsidRDefault="008C4C62" w:rsidP="000A7B77">
      <w:pPr>
        <w:pStyle w:val="BlockText"/>
        <w:spacing w:before="0"/>
        <w:ind w:left="540" w:right="0" w:firstLine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นโยบายการกำหนดราคาสำหรับรายการแต่ละประเภทมีดังต่อไปนี้</w:t>
      </w:r>
    </w:p>
    <w:p w14:paraId="0B76AC2C" w14:textId="77777777" w:rsidR="008C4C62" w:rsidRPr="00E301AC" w:rsidRDefault="008C4C62" w:rsidP="00170182">
      <w:pPr>
        <w:pStyle w:val="BlockText"/>
        <w:tabs>
          <w:tab w:val="left" w:pos="360"/>
        </w:tabs>
        <w:spacing w:before="0"/>
        <w:ind w:left="540" w:right="0" w:firstLine="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330"/>
        <w:gridCol w:w="6120"/>
      </w:tblGrid>
      <w:tr w:rsidR="008C4C62" w:rsidRPr="00E301AC" w14:paraId="2F8A4C61" w14:textId="77777777" w:rsidTr="001C2B36">
        <w:trPr>
          <w:tblHeader/>
        </w:trPr>
        <w:tc>
          <w:tcPr>
            <w:tcW w:w="3330" w:type="dxa"/>
          </w:tcPr>
          <w:p w14:paraId="62B7BC98" w14:textId="77777777" w:rsidR="008C4C62" w:rsidRPr="00E301AC" w:rsidRDefault="008C4C62" w:rsidP="00FC6911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120" w:type="dxa"/>
          </w:tcPr>
          <w:p w14:paraId="3DCAFE4B" w14:textId="77777777" w:rsidR="008C4C62" w:rsidRPr="00E301AC" w:rsidRDefault="008C4C62" w:rsidP="00FC6911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8C4C62" w:rsidRPr="00E301AC" w14:paraId="3E425FD0" w14:textId="77777777" w:rsidTr="001C2B36">
        <w:tc>
          <w:tcPr>
            <w:tcW w:w="3330" w:type="dxa"/>
          </w:tcPr>
          <w:p w14:paraId="67A0E380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</w:t>
            </w:r>
            <w:r w:rsidR="00096425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6120" w:type="dxa"/>
          </w:tcPr>
          <w:p w14:paraId="2244A388" w14:textId="6956F58B" w:rsidR="008C4C62" w:rsidRPr="00E301AC" w:rsidRDefault="00527458" w:rsidP="0009642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บวกเพิ่มจาก</w:t>
            </w:r>
            <w:r w:rsidR="00096425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ต้นทุนผลิตสินค้ามาตรฐานโดยถัวเฉลี่ยถ่วงน้ำหนักของสินค้า</w:t>
            </w:r>
            <w:r w:rsidR="00A420A9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</w:t>
            </w:r>
            <w:r w:rsidR="00096425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ทุกผลิตภัณฑ์</w:t>
            </w:r>
          </w:p>
        </w:tc>
      </w:tr>
      <w:tr w:rsidR="00096425" w:rsidRPr="00E301AC" w14:paraId="69529CF3" w14:textId="77777777" w:rsidTr="001C2B36">
        <w:tc>
          <w:tcPr>
            <w:tcW w:w="3330" w:type="dxa"/>
          </w:tcPr>
          <w:p w14:paraId="13628C60" w14:textId="77777777" w:rsidR="00096425" w:rsidRPr="00E301AC" w:rsidRDefault="00096425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6120" w:type="dxa"/>
          </w:tcPr>
          <w:p w14:paraId="46B0023C" w14:textId="77777777" w:rsidR="00096425" w:rsidRPr="00E301AC" w:rsidRDefault="00096425" w:rsidP="0009642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วิธีราคาขายต่อ ทั้งนี้ขึ้นอยู่กับภาวะตลาดและการแข่งขันในแต่ละประเทศ</w:t>
            </w:r>
          </w:p>
        </w:tc>
      </w:tr>
      <w:tr w:rsidR="008C4C62" w:rsidRPr="00E301AC" w14:paraId="05EDBA68" w14:textId="77777777" w:rsidTr="001C2B36">
        <w:tc>
          <w:tcPr>
            <w:tcW w:w="3330" w:type="dxa"/>
          </w:tcPr>
          <w:p w14:paraId="215BF85C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120" w:type="dxa"/>
          </w:tcPr>
          <w:p w14:paraId="6053B258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8C4C62" w:rsidRPr="00E301AC" w14:paraId="3224087D" w14:textId="77777777" w:rsidTr="001C2B36">
        <w:tc>
          <w:tcPr>
            <w:tcW w:w="3330" w:type="dxa"/>
          </w:tcPr>
          <w:p w14:paraId="0C14D27E" w14:textId="07487723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ซื้อสินค้า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/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6120" w:type="dxa"/>
          </w:tcPr>
          <w:p w14:paraId="15DBF3C8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E301AC" w14:paraId="0FCED50E" w14:textId="77777777" w:rsidTr="001C2B36">
        <w:tc>
          <w:tcPr>
            <w:tcW w:w="3330" w:type="dxa"/>
          </w:tcPr>
          <w:p w14:paraId="2B666C2B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ซื้อที่ดิน อาคารและอุปกรณ์</w:t>
            </w:r>
          </w:p>
        </w:tc>
        <w:tc>
          <w:tcPr>
            <w:tcW w:w="6120" w:type="dxa"/>
          </w:tcPr>
          <w:p w14:paraId="13506F69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E301AC" w14:paraId="35A55296" w14:textId="77777777" w:rsidTr="001C2B36">
        <w:tc>
          <w:tcPr>
            <w:tcW w:w="3330" w:type="dxa"/>
          </w:tcPr>
          <w:p w14:paraId="0CD03F9F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ค่าลิขสิทธิ์ในการขายสินค้า</w:t>
            </w:r>
          </w:p>
        </w:tc>
        <w:tc>
          <w:tcPr>
            <w:tcW w:w="6120" w:type="dxa"/>
          </w:tcPr>
          <w:p w14:paraId="2C257FD1" w14:textId="77777777" w:rsidR="008C4C62" w:rsidRPr="00E301AC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4C62" w:rsidRPr="00E301AC" w14:paraId="4BB0DFC5" w14:textId="77777777" w:rsidTr="001C2B36">
        <w:tc>
          <w:tcPr>
            <w:tcW w:w="3330" w:type="dxa"/>
          </w:tcPr>
          <w:p w14:paraId="225E2048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ค่าพัฒนาผลิตภัณฑ์</w:t>
            </w:r>
          </w:p>
        </w:tc>
        <w:tc>
          <w:tcPr>
            <w:tcW w:w="6120" w:type="dxa"/>
          </w:tcPr>
          <w:p w14:paraId="10093131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ตามจำนวนที่เกิดขึ้นจริง</w:t>
            </w:r>
          </w:p>
        </w:tc>
      </w:tr>
      <w:tr w:rsidR="008C4C62" w:rsidRPr="00E301AC" w14:paraId="59ED4143" w14:textId="77777777" w:rsidTr="001C2B36">
        <w:tc>
          <w:tcPr>
            <w:tcW w:w="3330" w:type="dxa"/>
          </w:tcPr>
          <w:p w14:paraId="5B856088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6120" w:type="dxa"/>
          </w:tcPr>
          <w:p w14:paraId="26D524B0" w14:textId="77777777" w:rsidR="008C4C62" w:rsidRPr="00E301AC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4C62" w:rsidRPr="00E301AC" w14:paraId="44CFE6C6" w14:textId="77777777" w:rsidTr="001C2B36">
        <w:tc>
          <w:tcPr>
            <w:tcW w:w="3330" w:type="dxa"/>
          </w:tcPr>
          <w:p w14:paraId="7DED928F" w14:textId="7250B7C9" w:rsidR="008C4C62" w:rsidRPr="00E301AC" w:rsidRDefault="00485565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6120" w:type="dxa"/>
          </w:tcPr>
          <w:p w14:paraId="1E1C7562" w14:textId="4716AEBE" w:rsidR="008C4C62" w:rsidRPr="00E301AC" w:rsidRDefault="00485565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ราคาตลาด/ ราคาตามสัญญา</w:t>
            </w:r>
          </w:p>
        </w:tc>
      </w:tr>
      <w:tr w:rsidR="008C4C62" w:rsidRPr="00E301AC" w14:paraId="7BA3975D" w14:textId="77777777" w:rsidTr="001C2B36">
        <w:trPr>
          <w:trHeight w:val="416"/>
        </w:trPr>
        <w:tc>
          <w:tcPr>
            <w:tcW w:w="3330" w:type="dxa"/>
          </w:tcPr>
          <w:p w14:paraId="76D52047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ค่าบริการด้านบริหารสินค้าคงเหลือ</w:t>
            </w:r>
          </w:p>
        </w:tc>
        <w:tc>
          <w:tcPr>
            <w:tcW w:w="6120" w:type="dxa"/>
          </w:tcPr>
          <w:p w14:paraId="694448A3" w14:textId="77777777" w:rsidR="008C4C62" w:rsidRPr="00E301AC" w:rsidRDefault="00D767D7" w:rsidP="00D767D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ตามขนาดของพื้นที่ใช้สอย</w:t>
            </w:r>
          </w:p>
        </w:tc>
      </w:tr>
      <w:tr w:rsidR="008C4C62" w:rsidRPr="00E301AC" w14:paraId="0E0BE3F7" w14:textId="77777777" w:rsidTr="001C2B36">
        <w:tc>
          <w:tcPr>
            <w:tcW w:w="3330" w:type="dxa"/>
          </w:tcPr>
          <w:p w14:paraId="04D25D94" w14:textId="0E031721" w:rsidR="001E560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="00B945F8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</w:t>
            </w:r>
            <w:r w:rsidR="00AE4D11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จากการเปิดบัญชี</w:t>
            </w:r>
          </w:p>
          <w:p w14:paraId="4DF2B82E" w14:textId="2C25BD98" w:rsidR="008C4C62" w:rsidRPr="00E301AC" w:rsidRDefault="001E5602" w:rsidP="001E5602">
            <w:pPr>
              <w:pStyle w:val="block"/>
              <w:tabs>
                <w:tab w:val="left" w:pos="242"/>
              </w:tabs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AE4D11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ธนาคารร่วมกับบริษัทในกลุ่มมิตซูบิชิ</w:t>
            </w:r>
          </w:p>
        </w:tc>
        <w:tc>
          <w:tcPr>
            <w:tcW w:w="6120" w:type="dxa"/>
          </w:tcPr>
          <w:p w14:paraId="73909E0A" w14:textId="604B0C8C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ตามจำนวนเงินทุนที่บริษัทมีอยู่หรือใช้ไปในอัตราดอกเบี้ยถัวเฉลี่ยระหว่าง</w:t>
            </w:r>
            <w:r w:rsidR="00270A7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70A76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อัตราดอกเบี้ยเงินฝากหรืออัตราดอกเบี้ยเงินกู้ยืมของสถาบันการเงิน</w:t>
            </w:r>
          </w:p>
        </w:tc>
      </w:tr>
      <w:tr w:rsidR="008C4C62" w:rsidRPr="00E301AC" w14:paraId="6972E7A4" w14:textId="77777777" w:rsidTr="001C2B36">
        <w:tc>
          <w:tcPr>
            <w:tcW w:w="3330" w:type="dxa"/>
          </w:tcPr>
          <w:p w14:paraId="555D3C3A" w14:textId="279B0303" w:rsidR="001E5602" w:rsidRPr="00E301AC" w:rsidRDefault="001A7C9D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  <w:r w:rsidR="001E560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รับ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="00B945F8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E5602"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จ่าย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</w:t>
            </w:r>
            <w:r w:rsidR="008C4C6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</w:t>
            </w:r>
            <w:r w:rsidR="001E560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ให้</w:t>
            </w:r>
            <w:r w:rsidR="008C4C6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กู้ยืมและเงิน</w:t>
            </w:r>
          </w:p>
          <w:p w14:paraId="793537CB" w14:textId="33BB9BC7" w:rsidR="008C4C62" w:rsidRPr="00E301AC" w:rsidRDefault="001E560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8C4C6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กู้ยืม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6120" w:type="dxa"/>
          </w:tcPr>
          <w:p w14:paraId="09AA6860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ตามอัตราดอกเบี้ยของสถาบันการเงิน</w:t>
            </w:r>
          </w:p>
        </w:tc>
      </w:tr>
      <w:tr w:rsidR="008C4C62" w:rsidRPr="00E301AC" w14:paraId="3846BC94" w14:textId="77777777" w:rsidTr="001C2B36">
        <w:tc>
          <w:tcPr>
            <w:tcW w:w="3330" w:type="dxa"/>
          </w:tcPr>
          <w:p w14:paraId="782D6454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ค่าประกันความเสียหายคุณภาพสินค้า</w:t>
            </w:r>
          </w:p>
        </w:tc>
        <w:tc>
          <w:tcPr>
            <w:tcW w:w="6120" w:type="dxa"/>
          </w:tcPr>
          <w:p w14:paraId="006EDDFC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จำนวนที่เกิดขึ้นจริง</w:t>
            </w:r>
          </w:p>
        </w:tc>
      </w:tr>
      <w:tr w:rsidR="008C4C62" w:rsidRPr="00E301AC" w14:paraId="2C870E9B" w14:textId="77777777" w:rsidTr="001C2B36">
        <w:tc>
          <w:tcPr>
            <w:tcW w:w="3330" w:type="dxa"/>
          </w:tcPr>
          <w:p w14:paraId="0CBD3DCE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ค่าใช้จ่ายในการจัดจำหน่ายและบริหาร</w:t>
            </w:r>
          </w:p>
        </w:tc>
        <w:tc>
          <w:tcPr>
            <w:tcW w:w="6120" w:type="dxa"/>
          </w:tcPr>
          <w:p w14:paraId="52F8C414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E301AC" w14:paraId="0A44D930" w14:textId="77777777" w:rsidTr="001C2B36">
        <w:tc>
          <w:tcPr>
            <w:tcW w:w="3330" w:type="dxa"/>
          </w:tcPr>
          <w:p w14:paraId="544813E5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20" w:type="dxa"/>
          </w:tcPr>
          <w:p w14:paraId="6C300BE2" w14:textId="5115AA0C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หลักเกณฑ์ที่กำหนดโดยคณะกรรมการสรรหาและกำหนด</w:t>
            </w:r>
            <w:r w:rsidR="001C2B36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าตอบแทน</w:t>
            </w:r>
            <w:r w:rsidR="00563C73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63C73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  <w:tr w:rsidR="008C4C62" w:rsidRPr="00E301AC" w14:paraId="304F42F9" w14:textId="77777777" w:rsidTr="001C2B36">
        <w:tc>
          <w:tcPr>
            <w:tcW w:w="3330" w:type="dxa"/>
          </w:tcPr>
          <w:p w14:paraId="0E4CB220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20" w:type="dxa"/>
          </w:tcPr>
          <w:p w14:paraId="2F5A2522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ตามที่ประกาศจ่าย</w:t>
            </w:r>
          </w:p>
        </w:tc>
      </w:tr>
    </w:tbl>
    <w:p w14:paraId="0E558B37" w14:textId="77777777" w:rsidR="00343D19" w:rsidRPr="00E301AC" w:rsidRDefault="00343D19" w:rsidP="003B55B5">
      <w:pPr>
        <w:pStyle w:val="BlockText"/>
        <w:tabs>
          <w:tab w:val="left" w:pos="360"/>
        </w:tabs>
        <w:spacing w:before="0"/>
        <w:ind w:left="0" w:right="0" w:firstLine="0"/>
        <w:jc w:val="thaiDistribute"/>
        <w:rPr>
          <w:rFonts w:asciiTheme="majorBidi" w:hAnsiTheme="majorBidi" w:cstheme="majorBidi"/>
          <w:sz w:val="24"/>
          <w:szCs w:val="24"/>
          <w:cs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343D19" w:rsidRPr="00E301AC" w14:paraId="65D41B2E" w14:textId="77777777" w:rsidTr="009D101D">
        <w:trPr>
          <w:tblHeader/>
        </w:trPr>
        <w:tc>
          <w:tcPr>
            <w:tcW w:w="3510" w:type="dxa"/>
          </w:tcPr>
          <w:p w14:paraId="02CA6E5D" w14:textId="1A4EAAEE" w:rsidR="00343D19" w:rsidRPr="003E47DC" w:rsidRDefault="003B3274" w:rsidP="009D101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E4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รายการที่สำคัญกับบุคคลหรือกิจการ</w:t>
            </w:r>
          </w:p>
        </w:tc>
        <w:tc>
          <w:tcPr>
            <w:tcW w:w="2790" w:type="dxa"/>
            <w:gridSpan w:val="3"/>
          </w:tcPr>
          <w:p w14:paraId="2AF88DCC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C64A4CE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C132736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43D19" w:rsidRPr="00E301AC" w14:paraId="255BC7EA" w14:textId="77777777" w:rsidTr="009D101D">
        <w:trPr>
          <w:tblHeader/>
        </w:trPr>
        <w:tc>
          <w:tcPr>
            <w:tcW w:w="3510" w:type="dxa"/>
          </w:tcPr>
          <w:p w14:paraId="1523A861" w14:textId="4E35D211" w:rsidR="00343D19" w:rsidRPr="003E47DC" w:rsidRDefault="003B3274" w:rsidP="003B3274">
            <w:pPr>
              <w:tabs>
                <w:tab w:val="left" w:pos="540"/>
              </w:tabs>
              <w:spacing w:line="240" w:lineRule="auto"/>
              <w:ind w:left="16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E4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2790" w:type="dxa"/>
            <w:gridSpan w:val="3"/>
          </w:tcPr>
          <w:p w14:paraId="13FF3D99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1EADE70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A644FF1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C7001" w:rsidRPr="00A83E4D" w14:paraId="6AA65AA1" w14:textId="77777777" w:rsidTr="009D101D">
        <w:trPr>
          <w:tblHeader/>
        </w:trPr>
        <w:tc>
          <w:tcPr>
            <w:tcW w:w="3510" w:type="dxa"/>
          </w:tcPr>
          <w:p w14:paraId="4D111D0C" w14:textId="2ADEB89C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24942250" w14:textId="56AE435C" w:rsidR="006C7001" w:rsidRPr="00E301AC" w:rsidRDefault="0031338A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1F51F71" w14:textId="77777777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3C41DBA" w14:textId="16AC10B0" w:rsidR="006C7001" w:rsidRPr="00E301AC" w:rsidRDefault="0031338A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5B51CB8" w14:textId="77777777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01BA8DD" w14:textId="1EE3041D" w:rsidR="006C7001" w:rsidRPr="00E301AC" w:rsidRDefault="0031338A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02A274F" w14:textId="77777777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C32F9D0" w14:textId="0CF7696E" w:rsidR="006C7001" w:rsidRPr="00E301AC" w:rsidRDefault="0031338A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C7001" w:rsidRPr="00E301AC" w14:paraId="3B8E41A4" w14:textId="77777777" w:rsidTr="009D101D">
        <w:trPr>
          <w:trHeight w:val="290"/>
          <w:tblHeader/>
        </w:trPr>
        <w:tc>
          <w:tcPr>
            <w:tcW w:w="3510" w:type="dxa"/>
          </w:tcPr>
          <w:p w14:paraId="0AEFC9ED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850" w:type="dxa"/>
            <w:gridSpan w:val="7"/>
          </w:tcPr>
          <w:p w14:paraId="2C22511B" w14:textId="77777777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C7001" w:rsidRPr="00E301AC" w14:paraId="776AEFD0" w14:textId="77777777" w:rsidTr="009D101D">
        <w:tc>
          <w:tcPr>
            <w:tcW w:w="3510" w:type="dxa"/>
          </w:tcPr>
          <w:p w14:paraId="5B78F955" w14:textId="0C31FA09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</w:tcPr>
          <w:p w14:paraId="4B021A07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AAD6AD1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9E79975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4F70CED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4B79765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237D97C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39F0AB7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2A0604" w:rsidRPr="00E301AC" w14:paraId="7D343584" w14:textId="77777777" w:rsidTr="009D101D">
        <w:tc>
          <w:tcPr>
            <w:tcW w:w="3510" w:type="dxa"/>
          </w:tcPr>
          <w:p w14:paraId="5C7EED88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0C6B54B3" w14:textId="04C92179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2,318,462</w:t>
            </w:r>
          </w:p>
        </w:tc>
        <w:tc>
          <w:tcPr>
            <w:tcW w:w="270" w:type="dxa"/>
          </w:tcPr>
          <w:p w14:paraId="0C9D05C9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EF3B0AE" w14:textId="39C4512A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3,076,781</w:t>
            </w:r>
          </w:p>
        </w:tc>
        <w:tc>
          <w:tcPr>
            <w:tcW w:w="270" w:type="dxa"/>
          </w:tcPr>
          <w:p w14:paraId="65CDFA0C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9FE7B7F" w14:textId="0A5D856F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2,318,462</w:t>
            </w:r>
          </w:p>
        </w:tc>
        <w:tc>
          <w:tcPr>
            <w:tcW w:w="270" w:type="dxa"/>
          </w:tcPr>
          <w:p w14:paraId="22D48883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85C71B" w14:textId="2F69B4D5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3,076,781</w:t>
            </w:r>
          </w:p>
        </w:tc>
      </w:tr>
      <w:tr w:rsidR="002A0604" w:rsidRPr="00E301AC" w14:paraId="3CFD3DA1" w14:textId="77777777" w:rsidTr="009D101D">
        <w:tc>
          <w:tcPr>
            <w:tcW w:w="3510" w:type="dxa"/>
          </w:tcPr>
          <w:p w14:paraId="56F5F992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3574302E" w14:textId="5BFA03BB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2,161</w:t>
            </w:r>
          </w:p>
        </w:tc>
        <w:tc>
          <w:tcPr>
            <w:tcW w:w="270" w:type="dxa"/>
          </w:tcPr>
          <w:p w14:paraId="45691BE5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C5FE918" w14:textId="02D8363B" w:rsidR="002A0604" w:rsidRPr="00E301AC" w:rsidRDefault="002A0604" w:rsidP="002A0604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7E33CF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29649DE" w14:textId="386EDF63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2,161</w:t>
            </w:r>
          </w:p>
        </w:tc>
        <w:tc>
          <w:tcPr>
            <w:tcW w:w="270" w:type="dxa"/>
          </w:tcPr>
          <w:p w14:paraId="7A9C8FEE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34A85D6" w14:textId="2D7C51E8" w:rsidR="002A0604" w:rsidRPr="00E301AC" w:rsidRDefault="002A0604" w:rsidP="002A0604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A0604" w:rsidRPr="00E301AC" w14:paraId="7F3CBA81" w14:textId="77777777" w:rsidTr="00FF3A3D">
        <w:tc>
          <w:tcPr>
            <w:tcW w:w="3510" w:type="dxa"/>
          </w:tcPr>
          <w:p w14:paraId="491A9300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260" w:type="dxa"/>
          </w:tcPr>
          <w:p w14:paraId="1B864E07" w14:textId="60C4AEF9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</w:tcPr>
          <w:p w14:paraId="0A6C3305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3EDFD70" w14:textId="4B6F9530" w:rsidR="002A0604" w:rsidRPr="00E301AC" w:rsidRDefault="002A0604" w:rsidP="002A0604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209B7D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9F9D02B" w14:textId="1AEA1A40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</w:tcPr>
          <w:p w14:paraId="5FB3DF94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295286E" w14:textId="7A3D55CD" w:rsidR="002A0604" w:rsidRPr="00E301AC" w:rsidRDefault="002A0604" w:rsidP="002A0604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74B5D" w:rsidRPr="00E301AC" w14:paraId="1B35E032" w14:textId="77777777" w:rsidTr="009D101D">
        <w:tc>
          <w:tcPr>
            <w:tcW w:w="3510" w:type="dxa"/>
          </w:tcPr>
          <w:p w14:paraId="3259D20A" w14:textId="6862852C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lastRenderedPageBreak/>
              <w:t xml:space="preserve">บริษัทใหญ่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ต่อ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3ADB8F8B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1E8D08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31534F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9D9F08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CEAAB7B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C162A7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2F279C2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A0604" w:rsidRPr="00E301AC" w14:paraId="255FF1BC" w14:textId="77777777" w:rsidTr="00A9732A">
        <w:tc>
          <w:tcPr>
            <w:tcW w:w="3510" w:type="dxa"/>
          </w:tcPr>
          <w:p w14:paraId="16302B5C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260" w:type="dxa"/>
          </w:tcPr>
          <w:p w14:paraId="50FC26C3" w14:textId="22AF3519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127,261</w:t>
            </w:r>
          </w:p>
        </w:tc>
        <w:tc>
          <w:tcPr>
            <w:tcW w:w="270" w:type="dxa"/>
          </w:tcPr>
          <w:p w14:paraId="7467E579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0DB3C9B" w14:textId="44ACAE5D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151,394</w:t>
            </w:r>
          </w:p>
        </w:tc>
        <w:tc>
          <w:tcPr>
            <w:tcW w:w="270" w:type="dxa"/>
          </w:tcPr>
          <w:p w14:paraId="05B0E4A6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E405BB7" w14:textId="1748CFC4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127,261</w:t>
            </w:r>
          </w:p>
        </w:tc>
        <w:tc>
          <w:tcPr>
            <w:tcW w:w="270" w:type="dxa"/>
          </w:tcPr>
          <w:p w14:paraId="360B6A27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EF41895" w14:textId="5177E238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151,394</w:t>
            </w:r>
          </w:p>
        </w:tc>
      </w:tr>
      <w:tr w:rsidR="002A0604" w:rsidRPr="00E301AC" w14:paraId="6BC5BF63" w14:textId="77777777" w:rsidTr="009D101D">
        <w:tc>
          <w:tcPr>
            <w:tcW w:w="3510" w:type="dxa"/>
          </w:tcPr>
          <w:p w14:paraId="22EBDAE0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260" w:type="dxa"/>
          </w:tcPr>
          <w:p w14:paraId="4D388D54" w14:textId="322A3143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122,433</w:t>
            </w:r>
          </w:p>
        </w:tc>
        <w:tc>
          <w:tcPr>
            <w:tcW w:w="270" w:type="dxa"/>
          </w:tcPr>
          <w:p w14:paraId="0D92B413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012E73C" w14:textId="2A69B026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169,642</w:t>
            </w:r>
          </w:p>
        </w:tc>
        <w:tc>
          <w:tcPr>
            <w:tcW w:w="270" w:type="dxa"/>
          </w:tcPr>
          <w:p w14:paraId="003DDAB1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FFB6F5F" w14:textId="45763A96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122,433</w:t>
            </w:r>
          </w:p>
        </w:tc>
        <w:tc>
          <w:tcPr>
            <w:tcW w:w="270" w:type="dxa"/>
          </w:tcPr>
          <w:p w14:paraId="4BEC7CC2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A7B0042" w14:textId="331BD0AA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169,642</w:t>
            </w:r>
          </w:p>
        </w:tc>
      </w:tr>
      <w:tr w:rsidR="002A0604" w:rsidRPr="00E301AC" w14:paraId="06D36628" w14:textId="77777777" w:rsidTr="009D101D">
        <w:tc>
          <w:tcPr>
            <w:tcW w:w="3510" w:type="dxa"/>
          </w:tcPr>
          <w:p w14:paraId="1C4C29E2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</w:t>
            </w:r>
            <w:r w:rsidRPr="00E301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นค้า</w:t>
            </w:r>
          </w:p>
        </w:tc>
        <w:tc>
          <w:tcPr>
            <w:tcW w:w="1260" w:type="dxa"/>
          </w:tcPr>
          <w:p w14:paraId="30EF92C0" w14:textId="6695427A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33,780</w:t>
            </w:r>
          </w:p>
        </w:tc>
        <w:tc>
          <w:tcPr>
            <w:tcW w:w="270" w:type="dxa"/>
          </w:tcPr>
          <w:p w14:paraId="71DDACCF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03B71F7" w14:textId="52BA79C8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40,678</w:t>
            </w:r>
          </w:p>
        </w:tc>
        <w:tc>
          <w:tcPr>
            <w:tcW w:w="270" w:type="dxa"/>
          </w:tcPr>
          <w:p w14:paraId="638FF8CE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548DC24" w14:textId="783E3906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33,780</w:t>
            </w:r>
          </w:p>
        </w:tc>
        <w:tc>
          <w:tcPr>
            <w:tcW w:w="270" w:type="dxa"/>
          </w:tcPr>
          <w:p w14:paraId="77321ABB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83866FA" w14:textId="01E4F4F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40,678</w:t>
            </w:r>
          </w:p>
        </w:tc>
      </w:tr>
      <w:tr w:rsidR="002A0604" w:rsidRPr="00E301AC" w14:paraId="317B84E4" w14:textId="77777777" w:rsidTr="009D101D">
        <w:tc>
          <w:tcPr>
            <w:tcW w:w="3510" w:type="dxa"/>
          </w:tcPr>
          <w:p w14:paraId="7702BE21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260" w:type="dxa"/>
          </w:tcPr>
          <w:p w14:paraId="3F4501A2" w14:textId="4E4B4448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5,737</w:t>
            </w:r>
          </w:p>
        </w:tc>
        <w:tc>
          <w:tcPr>
            <w:tcW w:w="270" w:type="dxa"/>
          </w:tcPr>
          <w:p w14:paraId="555C7140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6719671" w14:textId="3AE30CF5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9,944</w:t>
            </w:r>
          </w:p>
        </w:tc>
        <w:tc>
          <w:tcPr>
            <w:tcW w:w="270" w:type="dxa"/>
          </w:tcPr>
          <w:p w14:paraId="5EA53FFF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94F667" w14:textId="5B768955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5,737</w:t>
            </w:r>
          </w:p>
        </w:tc>
        <w:tc>
          <w:tcPr>
            <w:tcW w:w="270" w:type="dxa"/>
          </w:tcPr>
          <w:p w14:paraId="61BD7BF2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D48EB66" w14:textId="6DB7579E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9,944</w:t>
            </w:r>
          </w:p>
        </w:tc>
      </w:tr>
      <w:tr w:rsidR="002A0604" w:rsidRPr="00E301AC" w14:paraId="447BAC82" w14:textId="77777777" w:rsidTr="009D101D">
        <w:tc>
          <w:tcPr>
            <w:tcW w:w="3510" w:type="dxa"/>
          </w:tcPr>
          <w:p w14:paraId="6AA5FAB0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7C8F264C" w14:textId="78EF95EC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9,535</w:t>
            </w:r>
          </w:p>
        </w:tc>
        <w:tc>
          <w:tcPr>
            <w:tcW w:w="270" w:type="dxa"/>
          </w:tcPr>
          <w:p w14:paraId="1ABD3530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7AE246A" w14:textId="26479C4F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7,744</w:t>
            </w:r>
          </w:p>
        </w:tc>
        <w:tc>
          <w:tcPr>
            <w:tcW w:w="270" w:type="dxa"/>
          </w:tcPr>
          <w:p w14:paraId="1EB7D645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DA3CDCA" w14:textId="27B81E8D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9,535</w:t>
            </w:r>
          </w:p>
        </w:tc>
        <w:tc>
          <w:tcPr>
            <w:tcW w:w="270" w:type="dxa"/>
          </w:tcPr>
          <w:p w14:paraId="601A851D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471955B" w14:textId="4E621B03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7,744</w:t>
            </w:r>
          </w:p>
        </w:tc>
      </w:tr>
      <w:tr w:rsidR="00274B5D" w:rsidRPr="00E301AC" w14:paraId="4D533DEF" w14:textId="77777777" w:rsidTr="009D101D">
        <w:tc>
          <w:tcPr>
            <w:tcW w:w="3510" w:type="dxa"/>
          </w:tcPr>
          <w:p w14:paraId="5795D928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</w:tcPr>
          <w:p w14:paraId="2AB8BCE2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0C32EC6B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18A46ED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773CB06D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6E4937A3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09E853B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</w:tcPr>
          <w:p w14:paraId="30E1465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74B5D" w:rsidRPr="00E301AC" w14:paraId="6C03D941" w14:textId="77777777" w:rsidTr="009D101D">
        <w:tc>
          <w:tcPr>
            <w:tcW w:w="3510" w:type="dxa"/>
          </w:tcPr>
          <w:p w14:paraId="0D7BCF9F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260" w:type="dxa"/>
          </w:tcPr>
          <w:p w14:paraId="61D8B969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24DE94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1FA42F9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8E8149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A69A47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1D64B82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51B868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A0604" w:rsidRPr="00E301AC" w14:paraId="5C493AB2" w14:textId="77777777" w:rsidTr="009D101D">
        <w:tc>
          <w:tcPr>
            <w:tcW w:w="3510" w:type="dxa"/>
          </w:tcPr>
          <w:p w14:paraId="6AB27D02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5C72B33B" w14:textId="3D2115BE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</w:tcPr>
          <w:p w14:paraId="3752C1CA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CE136AC" w14:textId="32C8E5C9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</w:tcPr>
          <w:p w14:paraId="66FB71F2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4F4EB8" w14:textId="79D775AB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</w:tcPr>
          <w:p w14:paraId="188BC1B6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9326ED" w14:textId="5B189BA5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</w:tr>
      <w:tr w:rsidR="002A0604" w:rsidRPr="00E301AC" w14:paraId="5F6220C2" w14:textId="77777777" w:rsidTr="00334908">
        <w:trPr>
          <w:trHeight w:val="407"/>
        </w:trPr>
        <w:tc>
          <w:tcPr>
            <w:tcW w:w="3510" w:type="dxa"/>
          </w:tcPr>
          <w:p w14:paraId="005DAE63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260" w:type="dxa"/>
          </w:tcPr>
          <w:p w14:paraId="24F7B8C6" w14:textId="1F1C1348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16,630</w:t>
            </w:r>
          </w:p>
        </w:tc>
        <w:tc>
          <w:tcPr>
            <w:tcW w:w="270" w:type="dxa"/>
          </w:tcPr>
          <w:p w14:paraId="4E784F3C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8487B6" w14:textId="6455C663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  <w:tc>
          <w:tcPr>
            <w:tcW w:w="270" w:type="dxa"/>
          </w:tcPr>
          <w:p w14:paraId="0F5745EF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229C32" w14:textId="39127E2C" w:rsidR="002A0604" w:rsidRPr="00E301AC" w:rsidRDefault="004D1776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16,630</w:t>
            </w:r>
          </w:p>
        </w:tc>
        <w:tc>
          <w:tcPr>
            <w:tcW w:w="270" w:type="dxa"/>
          </w:tcPr>
          <w:p w14:paraId="24CEF0C0" w14:textId="77777777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1F6AD46" w14:textId="627AB7C8" w:rsidR="002A0604" w:rsidRPr="00E301AC" w:rsidRDefault="002A0604" w:rsidP="002A06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</w:tr>
      <w:tr w:rsidR="004D1776" w:rsidRPr="00E301AC" w14:paraId="32B587F5" w14:textId="77777777" w:rsidTr="009D101D">
        <w:tc>
          <w:tcPr>
            <w:tcW w:w="3510" w:type="dxa"/>
          </w:tcPr>
          <w:p w14:paraId="528F9382" w14:textId="77777777" w:rsidR="004D1776" w:rsidRPr="00E301AC" w:rsidRDefault="004D1776" w:rsidP="004D177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260" w:type="dxa"/>
          </w:tcPr>
          <w:p w14:paraId="691AC4AE" w14:textId="3F67C1EA" w:rsidR="004D1776" w:rsidRPr="00E301AC" w:rsidRDefault="004D1776" w:rsidP="004D1776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F83AFA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FB54A6" w14:textId="69104796" w:rsidR="004D1776" w:rsidRPr="00E301AC" w:rsidRDefault="004D1776" w:rsidP="004D1776">
            <w:pPr>
              <w:tabs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EB3741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B36F03" w14:textId="0E05D00B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77B69AFB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6487AB" w14:textId="4C934D2D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</w:tr>
      <w:tr w:rsidR="004D1776" w:rsidRPr="00E301AC" w14:paraId="0233E3D7" w14:textId="77777777" w:rsidTr="009D101D">
        <w:tc>
          <w:tcPr>
            <w:tcW w:w="3510" w:type="dxa"/>
          </w:tcPr>
          <w:p w14:paraId="792D9DDD" w14:textId="77777777" w:rsidR="004D1776" w:rsidRPr="00E301AC" w:rsidRDefault="004D1776" w:rsidP="004D177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260" w:type="dxa"/>
          </w:tcPr>
          <w:p w14:paraId="660E1BA6" w14:textId="0B8403C5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  <w:tc>
          <w:tcPr>
            <w:tcW w:w="270" w:type="dxa"/>
          </w:tcPr>
          <w:p w14:paraId="46478C97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E95C2A" w14:textId="339C2EE4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</w:tcPr>
          <w:p w14:paraId="308192E5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ED3AA6" w14:textId="1855B78C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  <w:tc>
          <w:tcPr>
            <w:tcW w:w="270" w:type="dxa"/>
          </w:tcPr>
          <w:p w14:paraId="28EFDBE1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D31E08" w14:textId="2AB32216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</w:tr>
      <w:tr w:rsidR="004D1776" w:rsidRPr="00E301AC" w14:paraId="6072D444" w14:textId="77777777" w:rsidTr="009D101D">
        <w:tc>
          <w:tcPr>
            <w:tcW w:w="3510" w:type="dxa"/>
          </w:tcPr>
          <w:p w14:paraId="1BB854CC" w14:textId="77777777" w:rsidR="004D1776" w:rsidRPr="00E301AC" w:rsidRDefault="004D1776" w:rsidP="004D177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260" w:type="dxa"/>
          </w:tcPr>
          <w:p w14:paraId="0999D79A" w14:textId="62915715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61,098</w:t>
            </w:r>
          </w:p>
        </w:tc>
        <w:tc>
          <w:tcPr>
            <w:tcW w:w="270" w:type="dxa"/>
          </w:tcPr>
          <w:p w14:paraId="6DF0EFFB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33637F" w14:textId="1C8E369B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61,016</w:t>
            </w:r>
          </w:p>
        </w:tc>
        <w:tc>
          <w:tcPr>
            <w:tcW w:w="270" w:type="dxa"/>
          </w:tcPr>
          <w:p w14:paraId="017CEDF6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C19C48" w14:textId="4B063784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61,098</w:t>
            </w:r>
          </w:p>
        </w:tc>
        <w:tc>
          <w:tcPr>
            <w:tcW w:w="270" w:type="dxa"/>
          </w:tcPr>
          <w:p w14:paraId="0E954C8E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A68CC3" w14:textId="79D2055A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61,016</w:t>
            </w:r>
          </w:p>
        </w:tc>
      </w:tr>
      <w:tr w:rsidR="004D1776" w:rsidRPr="00E301AC" w14:paraId="003F4B99" w14:textId="77777777" w:rsidTr="009D101D">
        <w:tc>
          <w:tcPr>
            <w:tcW w:w="3510" w:type="dxa"/>
          </w:tcPr>
          <w:p w14:paraId="30461879" w14:textId="77777777" w:rsidR="004D1776" w:rsidRPr="00E301AC" w:rsidRDefault="004D1776" w:rsidP="004D177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0C259B00" w14:textId="7CC6BB82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3,967</w:t>
            </w:r>
          </w:p>
        </w:tc>
        <w:tc>
          <w:tcPr>
            <w:tcW w:w="270" w:type="dxa"/>
          </w:tcPr>
          <w:p w14:paraId="19B7F597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556A3D" w14:textId="001A6DA0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5,281</w:t>
            </w:r>
          </w:p>
        </w:tc>
        <w:tc>
          <w:tcPr>
            <w:tcW w:w="270" w:type="dxa"/>
          </w:tcPr>
          <w:p w14:paraId="04D96B79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FCB51C" w14:textId="0A35A484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3,967</w:t>
            </w:r>
          </w:p>
        </w:tc>
        <w:tc>
          <w:tcPr>
            <w:tcW w:w="270" w:type="dxa"/>
          </w:tcPr>
          <w:p w14:paraId="30BCB6D5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BEE40B" w14:textId="4D4F4A72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5,281</w:t>
            </w:r>
          </w:p>
        </w:tc>
      </w:tr>
      <w:tr w:rsidR="004D1776" w:rsidRPr="00E301AC" w14:paraId="42358F12" w14:textId="77777777" w:rsidTr="009D101D">
        <w:tc>
          <w:tcPr>
            <w:tcW w:w="3510" w:type="dxa"/>
          </w:tcPr>
          <w:p w14:paraId="7BB91EB7" w14:textId="77777777" w:rsidR="004D1776" w:rsidRPr="00E301AC" w:rsidRDefault="004D1776" w:rsidP="004D177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</w:tcPr>
          <w:p w14:paraId="07DC4DD1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9A1FDCE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6928820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E7D079E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D9A29FE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E49B6D6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CF8071C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D1776" w:rsidRPr="00E301AC" w14:paraId="6785D79B" w14:textId="77777777" w:rsidTr="009D101D">
        <w:tc>
          <w:tcPr>
            <w:tcW w:w="3510" w:type="dxa"/>
          </w:tcPr>
          <w:p w14:paraId="03F67E1E" w14:textId="77777777" w:rsidR="004D1776" w:rsidRPr="00E301AC" w:rsidRDefault="004D1776" w:rsidP="004D177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</w:tcPr>
          <w:p w14:paraId="2250EB44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5E432F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C440D62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C241FE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6A7B7F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10A941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39EEAB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1776" w:rsidRPr="00E301AC" w14:paraId="4905F949" w14:textId="77777777" w:rsidTr="009D101D">
        <w:tc>
          <w:tcPr>
            <w:tcW w:w="3510" w:type="dxa"/>
          </w:tcPr>
          <w:p w14:paraId="14AD4C13" w14:textId="77777777" w:rsidR="004D1776" w:rsidRPr="00E301AC" w:rsidRDefault="004D1776" w:rsidP="004D177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574C248E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234982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C7C59D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F4D328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556513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133E94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5481D7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1776" w:rsidRPr="00E301AC" w14:paraId="23B347A1" w14:textId="77777777" w:rsidTr="009D101D">
        <w:tc>
          <w:tcPr>
            <w:tcW w:w="3510" w:type="dxa"/>
          </w:tcPr>
          <w:p w14:paraId="053939BE" w14:textId="77777777" w:rsidR="004D1776" w:rsidRPr="00E301AC" w:rsidRDefault="004D1776" w:rsidP="004D1776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F68E7CA" w14:textId="7D93BA09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100,269</w:t>
            </w:r>
          </w:p>
        </w:tc>
        <w:tc>
          <w:tcPr>
            <w:tcW w:w="270" w:type="dxa"/>
            <w:shd w:val="clear" w:color="auto" w:fill="auto"/>
          </w:tcPr>
          <w:p w14:paraId="7691324E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B43D957" w14:textId="3A6E893D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5,785</w:t>
            </w:r>
          </w:p>
        </w:tc>
        <w:tc>
          <w:tcPr>
            <w:tcW w:w="270" w:type="dxa"/>
            <w:shd w:val="clear" w:color="auto" w:fill="auto"/>
          </w:tcPr>
          <w:p w14:paraId="34F5B3F3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10546D8" w14:textId="28135C62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100,269</w:t>
            </w:r>
          </w:p>
        </w:tc>
        <w:tc>
          <w:tcPr>
            <w:tcW w:w="270" w:type="dxa"/>
            <w:shd w:val="clear" w:color="auto" w:fill="auto"/>
          </w:tcPr>
          <w:p w14:paraId="527BB6F1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2619A8" w14:textId="32A92A18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</w:p>
        </w:tc>
      </w:tr>
      <w:tr w:rsidR="004D1776" w:rsidRPr="00E301AC" w14:paraId="1BBE93E0" w14:textId="77777777" w:rsidTr="009D101D">
        <w:tc>
          <w:tcPr>
            <w:tcW w:w="3510" w:type="dxa"/>
          </w:tcPr>
          <w:p w14:paraId="2FCFC03C" w14:textId="77777777" w:rsidR="004D1776" w:rsidRPr="00E301AC" w:rsidRDefault="004D1776" w:rsidP="004D1776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500E81FB" w14:textId="72925ED2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579D5F43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B5C6874" w14:textId="6A281799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331FFF2F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8D8E21" w14:textId="249278FE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6A9282F1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1B65A9A" w14:textId="6168A8CB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</w:tr>
      <w:tr w:rsidR="004D1776" w:rsidRPr="00E301AC" w14:paraId="053AEA00" w14:textId="77777777" w:rsidTr="009D101D">
        <w:tc>
          <w:tcPr>
            <w:tcW w:w="3510" w:type="dxa"/>
          </w:tcPr>
          <w:p w14:paraId="793BA840" w14:textId="77777777" w:rsidR="004D1776" w:rsidRPr="00E301AC" w:rsidRDefault="004D1776" w:rsidP="004D1776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B2A214" w14:textId="2A62CBB9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000926F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FE9CDF" w14:textId="66C1655D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2D4CF36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1E06F0" w14:textId="1EF25C2F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FFCE121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5594D2" w14:textId="7EF0F24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4D1776" w:rsidRPr="00E301AC" w14:paraId="2E32CD9F" w14:textId="77777777" w:rsidTr="009D101D">
        <w:tc>
          <w:tcPr>
            <w:tcW w:w="3510" w:type="dxa"/>
          </w:tcPr>
          <w:p w14:paraId="402FADD5" w14:textId="77777777" w:rsidR="004D1776" w:rsidRPr="00E301AC" w:rsidRDefault="004D1776" w:rsidP="004D1776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2CA830" w14:textId="29B64C2F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101,212</w:t>
            </w:r>
          </w:p>
        </w:tc>
        <w:tc>
          <w:tcPr>
            <w:tcW w:w="270" w:type="dxa"/>
          </w:tcPr>
          <w:p w14:paraId="4C3CEAD1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09224D" w14:textId="4115FBA8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</w:tcPr>
          <w:p w14:paraId="7175CC0C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21CDA9" w14:textId="67391A89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101,212</w:t>
            </w:r>
          </w:p>
        </w:tc>
        <w:tc>
          <w:tcPr>
            <w:tcW w:w="270" w:type="dxa"/>
          </w:tcPr>
          <w:p w14:paraId="5EDBBC69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D7F731" w14:textId="1293AD36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476</w:t>
            </w:r>
          </w:p>
        </w:tc>
      </w:tr>
      <w:tr w:rsidR="004D1776" w:rsidRPr="00E301AC" w14:paraId="2E6B02D4" w14:textId="77777777" w:rsidTr="009D101D">
        <w:tc>
          <w:tcPr>
            <w:tcW w:w="3510" w:type="dxa"/>
          </w:tcPr>
          <w:p w14:paraId="6E0716CA" w14:textId="77777777" w:rsidR="004D1776" w:rsidRPr="00E301AC" w:rsidRDefault="004D1776" w:rsidP="004D177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21022EE8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6BCE46EE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638411B1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CA7AF9B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2808B443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70F837D8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</w:tcPr>
          <w:p w14:paraId="7D833A93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D1776" w:rsidRPr="00E301AC" w14:paraId="43E0F2A2" w14:textId="77777777" w:rsidTr="009D101D">
        <w:tc>
          <w:tcPr>
            <w:tcW w:w="3510" w:type="dxa"/>
          </w:tcPr>
          <w:p w14:paraId="5A58485F" w14:textId="77777777" w:rsidR="004D1776" w:rsidRPr="00E301AC" w:rsidRDefault="004D1776" w:rsidP="004D177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260" w:type="dxa"/>
          </w:tcPr>
          <w:p w14:paraId="07DD37B0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ADFFE0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A3E2345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DBE150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A5F8C56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E9783A7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5A2714B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D1776" w:rsidRPr="00E301AC" w14:paraId="12FA15E9" w14:textId="77777777" w:rsidTr="009D101D">
        <w:tc>
          <w:tcPr>
            <w:tcW w:w="3510" w:type="dxa"/>
          </w:tcPr>
          <w:p w14:paraId="27C90705" w14:textId="77777777" w:rsidR="004D1776" w:rsidRPr="00E301AC" w:rsidRDefault="004D1776" w:rsidP="004D177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661F204F" w14:textId="11C272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3,754,902</w:t>
            </w:r>
          </w:p>
        </w:tc>
        <w:tc>
          <w:tcPr>
            <w:tcW w:w="270" w:type="dxa"/>
          </w:tcPr>
          <w:p w14:paraId="53275A34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7BC5F20" w14:textId="55FE510A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3,996,427</w:t>
            </w:r>
          </w:p>
        </w:tc>
        <w:tc>
          <w:tcPr>
            <w:tcW w:w="270" w:type="dxa"/>
          </w:tcPr>
          <w:p w14:paraId="009A0720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0100874" w14:textId="633F2E21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3,754,902</w:t>
            </w:r>
          </w:p>
        </w:tc>
        <w:tc>
          <w:tcPr>
            <w:tcW w:w="270" w:type="dxa"/>
          </w:tcPr>
          <w:p w14:paraId="72211BF6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B3A9F31" w14:textId="1CAC4939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3,996,427</w:t>
            </w:r>
          </w:p>
        </w:tc>
      </w:tr>
      <w:tr w:rsidR="004D1776" w:rsidRPr="00E301AC" w14:paraId="2DCA7A23" w14:textId="77777777" w:rsidTr="009D101D">
        <w:tc>
          <w:tcPr>
            <w:tcW w:w="3510" w:type="dxa"/>
          </w:tcPr>
          <w:p w14:paraId="1F274FE8" w14:textId="1741C503" w:rsidR="004D1776" w:rsidRPr="00E301AC" w:rsidRDefault="004D1776" w:rsidP="004D177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260" w:type="dxa"/>
          </w:tcPr>
          <w:p w14:paraId="42313CF7" w14:textId="6BADE751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823,065</w:t>
            </w:r>
          </w:p>
        </w:tc>
        <w:tc>
          <w:tcPr>
            <w:tcW w:w="270" w:type="dxa"/>
          </w:tcPr>
          <w:p w14:paraId="75FCA6B8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894DC9F" w14:textId="48C34213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</w:tcPr>
          <w:p w14:paraId="01E0C2AA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698B3D3" w14:textId="5151B05F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823,065</w:t>
            </w:r>
          </w:p>
        </w:tc>
        <w:tc>
          <w:tcPr>
            <w:tcW w:w="270" w:type="dxa"/>
          </w:tcPr>
          <w:p w14:paraId="4B3764BE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720BB9F" w14:textId="49798216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</w:tr>
      <w:tr w:rsidR="004D1776" w:rsidRPr="00E301AC" w14:paraId="5511DB7A" w14:textId="77777777" w:rsidTr="009D101D">
        <w:tc>
          <w:tcPr>
            <w:tcW w:w="3510" w:type="dxa"/>
          </w:tcPr>
          <w:p w14:paraId="4BBC4D1B" w14:textId="77777777" w:rsidR="004D1776" w:rsidRPr="00E301AC" w:rsidRDefault="004D1776" w:rsidP="004D177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260" w:type="dxa"/>
          </w:tcPr>
          <w:p w14:paraId="11E6EE16" w14:textId="098FEF16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</w:p>
        </w:tc>
        <w:tc>
          <w:tcPr>
            <w:tcW w:w="270" w:type="dxa"/>
          </w:tcPr>
          <w:p w14:paraId="63487D55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EFD20AF" w14:textId="4A0A1570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5,821</w:t>
            </w:r>
          </w:p>
        </w:tc>
        <w:tc>
          <w:tcPr>
            <w:tcW w:w="270" w:type="dxa"/>
          </w:tcPr>
          <w:p w14:paraId="7FDBCE9C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E922C63" w14:textId="0E93195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</w:p>
        </w:tc>
        <w:tc>
          <w:tcPr>
            <w:tcW w:w="270" w:type="dxa"/>
          </w:tcPr>
          <w:p w14:paraId="38BD933A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BC5F9ED" w14:textId="37681162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5,821</w:t>
            </w:r>
          </w:p>
        </w:tc>
      </w:tr>
      <w:tr w:rsidR="004D1776" w:rsidRPr="00E301AC" w14:paraId="09869D13" w14:textId="77777777" w:rsidTr="009D101D">
        <w:tc>
          <w:tcPr>
            <w:tcW w:w="3510" w:type="dxa"/>
          </w:tcPr>
          <w:p w14:paraId="291DC41E" w14:textId="77777777" w:rsidR="004D1776" w:rsidRPr="00E301AC" w:rsidRDefault="004D1776" w:rsidP="004D177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260" w:type="dxa"/>
          </w:tcPr>
          <w:p w14:paraId="75F982D8" w14:textId="71D3DEC1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706,975</w:t>
            </w:r>
          </w:p>
        </w:tc>
        <w:tc>
          <w:tcPr>
            <w:tcW w:w="270" w:type="dxa"/>
          </w:tcPr>
          <w:p w14:paraId="001D9168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95FFCDB" w14:textId="1AB55433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509,215</w:t>
            </w:r>
          </w:p>
        </w:tc>
        <w:tc>
          <w:tcPr>
            <w:tcW w:w="270" w:type="dxa"/>
          </w:tcPr>
          <w:p w14:paraId="42740845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86E1572" w14:textId="1C516FBF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706,975</w:t>
            </w:r>
          </w:p>
        </w:tc>
        <w:tc>
          <w:tcPr>
            <w:tcW w:w="270" w:type="dxa"/>
          </w:tcPr>
          <w:p w14:paraId="3239B7E4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507ADF" w14:textId="0B2A8798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509,215</w:t>
            </w:r>
          </w:p>
        </w:tc>
      </w:tr>
      <w:tr w:rsidR="004D1776" w:rsidRPr="00E301AC" w14:paraId="29D53E45" w14:textId="77777777" w:rsidTr="009D101D">
        <w:tc>
          <w:tcPr>
            <w:tcW w:w="3510" w:type="dxa"/>
          </w:tcPr>
          <w:p w14:paraId="0C449049" w14:textId="77777777" w:rsidR="004D1776" w:rsidRPr="00E301AC" w:rsidRDefault="004D1776" w:rsidP="004D177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260" w:type="dxa"/>
          </w:tcPr>
          <w:p w14:paraId="3D6004B4" w14:textId="6815820E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11,133</w:t>
            </w:r>
          </w:p>
        </w:tc>
        <w:tc>
          <w:tcPr>
            <w:tcW w:w="270" w:type="dxa"/>
          </w:tcPr>
          <w:p w14:paraId="27A15278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2E5A0B4" w14:textId="7A795D4F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2,162</w:t>
            </w:r>
          </w:p>
        </w:tc>
        <w:tc>
          <w:tcPr>
            <w:tcW w:w="270" w:type="dxa"/>
          </w:tcPr>
          <w:p w14:paraId="6E5314CC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51B63F" w14:textId="3253891C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11,133</w:t>
            </w:r>
          </w:p>
        </w:tc>
        <w:tc>
          <w:tcPr>
            <w:tcW w:w="270" w:type="dxa"/>
          </w:tcPr>
          <w:p w14:paraId="4DC94429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D48B85B" w14:textId="1DD413BC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2,162</w:t>
            </w:r>
          </w:p>
        </w:tc>
      </w:tr>
      <w:tr w:rsidR="004D1776" w:rsidRPr="00E301AC" w14:paraId="2AAC59C5" w14:textId="77777777" w:rsidTr="00FF3A3D">
        <w:tc>
          <w:tcPr>
            <w:tcW w:w="3510" w:type="dxa"/>
          </w:tcPr>
          <w:p w14:paraId="5D66BD74" w14:textId="77777777" w:rsidR="004D1776" w:rsidRPr="00E301AC" w:rsidRDefault="004D1776" w:rsidP="004D177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497EEA13" w14:textId="1C2B3B50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</w:tcPr>
          <w:p w14:paraId="24E6BA10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27CC583" w14:textId="457C9A3D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</w:tcPr>
          <w:p w14:paraId="47B21A4A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6A771B6" w14:textId="009FD931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</w:tcPr>
          <w:p w14:paraId="30C20B04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F2D5F43" w14:textId="3856412F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</w:tr>
      <w:tr w:rsidR="004D1776" w:rsidRPr="00E301AC" w14:paraId="71424E80" w14:textId="77777777" w:rsidTr="009D101D">
        <w:tc>
          <w:tcPr>
            <w:tcW w:w="3510" w:type="dxa"/>
          </w:tcPr>
          <w:p w14:paraId="20A1E76F" w14:textId="60397957" w:rsidR="004D1776" w:rsidRPr="00616A10" w:rsidRDefault="004D1776" w:rsidP="004D177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 (ต่อ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7E3854E1" w14:textId="77777777" w:rsidR="004D1776" w:rsidRPr="003E47D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1D277C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380A1AE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C75DB0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361FBBB" w14:textId="77777777" w:rsidR="004D1776" w:rsidRPr="003E47D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032A1E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173C466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1776" w:rsidRPr="00E301AC" w14:paraId="54200A69" w14:textId="77777777" w:rsidTr="009D101D">
        <w:tc>
          <w:tcPr>
            <w:tcW w:w="3510" w:type="dxa"/>
          </w:tcPr>
          <w:p w14:paraId="5EDADC65" w14:textId="77777777" w:rsidR="004D1776" w:rsidRPr="00E301AC" w:rsidRDefault="004D1776" w:rsidP="004D177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1260" w:type="dxa"/>
          </w:tcPr>
          <w:p w14:paraId="0D45EF81" w14:textId="7074B0C7" w:rsidR="004D1776" w:rsidRPr="00E301AC" w:rsidRDefault="0014352F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5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</w:t>
            </w:r>
          </w:p>
        </w:tc>
        <w:tc>
          <w:tcPr>
            <w:tcW w:w="270" w:type="dxa"/>
          </w:tcPr>
          <w:p w14:paraId="4F01CF0D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370FF7D" w14:textId="5A02A3CC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1,923</w:t>
            </w:r>
          </w:p>
        </w:tc>
        <w:tc>
          <w:tcPr>
            <w:tcW w:w="270" w:type="dxa"/>
          </w:tcPr>
          <w:p w14:paraId="7106291C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4641B0C" w14:textId="5DA57573" w:rsidR="004D1776" w:rsidRPr="00E301AC" w:rsidRDefault="0014352F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5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</w:t>
            </w:r>
          </w:p>
        </w:tc>
        <w:tc>
          <w:tcPr>
            <w:tcW w:w="270" w:type="dxa"/>
          </w:tcPr>
          <w:p w14:paraId="5F6E6935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9C70BE5" w14:textId="4DBD3E4B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1,923</w:t>
            </w:r>
          </w:p>
        </w:tc>
      </w:tr>
      <w:tr w:rsidR="004D1776" w:rsidRPr="00E301AC" w14:paraId="60F7766F" w14:textId="77777777" w:rsidTr="009D101D">
        <w:tc>
          <w:tcPr>
            <w:tcW w:w="3510" w:type="dxa"/>
          </w:tcPr>
          <w:p w14:paraId="2F1DD71F" w14:textId="36554F81" w:rsidR="004D1776" w:rsidRPr="00E301AC" w:rsidRDefault="004D1776" w:rsidP="004D177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260" w:type="dxa"/>
          </w:tcPr>
          <w:p w14:paraId="26D28738" w14:textId="1A4FA815" w:rsidR="004D1776" w:rsidRPr="00274B5D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759A49B4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B0A80D7" w14:textId="2747D5B1" w:rsidR="004D1776" w:rsidRPr="003E47D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</w:tcPr>
          <w:p w14:paraId="1CFD9B17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83372CF" w14:textId="67FD77A3" w:rsidR="004D1776" w:rsidRPr="00274B5D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78C8448A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5FA5E11" w14:textId="09E397AA" w:rsidR="004D1776" w:rsidRPr="003E47D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</w:tr>
      <w:tr w:rsidR="004D1776" w:rsidRPr="00E301AC" w14:paraId="55E14A1D" w14:textId="77777777" w:rsidTr="009D101D">
        <w:tc>
          <w:tcPr>
            <w:tcW w:w="3510" w:type="dxa"/>
          </w:tcPr>
          <w:p w14:paraId="6C3C3D27" w14:textId="77777777" w:rsidR="004D1776" w:rsidRPr="00E301AC" w:rsidRDefault="004D1776" w:rsidP="004D177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5E02E74B" w14:textId="48D13756" w:rsidR="004D1776" w:rsidRPr="00E301AC" w:rsidRDefault="00841794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14352F" w:rsidRPr="001435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  <w:tc>
          <w:tcPr>
            <w:tcW w:w="270" w:type="dxa"/>
          </w:tcPr>
          <w:p w14:paraId="30701844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75FB162" w14:textId="19F9E2C1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</w:p>
        </w:tc>
        <w:tc>
          <w:tcPr>
            <w:tcW w:w="270" w:type="dxa"/>
          </w:tcPr>
          <w:p w14:paraId="0D24DDC9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A5D320C" w14:textId="3F51170B" w:rsidR="004D1776" w:rsidRPr="00E301AC" w:rsidRDefault="00841794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Pr="001435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  <w:tc>
          <w:tcPr>
            <w:tcW w:w="270" w:type="dxa"/>
          </w:tcPr>
          <w:p w14:paraId="4455E1E2" w14:textId="77777777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DC767AE" w14:textId="18DC944B" w:rsidR="004D1776" w:rsidRPr="00E301AC" w:rsidRDefault="004D1776" w:rsidP="004D177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</w:p>
        </w:tc>
      </w:tr>
    </w:tbl>
    <w:p w14:paraId="710E1F32" w14:textId="3355CC86" w:rsidR="001578E7" w:rsidRPr="00E301AC" w:rsidRDefault="00436216" w:rsidP="00436216">
      <w:pPr>
        <w:pStyle w:val="Heading5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995896" w:rsidRPr="00E301AC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4D83780B" w14:textId="18191422" w:rsidR="00471CCE" w:rsidRPr="00E301AC" w:rsidRDefault="001578E7" w:rsidP="00436216">
      <w:pPr>
        <w:pStyle w:val="Heading5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กิจการ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ที่เกี่ยวข้องกัน ณ 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343D19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43D19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1C2B36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47A12206" w14:textId="77777777" w:rsidR="00471CCE" w:rsidRPr="00E301AC" w:rsidRDefault="00471CCE" w:rsidP="004D248F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8B7DC4" w:rsidRPr="00E301AC" w14:paraId="04DE7E5C" w14:textId="77777777" w:rsidTr="00BB3D5B">
        <w:trPr>
          <w:tblHeader/>
        </w:trPr>
        <w:tc>
          <w:tcPr>
            <w:tcW w:w="6210" w:type="dxa"/>
          </w:tcPr>
          <w:p w14:paraId="0BA32CD4" w14:textId="0F1C2ABE" w:rsidR="008B7DC4" w:rsidRPr="00E301AC" w:rsidRDefault="008B7DC4" w:rsidP="008B7DC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0DFB8308" w14:textId="77777777" w:rsidR="008B7DC4" w:rsidRPr="00E301AC" w:rsidRDefault="008B7DC4" w:rsidP="008B7DC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22D9" w:rsidRPr="00E301AC" w14:paraId="5B205126" w14:textId="77777777" w:rsidTr="00BB3D5B">
        <w:trPr>
          <w:tblHeader/>
        </w:trPr>
        <w:tc>
          <w:tcPr>
            <w:tcW w:w="6210" w:type="dxa"/>
          </w:tcPr>
          <w:p w14:paraId="66A24897" w14:textId="77777777" w:rsidR="003022D9" w:rsidRPr="00E301AC" w:rsidRDefault="003022D9" w:rsidP="00F728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C7B965" w14:textId="77777777" w:rsidR="003022D9" w:rsidRPr="00E301AC" w:rsidRDefault="003022D9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55AB12B7" w14:textId="77777777" w:rsidTr="00BB3D5B">
        <w:trPr>
          <w:tblHeader/>
        </w:trPr>
        <w:tc>
          <w:tcPr>
            <w:tcW w:w="6210" w:type="dxa"/>
          </w:tcPr>
          <w:p w14:paraId="01D60995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B3A4664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9D16AB" w:rsidRPr="00E301AC" w14:paraId="2C6393B8" w14:textId="77777777" w:rsidTr="00BB3D5B">
        <w:tc>
          <w:tcPr>
            <w:tcW w:w="6210" w:type="dxa"/>
          </w:tcPr>
          <w:p w14:paraId="1EF9E3A5" w14:textId="318C1C93" w:rsidR="009D16AB" w:rsidRPr="00E301AC" w:rsidRDefault="009D16AB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39EEE14" w14:textId="4F4CB859" w:rsidR="009D16AB" w:rsidRPr="00E301AC" w:rsidRDefault="0031338A" w:rsidP="009D16A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33207DDC" w14:textId="77777777" w:rsidR="009D16AB" w:rsidRPr="00E301AC" w:rsidRDefault="009D16AB" w:rsidP="009D16A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0893FDC" w14:textId="77304197" w:rsidR="009D16AB" w:rsidRPr="00E301AC" w:rsidRDefault="0031338A" w:rsidP="009D16A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050AA" w:rsidRPr="00E301AC" w14:paraId="0D542E25" w14:textId="77777777" w:rsidTr="00BB3D5B">
        <w:tc>
          <w:tcPr>
            <w:tcW w:w="6210" w:type="dxa"/>
          </w:tcPr>
          <w:p w14:paraId="0326C78D" w14:textId="1D96DBF0" w:rsidR="00A050AA" w:rsidRPr="00E301AC" w:rsidRDefault="00A050AA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C212B4" w14:textId="77777777" w:rsidR="00A050AA" w:rsidRPr="00E301AC" w:rsidRDefault="00A050AA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E3C2C" w:rsidRPr="00E301AC" w14:paraId="42A30B6D" w14:textId="77777777" w:rsidTr="00BB3D5B">
        <w:tc>
          <w:tcPr>
            <w:tcW w:w="6210" w:type="dxa"/>
          </w:tcPr>
          <w:p w14:paraId="2EB40951" w14:textId="6730FC15" w:rsidR="006E3C2C" w:rsidRPr="00E301AC" w:rsidRDefault="006E3C2C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4BD63813" w14:textId="77777777" w:rsidR="006E3C2C" w:rsidRPr="00E301AC" w:rsidRDefault="006E3C2C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4320DF6" w14:textId="77777777" w:rsidR="006E3C2C" w:rsidRPr="00E301AC" w:rsidRDefault="006E3C2C" w:rsidP="0033490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F4E8722" w14:textId="77777777" w:rsidR="006E3C2C" w:rsidRPr="00E301AC" w:rsidRDefault="006E3C2C" w:rsidP="0033490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A0604" w:rsidRPr="00E301AC" w14:paraId="777D5846" w14:textId="77777777" w:rsidTr="00BB3D5B">
        <w:tc>
          <w:tcPr>
            <w:tcW w:w="6210" w:type="dxa"/>
          </w:tcPr>
          <w:p w14:paraId="717AEA62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37EA13B" w14:textId="6636231D" w:rsidR="002A0604" w:rsidRPr="00E301AC" w:rsidRDefault="002A0250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208,234</w:t>
            </w:r>
          </w:p>
        </w:tc>
        <w:tc>
          <w:tcPr>
            <w:tcW w:w="284" w:type="dxa"/>
          </w:tcPr>
          <w:p w14:paraId="7BFC0236" w14:textId="77777777" w:rsidR="002A0604" w:rsidRPr="00E301AC" w:rsidRDefault="002A0604" w:rsidP="002A0604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DEDD126" w14:textId="0F29CC1B" w:rsidR="002A0604" w:rsidRPr="00E301AC" w:rsidRDefault="002A0604" w:rsidP="002A0604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248,397</w:t>
            </w:r>
          </w:p>
        </w:tc>
      </w:tr>
      <w:tr w:rsidR="002A0604" w:rsidRPr="00E301AC" w14:paraId="60514A52" w14:textId="77777777" w:rsidTr="00BB3D5B">
        <w:tc>
          <w:tcPr>
            <w:tcW w:w="6210" w:type="dxa"/>
          </w:tcPr>
          <w:p w14:paraId="1EB05B7C" w14:textId="77777777" w:rsidR="002A0604" w:rsidRPr="00E301AC" w:rsidRDefault="002A0604" w:rsidP="002A06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EB266CE" w14:textId="5A8E301F" w:rsidR="002A0604" w:rsidRPr="00E301AC" w:rsidRDefault="002A0250" w:rsidP="002A0604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84" w:type="dxa"/>
          </w:tcPr>
          <w:p w14:paraId="4D1EE6F8" w14:textId="77777777" w:rsidR="002A0604" w:rsidRPr="00E301AC" w:rsidRDefault="002A0604" w:rsidP="002A0604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58F94EE" w14:textId="62B81F6A" w:rsidR="002A0604" w:rsidRPr="00E301AC" w:rsidRDefault="002A0604" w:rsidP="002A0604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</w:tr>
      <w:tr w:rsidR="002A0604" w:rsidRPr="00E301AC" w14:paraId="0DD37EC4" w14:textId="77777777" w:rsidTr="00BB3D5B">
        <w:tc>
          <w:tcPr>
            <w:tcW w:w="6210" w:type="dxa"/>
          </w:tcPr>
          <w:p w14:paraId="299D2028" w14:textId="77777777" w:rsidR="002A0604" w:rsidRPr="00E301AC" w:rsidRDefault="002A0604" w:rsidP="002A06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75562" w14:textId="5DFACB57" w:rsidR="002A0604" w:rsidRPr="00E301AC" w:rsidRDefault="002A0250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642,826</w:t>
            </w:r>
          </w:p>
        </w:tc>
        <w:tc>
          <w:tcPr>
            <w:tcW w:w="284" w:type="dxa"/>
          </w:tcPr>
          <w:p w14:paraId="44C34294" w14:textId="77777777" w:rsidR="002A0604" w:rsidRPr="00E301AC" w:rsidRDefault="002A0604" w:rsidP="002A0604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1DE0787" w14:textId="4F8615B9" w:rsidR="002A0604" w:rsidRPr="00E301AC" w:rsidRDefault="002A0604" w:rsidP="002A0604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660,359</w:t>
            </w:r>
          </w:p>
        </w:tc>
      </w:tr>
      <w:tr w:rsidR="002A0604" w:rsidRPr="00E301AC" w14:paraId="20BD6C96" w14:textId="77777777" w:rsidTr="00BB3D5B">
        <w:trPr>
          <w:trHeight w:val="49"/>
        </w:trPr>
        <w:tc>
          <w:tcPr>
            <w:tcW w:w="6210" w:type="dxa"/>
          </w:tcPr>
          <w:p w14:paraId="05B2EBF0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21BA6" w14:textId="48A8D8DB" w:rsidR="002A0604" w:rsidRPr="00E301AC" w:rsidRDefault="002A0250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851,083</w:t>
            </w:r>
          </w:p>
        </w:tc>
        <w:tc>
          <w:tcPr>
            <w:tcW w:w="284" w:type="dxa"/>
            <w:shd w:val="clear" w:color="auto" w:fill="auto"/>
          </w:tcPr>
          <w:p w14:paraId="1DBB7165" w14:textId="77777777" w:rsidR="002A0604" w:rsidRPr="00E301AC" w:rsidRDefault="002A0604" w:rsidP="002A0604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9EB1C" w14:textId="15D8D3E2" w:rsidR="002A0604" w:rsidRPr="00E301AC" w:rsidRDefault="002A0604" w:rsidP="002A0604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908,774</w:t>
            </w:r>
          </w:p>
        </w:tc>
      </w:tr>
      <w:tr w:rsidR="006C7001" w:rsidRPr="00E301AC" w14:paraId="70AE7ED3" w14:textId="77777777" w:rsidTr="00BB3D5B">
        <w:trPr>
          <w:trHeight w:val="49"/>
        </w:trPr>
        <w:tc>
          <w:tcPr>
            <w:tcW w:w="6210" w:type="dxa"/>
          </w:tcPr>
          <w:p w14:paraId="1A42C576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0E9E0BEC" w14:textId="77777777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03C1E38" w14:textId="77777777" w:rsidR="006C7001" w:rsidRPr="00E301AC" w:rsidRDefault="006C7001" w:rsidP="006C7001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7D60411A" w14:textId="77777777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7001" w:rsidRPr="00E301AC" w14:paraId="143C4F84" w14:textId="77777777" w:rsidTr="00BB3D5B">
        <w:trPr>
          <w:trHeight w:val="49"/>
        </w:trPr>
        <w:tc>
          <w:tcPr>
            <w:tcW w:w="6210" w:type="dxa"/>
          </w:tcPr>
          <w:p w14:paraId="3CBE1131" w14:textId="0314953A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="001E4B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62A656C5" w14:textId="1556054D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25BB8D5" w14:textId="77777777" w:rsidR="006C7001" w:rsidRPr="00E301AC" w:rsidRDefault="006C7001" w:rsidP="006C7001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33CE811F" w14:textId="21A6C165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A0250" w:rsidRPr="00E301AC" w14:paraId="2E5A45A2" w14:textId="77777777" w:rsidTr="00BB3D5B">
        <w:trPr>
          <w:trHeight w:val="49"/>
        </w:trPr>
        <w:tc>
          <w:tcPr>
            <w:tcW w:w="6210" w:type="dxa"/>
          </w:tcPr>
          <w:p w14:paraId="5E7F220F" w14:textId="7CB141F0" w:rsidR="002A0250" w:rsidRPr="00E301AC" w:rsidRDefault="002A0250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14:paraId="4E4A8891" w14:textId="6F2AC8FB" w:rsidR="002A0250" w:rsidRPr="00E301AC" w:rsidRDefault="002A0250" w:rsidP="002A0250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284" w:type="dxa"/>
            <w:shd w:val="clear" w:color="auto" w:fill="auto"/>
          </w:tcPr>
          <w:p w14:paraId="1C660AD4" w14:textId="77777777" w:rsidR="002A0250" w:rsidRPr="00E301AC" w:rsidRDefault="002A0250" w:rsidP="006C7001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11BA2CED" w14:textId="373B9657" w:rsidR="002A0250" w:rsidRPr="00E301AC" w:rsidRDefault="002A0250" w:rsidP="001E4B15">
            <w:pPr>
              <w:tabs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A0604" w:rsidRPr="00E301AC" w14:paraId="591C1A6B" w14:textId="77777777" w:rsidTr="00BB3D5B">
        <w:tc>
          <w:tcPr>
            <w:tcW w:w="6210" w:type="dxa"/>
          </w:tcPr>
          <w:p w14:paraId="0468034E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55389E0" w14:textId="13E55A57" w:rsidR="002A0604" w:rsidRPr="00E301AC" w:rsidRDefault="002A0250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1,341</w:t>
            </w:r>
          </w:p>
        </w:tc>
        <w:tc>
          <w:tcPr>
            <w:tcW w:w="284" w:type="dxa"/>
          </w:tcPr>
          <w:p w14:paraId="10DD153E" w14:textId="77777777" w:rsidR="002A0604" w:rsidRPr="00E301AC" w:rsidRDefault="002A0604" w:rsidP="002A0604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C84AE37" w14:textId="3012F487" w:rsidR="002A0604" w:rsidRPr="00E301AC" w:rsidRDefault="002A0604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1,473</w:t>
            </w:r>
          </w:p>
        </w:tc>
      </w:tr>
      <w:tr w:rsidR="002A0604" w:rsidRPr="00E301AC" w14:paraId="5A6AEE99" w14:textId="77777777" w:rsidTr="00BB3D5B">
        <w:tc>
          <w:tcPr>
            <w:tcW w:w="6210" w:type="dxa"/>
          </w:tcPr>
          <w:p w14:paraId="262E5BAE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FEFC3" w14:textId="319C1BD5" w:rsidR="002A0604" w:rsidRPr="00E301AC" w:rsidRDefault="00A63FE9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3F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8,458</w:t>
            </w:r>
          </w:p>
        </w:tc>
        <w:tc>
          <w:tcPr>
            <w:tcW w:w="284" w:type="dxa"/>
          </w:tcPr>
          <w:p w14:paraId="561DE59A" w14:textId="77777777" w:rsidR="002A0604" w:rsidRPr="00E301AC" w:rsidRDefault="002A0604" w:rsidP="002A060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3FE3603" w14:textId="26397E68" w:rsidR="002A0604" w:rsidRPr="00E301AC" w:rsidRDefault="002A0604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</w:tr>
      <w:tr w:rsidR="002A0604" w:rsidRPr="00E301AC" w14:paraId="0E3509C2" w14:textId="77777777" w:rsidTr="00BB3D5B">
        <w:trPr>
          <w:trHeight w:val="49"/>
        </w:trPr>
        <w:tc>
          <w:tcPr>
            <w:tcW w:w="6210" w:type="dxa"/>
          </w:tcPr>
          <w:p w14:paraId="535057CC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4FC62" w14:textId="42AA51F3" w:rsidR="002A0604" w:rsidRPr="00E301AC" w:rsidRDefault="00A63FE9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3F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9,968</w:t>
            </w:r>
          </w:p>
        </w:tc>
        <w:tc>
          <w:tcPr>
            <w:tcW w:w="284" w:type="dxa"/>
            <w:shd w:val="clear" w:color="auto" w:fill="auto"/>
          </w:tcPr>
          <w:p w14:paraId="0D931C30" w14:textId="77777777" w:rsidR="002A0604" w:rsidRPr="00E301AC" w:rsidRDefault="002A0604" w:rsidP="002A060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D1615" w14:textId="22E39488" w:rsidR="002A0604" w:rsidRPr="00E301AC" w:rsidRDefault="002A0604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2,025</w:t>
            </w:r>
          </w:p>
        </w:tc>
      </w:tr>
      <w:tr w:rsidR="00615D22" w:rsidRPr="00E301AC" w14:paraId="40A857C4" w14:textId="77777777" w:rsidTr="00BB3D5B">
        <w:trPr>
          <w:trHeight w:val="269"/>
        </w:trPr>
        <w:tc>
          <w:tcPr>
            <w:tcW w:w="6210" w:type="dxa"/>
          </w:tcPr>
          <w:p w14:paraId="5A66EE3C" w14:textId="2E54C0F6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9CE47B8" w14:textId="7777777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9A2221B" w14:textId="77777777" w:rsidR="00615D22" w:rsidRPr="00E301AC" w:rsidRDefault="00615D22" w:rsidP="00615D22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1C032B7F" w14:textId="7777777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15D22" w:rsidRPr="00E301AC" w14:paraId="5774CE58" w14:textId="77777777" w:rsidTr="00523DFF">
        <w:tc>
          <w:tcPr>
            <w:tcW w:w="6210" w:type="dxa"/>
          </w:tcPr>
          <w:p w14:paraId="5F3984DB" w14:textId="6CDC7656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</w:p>
        </w:tc>
        <w:tc>
          <w:tcPr>
            <w:tcW w:w="1440" w:type="dxa"/>
            <w:shd w:val="clear" w:color="auto" w:fill="auto"/>
          </w:tcPr>
          <w:p w14:paraId="3CAAA17F" w14:textId="284FD6FD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9025A1A" w14:textId="77777777" w:rsidR="00615D22" w:rsidRPr="00E301AC" w:rsidRDefault="00615D22" w:rsidP="00615D22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6A4796E5" w14:textId="3B4A313D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A0604" w:rsidRPr="00E301AC" w14:paraId="1D19A0E5" w14:textId="77777777" w:rsidTr="00523DFF">
        <w:tc>
          <w:tcPr>
            <w:tcW w:w="6210" w:type="dxa"/>
          </w:tcPr>
          <w:p w14:paraId="44BBDC7C" w14:textId="40840782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606635A" w14:textId="43081A44" w:rsidR="002A0604" w:rsidRPr="00E301AC" w:rsidRDefault="002A0250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1,484,749</w:t>
            </w:r>
          </w:p>
        </w:tc>
        <w:tc>
          <w:tcPr>
            <w:tcW w:w="284" w:type="dxa"/>
            <w:shd w:val="clear" w:color="auto" w:fill="auto"/>
          </w:tcPr>
          <w:p w14:paraId="6E1E5985" w14:textId="77777777" w:rsidR="002A0604" w:rsidRPr="00E301AC" w:rsidRDefault="002A0604" w:rsidP="002A060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D5D3DD4" w14:textId="745ADBF1" w:rsidR="002A0604" w:rsidRPr="00E301AC" w:rsidRDefault="002A0604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97,830</w:t>
            </w:r>
          </w:p>
        </w:tc>
      </w:tr>
      <w:tr w:rsidR="00615D22" w:rsidRPr="00E301AC" w14:paraId="3E710595" w14:textId="77777777" w:rsidTr="00B07675">
        <w:tc>
          <w:tcPr>
            <w:tcW w:w="6210" w:type="dxa"/>
          </w:tcPr>
          <w:p w14:paraId="0ABEEC40" w14:textId="77777777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97A15A3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B9CE582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D1D7729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02098" w:rsidRPr="00E301AC" w14:paraId="3EF78C19" w14:textId="77777777" w:rsidTr="00616A10">
        <w:tc>
          <w:tcPr>
            <w:tcW w:w="6210" w:type="dxa"/>
          </w:tcPr>
          <w:p w14:paraId="305B64CF" w14:textId="77777777" w:rsidR="00D02098" w:rsidRPr="00E301AC" w:rsidRDefault="00D02098" w:rsidP="00D020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3D3734D7" w14:textId="03EE2721" w:rsidR="00D02098" w:rsidRPr="00E301AC" w:rsidRDefault="0031338A" w:rsidP="00D020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09F2EC35" w14:textId="77777777" w:rsidR="00D02098" w:rsidRPr="00E301AC" w:rsidRDefault="00D02098" w:rsidP="00D020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75C6766" w14:textId="72E68CB7" w:rsidR="00D02098" w:rsidRPr="00E301AC" w:rsidRDefault="0031338A" w:rsidP="00D020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02098" w:rsidRPr="00E301AC" w14:paraId="401D6427" w14:textId="77777777" w:rsidTr="004E20D6">
        <w:tc>
          <w:tcPr>
            <w:tcW w:w="6210" w:type="dxa"/>
          </w:tcPr>
          <w:p w14:paraId="28794733" w14:textId="77777777" w:rsidR="00D02098" w:rsidRPr="00E301AC" w:rsidRDefault="00D02098" w:rsidP="00D020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CA8BB12" w14:textId="35826C95" w:rsidR="00D02098" w:rsidRPr="00E301AC" w:rsidRDefault="00D02098" w:rsidP="00D020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15D22" w:rsidRPr="00E301AC" w14:paraId="4F78E406" w14:textId="77777777" w:rsidTr="00616A10">
        <w:tc>
          <w:tcPr>
            <w:tcW w:w="6210" w:type="dxa"/>
          </w:tcPr>
          <w:p w14:paraId="48CF91AD" w14:textId="2C7732CE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5E147CF0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5309F8AD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095D77E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A0604" w:rsidRPr="00E301AC" w14:paraId="309A8FA5" w14:textId="77777777" w:rsidTr="00616A10">
        <w:tc>
          <w:tcPr>
            <w:tcW w:w="6210" w:type="dxa"/>
          </w:tcPr>
          <w:p w14:paraId="3C83F6F3" w14:textId="73E4C500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DA58DF6" w14:textId="4F2F2841" w:rsidR="002A0604" w:rsidRPr="00D02098" w:rsidRDefault="002A0250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50,053</w:t>
            </w:r>
          </w:p>
        </w:tc>
        <w:tc>
          <w:tcPr>
            <w:tcW w:w="284" w:type="dxa"/>
          </w:tcPr>
          <w:p w14:paraId="4343ED5C" w14:textId="77777777" w:rsidR="002A0604" w:rsidRPr="00E301AC" w:rsidRDefault="002A0604" w:rsidP="002A060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1FF5B7D8" w14:textId="1F857004" w:rsidR="002A0604" w:rsidRPr="007653E7" w:rsidRDefault="002A0604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02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70,583</w:t>
            </w:r>
          </w:p>
        </w:tc>
      </w:tr>
      <w:tr w:rsidR="00274B5D" w:rsidRPr="00E301AC" w14:paraId="2D8A7A87" w14:textId="77777777" w:rsidTr="00FF3A3D">
        <w:tc>
          <w:tcPr>
            <w:tcW w:w="6210" w:type="dxa"/>
          </w:tcPr>
          <w:p w14:paraId="37429A81" w14:textId="77777777" w:rsidR="00274B5D" w:rsidRPr="00E301AC" w:rsidRDefault="00274B5D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12E0535" w14:textId="77777777" w:rsidR="00274B5D" w:rsidRPr="00E301AC" w:rsidRDefault="00274B5D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3E47DC" w:rsidRPr="00E301AC" w14:paraId="3F3B1ED2" w14:textId="77777777" w:rsidTr="00B07675">
        <w:tc>
          <w:tcPr>
            <w:tcW w:w="6210" w:type="dxa"/>
          </w:tcPr>
          <w:p w14:paraId="4FE446E5" w14:textId="79CC1143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</w:t>
            </w:r>
            <w:r w:rsidR="001E4B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440" w:type="dxa"/>
          </w:tcPr>
          <w:p w14:paraId="0380955D" w14:textId="77777777" w:rsidR="003E47DC" w:rsidRPr="00E301AC" w:rsidRDefault="003E47DC" w:rsidP="003E47D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6EEBFE9" w14:textId="77777777" w:rsidR="003E47DC" w:rsidRPr="00E301AC" w:rsidRDefault="003E47DC" w:rsidP="003E47D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0455783" w14:textId="77777777" w:rsidR="003E47DC" w:rsidRPr="00E301AC" w:rsidRDefault="003E47DC" w:rsidP="003E47D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A0604" w:rsidRPr="00E301AC" w14:paraId="0CC25EDD" w14:textId="77777777" w:rsidTr="00B07675">
        <w:tc>
          <w:tcPr>
            <w:tcW w:w="6210" w:type="dxa"/>
          </w:tcPr>
          <w:p w14:paraId="320DA361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0417CC8" w14:textId="5B842378" w:rsidR="002A0604" w:rsidRPr="00E301AC" w:rsidRDefault="002A0250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77,914</w:t>
            </w:r>
          </w:p>
        </w:tc>
        <w:tc>
          <w:tcPr>
            <w:tcW w:w="284" w:type="dxa"/>
          </w:tcPr>
          <w:p w14:paraId="7B5CD580" w14:textId="77777777" w:rsidR="002A0604" w:rsidRPr="00E301AC" w:rsidRDefault="002A0604" w:rsidP="002A060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3778F54" w14:textId="5CF1A926" w:rsidR="002A0604" w:rsidRPr="00E301AC" w:rsidRDefault="002A0604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88,142</w:t>
            </w:r>
          </w:p>
        </w:tc>
      </w:tr>
      <w:tr w:rsidR="002A0604" w:rsidRPr="00E301AC" w14:paraId="192B15DE" w14:textId="77777777" w:rsidTr="00B07675">
        <w:tc>
          <w:tcPr>
            <w:tcW w:w="6210" w:type="dxa"/>
          </w:tcPr>
          <w:p w14:paraId="17BDF37E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D32ECE1" w14:textId="2AFE9692" w:rsidR="002A0604" w:rsidRPr="00E301AC" w:rsidRDefault="002A0250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5,405</w:t>
            </w:r>
          </w:p>
        </w:tc>
        <w:tc>
          <w:tcPr>
            <w:tcW w:w="284" w:type="dxa"/>
          </w:tcPr>
          <w:p w14:paraId="55B67836" w14:textId="77777777" w:rsidR="002A0604" w:rsidRPr="00E301AC" w:rsidRDefault="002A0604" w:rsidP="002A060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42E8EDA" w14:textId="2E933E42" w:rsidR="002A0604" w:rsidRPr="00E301AC" w:rsidRDefault="002A0604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A0604" w:rsidRPr="00E301AC" w14:paraId="77AC8FCA" w14:textId="77777777" w:rsidTr="00B07675">
        <w:tc>
          <w:tcPr>
            <w:tcW w:w="6210" w:type="dxa"/>
          </w:tcPr>
          <w:p w14:paraId="24F2A2DE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EE17D" w14:textId="5472D6C8" w:rsidR="002A0604" w:rsidRPr="00E301AC" w:rsidRDefault="002A0250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7,034</w:t>
            </w:r>
          </w:p>
        </w:tc>
        <w:tc>
          <w:tcPr>
            <w:tcW w:w="284" w:type="dxa"/>
          </w:tcPr>
          <w:p w14:paraId="51FD2CC9" w14:textId="77777777" w:rsidR="002A0604" w:rsidRPr="00E301AC" w:rsidRDefault="002A0604" w:rsidP="002A060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8ABF395" w14:textId="5896F4D9" w:rsidR="002A0604" w:rsidRPr="00E301AC" w:rsidRDefault="002A0604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3,474</w:t>
            </w:r>
          </w:p>
        </w:tc>
      </w:tr>
      <w:tr w:rsidR="002A0604" w:rsidRPr="00E301AC" w14:paraId="0F6916C1" w14:textId="77777777" w:rsidTr="00B07675">
        <w:trPr>
          <w:trHeight w:val="49"/>
        </w:trPr>
        <w:tc>
          <w:tcPr>
            <w:tcW w:w="6210" w:type="dxa"/>
          </w:tcPr>
          <w:p w14:paraId="3215318B" w14:textId="77777777" w:rsidR="002A0604" w:rsidRPr="00E301AC" w:rsidRDefault="002A0604" w:rsidP="002A06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A7065" w14:textId="6C8197A4" w:rsidR="002A0604" w:rsidRPr="00E301AC" w:rsidRDefault="002A0250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90,353</w:t>
            </w:r>
          </w:p>
        </w:tc>
        <w:tc>
          <w:tcPr>
            <w:tcW w:w="284" w:type="dxa"/>
            <w:shd w:val="clear" w:color="auto" w:fill="auto"/>
          </w:tcPr>
          <w:p w14:paraId="7B56B6CB" w14:textId="77777777" w:rsidR="002A0604" w:rsidRPr="00E301AC" w:rsidRDefault="002A0604" w:rsidP="002A060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F7D5C" w14:textId="47D13D85" w:rsidR="002A0604" w:rsidRPr="00E301AC" w:rsidRDefault="002A0604" w:rsidP="002A060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97,480</w:t>
            </w:r>
          </w:p>
        </w:tc>
      </w:tr>
    </w:tbl>
    <w:p w14:paraId="0DA4035E" w14:textId="77777777" w:rsidR="00DB0E9B" w:rsidRPr="00E301AC" w:rsidRDefault="00DB0E9B" w:rsidP="0071634E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40DB8D2C" w14:textId="132500FF" w:rsidR="00471CCE" w:rsidRPr="00E301AC" w:rsidRDefault="00471CCE" w:rsidP="0071634E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41C3AD4C" w14:textId="77777777" w:rsidR="00471CCE" w:rsidRPr="00E301AC" w:rsidRDefault="00471CCE" w:rsidP="00471CC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DC0E0F" w14:textId="77777777" w:rsidR="00471CCE" w:rsidRPr="00E301AC" w:rsidRDefault="00471CCE" w:rsidP="00471CC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สัญญาให้ความช่วยเหลือทางเทคนิค</w:t>
      </w:r>
    </w:p>
    <w:p w14:paraId="371419EF" w14:textId="77777777" w:rsidR="00471CCE" w:rsidRPr="00E301AC" w:rsidRDefault="00471CCE" w:rsidP="000A6E30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1933C06A" w14:textId="011A6985" w:rsidR="00471CCE" w:rsidRPr="00E301AC" w:rsidRDefault="00471CCE" w:rsidP="00471CCE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E301AC">
        <w:rPr>
          <w:rFonts w:asciiTheme="majorBidi" w:hAnsiTheme="majorBidi" w:cstheme="majorBidi"/>
          <w:cs/>
          <w:lang w:val="en-US"/>
        </w:rPr>
        <w:t xml:space="preserve">บริษัทได้ทำสัญญากับ </w:t>
      </w:r>
      <w:r w:rsidRPr="00E301AC">
        <w:rPr>
          <w:rFonts w:asciiTheme="majorBidi" w:hAnsiTheme="majorBidi" w:cstheme="majorBidi"/>
          <w:lang w:val="en-US"/>
        </w:rPr>
        <w:t xml:space="preserve">Mitsubishi Electric Corporation (MELCO) </w:t>
      </w:r>
      <w:r w:rsidR="004D12F9" w:rsidRPr="00E301AC">
        <w:rPr>
          <w:rFonts w:asciiTheme="majorBidi" w:hAnsiTheme="majorBidi" w:cstheme="majorBidi"/>
          <w:cs/>
          <w:lang w:val="en-US"/>
        </w:rPr>
        <w:t xml:space="preserve">ซึ่งเป็นบริษัทใหญ่ </w:t>
      </w:r>
      <w:r w:rsidRPr="00E301AC">
        <w:rPr>
          <w:rFonts w:asciiTheme="majorBidi" w:hAnsiTheme="majorBidi" w:cstheme="majorBidi"/>
          <w:cs/>
          <w:lang w:val="en-US"/>
        </w:rPr>
        <w:t>โดยบริษัทดังกล่าวตกลงที่จะให้ข้อมูลด้านเทคนิคและความช่วยเหลือทางด้านเทคโนโลยีในการผลิต ในการนี้ บริษัทตกลงที่จะต้องจ่ายค่าลิขสิทธิ์ในการขายสินค้า ค่าพัฒนาผลิตภัณฑ์ และค่าความช่วยเหลือทางด้านเทคนิค ซึ่งคำนวณตามวิธีการที่ได้</w:t>
      </w:r>
      <w:r w:rsidR="004D12F9" w:rsidRPr="00E301AC">
        <w:rPr>
          <w:rFonts w:asciiTheme="majorBidi" w:hAnsiTheme="majorBidi" w:cstheme="majorBidi"/>
          <w:cs/>
          <w:lang w:val="en-US"/>
        </w:rPr>
        <w:br/>
      </w:r>
      <w:r w:rsidRPr="00E301AC">
        <w:rPr>
          <w:rFonts w:asciiTheme="majorBidi" w:hAnsiTheme="majorBidi" w:cstheme="majorBidi"/>
          <w:cs/>
          <w:lang w:val="en-US"/>
        </w:rPr>
        <w:t xml:space="preserve">ตกลงกันให้แก่ </w:t>
      </w:r>
      <w:r w:rsidRPr="00E301AC">
        <w:rPr>
          <w:rFonts w:asciiTheme="majorBidi" w:hAnsiTheme="majorBidi" w:cstheme="majorBidi"/>
          <w:lang w:val="en-US"/>
        </w:rPr>
        <w:t xml:space="preserve">MELCO </w:t>
      </w:r>
      <w:r w:rsidRPr="00E301AC">
        <w:rPr>
          <w:rFonts w:asciiTheme="majorBidi" w:hAnsiTheme="majorBidi" w:cstheme="majorBidi"/>
          <w:cs/>
          <w:lang w:val="en-US"/>
        </w:rPr>
        <w:t>สัญญานี้มีกำหนด</w:t>
      </w:r>
      <w:r w:rsidR="006C472E" w:rsidRPr="00E301AC">
        <w:rPr>
          <w:rFonts w:asciiTheme="majorBidi" w:hAnsiTheme="majorBidi" w:cstheme="majorBidi"/>
          <w:cs/>
          <w:lang w:val="en-US"/>
        </w:rPr>
        <w:t>ระยะเวลา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5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ปี และสามารถต่ออายุออกไปอีกโดยอัตโนมัติคราวละ</w:t>
      </w:r>
      <w:r w:rsidR="004D12F9" w:rsidRPr="00E301AC">
        <w:rPr>
          <w:rFonts w:asciiTheme="majorBidi" w:hAnsiTheme="majorBidi" w:cstheme="majorBidi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5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ปี ถ้าฝ่ายหนึ่งฝ่ายใดไม่มีการแจ้งความจำนงในการยกเลิกเป็นลายลักษณ์อักษรแก่อีกฝ่ายหนึ่งอย่างน้อย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6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เดือนก่อนหมดสัญญา</w:t>
      </w:r>
    </w:p>
    <w:p w14:paraId="640A21C0" w14:textId="77777777" w:rsidR="00A70701" w:rsidRDefault="00A70701" w:rsidP="00B97127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i/>
          <w:iCs/>
          <w:cs/>
          <w:lang w:val="en-US"/>
        </w:rPr>
      </w:pPr>
      <w:r>
        <w:rPr>
          <w:rFonts w:asciiTheme="majorBidi" w:hAnsiTheme="majorBidi" w:cstheme="majorBidi"/>
          <w:i/>
          <w:iCs/>
          <w:cs/>
          <w:lang w:val="en-US"/>
        </w:rPr>
        <w:br w:type="page"/>
      </w:r>
    </w:p>
    <w:p w14:paraId="5405EC06" w14:textId="73BDB1A4" w:rsidR="00B97127" w:rsidRPr="00E301AC" w:rsidRDefault="00B97127" w:rsidP="00B97127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i/>
          <w:iCs/>
          <w:lang w:val="en-US"/>
        </w:rPr>
      </w:pPr>
      <w:r w:rsidRPr="00E301AC">
        <w:rPr>
          <w:rFonts w:asciiTheme="majorBidi" w:hAnsiTheme="majorBidi" w:cstheme="majorBidi"/>
          <w:i/>
          <w:iCs/>
          <w:cs/>
          <w:lang w:val="en-US"/>
        </w:rPr>
        <w:lastRenderedPageBreak/>
        <w:t>สัญญาเช่าอาคารโรงงาน</w:t>
      </w:r>
    </w:p>
    <w:p w14:paraId="023C7820" w14:textId="77777777" w:rsidR="00B97127" w:rsidRPr="00E301AC" w:rsidRDefault="00B97127" w:rsidP="00B97127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CF4B649" w14:textId="42A35322" w:rsidR="002364E0" w:rsidRDefault="00B97127" w:rsidP="009B6593">
      <w:pPr>
        <w:pStyle w:val="a"/>
        <w:tabs>
          <w:tab w:val="clear" w:pos="1080"/>
          <w:tab w:val="left" w:pos="936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E301AC">
        <w:rPr>
          <w:rFonts w:asciiTheme="majorBidi" w:hAnsiTheme="majorBidi" w:cstheme="majorBidi"/>
          <w:cs/>
          <w:lang w:val="en-US"/>
        </w:rPr>
        <w:t>บริษัททำสัญญาเช่าอาคารโรงงานกับบริษัท สไมล์ ซุปเปอร์ เอ็กซ์เพรส จำกัด ซึ่งเป็นบริษัทร่วม โดยบริษัทจะให้เช่าอาคารโรงงานเพื่อเป็นโกดังเก็บสินค้า สัญญาดังกล่าวมีกำหนดระยะเวลา</w:t>
      </w:r>
      <w:r w:rsidR="00B7599B" w:rsidRPr="00E301AC">
        <w:rPr>
          <w:rFonts w:asciiTheme="majorBidi" w:hAnsiTheme="majorBidi" w:cstheme="majorBidi"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2</w:t>
      </w:r>
      <w:r w:rsidR="00B7599B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ปีโดยมีอัตราค่าเช่าและค่าบริการตามที่ระบุในสัญญา สัญญานี้จะต่ออายุออกไปอีกโดยการแจ้งความจำนงเป็นลายลักษณ์อักษรแก่อีกฝ่ายหนึ่งอย่างน้อย</w:t>
      </w:r>
      <w:r w:rsidR="00B7599B" w:rsidRPr="00E301AC">
        <w:rPr>
          <w:rFonts w:asciiTheme="majorBidi" w:hAnsiTheme="majorBidi" w:cstheme="majorBidi"/>
          <w:lang w:val="en-US"/>
        </w:rPr>
        <w:t xml:space="preserve"> </w:t>
      </w:r>
      <w:r w:rsidR="00B7599B" w:rsidRPr="00E301AC">
        <w:rPr>
          <w:rFonts w:asciiTheme="majorBidi" w:hAnsiTheme="majorBidi" w:cstheme="majorBidi"/>
          <w:lang w:val="en-US"/>
        </w:rPr>
        <w:br/>
      </w:r>
      <w:r w:rsidR="00C90145" w:rsidRPr="00E301AC">
        <w:rPr>
          <w:rFonts w:asciiTheme="majorBidi" w:hAnsiTheme="majorBidi" w:cstheme="majorBidi"/>
          <w:lang w:val="en-US"/>
        </w:rPr>
        <w:t>60</w:t>
      </w:r>
      <w:r w:rsidR="00B7599B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วันก่อนหมดสัญญา ในเดือน</w:t>
      </w:r>
      <w:r w:rsidR="00E21851" w:rsidRPr="00E301AC">
        <w:rPr>
          <w:rFonts w:asciiTheme="majorBidi" w:hAnsiTheme="majorBidi" w:cstheme="majorBidi"/>
          <w:cs/>
          <w:lang w:val="en-US"/>
        </w:rPr>
        <w:t>มิถุนายน</w:t>
      </w:r>
      <w:r w:rsidRPr="00E301AC">
        <w:rPr>
          <w:rFonts w:asciiTheme="majorBidi" w:hAnsiTheme="majorBidi" w:cstheme="majorBidi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lang w:val="en-US"/>
        </w:rPr>
        <w:t>2567</w:t>
      </w:r>
      <w:r w:rsidRPr="00E301AC">
        <w:rPr>
          <w:rFonts w:asciiTheme="majorBidi" w:hAnsiTheme="majorBidi" w:cstheme="majorBidi"/>
          <w:cs/>
          <w:lang w:val="en-US"/>
        </w:rPr>
        <w:t xml:space="preserve"> บริษัทได้แจ้งต่อสัญญาดังกล่าวโดยมีระยะเวลา</w:t>
      </w:r>
      <w:r w:rsidR="00B7599B" w:rsidRPr="00E301AC">
        <w:rPr>
          <w:rFonts w:asciiTheme="majorBidi" w:hAnsiTheme="majorBidi" w:cstheme="majorBidi"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2</w:t>
      </w:r>
      <w:r w:rsidR="00B7599B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 xml:space="preserve">ปีสิ้นสุดวันที่ </w:t>
      </w:r>
      <w:r w:rsidR="00E42F36" w:rsidRPr="00E301AC">
        <w:rPr>
          <w:rFonts w:asciiTheme="majorBidi" w:hAnsiTheme="majorBidi" w:cstheme="majorBidi"/>
          <w:lang w:val="en-US"/>
        </w:rPr>
        <w:br/>
      </w:r>
      <w:r w:rsidR="00C90145" w:rsidRPr="00E301AC">
        <w:rPr>
          <w:rFonts w:asciiTheme="majorBidi" w:hAnsiTheme="majorBidi" w:cstheme="majorBidi"/>
          <w:lang w:val="en-US"/>
        </w:rPr>
        <w:t>31</w:t>
      </w:r>
      <w:r w:rsidRPr="00E301AC">
        <w:rPr>
          <w:rFonts w:asciiTheme="majorBidi" w:hAnsiTheme="majorBidi" w:cstheme="majorBidi"/>
          <w:cs/>
          <w:lang w:val="en-US"/>
        </w:rPr>
        <w:t xml:space="preserve"> กรกฎาคม </w:t>
      </w:r>
      <w:r w:rsidR="00C90145" w:rsidRPr="00E301AC">
        <w:rPr>
          <w:rFonts w:asciiTheme="majorBidi" w:hAnsiTheme="majorBidi" w:cstheme="majorBidi"/>
          <w:lang w:val="en-US"/>
        </w:rPr>
        <w:t>256</w:t>
      </w:r>
      <w:r w:rsidR="00E53B8B">
        <w:rPr>
          <w:rFonts w:asciiTheme="majorBidi" w:hAnsiTheme="majorBidi" w:cstheme="majorBidi"/>
          <w:lang w:val="en-US"/>
        </w:rPr>
        <w:t>8</w:t>
      </w:r>
    </w:p>
    <w:p w14:paraId="6CAF4DFD" w14:textId="77777777" w:rsidR="002A0250" w:rsidRPr="00E301AC" w:rsidRDefault="002A0250" w:rsidP="009B6593">
      <w:pPr>
        <w:pStyle w:val="a"/>
        <w:tabs>
          <w:tab w:val="clear" w:pos="1080"/>
          <w:tab w:val="left" w:pos="9360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</w:p>
    <w:p w14:paraId="6ADE5C28" w14:textId="417D3F5D" w:rsidR="00B97127" w:rsidRPr="00E301AC" w:rsidRDefault="00B97127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สัญญาบริหารสินค้า</w:t>
      </w:r>
    </w:p>
    <w:p w14:paraId="6F824AF6" w14:textId="77777777" w:rsidR="00B97127" w:rsidRPr="00E301AC" w:rsidRDefault="00B97127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482B6E0" w14:textId="2345DB03" w:rsidR="00B97127" w:rsidRPr="00E301AC" w:rsidRDefault="00B97127" w:rsidP="006C7001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บริษัททำสัญญาบริหารสินค้ากับบริษัท สไมล์ ซุปเปอร์ เอ็กซ์เพรส จำกัด ซึ่งเป็นบริษัทร่วม ภายใต้เงื่อนไขของสัญญาบริษัทตกลงที่จะชำระค่าบริการบริหารสินค้าตามจำนวนและเงื่อนไขที่ระบุไว้ในสัญญาดังกล่าว สัญญาฉบับนี้มีกำหนดระยะเวลา</w:t>
      </w:r>
      <w:r w:rsidR="00B7599B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7599B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ปี</w:t>
      </w:r>
      <w:r w:rsidR="00B7599B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และสามารถต่ออายุได้อีกอัตโนมัติอีกคราวละ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ปี จนกว่าฝ่ายหนึ่งฝ่ายใดจะยกเลิกสัญญา</w:t>
      </w:r>
    </w:p>
    <w:p w14:paraId="55AEA4C9" w14:textId="77777777" w:rsidR="00B97127" w:rsidRPr="00E301AC" w:rsidRDefault="00B97127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7F4A523" w14:textId="77777777" w:rsidR="00471CCE" w:rsidRPr="00E301AC" w:rsidRDefault="00471CCE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สัญญาบริการบริหารเงินบาทกลุ่ม</w:t>
      </w:r>
    </w:p>
    <w:p w14:paraId="6F6FFBB1" w14:textId="77777777" w:rsidR="00471CCE" w:rsidRPr="00E301AC" w:rsidRDefault="00471CCE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617962F" w14:textId="5182B991" w:rsidR="00C37629" w:rsidRPr="00E301AC" w:rsidRDefault="00471CCE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eastAsia="Arial Unicode MS" w:hAnsiTheme="majorBidi" w:cstheme="majorBidi"/>
          <w:sz w:val="30"/>
          <w:szCs w:val="30"/>
          <w:cs/>
        </w:rPr>
        <w:t xml:space="preserve">ในเดือนพฤษภาคม </w:t>
      </w:r>
      <w:r w:rsidR="00C90145" w:rsidRPr="00E301AC">
        <w:rPr>
          <w:rFonts w:asciiTheme="majorBidi" w:eastAsia="Arial Unicode MS" w:hAnsiTheme="majorBidi" w:cstheme="majorBidi"/>
          <w:sz w:val="30"/>
          <w:szCs w:val="30"/>
          <w:lang w:val="en-US"/>
        </w:rPr>
        <w:t>2545</w:t>
      </w:r>
      <w:r w:rsidRPr="00E301AC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eastAsia="Arial Unicode MS" w:hAnsiTheme="majorBidi" w:cstheme="majorBidi"/>
          <w:sz w:val="30"/>
          <w:szCs w:val="30"/>
          <w:cs/>
        </w:rPr>
        <w:t>บริษัทได้ทำสัญญาบริการ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บริหารเงินบาทกลุ่มกับบริษัท เมลโค ไทย แคปปิตอล จำกัด 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en-US"/>
        </w:rPr>
        <w:br/>
        <w:t>ซึ่งเป็นกิจการอื่น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ที่เกี่ยวข้องกัน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โดยบริษัทดังกล่าวตกลงที่จะให้บริการบริหารบัญชีกระแสรายวันสำหรับเงินบาทของบริษัท ในการนี้ บริษัทผูกพันที่จะต้องจ่ายหรือได้รับดอกเบี้ยในอัตราและวิธีการที่ตกลงกันตามสัญญา โดยไม่มีกำหนดสิ้นสุดสัญญา</w:t>
      </w:r>
      <w:r w:rsidR="001D5894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เว้นแต่เป็นไปตามเงื่อนไขใดเงื่อนไขหนึ่งในการสิ้นสุดสัญญาตามที่กำหนดในสัญญา</w:t>
      </w:r>
    </w:p>
    <w:p w14:paraId="35EA9BDF" w14:textId="44CFF962" w:rsidR="00BB3E4D" w:rsidRPr="00E301AC" w:rsidRDefault="00BB3E4D" w:rsidP="006C7001">
      <w:pPr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14:paraId="30BB45BC" w14:textId="0C8DC5D1" w:rsidR="00B7599B" w:rsidRPr="00E301AC" w:rsidRDefault="00B7599B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เงินให้กู้ยืมระยะสั้นแก่กิจการที่เกี่ยวข้องกัน</w:t>
      </w:r>
    </w:p>
    <w:p w14:paraId="1B6F0442" w14:textId="77777777" w:rsidR="00B7599B" w:rsidRPr="00E301AC" w:rsidRDefault="00B7599B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D030BFB" w14:textId="77FAD01B" w:rsidR="004D12F9" w:rsidRPr="00E301AC" w:rsidRDefault="004D12F9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A525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74971" w:rsidRPr="003A5259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A52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74971" w:rsidRPr="003A5259">
        <w:rPr>
          <w:rFonts w:asciiTheme="majorBidi" w:hAnsiTheme="majorBidi" w:cstheme="majorBidi" w:hint="cs"/>
          <w:sz w:val="30"/>
          <w:szCs w:val="30"/>
          <w:cs/>
          <w:lang w:val="en-US"/>
        </w:rPr>
        <w:t>ตุลาคม</w:t>
      </w:r>
      <w:r w:rsidRPr="003A52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338A" w:rsidRPr="003A525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74971" w:rsidRPr="003A525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A5259">
        <w:rPr>
          <w:rFonts w:asciiTheme="majorBidi" w:hAnsiTheme="majorBidi" w:cstheme="majorBidi"/>
          <w:sz w:val="30"/>
          <w:szCs w:val="30"/>
        </w:rPr>
        <w:t xml:space="preserve"> </w:t>
      </w:r>
      <w:r w:rsidRPr="003A5259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บริษัทได้ทำสัญญาเงินกู้กับ</w:t>
      </w:r>
      <w:r w:rsidRPr="003A52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เมลโค ไทย แคปปิตอล จำกัด </w:t>
      </w:r>
      <w:r w:rsidR="00B7599B" w:rsidRPr="003A5259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ซึ่งเป็นกิจการอื่น</w:t>
      </w:r>
      <w:r w:rsidR="00B7599B" w:rsidRPr="003A5259">
        <w:rPr>
          <w:rFonts w:asciiTheme="majorBidi" w:hAnsiTheme="majorBidi" w:cstheme="majorBidi"/>
          <w:sz w:val="30"/>
          <w:szCs w:val="30"/>
          <w:cs/>
          <w:lang w:val="th-TH"/>
        </w:rPr>
        <w:t>ที่เกี่ยวข้องกัน</w:t>
      </w:r>
      <w:r w:rsidR="003A5259" w:rsidRPr="003A525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วงเงินจำนวน </w:t>
      </w:r>
      <w:r w:rsidR="003A5259" w:rsidRPr="003A5259">
        <w:rPr>
          <w:rFonts w:asciiTheme="majorBidi" w:hAnsiTheme="majorBidi" w:cstheme="majorBidi"/>
          <w:sz w:val="30"/>
          <w:szCs w:val="30"/>
          <w:lang w:val="en-US"/>
        </w:rPr>
        <w:t xml:space="preserve">2,000 </w:t>
      </w:r>
      <w:r w:rsidR="003A5259" w:rsidRPr="003A5259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B7599B" w:rsidRPr="003A525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8729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ณ </w:t>
      </w:r>
      <w:r w:rsidR="003A5259" w:rsidRPr="003A5259">
        <w:rPr>
          <w:rFonts w:asciiTheme="majorBidi" w:hAnsiTheme="majorBidi"/>
          <w:sz w:val="30"/>
          <w:szCs w:val="30"/>
          <w:cs/>
          <w:lang w:val="th-TH"/>
        </w:rPr>
        <w:t xml:space="preserve">วันที่ </w:t>
      </w:r>
      <w:r w:rsidR="003A5259" w:rsidRPr="003A5259">
        <w:rPr>
          <w:rFonts w:asciiTheme="majorBidi" w:hAnsiTheme="majorBidi"/>
          <w:sz w:val="30"/>
          <w:szCs w:val="30"/>
          <w:lang w:val="en-US"/>
        </w:rPr>
        <w:t xml:space="preserve">31 </w:t>
      </w:r>
      <w:r w:rsidR="003A5259" w:rsidRPr="003A5259">
        <w:rPr>
          <w:rFonts w:asciiTheme="majorBidi" w:hAnsiTheme="majorBidi"/>
          <w:sz w:val="30"/>
          <w:szCs w:val="30"/>
          <w:cs/>
          <w:lang w:val="th-TH"/>
        </w:rPr>
        <w:t>มีนาคม</w:t>
      </w:r>
      <w:r w:rsidR="003A5259" w:rsidRPr="003A5259">
        <w:rPr>
          <w:rFonts w:asciiTheme="majorBidi" w:hAnsiTheme="majorBidi"/>
          <w:sz w:val="30"/>
          <w:szCs w:val="30"/>
          <w:lang w:val="en-US"/>
        </w:rPr>
        <w:t xml:space="preserve"> 2568</w:t>
      </w:r>
      <w:r w:rsidR="003A5259" w:rsidRPr="003A5259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3A5259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8E06A5">
        <w:rPr>
          <w:rFonts w:asciiTheme="majorBidi" w:hAnsiTheme="majorBidi" w:cstheme="majorBidi" w:hint="cs"/>
          <w:sz w:val="30"/>
          <w:szCs w:val="30"/>
          <w:cs/>
          <w:lang w:val="en-US"/>
        </w:rPr>
        <w:t>ดังกล่าว</w:t>
      </w:r>
      <w:r w:rsidRPr="003A5259">
        <w:rPr>
          <w:rFonts w:asciiTheme="majorBidi" w:hAnsiTheme="majorBidi" w:cstheme="majorBidi"/>
          <w:sz w:val="30"/>
          <w:szCs w:val="30"/>
          <w:cs/>
          <w:lang w:val="en-US"/>
        </w:rPr>
        <w:t>ได้ออกตั๋วสัญญาใช้เงินให้แก่บริษัท</w:t>
      </w:r>
      <w:r w:rsidR="00B7599B" w:rsidRPr="003A52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เป็นจำนวนเงิน </w:t>
      </w:r>
      <w:r w:rsidR="002C292F" w:rsidRPr="003A5259">
        <w:rPr>
          <w:rFonts w:asciiTheme="majorBidi" w:hAnsiTheme="majorBidi" w:cstheme="majorBidi"/>
          <w:sz w:val="30"/>
          <w:szCs w:val="30"/>
          <w:lang w:val="en-US"/>
        </w:rPr>
        <w:t>1,480</w:t>
      </w:r>
      <w:r w:rsidR="00B7599B" w:rsidRPr="003A52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599B" w:rsidRPr="003A52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="00B7599B" w:rsidRPr="003A5259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 w:rsidR="00D02098" w:rsidRPr="003A5259">
        <w:rPr>
          <w:rFonts w:asciiTheme="majorBidi" w:hAnsiTheme="majorBidi" w:cstheme="majorBidi"/>
          <w:sz w:val="30"/>
          <w:szCs w:val="30"/>
        </w:rPr>
        <w:t>2</w:t>
      </w:r>
      <w:r w:rsidR="00226447" w:rsidRPr="003A525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3A5259" w:rsidRPr="003A5259">
        <w:rPr>
          <w:rFonts w:asciiTheme="majorBidi" w:hAnsiTheme="majorBidi" w:cstheme="majorBidi"/>
          <w:sz w:val="30"/>
          <w:szCs w:val="30"/>
          <w:lang w:val="en-US"/>
        </w:rPr>
        <w:t>17 - 2.30</w:t>
      </w:r>
      <w:r w:rsidR="00B7599B" w:rsidRPr="003A52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599B" w:rsidRPr="003A5259">
        <w:rPr>
          <w:rFonts w:asciiTheme="majorBidi" w:hAnsiTheme="majorBidi" w:cstheme="majorBidi"/>
          <w:sz w:val="30"/>
          <w:szCs w:val="30"/>
          <w:cs/>
        </w:rPr>
        <w:t>ต่อปี และมีกำหนดชำระคืน</w:t>
      </w:r>
      <w:r w:rsidR="003A5259" w:rsidRPr="003A5259">
        <w:rPr>
          <w:rFonts w:asciiTheme="majorBidi" w:hAnsiTheme="majorBidi" w:cstheme="majorBidi" w:hint="cs"/>
          <w:sz w:val="30"/>
          <w:szCs w:val="30"/>
          <w:cs/>
        </w:rPr>
        <w:t>ตามวันที่บนตั๋วสัญญาใช้เงิน</w:t>
      </w:r>
    </w:p>
    <w:p w14:paraId="1660F108" w14:textId="054335CA" w:rsidR="00A70701" w:rsidRDefault="00A70701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  <w:r>
        <w:rPr>
          <w:rFonts w:asciiTheme="majorBidi" w:hAnsiTheme="majorBidi" w:cstheme="majorBidi"/>
          <w:sz w:val="24"/>
          <w:szCs w:val="24"/>
          <w:cs/>
          <w:lang w:val="en-US"/>
        </w:rPr>
        <w:br w:type="page"/>
      </w:r>
    </w:p>
    <w:p w14:paraId="6FE14648" w14:textId="27206F4C" w:rsidR="00471CCE" w:rsidRPr="00E301AC" w:rsidRDefault="00471CCE" w:rsidP="006C700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305237FC" w14:textId="77777777" w:rsidR="003675B1" w:rsidRPr="00E301AC" w:rsidRDefault="003675B1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71CCE" w:rsidRPr="00E301AC" w14:paraId="13B3782B" w14:textId="77777777" w:rsidTr="009471A3">
        <w:tc>
          <w:tcPr>
            <w:tcW w:w="5940" w:type="dxa"/>
          </w:tcPr>
          <w:p w14:paraId="5D3A93E4" w14:textId="77777777" w:rsidR="00471CCE" w:rsidRPr="00E301AC" w:rsidRDefault="00471CCE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2B486766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72D60E45" w14:textId="77777777" w:rsidTr="009471A3">
        <w:tc>
          <w:tcPr>
            <w:tcW w:w="5940" w:type="dxa"/>
          </w:tcPr>
          <w:p w14:paraId="6715C15E" w14:textId="77777777" w:rsidR="00471CCE" w:rsidRPr="00E301AC" w:rsidRDefault="00471CCE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8A81262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422026B0" w14:textId="77777777" w:rsidTr="009471A3">
        <w:tc>
          <w:tcPr>
            <w:tcW w:w="5940" w:type="dxa"/>
          </w:tcPr>
          <w:p w14:paraId="18EE50A6" w14:textId="77777777" w:rsidR="00471CCE" w:rsidRPr="00E301AC" w:rsidRDefault="00471CCE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998B338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E301AC" w14:paraId="22682699" w14:textId="77777777" w:rsidTr="009471A3">
        <w:trPr>
          <w:trHeight w:val="115"/>
        </w:trPr>
        <w:tc>
          <w:tcPr>
            <w:tcW w:w="5940" w:type="dxa"/>
          </w:tcPr>
          <w:p w14:paraId="66790261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5D3847" w14:textId="53917345" w:rsidR="00285B40" w:rsidRPr="00E301AC" w:rsidRDefault="0031338A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5244CAFE" w14:textId="77777777" w:rsidR="00285B40" w:rsidRPr="00E301AC" w:rsidRDefault="00285B40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2C4BE4" w14:textId="2E2E9B4C" w:rsidR="00285B40" w:rsidRPr="00E301AC" w:rsidRDefault="0031338A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85B40" w:rsidRPr="00E301AC" w14:paraId="415B9744" w14:textId="77777777" w:rsidTr="009471A3">
        <w:tc>
          <w:tcPr>
            <w:tcW w:w="5940" w:type="dxa"/>
          </w:tcPr>
          <w:p w14:paraId="109D7AF9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4836F90" w14:textId="77777777" w:rsidR="00285B40" w:rsidRPr="00E301AC" w:rsidRDefault="00285B40" w:rsidP="006C70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C3150" w:rsidRPr="00E301AC" w14:paraId="35EC0510" w14:textId="77777777" w:rsidTr="009471A3">
        <w:trPr>
          <w:trHeight w:val="115"/>
        </w:trPr>
        <w:tc>
          <w:tcPr>
            <w:tcW w:w="5940" w:type="dxa"/>
          </w:tcPr>
          <w:p w14:paraId="71C6EF21" w14:textId="77777777" w:rsidR="004C3150" w:rsidRPr="00E301AC" w:rsidRDefault="004C3150" w:rsidP="004C31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7D0C69C" w14:textId="3673CAB2" w:rsidR="004C3150" w:rsidRPr="00E301AC" w:rsidRDefault="002A0250" w:rsidP="004C3150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F60582B" w14:textId="77777777" w:rsidR="004C3150" w:rsidRPr="00E301AC" w:rsidRDefault="004C3150" w:rsidP="004C3150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4E232916" w14:textId="0A95CD97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4C3150" w:rsidRPr="00E301AC" w14:paraId="4BDA5F67" w14:textId="77777777" w:rsidTr="009471A3">
        <w:trPr>
          <w:trHeight w:val="115"/>
        </w:trPr>
        <w:tc>
          <w:tcPr>
            <w:tcW w:w="5940" w:type="dxa"/>
          </w:tcPr>
          <w:p w14:paraId="3A8B0902" w14:textId="236246E0" w:rsidR="004C3150" w:rsidRPr="00E301AC" w:rsidRDefault="004C3150" w:rsidP="004C31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</w:tcPr>
          <w:p w14:paraId="02E57589" w14:textId="13860DAC" w:rsidR="004C3150" w:rsidRPr="00E301AC" w:rsidRDefault="002A0250" w:rsidP="004C3150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153,046</w:t>
            </w:r>
          </w:p>
        </w:tc>
        <w:tc>
          <w:tcPr>
            <w:tcW w:w="270" w:type="dxa"/>
            <w:shd w:val="clear" w:color="auto" w:fill="auto"/>
          </w:tcPr>
          <w:p w14:paraId="37DABA26" w14:textId="77777777" w:rsidR="004C3150" w:rsidRPr="00E301AC" w:rsidRDefault="004C3150" w:rsidP="004C3150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24122E" w14:textId="0EC5D9EB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152,262</w:t>
            </w:r>
          </w:p>
        </w:tc>
      </w:tr>
      <w:tr w:rsidR="004C3150" w:rsidRPr="00E301AC" w14:paraId="42646201" w14:textId="77777777" w:rsidTr="009471A3">
        <w:trPr>
          <w:trHeight w:val="115"/>
        </w:trPr>
        <w:tc>
          <w:tcPr>
            <w:tcW w:w="5940" w:type="dxa"/>
          </w:tcPr>
          <w:p w14:paraId="138AD374" w14:textId="77777777" w:rsidR="004C3150" w:rsidRPr="00E301AC" w:rsidRDefault="004C3150" w:rsidP="004C31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40" w:type="dxa"/>
            <w:shd w:val="clear" w:color="auto" w:fill="auto"/>
          </w:tcPr>
          <w:p w14:paraId="4FDEC53C" w14:textId="2D8C3B37" w:rsidR="004C3150" w:rsidRPr="00E301AC" w:rsidRDefault="002A0250" w:rsidP="004C3150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270" w:type="dxa"/>
            <w:shd w:val="clear" w:color="auto" w:fill="auto"/>
          </w:tcPr>
          <w:p w14:paraId="30415C33" w14:textId="77777777" w:rsidR="004C3150" w:rsidRPr="00E301AC" w:rsidRDefault="004C3150" w:rsidP="004C3150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7ADC5B" w14:textId="2B422978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70,000</w:t>
            </w:r>
          </w:p>
        </w:tc>
      </w:tr>
      <w:tr w:rsidR="004C3150" w:rsidRPr="00E301AC" w14:paraId="3EEDEE8B" w14:textId="77777777" w:rsidTr="009471A3">
        <w:trPr>
          <w:trHeight w:val="115"/>
        </w:trPr>
        <w:tc>
          <w:tcPr>
            <w:tcW w:w="5940" w:type="dxa"/>
          </w:tcPr>
          <w:p w14:paraId="20109D20" w14:textId="77777777" w:rsidR="004C3150" w:rsidRPr="00E301AC" w:rsidRDefault="004C3150" w:rsidP="004C315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8A985" w14:textId="762FBE3A" w:rsidR="004C3150" w:rsidRPr="00E301AC" w:rsidRDefault="002A0250" w:rsidP="004C3150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243,096</w:t>
            </w:r>
          </w:p>
        </w:tc>
        <w:tc>
          <w:tcPr>
            <w:tcW w:w="270" w:type="dxa"/>
            <w:shd w:val="clear" w:color="auto" w:fill="auto"/>
          </w:tcPr>
          <w:p w14:paraId="223C2571" w14:textId="77777777" w:rsidR="004C3150" w:rsidRPr="00E301AC" w:rsidRDefault="004C3150" w:rsidP="004C3150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51685" w14:textId="6D3D5BFB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222,312</w:t>
            </w:r>
          </w:p>
        </w:tc>
      </w:tr>
    </w:tbl>
    <w:p w14:paraId="041291CA" w14:textId="77777777" w:rsidR="00A70701" w:rsidRDefault="00A70701" w:rsidP="00A70701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AD86297" w14:textId="2354B78E" w:rsidR="00E43E6A" w:rsidRPr="00E301AC" w:rsidRDefault="00471CCE" w:rsidP="006C700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  <w:r w:rsidR="005F42F0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p w14:paraId="1E523F7E" w14:textId="77777777" w:rsidR="00471CCE" w:rsidRPr="00E301AC" w:rsidRDefault="00471CCE" w:rsidP="006C7001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10"/>
        <w:gridCol w:w="1420"/>
        <w:gridCol w:w="284"/>
        <w:gridCol w:w="1426"/>
      </w:tblGrid>
      <w:tr w:rsidR="00471CCE" w:rsidRPr="00E301AC" w14:paraId="78914722" w14:textId="77777777" w:rsidTr="00D207C1">
        <w:trPr>
          <w:trHeight w:val="115"/>
          <w:tblHeader/>
        </w:trPr>
        <w:tc>
          <w:tcPr>
            <w:tcW w:w="4950" w:type="dxa"/>
          </w:tcPr>
          <w:p w14:paraId="545A8AD5" w14:textId="77777777" w:rsidR="00471CCE" w:rsidRPr="00E301AC" w:rsidRDefault="00471CCE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08CE0DA" w14:textId="77777777" w:rsidR="00471CCE" w:rsidRPr="00E301AC" w:rsidRDefault="00471CCE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  <w:shd w:val="clear" w:color="auto" w:fill="auto"/>
          </w:tcPr>
          <w:p w14:paraId="279ACC03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35F09959" w14:textId="77777777" w:rsidTr="00D207C1">
        <w:trPr>
          <w:trHeight w:val="115"/>
          <w:tblHeader/>
        </w:trPr>
        <w:tc>
          <w:tcPr>
            <w:tcW w:w="4950" w:type="dxa"/>
          </w:tcPr>
          <w:p w14:paraId="7862DE75" w14:textId="77777777" w:rsidR="00471CCE" w:rsidRPr="00E301AC" w:rsidRDefault="00471CCE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3FD1922" w14:textId="77777777" w:rsidR="00471CCE" w:rsidRPr="00E301AC" w:rsidRDefault="00471CCE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  <w:shd w:val="clear" w:color="auto" w:fill="auto"/>
          </w:tcPr>
          <w:p w14:paraId="1FB9CCC0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1696BE6C" w14:textId="77777777" w:rsidTr="00D207C1">
        <w:trPr>
          <w:trHeight w:val="115"/>
          <w:tblHeader/>
        </w:trPr>
        <w:tc>
          <w:tcPr>
            <w:tcW w:w="4950" w:type="dxa"/>
          </w:tcPr>
          <w:p w14:paraId="6A37BCA1" w14:textId="77777777" w:rsidR="00471CCE" w:rsidRPr="00E301AC" w:rsidRDefault="00471CCE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774C4965" w14:textId="77777777" w:rsidR="00471CCE" w:rsidRPr="00E301AC" w:rsidRDefault="00471CCE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30" w:type="dxa"/>
            <w:gridSpan w:val="3"/>
            <w:shd w:val="clear" w:color="auto" w:fill="auto"/>
          </w:tcPr>
          <w:p w14:paraId="44A8B0E3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E301AC" w14:paraId="51836D1F" w14:textId="77777777" w:rsidTr="00D207C1">
        <w:trPr>
          <w:trHeight w:val="115"/>
          <w:tblHeader/>
        </w:trPr>
        <w:tc>
          <w:tcPr>
            <w:tcW w:w="4950" w:type="dxa"/>
          </w:tcPr>
          <w:p w14:paraId="3013F36D" w14:textId="143B4C58" w:rsidR="00285B40" w:rsidRPr="00E301AC" w:rsidRDefault="00B07675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1010" w:type="dxa"/>
          </w:tcPr>
          <w:p w14:paraId="086E6D4D" w14:textId="77777777" w:rsidR="00285B40" w:rsidRPr="00E301AC" w:rsidRDefault="00285B40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420" w:type="dxa"/>
            <w:shd w:val="clear" w:color="auto" w:fill="auto"/>
          </w:tcPr>
          <w:p w14:paraId="0F63C824" w14:textId="30494BC8" w:rsidR="00285B40" w:rsidRPr="00E301AC" w:rsidRDefault="0031338A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shd w:val="clear" w:color="auto" w:fill="auto"/>
          </w:tcPr>
          <w:p w14:paraId="0201C428" w14:textId="77777777" w:rsidR="00285B40" w:rsidRPr="00E301AC" w:rsidRDefault="00285B40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18CED30E" w14:textId="5C48C637" w:rsidR="00285B40" w:rsidRPr="00E301AC" w:rsidRDefault="0031338A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85B40" w:rsidRPr="00E301AC" w14:paraId="04A06BC8" w14:textId="77777777" w:rsidTr="00D207C1">
        <w:trPr>
          <w:tblHeader/>
        </w:trPr>
        <w:tc>
          <w:tcPr>
            <w:tcW w:w="4950" w:type="dxa"/>
          </w:tcPr>
          <w:p w14:paraId="39FE0F1C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62967EA2" w14:textId="77777777" w:rsidR="00285B40" w:rsidRPr="00E301AC" w:rsidRDefault="00285B40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</w:tcPr>
          <w:p w14:paraId="42850869" w14:textId="77777777" w:rsidR="00285B40" w:rsidRPr="00E301AC" w:rsidRDefault="00285B40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85B40" w:rsidRPr="00E301AC" w14:paraId="7515B052" w14:textId="77777777" w:rsidTr="00285B40">
        <w:trPr>
          <w:trHeight w:val="115"/>
        </w:trPr>
        <w:tc>
          <w:tcPr>
            <w:tcW w:w="4950" w:type="dxa"/>
          </w:tcPr>
          <w:p w14:paraId="19537DA6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10" w:type="dxa"/>
          </w:tcPr>
          <w:p w14:paraId="3308004E" w14:textId="77777777" w:rsidR="00285B40" w:rsidRPr="00E301AC" w:rsidRDefault="00285B40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55007040" w14:textId="77777777" w:rsidR="00285B40" w:rsidRPr="00E301AC" w:rsidRDefault="00285B40" w:rsidP="006C7001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CDF1EC5" w14:textId="77777777" w:rsidR="00285B40" w:rsidRPr="00E301AC" w:rsidRDefault="00285B40" w:rsidP="006C7001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6AC2509" w14:textId="77777777" w:rsidR="00285B40" w:rsidRPr="00E301AC" w:rsidRDefault="00285B40" w:rsidP="006C7001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C3150" w:rsidRPr="00E301AC" w14:paraId="27A9FF87" w14:textId="77777777" w:rsidTr="00285B40">
        <w:trPr>
          <w:trHeight w:val="115"/>
        </w:trPr>
        <w:tc>
          <w:tcPr>
            <w:tcW w:w="4950" w:type="dxa"/>
          </w:tcPr>
          <w:p w14:paraId="5C1A22C3" w14:textId="023D8D81" w:rsidR="004C3150" w:rsidRPr="00E301AC" w:rsidRDefault="004C3150" w:rsidP="004C3150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ถึง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0" w:type="dxa"/>
          </w:tcPr>
          <w:p w14:paraId="71B47F1C" w14:textId="77777777" w:rsidR="004C3150" w:rsidRPr="00E301AC" w:rsidRDefault="004C3150" w:rsidP="004C3150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47D4112" w14:textId="539BF9D2" w:rsidR="004C3150" w:rsidRPr="00E301AC" w:rsidRDefault="001A0E97" w:rsidP="004C315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851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083</w:t>
            </w:r>
          </w:p>
        </w:tc>
        <w:tc>
          <w:tcPr>
            <w:tcW w:w="284" w:type="dxa"/>
            <w:shd w:val="clear" w:color="auto" w:fill="auto"/>
          </w:tcPr>
          <w:p w14:paraId="44361898" w14:textId="77777777" w:rsidR="004C3150" w:rsidRPr="00E301AC" w:rsidRDefault="004C3150" w:rsidP="004C3150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A5A5CE0" w14:textId="5DFB7965" w:rsidR="004C3150" w:rsidRPr="00E301AC" w:rsidRDefault="004C3150" w:rsidP="004C3150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908,774</w:t>
            </w:r>
          </w:p>
        </w:tc>
      </w:tr>
      <w:tr w:rsidR="004C3150" w:rsidRPr="00E301AC" w14:paraId="75B35CAE" w14:textId="77777777" w:rsidTr="00285B40">
        <w:trPr>
          <w:trHeight w:val="115"/>
        </w:trPr>
        <w:tc>
          <w:tcPr>
            <w:tcW w:w="4950" w:type="dxa"/>
          </w:tcPr>
          <w:p w14:paraId="09328D2B" w14:textId="77D22EF2" w:rsidR="004C3150" w:rsidRPr="00E301AC" w:rsidRDefault="004C3150" w:rsidP="004C3150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10" w:type="dxa"/>
          </w:tcPr>
          <w:p w14:paraId="735E5720" w14:textId="77777777" w:rsidR="004C3150" w:rsidRPr="00E301AC" w:rsidRDefault="004C3150" w:rsidP="004C3150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054162C9" w14:textId="7A6B8EC5" w:rsidR="004C3150" w:rsidRPr="00E301AC" w:rsidRDefault="004C3150" w:rsidP="004C3150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8776BBF" w14:textId="77777777" w:rsidR="004C3150" w:rsidRPr="00E301AC" w:rsidRDefault="004C3150" w:rsidP="004C3150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86D571A" w14:textId="57F8E35E" w:rsidR="004C3150" w:rsidRPr="00E301AC" w:rsidRDefault="004C3150" w:rsidP="004C315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C3150" w:rsidRPr="00E301AC" w14:paraId="6AC538B8" w14:textId="77777777" w:rsidTr="00285B40">
        <w:trPr>
          <w:trHeight w:val="115"/>
        </w:trPr>
        <w:tc>
          <w:tcPr>
            <w:tcW w:w="4950" w:type="dxa"/>
          </w:tcPr>
          <w:p w14:paraId="7CF7700D" w14:textId="77777777" w:rsidR="004C3150" w:rsidRPr="00E301AC" w:rsidRDefault="004C3150" w:rsidP="004C315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0" w:type="dxa"/>
          </w:tcPr>
          <w:p w14:paraId="3B9291D8" w14:textId="12E2A8F1" w:rsidR="004C3150" w:rsidRPr="00E301AC" w:rsidRDefault="004C3150" w:rsidP="004C3150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1CD56" w14:textId="59C3FBD4" w:rsidR="004C3150" w:rsidRPr="00E301AC" w:rsidRDefault="001A0E97" w:rsidP="004C3150">
            <w:pPr>
              <w:tabs>
                <w:tab w:val="decimal" w:pos="113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851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083</w:t>
            </w:r>
          </w:p>
        </w:tc>
        <w:tc>
          <w:tcPr>
            <w:tcW w:w="284" w:type="dxa"/>
            <w:shd w:val="clear" w:color="auto" w:fill="auto"/>
          </w:tcPr>
          <w:p w14:paraId="575F02C1" w14:textId="77777777" w:rsidR="004C3150" w:rsidRPr="00E301AC" w:rsidRDefault="004C3150" w:rsidP="004C3150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98DE3" w14:textId="2345C046" w:rsidR="004C3150" w:rsidRPr="00E301AC" w:rsidRDefault="004C3150" w:rsidP="004C3150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908,774</w:t>
            </w:r>
          </w:p>
        </w:tc>
      </w:tr>
      <w:tr w:rsidR="00570AF7" w:rsidRPr="00E301AC" w14:paraId="57B0FC78" w14:textId="77777777" w:rsidTr="00285B40">
        <w:trPr>
          <w:trHeight w:val="115"/>
        </w:trPr>
        <w:tc>
          <w:tcPr>
            <w:tcW w:w="4950" w:type="dxa"/>
          </w:tcPr>
          <w:p w14:paraId="2CCAB3FF" w14:textId="77777777" w:rsidR="00570AF7" w:rsidRPr="00E301AC" w:rsidRDefault="00570AF7" w:rsidP="0057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0" w:type="dxa"/>
          </w:tcPr>
          <w:p w14:paraId="77680138" w14:textId="77777777" w:rsidR="00570AF7" w:rsidRPr="00E301AC" w:rsidRDefault="00570AF7" w:rsidP="0057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6C03BB66" w14:textId="77777777" w:rsidR="00570AF7" w:rsidRPr="00E301AC" w:rsidRDefault="00570AF7" w:rsidP="00570AF7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6393435" w14:textId="77777777" w:rsidR="00570AF7" w:rsidRPr="00E301AC" w:rsidRDefault="00570AF7" w:rsidP="00570AF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3B94D4B5" w14:textId="77777777" w:rsidR="00570AF7" w:rsidRPr="00E301AC" w:rsidRDefault="00570AF7" w:rsidP="00570AF7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0AF7" w:rsidRPr="00E301AC" w14:paraId="37F6CFCF" w14:textId="77777777" w:rsidTr="00285B40">
        <w:trPr>
          <w:trHeight w:val="115"/>
        </w:trPr>
        <w:tc>
          <w:tcPr>
            <w:tcW w:w="4950" w:type="dxa"/>
          </w:tcPr>
          <w:p w14:paraId="0A5FB956" w14:textId="77777777" w:rsidR="00570AF7" w:rsidRPr="00E301AC" w:rsidRDefault="00570AF7" w:rsidP="0057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010" w:type="dxa"/>
          </w:tcPr>
          <w:p w14:paraId="1555BD7C" w14:textId="77777777" w:rsidR="00570AF7" w:rsidRPr="00E301AC" w:rsidRDefault="00570AF7" w:rsidP="0057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1552FC17" w14:textId="77777777" w:rsidR="00570AF7" w:rsidRPr="00E301AC" w:rsidRDefault="00570AF7" w:rsidP="00570AF7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B9DC11E" w14:textId="77777777" w:rsidR="00570AF7" w:rsidRPr="00E301AC" w:rsidRDefault="00570AF7" w:rsidP="00570AF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5E066FAB" w14:textId="77777777" w:rsidR="00570AF7" w:rsidRPr="00E301AC" w:rsidRDefault="00570AF7" w:rsidP="00570AF7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C3150" w:rsidRPr="00E301AC" w14:paraId="72577223" w14:textId="77777777" w:rsidTr="006A3346">
        <w:trPr>
          <w:trHeight w:val="20"/>
        </w:trPr>
        <w:tc>
          <w:tcPr>
            <w:tcW w:w="4950" w:type="dxa"/>
          </w:tcPr>
          <w:p w14:paraId="128F0621" w14:textId="770351F1" w:rsidR="004C3150" w:rsidRPr="00E301AC" w:rsidRDefault="004C3150" w:rsidP="004C3150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ถึง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0" w:type="dxa"/>
          </w:tcPr>
          <w:p w14:paraId="13EACFDF" w14:textId="77777777" w:rsidR="004C3150" w:rsidRPr="00E301AC" w:rsidRDefault="004C3150" w:rsidP="004C3150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3235541C" w14:textId="0A23CEC9" w:rsidR="004C3150" w:rsidRPr="00E301AC" w:rsidRDefault="001A0E97" w:rsidP="004C315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291</w:t>
            </w:r>
          </w:p>
        </w:tc>
        <w:tc>
          <w:tcPr>
            <w:tcW w:w="284" w:type="dxa"/>
            <w:shd w:val="clear" w:color="auto" w:fill="auto"/>
          </w:tcPr>
          <w:p w14:paraId="42E8958E" w14:textId="77777777" w:rsidR="004C3150" w:rsidRPr="00E301AC" w:rsidRDefault="004C3150" w:rsidP="004C3150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FBE4B30" w14:textId="39959137" w:rsidR="004C3150" w:rsidRPr="00E301AC" w:rsidRDefault="004C3150" w:rsidP="004C3150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4C3150" w:rsidRPr="00E301AC" w14:paraId="03BC65A1" w14:textId="77777777" w:rsidTr="00285B40">
        <w:trPr>
          <w:trHeight w:val="115"/>
        </w:trPr>
        <w:tc>
          <w:tcPr>
            <w:tcW w:w="4950" w:type="dxa"/>
          </w:tcPr>
          <w:p w14:paraId="1FC292BE" w14:textId="6F19C135" w:rsidR="004C3150" w:rsidRPr="00E301AC" w:rsidRDefault="004C3150" w:rsidP="004C3150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10" w:type="dxa"/>
          </w:tcPr>
          <w:p w14:paraId="06843767" w14:textId="77777777" w:rsidR="004C3150" w:rsidRPr="00E301AC" w:rsidRDefault="004C3150" w:rsidP="004C3150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194E1C9F" w14:textId="5489BB05" w:rsidR="004C3150" w:rsidRPr="00E301AC" w:rsidRDefault="004C3150" w:rsidP="004C3150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ACCE0F" w14:textId="77777777" w:rsidR="004C3150" w:rsidRPr="00E301AC" w:rsidRDefault="004C3150" w:rsidP="004C3150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46A0E88" w14:textId="6373CCB4" w:rsidR="004C3150" w:rsidRPr="00E301AC" w:rsidRDefault="004C3150" w:rsidP="004C315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C3150" w:rsidRPr="00E301AC" w14:paraId="3E4DA19D" w14:textId="77777777" w:rsidTr="00285B40">
        <w:trPr>
          <w:trHeight w:val="115"/>
        </w:trPr>
        <w:tc>
          <w:tcPr>
            <w:tcW w:w="4950" w:type="dxa"/>
          </w:tcPr>
          <w:p w14:paraId="6D938C61" w14:textId="77777777" w:rsidR="004C3150" w:rsidRPr="00E301AC" w:rsidRDefault="004C3150" w:rsidP="004C315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0" w:type="dxa"/>
          </w:tcPr>
          <w:p w14:paraId="507D5C99" w14:textId="77777777" w:rsidR="004C3150" w:rsidRPr="00E301AC" w:rsidRDefault="004C3150" w:rsidP="004C3150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6410E" w14:textId="7434DAE6" w:rsidR="004C3150" w:rsidRPr="00E301AC" w:rsidRDefault="001A0E97" w:rsidP="004C315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291</w:t>
            </w:r>
          </w:p>
        </w:tc>
        <w:tc>
          <w:tcPr>
            <w:tcW w:w="284" w:type="dxa"/>
            <w:shd w:val="clear" w:color="auto" w:fill="auto"/>
          </w:tcPr>
          <w:p w14:paraId="2C0AB05F" w14:textId="77777777" w:rsidR="004C3150" w:rsidRPr="00E301AC" w:rsidRDefault="004C3150" w:rsidP="004C3150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CF0C6" w14:textId="2ABF6C97" w:rsidR="004C3150" w:rsidRPr="00E301AC" w:rsidRDefault="004C3150" w:rsidP="004C3150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</w:p>
        </w:tc>
      </w:tr>
      <w:tr w:rsidR="00570AF7" w:rsidRPr="00E301AC" w14:paraId="7BA4EEEE" w14:textId="77777777" w:rsidTr="00285B40">
        <w:trPr>
          <w:trHeight w:val="115"/>
        </w:trPr>
        <w:tc>
          <w:tcPr>
            <w:tcW w:w="4950" w:type="dxa"/>
          </w:tcPr>
          <w:p w14:paraId="433DDB07" w14:textId="77777777" w:rsidR="00570AF7" w:rsidRPr="00E301AC" w:rsidRDefault="00570AF7" w:rsidP="0057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370870F6" w14:textId="77777777" w:rsidR="00570AF7" w:rsidRPr="00E301AC" w:rsidRDefault="00570AF7" w:rsidP="0057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9E269E7" w14:textId="77777777" w:rsidR="00570AF7" w:rsidRPr="00E301AC" w:rsidRDefault="00570AF7" w:rsidP="00570AF7">
            <w:pPr>
              <w:tabs>
                <w:tab w:val="decimal" w:pos="113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E05A945" w14:textId="77777777" w:rsidR="00570AF7" w:rsidRPr="00E301AC" w:rsidRDefault="00570AF7" w:rsidP="00570AF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A3B9A8E" w14:textId="77777777" w:rsidR="00570AF7" w:rsidRPr="00E301AC" w:rsidRDefault="00570AF7" w:rsidP="00570AF7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C3150" w:rsidRPr="00E301AC" w14:paraId="53BB4841" w14:textId="77777777" w:rsidTr="00285B40">
        <w:trPr>
          <w:trHeight w:val="115"/>
        </w:trPr>
        <w:tc>
          <w:tcPr>
            <w:tcW w:w="4950" w:type="dxa"/>
          </w:tcPr>
          <w:p w14:paraId="016F2D41" w14:textId="77777777" w:rsidR="004C3150" w:rsidRPr="00E301AC" w:rsidRDefault="004C3150" w:rsidP="004C315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</w:tcPr>
          <w:p w14:paraId="2127D5C8" w14:textId="77777777" w:rsidR="004C3150" w:rsidRPr="00E301AC" w:rsidRDefault="004C3150" w:rsidP="004C3150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</w:tcPr>
          <w:p w14:paraId="104111DB" w14:textId="321C36E8" w:rsidR="004C3150" w:rsidRPr="00E301AC" w:rsidRDefault="001A0E97" w:rsidP="004C3150">
            <w:pPr>
              <w:tabs>
                <w:tab w:val="decimal" w:pos="113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851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374</w:t>
            </w:r>
          </w:p>
        </w:tc>
        <w:tc>
          <w:tcPr>
            <w:tcW w:w="284" w:type="dxa"/>
            <w:shd w:val="clear" w:color="auto" w:fill="auto"/>
          </w:tcPr>
          <w:p w14:paraId="2B56C661" w14:textId="77777777" w:rsidR="004C3150" w:rsidRPr="00E301AC" w:rsidRDefault="004C3150" w:rsidP="004C3150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3B0541D4" w14:textId="570520E4" w:rsidR="004C3150" w:rsidRPr="00E301AC" w:rsidRDefault="004C3150" w:rsidP="004C3150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908,847</w:t>
            </w:r>
          </w:p>
        </w:tc>
      </w:tr>
    </w:tbl>
    <w:p w14:paraId="7FF16D5D" w14:textId="77777777" w:rsidR="00DB0E9B" w:rsidRPr="00E301AC" w:rsidRDefault="00DB0E9B" w:rsidP="006C700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4CC6AD29" w14:textId="6334E992" w:rsidR="00471CCE" w:rsidRPr="00E301AC" w:rsidRDefault="00471CCE" w:rsidP="006C700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7CEDDF86" w14:textId="77777777" w:rsidR="00471CCE" w:rsidRPr="00E301AC" w:rsidRDefault="00471CCE" w:rsidP="006C7001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82A31" w:rsidRPr="00E301AC" w14:paraId="0E57A71B" w14:textId="77777777" w:rsidTr="00482A31">
        <w:tc>
          <w:tcPr>
            <w:tcW w:w="5940" w:type="dxa"/>
          </w:tcPr>
          <w:p w14:paraId="4CA50B85" w14:textId="77777777" w:rsidR="00482A31" w:rsidRPr="00E301AC" w:rsidRDefault="00482A31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2B7C042" w14:textId="77777777" w:rsidR="00482A31" w:rsidRPr="00E301AC" w:rsidRDefault="00482A3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82A31" w:rsidRPr="00E301AC" w14:paraId="6D3E6C2F" w14:textId="77777777" w:rsidTr="00482A31">
        <w:tc>
          <w:tcPr>
            <w:tcW w:w="5940" w:type="dxa"/>
          </w:tcPr>
          <w:p w14:paraId="53B2657D" w14:textId="77777777" w:rsidR="00482A31" w:rsidRPr="00E301AC" w:rsidRDefault="00482A31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DEC4C77" w14:textId="77777777" w:rsidR="00482A31" w:rsidRPr="00E301AC" w:rsidRDefault="00482A3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82A31" w:rsidRPr="00E301AC" w14:paraId="7AEC8655" w14:textId="77777777" w:rsidTr="00482A31">
        <w:tc>
          <w:tcPr>
            <w:tcW w:w="5940" w:type="dxa"/>
          </w:tcPr>
          <w:p w14:paraId="0EC94A21" w14:textId="77777777" w:rsidR="00482A31" w:rsidRPr="00E301AC" w:rsidRDefault="00482A31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B2D7BA0" w14:textId="77777777" w:rsidR="00482A31" w:rsidRPr="00E301AC" w:rsidRDefault="00482A3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E301AC" w14:paraId="52A6AAAA" w14:textId="77777777" w:rsidTr="00482A31">
        <w:tc>
          <w:tcPr>
            <w:tcW w:w="5940" w:type="dxa"/>
          </w:tcPr>
          <w:p w14:paraId="5EEA6995" w14:textId="77777777" w:rsidR="00285B40" w:rsidRPr="00E301AC" w:rsidRDefault="00285B40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1E158F6" w14:textId="4DFEDB3E" w:rsidR="00285B40" w:rsidRPr="00E301AC" w:rsidRDefault="0031338A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D1EBB6C" w14:textId="77777777" w:rsidR="00285B40" w:rsidRPr="00E301AC" w:rsidRDefault="00285B40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08E0D9" w14:textId="7E4EA6E9" w:rsidR="00285B40" w:rsidRPr="00E301AC" w:rsidRDefault="0031338A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85B40" w:rsidRPr="00E301AC" w14:paraId="7F91AED1" w14:textId="77777777" w:rsidTr="006A3346">
        <w:trPr>
          <w:trHeight w:val="245"/>
        </w:trPr>
        <w:tc>
          <w:tcPr>
            <w:tcW w:w="5940" w:type="dxa"/>
          </w:tcPr>
          <w:p w14:paraId="5EEE20AF" w14:textId="77777777" w:rsidR="00285B40" w:rsidRPr="00E301AC" w:rsidRDefault="00285B40" w:rsidP="006C70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068CD1C" w14:textId="77777777" w:rsidR="00285B40" w:rsidRPr="00E301AC" w:rsidRDefault="00285B40" w:rsidP="006C7001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C3150" w:rsidRPr="00E301AC" w14:paraId="589F4A26" w14:textId="77777777" w:rsidTr="00482A31">
        <w:tc>
          <w:tcPr>
            <w:tcW w:w="5940" w:type="dxa"/>
          </w:tcPr>
          <w:p w14:paraId="12EC8DAD" w14:textId="77777777" w:rsidR="004C3150" w:rsidRPr="00E301AC" w:rsidRDefault="004C3150" w:rsidP="004C31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</w:tcPr>
          <w:p w14:paraId="1803E22B" w14:textId="056B4817" w:rsidR="004C3150" w:rsidRPr="00E301AC" w:rsidRDefault="001A0E97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155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632</w:t>
            </w:r>
          </w:p>
        </w:tc>
        <w:tc>
          <w:tcPr>
            <w:tcW w:w="270" w:type="dxa"/>
          </w:tcPr>
          <w:p w14:paraId="68084790" w14:textId="77777777" w:rsidR="004C3150" w:rsidRPr="00E301AC" w:rsidRDefault="004C3150" w:rsidP="004C315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0AE4524" w14:textId="5DA7E190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</w:rPr>
              <w:t>170,1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4C3150" w:rsidRPr="00E301AC" w14:paraId="1D8165EB" w14:textId="77777777" w:rsidTr="00482A31">
        <w:tc>
          <w:tcPr>
            <w:tcW w:w="5940" w:type="dxa"/>
          </w:tcPr>
          <w:p w14:paraId="71EC6600" w14:textId="77777777" w:rsidR="004C3150" w:rsidRPr="00E301AC" w:rsidRDefault="004C3150" w:rsidP="004C31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</w:tcPr>
          <w:p w14:paraId="1511F1CF" w14:textId="09066213" w:rsidR="004C3150" w:rsidRPr="00E301AC" w:rsidRDefault="001A0E97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54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57</w:t>
            </w:r>
            <w:r w:rsidR="00931F65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764393" w14:textId="77777777" w:rsidR="004C3150" w:rsidRPr="00E301AC" w:rsidRDefault="004C3150" w:rsidP="004C315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00B5325" w14:textId="7072B3AF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</w:rPr>
              <w:t>56,618</w:t>
            </w:r>
          </w:p>
        </w:tc>
      </w:tr>
      <w:tr w:rsidR="004C3150" w:rsidRPr="00E301AC" w14:paraId="25B9E391" w14:textId="77777777" w:rsidTr="00482A31">
        <w:tc>
          <w:tcPr>
            <w:tcW w:w="5940" w:type="dxa"/>
          </w:tcPr>
          <w:p w14:paraId="082FBA0C" w14:textId="77777777" w:rsidR="004C3150" w:rsidRPr="00E301AC" w:rsidRDefault="004C3150" w:rsidP="004C31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วัตถุดิบและวัสดุโรงงาน</w:t>
            </w:r>
          </w:p>
        </w:tc>
        <w:tc>
          <w:tcPr>
            <w:tcW w:w="1440" w:type="dxa"/>
          </w:tcPr>
          <w:p w14:paraId="2A011163" w14:textId="1AB3208B" w:rsidR="004C3150" w:rsidRPr="00E301AC" w:rsidRDefault="001A0E97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441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684</w:t>
            </w:r>
          </w:p>
        </w:tc>
        <w:tc>
          <w:tcPr>
            <w:tcW w:w="270" w:type="dxa"/>
          </w:tcPr>
          <w:p w14:paraId="0604D132" w14:textId="77777777" w:rsidR="004C3150" w:rsidRPr="00E301AC" w:rsidRDefault="004C3150" w:rsidP="004C315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1DA108F" w14:textId="4F274EB3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</w:rPr>
              <w:t>490,383</w:t>
            </w:r>
          </w:p>
        </w:tc>
      </w:tr>
      <w:tr w:rsidR="004C3150" w:rsidRPr="00E301AC" w14:paraId="3F805779" w14:textId="77777777" w:rsidTr="00482A31">
        <w:tc>
          <w:tcPr>
            <w:tcW w:w="5940" w:type="dxa"/>
          </w:tcPr>
          <w:p w14:paraId="675BEC32" w14:textId="77777777" w:rsidR="004C3150" w:rsidRPr="00E301AC" w:rsidRDefault="004C3150" w:rsidP="004C31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125B0" w14:textId="1A724724" w:rsidR="004C3150" w:rsidRPr="00E301AC" w:rsidRDefault="001A0E97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15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496</w:t>
            </w:r>
          </w:p>
        </w:tc>
        <w:tc>
          <w:tcPr>
            <w:tcW w:w="270" w:type="dxa"/>
          </w:tcPr>
          <w:p w14:paraId="118F9D84" w14:textId="77777777" w:rsidR="004C3150" w:rsidRPr="00E301AC" w:rsidRDefault="004C3150" w:rsidP="004C315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9A9CDB" w14:textId="3807D687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</w:rPr>
              <w:t>24,109</w:t>
            </w:r>
          </w:p>
        </w:tc>
      </w:tr>
      <w:tr w:rsidR="004C3150" w:rsidRPr="00E301AC" w14:paraId="7D160956" w14:textId="77777777" w:rsidTr="00482A31">
        <w:tc>
          <w:tcPr>
            <w:tcW w:w="5940" w:type="dxa"/>
          </w:tcPr>
          <w:p w14:paraId="39A89599" w14:textId="3F64C872" w:rsidR="004C3150" w:rsidRPr="00E301AC" w:rsidRDefault="004C3150" w:rsidP="004C315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7FE3DA" w14:textId="4B9E3A4E" w:rsidR="004C3150" w:rsidRPr="00E301AC" w:rsidRDefault="001A0E97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667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38</w:t>
            </w:r>
            <w:r w:rsidR="00931F65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C54F0CC" w14:textId="77777777" w:rsidR="004C3150" w:rsidRPr="00E301AC" w:rsidRDefault="004C3150" w:rsidP="004C315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A68A57" w14:textId="5124B034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4C3150" w:rsidRPr="00E301AC" w14:paraId="379EAEE7" w14:textId="77777777" w:rsidTr="00482A31">
        <w:tc>
          <w:tcPr>
            <w:tcW w:w="5940" w:type="dxa"/>
          </w:tcPr>
          <w:p w14:paraId="5171315C" w14:textId="77777777" w:rsidR="004C3150" w:rsidRPr="00E301AC" w:rsidRDefault="004C3150" w:rsidP="004C31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F7FD8" w14:textId="7250B003" w:rsidR="004C3150" w:rsidRPr="00E301AC" w:rsidRDefault="001A0E97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(22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220)</w:t>
            </w:r>
          </w:p>
        </w:tc>
        <w:tc>
          <w:tcPr>
            <w:tcW w:w="270" w:type="dxa"/>
          </w:tcPr>
          <w:p w14:paraId="7C58711C" w14:textId="77777777" w:rsidR="004C3150" w:rsidRPr="00E301AC" w:rsidRDefault="004C3150" w:rsidP="004C315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831E3" w14:textId="1DF81905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(18,878)</w:t>
            </w:r>
          </w:p>
        </w:tc>
      </w:tr>
      <w:tr w:rsidR="004C3150" w:rsidRPr="00E301AC" w14:paraId="313E5FBA" w14:textId="77777777" w:rsidTr="00482A31">
        <w:tc>
          <w:tcPr>
            <w:tcW w:w="5940" w:type="dxa"/>
          </w:tcPr>
          <w:p w14:paraId="5DA89ACC" w14:textId="77777777" w:rsidR="004C3150" w:rsidRPr="00E301AC" w:rsidRDefault="004C3150" w:rsidP="004C315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477DDF" w14:textId="670EB153" w:rsidR="004C3150" w:rsidRPr="00E301AC" w:rsidRDefault="001A0E97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645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16</w:t>
            </w:r>
            <w:r w:rsidR="00931F6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9B48DDB" w14:textId="77777777" w:rsidR="004C3150" w:rsidRPr="00E301AC" w:rsidRDefault="004C3150" w:rsidP="004C315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B2ED16" w14:textId="4C217F4F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615D22" w:rsidRPr="00E301AC" w14:paraId="2884F6DD" w14:textId="77777777" w:rsidTr="00482A31">
        <w:tc>
          <w:tcPr>
            <w:tcW w:w="5940" w:type="dxa"/>
          </w:tcPr>
          <w:p w14:paraId="40EB2A6D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8C778DB" w14:textId="7777777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743A8F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0F740FE" w14:textId="7777777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5D22" w:rsidRPr="00E301AC" w14:paraId="714D2109" w14:textId="77777777" w:rsidTr="00482A31">
        <w:tc>
          <w:tcPr>
            <w:tcW w:w="5940" w:type="dxa"/>
          </w:tcPr>
          <w:p w14:paraId="0FFF44AC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440" w:type="dxa"/>
          </w:tcPr>
          <w:p w14:paraId="4EFA24EE" w14:textId="7777777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7A79F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C966929" w14:textId="7777777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C3150" w:rsidRPr="00E301AC" w14:paraId="460351D3" w14:textId="77777777" w:rsidTr="00482A31">
        <w:tc>
          <w:tcPr>
            <w:tcW w:w="5940" w:type="dxa"/>
          </w:tcPr>
          <w:p w14:paraId="36F939A0" w14:textId="77777777" w:rsidR="004C3150" w:rsidRPr="00E301AC" w:rsidRDefault="004C3150" w:rsidP="004C3150">
            <w:pPr>
              <w:numPr>
                <w:ilvl w:val="0"/>
                <w:numId w:val="10"/>
              </w:numPr>
              <w:tabs>
                <w:tab w:val="left" w:pos="2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40" w:type="dxa"/>
          </w:tcPr>
          <w:p w14:paraId="12248393" w14:textId="1FAB171C" w:rsidR="004C3150" w:rsidRPr="00E301AC" w:rsidRDefault="001A0E97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454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173</w:t>
            </w:r>
          </w:p>
        </w:tc>
        <w:tc>
          <w:tcPr>
            <w:tcW w:w="270" w:type="dxa"/>
          </w:tcPr>
          <w:p w14:paraId="1DD846B7" w14:textId="77777777" w:rsidR="004C3150" w:rsidRPr="00E301AC" w:rsidRDefault="004C3150" w:rsidP="004C315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D1DA9AF" w14:textId="428DE829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6B2D">
              <w:rPr>
                <w:rFonts w:asciiTheme="majorBidi" w:hAnsiTheme="majorBidi" w:cstheme="majorBidi"/>
                <w:sz w:val="30"/>
                <w:szCs w:val="30"/>
              </w:rPr>
              <w:t>6,124,965</w:t>
            </w:r>
          </w:p>
        </w:tc>
      </w:tr>
      <w:tr w:rsidR="004C3150" w:rsidRPr="00E301AC" w14:paraId="57568E44" w14:textId="77777777" w:rsidTr="00482A31">
        <w:tc>
          <w:tcPr>
            <w:tcW w:w="5940" w:type="dxa"/>
          </w:tcPr>
          <w:p w14:paraId="0866EEC9" w14:textId="75AE17FD" w:rsidR="004C3150" w:rsidRPr="00E301AC" w:rsidRDefault="004C3150" w:rsidP="004C3150">
            <w:pPr>
              <w:numPr>
                <w:ilvl w:val="0"/>
                <w:numId w:val="10"/>
              </w:numPr>
              <w:tabs>
                <w:tab w:val="left" w:pos="2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440" w:type="dxa"/>
          </w:tcPr>
          <w:p w14:paraId="6FE35468" w14:textId="0A107DCB" w:rsidR="004C3150" w:rsidRPr="00E301AC" w:rsidRDefault="001A0E97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342</w:t>
            </w:r>
          </w:p>
        </w:tc>
        <w:tc>
          <w:tcPr>
            <w:tcW w:w="270" w:type="dxa"/>
          </w:tcPr>
          <w:p w14:paraId="7F2A0D3E" w14:textId="77777777" w:rsidR="004C3150" w:rsidRPr="00E301AC" w:rsidRDefault="004C3150" w:rsidP="004C315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B4B0048" w14:textId="5FAD3505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D6B2D">
              <w:rPr>
                <w:rFonts w:asciiTheme="majorBidi" w:hAnsiTheme="majorBidi" w:cstheme="majorBidi"/>
                <w:sz w:val="30"/>
                <w:szCs w:val="30"/>
              </w:rPr>
              <w:t>(16,186)</w:t>
            </w:r>
          </w:p>
        </w:tc>
      </w:tr>
      <w:tr w:rsidR="004C3150" w:rsidRPr="00E301AC" w14:paraId="2D14C7A6" w14:textId="77777777" w:rsidTr="00482A31">
        <w:tc>
          <w:tcPr>
            <w:tcW w:w="5940" w:type="dxa"/>
          </w:tcPr>
          <w:p w14:paraId="12818F5C" w14:textId="77777777" w:rsidR="004C3150" w:rsidRPr="00E301AC" w:rsidRDefault="004C3150" w:rsidP="004C3150">
            <w:pPr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656EA1" w14:textId="059289BE" w:rsidR="004C3150" w:rsidRPr="00E301AC" w:rsidRDefault="001A0E97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457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515</w:t>
            </w:r>
          </w:p>
        </w:tc>
        <w:tc>
          <w:tcPr>
            <w:tcW w:w="270" w:type="dxa"/>
          </w:tcPr>
          <w:p w14:paraId="4151BE6D" w14:textId="77777777" w:rsidR="004C3150" w:rsidRPr="00E301AC" w:rsidRDefault="004C3150" w:rsidP="004C315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032E51" w14:textId="00D78F15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6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6,108,779</w:t>
            </w:r>
          </w:p>
        </w:tc>
      </w:tr>
    </w:tbl>
    <w:p w14:paraId="5D8EC04F" w14:textId="77777777" w:rsidR="00FF59C8" w:rsidRPr="00E301AC" w:rsidRDefault="00FF59C8" w:rsidP="00E928B4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FF59C8" w:rsidRPr="00E301AC" w:rsidSect="00405C2B">
          <w:footerReference w:type="default" r:id="rId12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52D24A7A" w14:textId="74B5FF62" w:rsidR="00E928B4" w:rsidRPr="00E301AC" w:rsidRDefault="00E928B4" w:rsidP="00E928B4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14:paraId="7A2E0713" w14:textId="77777777" w:rsidR="00E928B4" w:rsidRPr="00E301AC" w:rsidRDefault="00E928B4" w:rsidP="00A21EF0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3980A81A" w14:textId="3093D814" w:rsidR="00E50F95" w:rsidRPr="00E301AC" w:rsidRDefault="006A30CE" w:rsidP="00B3354B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</w:rPr>
        <w:tab/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 ณ 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4E47FB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E47FB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285B40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1055CD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1055CD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F09FB4" w14:textId="122B7377" w:rsidR="00B3354B" w:rsidRPr="00E301AC" w:rsidRDefault="00B3354B" w:rsidP="00B3354B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145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720"/>
        <w:gridCol w:w="180"/>
        <w:gridCol w:w="722"/>
        <w:gridCol w:w="8"/>
        <w:gridCol w:w="172"/>
        <w:gridCol w:w="8"/>
        <w:gridCol w:w="712"/>
        <w:gridCol w:w="180"/>
        <w:gridCol w:w="720"/>
        <w:gridCol w:w="8"/>
        <w:gridCol w:w="172"/>
        <w:gridCol w:w="8"/>
        <w:gridCol w:w="723"/>
        <w:gridCol w:w="180"/>
        <w:gridCol w:w="720"/>
        <w:gridCol w:w="180"/>
        <w:gridCol w:w="720"/>
        <w:gridCol w:w="180"/>
        <w:gridCol w:w="810"/>
        <w:gridCol w:w="180"/>
        <w:gridCol w:w="890"/>
        <w:gridCol w:w="180"/>
        <w:gridCol w:w="810"/>
        <w:gridCol w:w="8"/>
      </w:tblGrid>
      <w:tr w:rsidR="00064EB6" w:rsidRPr="00E301AC" w14:paraId="34001AE5" w14:textId="77777777" w:rsidTr="00A92FED">
        <w:trPr>
          <w:cantSplit/>
          <w:trHeight w:val="20"/>
          <w:tblHeader/>
        </w:trPr>
        <w:tc>
          <w:tcPr>
            <w:tcW w:w="7030" w:type="dxa"/>
            <w:gridSpan w:val="6"/>
          </w:tcPr>
          <w:p w14:paraId="255C22EF" w14:textId="0A906BB4" w:rsidR="00064EB6" w:rsidRPr="00E301AC" w:rsidRDefault="00064EB6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5AB4E4AB" w14:textId="77777777" w:rsidR="00064EB6" w:rsidRPr="00E301AC" w:rsidRDefault="00064EB6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tcBorders>
              <w:left w:val="nil"/>
            </w:tcBorders>
          </w:tcPr>
          <w:p w14:paraId="68B556A6" w14:textId="521356E5" w:rsidR="00064EB6" w:rsidRPr="00E301AC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  <w:gridSpan w:val="2"/>
          </w:tcPr>
          <w:p w14:paraId="0FCA190A" w14:textId="77777777" w:rsidR="00064EB6" w:rsidRPr="00E301AC" w:rsidRDefault="00064EB6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581" w:type="dxa"/>
            <w:gridSpan w:val="12"/>
          </w:tcPr>
          <w:p w14:paraId="5D6D2782" w14:textId="77777777" w:rsidR="000B1007" w:rsidRPr="00E301AC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4D778C00" w14:textId="77777777" w:rsidR="000B1007" w:rsidRPr="00E301AC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572F5C57" w14:textId="30A63258" w:rsidR="00064EB6" w:rsidRPr="00E301AC" w:rsidRDefault="00064EB6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1007" w:rsidRPr="00E301AC" w14:paraId="123CBD91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  <w:vAlign w:val="bottom"/>
          </w:tcPr>
          <w:p w14:paraId="03149731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CDC022B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C793BE" w14:textId="3F4BFC3F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622" w:type="dxa"/>
            <w:gridSpan w:val="3"/>
          </w:tcPr>
          <w:p w14:paraId="4D7BCF24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21C6803B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0" w:type="dxa"/>
            <w:gridSpan w:val="2"/>
          </w:tcPr>
          <w:p w14:paraId="57321D57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tcBorders>
              <w:left w:val="nil"/>
            </w:tcBorders>
          </w:tcPr>
          <w:p w14:paraId="389C7E81" w14:textId="77777777" w:rsidR="000B1007" w:rsidRPr="00E301AC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6ADE3EB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380D8C08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7AC1EAB1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C5575B1" w14:textId="77777777" w:rsidR="000B1007" w:rsidRPr="00E301AC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5910EFE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8F924AD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6900EB2B" w14:textId="77777777" w:rsidR="000B1007" w:rsidRPr="00E301AC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615D22" w:rsidRPr="00E301AC" w14:paraId="1BC5CDFD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</w:tcPr>
          <w:p w14:paraId="3F41295C" w14:textId="77777777" w:rsidR="00615D22" w:rsidRPr="00E301AC" w:rsidRDefault="00615D22" w:rsidP="00615D2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3F708ED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71E48A2" w14:textId="53E3205C" w:rsidR="00615D22" w:rsidRPr="00E301AC" w:rsidRDefault="0031338A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FD55534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14:paraId="16328A87" w14:textId="3995CD03" w:rsidR="00615D22" w:rsidRPr="00E301AC" w:rsidRDefault="0031338A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</w:tcPr>
          <w:p w14:paraId="2BF92055" w14:textId="77777777" w:rsidR="00615D22" w:rsidRPr="00E301AC" w:rsidRDefault="00615D22" w:rsidP="00615D2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0F5A14B4" w14:textId="569C13F9" w:rsidR="00615D22" w:rsidRPr="00E301AC" w:rsidRDefault="0031338A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DD8FD3C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87790FB" w14:textId="285E42FE" w:rsidR="00615D22" w:rsidRPr="00E301AC" w:rsidRDefault="0031338A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</w:tcPr>
          <w:p w14:paraId="7E01D122" w14:textId="77777777" w:rsidR="00615D22" w:rsidRPr="00E301AC" w:rsidRDefault="00615D22" w:rsidP="00615D2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vAlign w:val="center"/>
          </w:tcPr>
          <w:p w14:paraId="26C11165" w14:textId="57501492" w:rsidR="00615D22" w:rsidRPr="00E301AC" w:rsidRDefault="0031338A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7C515E6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EE5F9F6" w14:textId="0D1A16FC" w:rsidR="00615D22" w:rsidRPr="00E301AC" w:rsidRDefault="0031338A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7B3314E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0773622" w14:textId="3A812794" w:rsidR="00615D22" w:rsidRPr="00E301AC" w:rsidRDefault="0031338A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864840E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32ACE6D" w14:textId="709DCF26" w:rsidR="00615D22" w:rsidRPr="00E301AC" w:rsidRDefault="0031338A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C3DEE0F" w14:textId="77777777" w:rsidR="00615D22" w:rsidRPr="00E301AC" w:rsidRDefault="00615D22" w:rsidP="00615D2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14:paraId="1EE293B6" w14:textId="0B8A7C73" w:rsidR="00615D22" w:rsidRPr="00E301AC" w:rsidRDefault="0031338A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75497412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DF6D745" w14:textId="1599B3ED" w:rsidR="00615D22" w:rsidRPr="00E301AC" w:rsidRDefault="0031338A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6A30CE" w:rsidRPr="00E301AC" w14:paraId="6B90757B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</w:tcPr>
          <w:p w14:paraId="0E7C27B3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762FC458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gridSpan w:val="3"/>
          </w:tcPr>
          <w:p w14:paraId="218C6260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21A6C0D6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81" w:type="dxa"/>
            <w:gridSpan w:val="18"/>
          </w:tcPr>
          <w:p w14:paraId="0D159FC2" w14:textId="56B38D7C" w:rsidR="006A30CE" w:rsidRPr="00E301AC" w:rsidRDefault="006A30CE" w:rsidP="006A30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A30CE" w:rsidRPr="00E301AC" w14:paraId="7C04331F" w14:textId="77777777" w:rsidTr="00A92FED">
        <w:trPr>
          <w:gridAfter w:val="1"/>
          <w:wAfter w:w="8" w:type="dxa"/>
          <w:cantSplit/>
          <w:trHeight w:val="20"/>
        </w:trPr>
        <w:tc>
          <w:tcPr>
            <w:tcW w:w="3240" w:type="dxa"/>
          </w:tcPr>
          <w:p w14:paraId="1FF7E9F8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0" w:type="dxa"/>
          </w:tcPr>
          <w:p w14:paraId="5D3CCFBE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0FA8305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8105E0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2" w:type="dxa"/>
          </w:tcPr>
          <w:p w14:paraId="61CB188C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779A4B6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20B0C737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D74E71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E90723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4C3AB80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gridSpan w:val="2"/>
          </w:tcPr>
          <w:p w14:paraId="0197028E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49A5C7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6992DE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34303F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2B97BC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68DFA3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8584FF9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00E2B0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600574F8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6531D3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353C6C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150" w:rsidRPr="00E301AC" w14:paraId="43E98ED5" w14:textId="77777777" w:rsidTr="00A92FED">
        <w:trPr>
          <w:gridAfter w:val="1"/>
          <w:wAfter w:w="8" w:type="dxa"/>
          <w:cantSplit/>
          <w:trHeight w:val="20"/>
        </w:trPr>
        <w:tc>
          <w:tcPr>
            <w:tcW w:w="3240" w:type="dxa"/>
          </w:tcPr>
          <w:p w14:paraId="49A460AF" w14:textId="386EF1E5" w:rsidR="004C3150" w:rsidRPr="00E301AC" w:rsidRDefault="004C3150" w:rsidP="004C31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สไมล์ ซุปเปอร์ เอ็กซ์เพรส จำกัด</w:t>
            </w:r>
          </w:p>
        </w:tc>
        <w:tc>
          <w:tcPr>
            <w:tcW w:w="2160" w:type="dxa"/>
          </w:tcPr>
          <w:p w14:paraId="149C7DD3" w14:textId="6B021C4E" w:rsidR="004C3150" w:rsidRPr="00E301AC" w:rsidRDefault="004C3150" w:rsidP="004C3150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ศูนย์รับและกระจายสินค้า</w:t>
            </w:r>
          </w:p>
        </w:tc>
        <w:tc>
          <w:tcPr>
            <w:tcW w:w="720" w:type="dxa"/>
          </w:tcPr>
          <w:p w14:paraId="5293D248" w14:textId="3898A9FB" w:rsidR="004C3150" w:rsidRPr="00E301AC" w:rsidRDefault="004C3150" w:rsidP="004C3150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</w:tcPr>
          <w:p w14:paraId="0BF6EAB4" w14:textId="77777777" w:rsidR="004C3150" w:rsidRPr="00E301AC" w:rsidRDefault="004C3150" w:rsidP="004C3150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</w:tcPr>
          <w:p w14:paraId="1A96A700" w14:textId="267AAC94" w:rsidR="004C3150" w:rsidRPr="00E301AC" w:rsidRDefault="004C3150" w:rsidP="004C3150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  <w:gridSpan w:val="2"/>
          </w:tcPr>
          <w:p w14:paraId="209179E7" w14:textId="77777777" w:rsidR="004C3150" w:rsidRPr="00E301AC" w:rsidRDefault="004C3150" w:rsidP="004C3150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</w:tcPr>
          <w:p w14:paraId="07FE50AA" w14:textId="2D1A18FD" w:rsidR="004C3150" w:rsidRPr="00E301AC" w:rsidRDefault="001A0E97" w:rsidP="004C315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A0E9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24</w:t>
            </w: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A0E9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890</w:t>
            </w:r>
          </w:p>
        </w:tc>
        <w:tc>
          <w:tcPr>
            <w:tcW w:w="180" w:type="dxa"/>
          </w:tcPr>
          <w:p w14:paraId="426930A5" w14:textId="77777777" w:rsidR="004C3150" w:rsidRPr="00E301AC" w:rsidRDefault="004C3150" w:rsidP="004C315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87C0E32" w14:textId="1977CA56" w:rsidR="004C3150" w:rsidRPr="00E301AC" w:rsidRDefault="004C3150" w:rsidP="004C31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D6B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23,520</w:t>
            </w:r>
          </w:p>
        </w:tc>
        <w:tc>
          <w:tcPr>
            <w:tcW w:w="180" w:type="dxa"/>
            <w:gridSpan w:val="2"/>
          </w:tcPr>
          <w:p w14:paraId="2A396F5A" w14:textId="77777777" w:rsidR="004C3150" w:rsidRPr="00E301AC" w:rsidRDefault="004C3150" w:rsidP="004C315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tcBorders>
              <w:bottom w:val="double" w:sz="4" w:space="0" w:color="auto"/>
            </w:tcBorders>
          </w:tcPr>
          <w:p w14:paraId="7871ABB4" w14:textId="614524AE" w:rsidR="004C3150" w:rsidRPr="00E301AC" w:rsidRDefault="004C3150" w:rsidP="004C315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D6B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3,000</w:t>
            </w:r>
          </w:p>
        </w:tc>
        <w:tc>
          <w:tcPr>
            <w:tcW w:w="180" w:type="dxa"/>
          </w:tcPr>
          <w:p w14:paraId="3BD51AB1" w14:textId="77777777" w:rsidR="004C3150" w:rsidRPr="00E301AC" w:rsidRDefault="004C3150" w:rsidP="004C315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96DCD57" w14:textId="4860191E" w:rsidR="004C3150" w:rsidRPr="00E301AC" w:rsidRDefault="004C3150" w:rsidP="004C31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46B8908" w14:textId="77777777" w:rsidR="004C3150" w:rsidRPr="00E301AC" w:rsidRDefault="004C3150" w:rsidP="004C31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C74A64A" w14:textId="349D1761" w:rsidR="004C3150" w:rsidRPr="00E301AC" w:rsidRDefault="004C3150" w:rsidP="004C3150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1C2912" w14:textId="77777777" w:rsidR="004C3150" w:rsidRPr="00E301AC" w:rsidRDefault="004C3150" w:rsidP="004C3150">
            <w:pPr>
              <w:pStyle w:val="acctfourfigures"/>
              <w:tabs>
                <w:tab w:val="decimal" w:pos="4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D605641" w14:textId="0324CA87" w:rsidR="004C3150" w:rsidRPr="00E301AC" w:rsidRDefault="004C3150" w:rsidP="004C3150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3D9D6BA" w14:textId="77777777" w:rsidR="004C3150" w:rsidRPr="00E301AC" w:rsidRDefault="004C3150" w:rsidP="004C315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</w:tcPr>
          <w:p w14:paraId="670F729D" w14:textId="57959417" w:rsidR="004C3150" w:rsidRPr="00E301AC" w:rsidRDefault="004C3150" w:rsidP="004C31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D6B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3,000</w:t>
            </w:r>
          </w:p>
        </w:tc>
        <w:tc>
          <w:tcPr>
            <w:tcW w:w="180" w:type="dxa"/>
          </w:tcPr>
          <w:p w14:paraId="56ACD118" w14:textId="77777777" w:rsidR="004C3150" w:rsidRPr="00E301AC" w:rsidRDefault="004C3150" w:rsidP="004C315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EDE5A50" w14:textId="24F9EE6A" w:rsidR="004C3150" w:rsidRPr="00E301AC" w:rsidRDefault="004C3150" w:rsidP="004C31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6101094B" w14:textId="77777777" w:rsidR="00471CCE" w:rsidRPr="00E301AC" w:rsidRDefault="00471CCE" w:rsidP="00471CC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CE64EC" w14:textId="77777777" w:rsidR="0099466A" w:rsidRPr="00E301AC" w:rsidRDefault="0099466A" w:rsidP="006A30CE">
      <w:pPr>
        <w:pStyle w:val="block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 สไมล์</w:t>
      </w:r>
      <w:r w:rsidR="00D82B0F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ซุปเปอร์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เอ็กซ์เพรส จำกัด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82B0F" w:rsidRPr="00E301AC">
        <w:rPr>
          <w:rFonts w:asciiTheme="majorBidi" w:hAnsiTheme="majorBidi" w:cstheme="majorBidi"/>
          <w:sz w:val="30"/>
          <w:szCs w:val="30"/>
          <w:cs/>
        </w:rPr>
        <w:t>จดทะเบียนจัดตั้งและดำเนินธุรกิจในประเทศไทย</w:t>
      </w:r>
    </w:p>
    <w:p w14:paraId="2C02BA68" w14:textId="77777777" w:rsidR="00D82B0F" w:rsidRPr="00E301AC" w:rsidRDefault="00D82B0F" w:rsidP="006A30CE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E500F2F" w14:textId="77777777" w:rsidR="006554E7" w:rsidRPr="00E301AC" w:rsidRDefault="00D82B0F" w:rsidP="006A30CE">
      <w:pPr>
        <w:pStyle w:val="block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30C59FF0" w14:textId="77777777" w:rsidR="006A30CE" w:rsidRPr="00E301AC" w:rsidRDefault="006A30CE" w:rsidP="00127462">
      <w:pPr>
        <w:pStyle w:val="block"/>
        <w:shd w:val="clear" w:color="auto" w:fill="FFFFFF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0752FF6" w14:textId="70636925" w:rsidR="006A30CE" w:rsidRPr="00E301AC" w:rsidRDefault="006A30CE" w:rsidP="00127462">
      <w:pPr>
        <w:pStyle w:val="block"/>
        <w:shd w:val="clear" w:color="auto" w:fill="FFFFFF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30CE" w:rsidRPr="00E301AC" w:rsidSect="001437A4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2ABD9C5A" w14:textId="5487D934" w:rsidR="00D82B0F" w:rsidRPr="00E301AC" w:rsidRDefault="00D82B0F" w:rsidP="00D82B0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  <w:r w:rsidR="006D7C98" w:rsidRPr="00E301AC">
        <w:rPr>
          <w:rFonts w:asciiTheme="majorBidi" w:hAnsiTheme="majorBidi" w:cstheme="majorBidi"/>
          <w:i/>
          <w:iCs/>
          <w:sz w:val="30"/>
          <w:szCs w:val="30"/>
          <w:cs/>
        </w:rPr>
        <w:t>ที่มีสาระสำคัญ</w:t>
      </w:r>
    </w:p>
    <w:p w14:paraId="4723F413" w14:textId="77777777" w:rsidR="00D82B0F" w:rsidRPr="00E301AC" w:rsidRDefault="00D82B0F" w:rsidP="00D82B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757E7" w14:textId="64C25EA4" w:rsidR="00D82B0F" w:rsidRPr="00E301AC" w:rsidRDefault="00D82B0F" w:rsidP="00D82B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6D7C98" w:rsidRPr="00E301AC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E301AC">
        <w:rPr>
          <w:rFonts w:asciiTheme="majorBidi" w:hAnsiTheme="majorBidi" w:cstheme="majorBidi"/>
          <w:sz w:val="30"/>
          <w:szCs w:val="30"/>
          <w:cs/>
        </w:rPr>
        <w:t>อยู่ในงบการเงินของบริษัทร่วม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บริษัทร่วม</w:t>
      </w:r>
    </w:p>
    <w:p w14:paraId="36D416BB" w14:textId="77777777" w:rsidR="006554E7" w:rsidRPr="00E301AC" w:rsidRDefault="006554E7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720"/>
        <w:gridCol w:w="1530"/>
        <w:gridCol w:w="270"/>
        <w:gridCol w:w="1530"/>
      </w:tblGrid>
      <w:tr w:rsidR="00D82B0F" w:rsidRPr="00E301AC" w14:paraId="7F904F23" w14:textId="77777777" w:rsidTr="00CB7BD2">
        <w:tc>
          <w:tcPr>
            <w:tcW w:w="5040" w:type="dxa"/>
            <w:vAlign w:val="bottom"/>
          </w:tcPr>
          <w:p w14:paraId="0178C74C" w14:textId="77777777" w:rsidR="00D82B0F" w:rsidRPr="00E301AC" w:rsidRDefault="00D82B0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1826D67" w14:textId="77777777" w:rsidR="00D82B0F" w:rsidRPr="00E301AC" w:rsidRDefault="00D82B0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</w:tcPr>
          <w:p w14:paraId="53ABC423" w14:textId="77777777" w:rsidR="00D82B0F" w:rsidRPr="00E301AC" w:rsidRDefault="00D82B0F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สไมล์ ซุปเปอร์ เอ็กซ์เพรส จำกัด</w:t>
            </w:r>
          </w:p>
        </w:tc>
      </w:tr>
      <w:tr w:rsidR="00AF2D8F" w:rsidRPr="00E301AC" w14:paraId="4C3E54BA" w14:textId="77777777" w:rsidTr="00CB7BD2">
        <w:tc>
          <w:tcPr>
            <w:tcW w:w="5040" w:type="dxa"/>
            <w:vAlign w:val="bottom"/>
          </w:tcPr>
          <w:p w14:paraId="5E38E0C2" w14:textId="77777777" w:rsidR="00AF2D8F" w:rsidRPr="00E301A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8370120"/>
          </w:p>
        </w:tc>
        <w:tc>
          <w:tcPr>
            <w:tcW w:w="720" w:type="dxa"/>
          </w:tcPr>
          <w:p w14:paraId="471353CF" w14:textId="77777777" w:rsidR="00AF2D8F" w:rsidRPr="00E301A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4B83042A" w14:textId="39C8A67D" w:rsidR="00AF2D8F" w:rsidRPr="00E301AC" w:rsidRDefault="0031338A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C43A289" w14:textId="77777777" w:rsidR="00AF2D8F" w:rsidRPr="00E301A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49BF5575" w14:textId="23F52D6A" w:rsidR="00AF2D8F" w:rsidRPr="00E301AC" w:rsidRDefault="0031338A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F2D8F" w:rsidRPr="00E301AC" w14:paraId="4504DF26" w14:textId="77777777" w:rsidTr="00CB7BD2">
        <w:tc>
          <w:tcPr>
            <w:tcW w:w="5040" w:type="dxa"/>
            <w:vAlign w:val="bottom"/>
          </w:tcPr>
          <w:p w14:paraId="0E453AA4" w14:textId="77777777" w:rsidR="00AF2D8F" w:rsidRPr="00E301A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E75B9B" w14:textId="77777777" w:rsidR="00AF2D8F" w:rsidRPr="00E301A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6B1FB5D" w14:textId="77777777" w:rsidR="00AF2D8F" w:rsidRPr="00E301A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C3150" w:rsidRPr="00E301AC" w14:paraId="26E21B5B" w14:textId="77777777" w:rsidTr="002D2931">
        <w:tc>
          <w:tcPr>
            <w:tcW w:w="5040" w:type="dxa"/>
            <w:shd w:val="clear" w:color="auto" w:fill="auto"/>
          </w:tcPr>
          <w:p w14:paraId="66F18FC4" w14:textId="77777777" w:rsidR="004C3150" w:rsidRPr="00E301AC" w:rsidRDefault="004C3150" w:rsidP="004C31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720" w:type="dxa"/>
          </w:tcPr>
          <w:p w14:paraId="5C253FAC" w14:textId="77777777" w:rsidR="004C3150" w:rsidRPr="00E301AC" w:rsidRDefault="004C3150" w:rsidP="004C3150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0891C9" w14:textId="0E1610C0" w:rsidR="004C3150" w:rsidRPr="00E301AC" w:rsidRDefault="001A0E97" w:rsidP="004C3150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261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0FCD9FDE" w14:textId="77777777" w:rsidR="004C3150" w:rsidRPr="00E301AC" w:rsidRDefault="004C3150" w:rsidP="004C3150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7AC4F0" w14:textId="7917F2D3" w:rsidR="004C3150" w:rsidRPr="00E301AC" w:rsidRDefault="004C3150" w:rsidP="004C3150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</w:rPr>
              <w:t>272,862</w:t>
            </w:r>
          </w:p>
        </w:tc>
      </w:tr>
      <w:tr w:rsidR="004C3150" w:rsidRPr="00E301AC" w14:paraId="6F55979B" w14:textId="77777777" w:rsidTr="002D2931">
        <w:tc>
          <w:tcPr>
            <w:tcW w:w="5040" w:type="dxa"/>
            <w:shd w:val="clear" w:color="auto" w:fill="auto"/>
          </w:tcPr>
          <w:p w14:paraId="4B4048AD" w14:textId="77777777" w:rsidR="004C3150" w:rsidRPr="00E301AC" w:rsidRDefault="004C3150" w:rsidP="004C31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C30EDC9" w14:textId="77777777" w:rsidR="004C3150" w:rsidRPr="00E301AC" w:rsidRDefault="004C3150" w:rsidP="004C3150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1F2928" w14:textId="77777777" w:rsidR="004C3150" w:rsidRPr="00E301AC" w:rsidRDefault="004C3150" w:rsidP="004C3150">
            <w:pPr>
              <w:tabs>
                <w:tab w:val="decimal" w:pos="1150"/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AEE86" w14:textId="77777777" w:rsidR="004C3150" w:rsidRPr="00E301AC" w:rsidRDefault="004C3150" w:rsidP="004C3150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1D626C" w14:textId="77777777" w:rsidR="004C3150" w:rsidRPr="00E301AC" w:rsidRDefault="004C3150" w:rsidP="004C3150">
            <w:pPr>
              <w:tabs>
                <w:tab w:val="decimal" w:pos="1240"/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3150" w:rsidRPr="00E301AC" w14:paraId="73C864D6" w14:textId="77777777" w:rsidTr="002D2931">
        <w:tc>
          <w:tcPr>
            <w:tcW w:w="5040" w:type="dxa"/>
            <w:shd w:val="clear" w:color="auto" w:fill="auto"/>
          </w:tcPr>
          <w:p w14:paraId="41A6155C" w14:textId="4FF6A0BC" w:rsidR="004C3150" w:rsidRPr="00E301AC" w:rsidRDefault="004C3150" w:rsidP="004C315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กำไรขาดทุนเบ็ดเสร็จรวม (ร้อยละ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1B8E5499" w14:textId="77777777" w:rsidR="004C3150" w:rsidRPr="00E301AC" w:rsidRDefault="004C3150" w:rsidP="004C3150">
            <w:pPr>
              <w:tabs>
                <w:tab w:val="decimal" w:pos="1422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5033D2" w14:textId="64090414" w:rsidR="004C3150" w:rsidRPr="00E301AC" w:rsidRDefault="001A0E97" w:rsidP="004C3150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117</w:t>
            </w:r>
          </w:p>
        </w:tc>
        <w:tc>
          <w:tcPr>
            <w:tcW w:w="270" w:type="dxa"/>
          </w:tcPr>
          <w:p w14:paraId="25E0C8A5" w14:textId="77777777" w:rsidR="004C3150" w:rsidRPr="00E301AC" w:rsidRDefault="004C3150" w:rsidP="004C3150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7E351D" w14:textId="692E6CA7" w:rsidR="004C3150" w:rsidRPr="00E301AC" w:rsidRDefault="004C3150" w:rsidP="004C3150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</w:rPr>
              <w:t>3,573</w:t>
            </w:r>
          </w:p>
        </w:tc>
      </w:tr>
      <w:tr w:rsidR="001A0E97" w:rsidRPr="00E301AC" w14:paraId="034AAEA9" w14:textId="77777777" w:rsidTr="00111AC6">
        <w:tc>
          <w:tcPr>
            <w:tcW w:w="5040" w:type="dxa"/>
            <w:shd w:val="clear" w:color="auto" w:fill="auto"/>
            <w:vAlign w:val="bottom"/>
          </w:tcPr>
          <w:p w14:paraId="69D154A2" w14:textId="77777777" w:rsidR="001A0E97" w:rsidRPr="00E301AC" w:rsidRDefault="001A0E97" w:rsidP="001A0E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  <w:tc>
          <w:tcPr>
            <w:tcW w:w="720" w:type="dxa"/>
          </w:tcPr>
          <w:p w14:paraId="1EA8C476" w14:textId="77777777" w:rsidR="001A0E97" w:rsidRPr="00E301AC" w:rsidRDefault="001A0E97" w:rsidP="001A0E97">
            <w:pPr>
              <w:tabs>
                <w:tab w:val="decimal" w:pos="133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B85B523" w14:textId="7D2929E6" w:rsidR="001A0E97" w:rsidRPr="00E301AC" w:rsidRDefault="001A0E97" w:rsidP="001A0E97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27.12</w:t>
            </w:r>
          </w:p>
        </w:tc>
        <w:tc>
          <w:tcPr>
            <w:tcW w:w="270" w:type="dxa"/>
          </w:tcPr>
          <w:p w14:paraId="6382EA7C" w14:textId="77777777" w:rsidR="001A0E97" w:rsidRPr="00E301AC" w:rsidRDefault="001A0E97" w:rsidP="001A0E97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06A9108" w14:textId="074B8DA7" w:rsidR="001A0E97" w:rsidRPr="00E301AC" w:rsidRDefault="001A0E97" w:rsidP="001A0E97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27.12</w:t>
            </w:r>
          </w:p>
        </w:tc>
      </w:tr>
      <w:tr w:rsidR="001A0E97" w:rsidRPr="00E301AC" w14:paraId="35D03308" w14:textId="77777777" w:rsidTr="00111AC6">
        <w:tc>
          <w:tcPr>
            <w:tcW w:w="5040" w:type="dxa"/>
            <w:shd w:val="clear" w:color="auto" w:fill="auto"/>
            <w:vAlign w:val="bottom"/>
          </w:tcPr>
          <w:p w14:paraId="631B3932" w14:textId="77777777" w:rsidR="001A0E97" w:rsidRPr="00E301AC" w:rsidRDefault="001A0E97" w:rsidP="001A0E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กำไรขาดทุนเบ็ดเสร็จรวมตามส่วนได้เสียของบริษัท</w:t>
            </w:r>
          </w:p>
        </w:tc>
        <w:tc>
          <w:tcPr>
            <w:tcW w:w="720" w:type="dxa"/>
          </w:tcPr>
          <w:p w14:paraId="266E2F06" w14:textId="77777777" w:rsidR="001A0E97" w:rsidRPr="00E301AC" w:rsidRDefault="001A0E97" w:rsidP="001A0E97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0ECD52" w14:textId="1F6E1023" w:rsidR="001A0E97" w:rsidRPr="00E301AC" w:rsidRDefault="001A0E97" w:rsidP="001A0E97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659</w:t>
            </w:r>
          </w:p>
        </w:tc>
        <w:tc>
          <w:tcPr>
            <w:tcW w:w="270" w:type="dxa"/>
          </w:tcPr>
          <w:p w14:paraId="0EE7C252" w14:textId="77777777" w:rsidR="001A0E97" w:rsidRPr="00E301AC" w:rsidRDefault="001A0E97" w:rsidP="001A0E97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167D42" w14:textId="43BF9BC8" w:rsidR="001A0E97" w:rsidRPr="00E301AC" w:rsidRDefault="001A0E97" w:rsidP="001A0E97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</w:p>
        </w:tc>
      </w:tr>
      <w:tr w:rsidR="001A0E97" w:rsidRPr="00E301AC" w14:paraId="324881A5" w14:textId="77777777" w:rsidTr="00111AC6">
        <w:tc>
          <w:tcPr>
            <w:tcW w:w="5040" w:type="dxa"/>
            <w:shd w:val="clear" w:color="auto" w:fill="auto"/>
            <w:vAlign w:val="bottom"/>
          </w:tcPr>
          <w:p w14:paraId="0F427CAC" w14:textId="555C4D7A" w:rsidR="001A0E97" w:rsidRPr="00E301AC" w:rsidRDefault="001A0E97" w:rsidP="001A0E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4B57FE5" w14:textId="77777777" w:rsidR="001A0E97" w:rsidRPr="00E301AC" w:rsidRDefault="001A0E97" w:rsidP="001A0E97">
            <w:pPr>
              <w:pStyle w:val="BodyTextIndent2"/>
              <w:spacing w:before="0"/>
              <w:ind w:left="-108" w:right="34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41F82A84" w14:textId="77777777" w:rsidR="001A0E97" w:rsidRPr="00E301AC" w:rsidRDefault="001A0E97" w:rsidP="001A0E97">
            <w:pPr>
              <w:pStyle w:val="BodyTextIndent2"/>
              <w:tabs>
                <w:tab w:val="decimal" w:pos="1150"/>
              </w:tabs>
              <w:spacing w:before="0"/>
              <w:ind w:left="-108" w:right="34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6883D7E0" w14:textId="77777777" w:rsidR="001A0E97" w:rsidRPr="00E301AC" w:rsidRDefault="001A0E97" w:rsidP="001A0E97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24FDA8FC" w14:textId="77777777" w:rsidR="001A0E97" w:rsidRPr="00E301AC" w:rsidRDefault="001A0E97" w:rsidP="001A0E97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0E97" w:rsidRPr="00E301AC" w14:paraId="1610953E" w14:textId="77777777" w:rsidTr="002D2931">
        <w:tc>
          <w:tcPr>
            <w:tcW w:w="5040" w:type="dxa"/>
            <w:shd w:val="clear" w:color="auto" w:fill="auto"/>
          </w:tcPr>
          <w:p w14:paraId="22A27654" w14:textId="77777777" w:rsidR="001A0E97" w:rsidRPr="00E301AC" w:rsidRDefault="001A0E97" w:rsidP="001A0E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720" w:type="dxa"/>
          </w:tcPr>
          <w:p w14:paraId="4DA230C2" w14:textId="77777777" w:rsidR="001A0E97" w:rsidRPr="00E301AC" w:rsidRDefault="001A0E97" w:rsidP="001A0E97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2355DD0" w14:textId="628E489D" w:rsidR="001A0E97" w:rsidRPr="00E301AC" w:rsidRDefault="001A0E97" w:rsidP="001A0E97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98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477</w:t>
            </w:r>
          </w:p>
        </w:tc>
        <w:tc>
          <w:tcPr>
            <w:tcW w:w="270" w:type="dxa"/>
          </w:tcPr>
          <w:p w14:paraId="345CDE83" w14:textId="77777777" w:rsidR="001A0E97" w:rsidRPr="00E301AC" w:rsidRDefault="001A0E97" w:rsidP="001A0E97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69D11B48" w14:textId="6EE36615" w:rsidR="001A0E97" w:rsidRPr="00E301AC" w:rsidRDefault="001A0E97" w:rsidP="001A0E97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100,991</w:t>
            </w:r>
          </w:p>
        </w:tc>
      </w:tr>
      <w:tr w:rsidR="001A0E97" w:rsidRPr="00E301AC" w14:paraId="49A9E3A0" w14:textId="77777777" w:rsidTr="002D2931">
        <w:tc>
          <w:tcPr>
            <w:tcW w:w="5040" w:type="dxa"/>
            <w:shd w:val="clear" w:color="auto" w:fill="auto"/>
          </w:tcPr>
          <w:p w14:paraId="153A1736" w14:textId="77777777" w:rsidR="001A0E97" w:rsidRPr="00E301AC" w:rsidRDefault="001A0E97" w:rsidP="001A0E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720" w:type="dxa"/>
          </w:tcPr>
          <w:p w14:paraId="7099221E" w14:textId="77777777" w:rsidR="001A0E97" w:rsidRPr="00E301AC" w:rsidRDefault="001A0E97" w:rsidP="001A0E97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BEDF3F" w14:textId="3B17AD5B" w:rsidR="001A0E97" w:rsidRPr="00E301AC" w:rsidRDefault="001A0E97" w:rsidP="001A0E97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25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522</w:t>
            </w:r>
          </w:p>
        </w:tc>
        <w:tc>
          <w:tcPr>
            <w:tcW w:w="270" w:type="dxa"/>
          </w:tcPr>
          <w:p w14:paraId="5E874196" w14:textId="77777777" w:rsidR="001A0E97" w:rsidRPr="00E301AC" w:rsidRDefault="001A0E97" w:rsidP="001A0E97">
            <w:pPr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EBFF32" w14:textId="5FE320D6" w:rsidR="001A0E97" w:rsidRPr="00E301AC" w:rsidRDefault="001A0E97" w:rsidP="001A0E97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1A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16,448</w:t>
            </w:r>
          </w:p>
        </w:tc>
      </w:tr>
      <w:tr w:rsidR="001A0E97" w:rsidRPr="00E301AC" w14:paraId="2B9B0B06" w14:textId="77777777" w:rsidTr="002D2931">
        <w:tc>
          <w:tcPr>
            <w:tcW w:w="5040" w:type="dxa"/>
            <w:shd w:val="clear" w:color="auto" w:fill="auto"/>
          </w:tcPr>
          <w:p w14:paraId="158E4F63" w14:textId="77777777" w:rsidR="001A0E97" w:rsidRPr="00E301AC" w:rsidRDefault="001A0E97" w:rsidP="001A0E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720" w:type="dxa"/>
          </w:tcPr>
          <w:p w14:paraId="0F884FC6" w14:textId="77777777" w:rsidR="001A0E97" w:rsidRPr="00E301AC" w:rsidRDefault="001A0E97" w:rsidP="001A0E97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B692B5A" w14:textId="70552BB9" w:rsidR="001A0E97" w:rsidRPr="00E301AC" w:rsidRDefault="001A0E97" w:rsidP="001A0E97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(25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907)</w:t>
            </w:r>
          </w:p>
        </w:tc>
        <w:tc>
          <w:tcPr>
            <w:tcW w:w="270" w:type="dxa"/>
          </w:tcPr>
          <w:p w14:paraId="0CB12664" w14:textId="77777777" w:rsidR="001A0E97" w:rsidRPr="00E301AC" w:rsidRDefault="001A0E97" w:rsidP="001A0E97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1A8633" w14:textId="7D6483A2" w:rsidR="001A0E97" w:rsidRPr="00E301AC" w:rsidRDefault="001A0E97" w:rsidP="001A0E97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(25,369)</w:t>
            </w:r>
          </w:p>
        </w:tc>
      </w:tr>
      <w:tr w:rsidR="001A0E97" w:rsidRPr="00E301AC" w14:paraId="79F94F3F" w14:textId="77777777" w:rsidTr="002D2931">
        <w:tc>
          <w:tcPr>
            <w:tcW w:w="5040" w:type="dxa"/>
            <w:shd w:val="clear" w:color="auto" w:fill="auto"/>
          </w:tcPr>
          <w:p w14:paraId="7602BD5F" w14:textId="77777777" w:rsidR="001A0E97" w:rsidRPr="00E301AC" w:rsidRDefault="001A0E97" w:rsidP="001A0E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720" w:type="dxa"/>
          </w:tcPr>
          <w:p w14:paraId="6227CE56" w14:textId="77777777" w:rsidR="001A0E97" w:rsidRPr="00E301AC" w:rsidRDefault="001A0E97" w:rsidP="001A0E97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239794" w14:textId="0E99CF0F" w:rsidR="001A0E97" w:rsidRPr="00E301AC" w:rsidRDefault="001A0E97" w:rsidP="001A0E97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(6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316)</w:t>
            </w:r>
          </w:p>
        </w:tc>
        <w:tc>
          <w:tcPr>
            <w:tcW w:w="270" w:type="dxa"/>
          </w:tcPr>
          <w:p w14:paraId="6C7AD68A" w14:textId="77777777" w:rsidR="001A0E97" w:rsidRPr="00E301AC" w:rsidRDefault="001A0E97" w:rsidP="001A0E97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855ACD" w14:textId="65E52F7C" w:rsidR="001A0E97" w:rsidRPr="00E301AC" w:rsidRDefault="001A0E97" w:rsidP="001A0E97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(5,343)</w:t>
            </w:r>
          </w:p>
        </w:tc>
      </w:tr>
      <w:tr w:rsidR="001A0E97" w:rsidRPr="00E301AC" w14:paraId="0F5D9AE4" w14:textId="77777777" w:rsidTr="002D2931">
        <w:tc>
          <w:tcPr>
            <w:tcW w:w="5040" w:type="dxa"/>
            <w:shd w:val="clear" w:color="auto" w:fill="auto"/>
          </w:tcPr>
          <w:p w14:paraId="6C622FDA" w14:textId="33A0F512" w:rsidR="001A0E97" w:rsidRPr="00E301AC" w:rsidRDefault="001A0E97" w:rsidP="001A0E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สินทรัพย์สุทธิ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(ร้อยละ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0DD2A3BA" w14:textId="77777777" w:rsidR="001A0E97" w:rsidRPr="00E301AC" w:rsidRDefault="001A0E97" w:rsidP="001A0E97">
            <w:pPr>
              <w:tabs>
                <w:tab w:val="decimal" w:pos="-108"/>
                <w:tab w:val="left" w:pos="1691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DFCED7" w14:textId="2B46ADAA" w:rsidR="001A0E97" w:rsidRPr="00E301AC" w:rsidRDefault="001A0E97" w:rsidP="001A0E97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91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776</w:t>
            </w:r>
          </w:p>
        </w:tc>
        <w:tc>
          <w:tcPr>
            <w:tcW w:w="270" w:type="dxa"/>
          </w:tcPr>
          <w:p w14:paraId="790EF7C0" w14:textId="77777777" w:rsidR="001A0E97" w:rsidRPr="00E301AC" w:rsidRDefault="001A0E97" w:rsidP="001A0E97">
            <w:pPr>
              <w:tabs>
                <w:tab w:val="decimal" w:pos="-108"/>
                <w:tab w:val="left" w:pos="1691"/>
              </w:tabs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43854C" w14:textId="668CC7E2" w:rsidR="001A0E97" w:rsidRPr="00E301AC" w:rsidRDefault="001A0E97" w:rsidP="001A0E97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1A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</w:tr>
      <w:tr w:rsidR="001A0E97" w:rsidRPr="00E301AC" w14:paraId="26A0374E" w14:textId="77777777" w:rsidTr="002D2931">
        <w:tc>
          <w:tcPr>
            <w:tcW w:w="5040" w:type="dxa"/>
            <w:shd w:val="clear" w:color="auto" w:fill="auto"/>
          </w:tcPr>
          <w:p w14:paraId="150BCDFC" w14:textId="77777777" w:rsidR="001A0E97" w:rsidRPr="00E301AC" w:rsidRDefault="001A0E97" w:rsidP="001A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720" w:type="dxa"/>
          </w:tcPr>
          <w:p w14:paraId="00E9F605" w14:textId="77777777" w:rsidR="001A0E97" w:rsidRPr="00E301AC" w:rsidRDefault="001A0E97" w:rsidP="001A0E97">
            <w:pPr>
              <w:pStyle w:val="BodyTextIndent2"/>
              <w:spacing w:before="0"/>
              <w:ind w:left="-108" w:right="252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8FDD82" w14:textId="55976BA7" w:rsidR="001A0E97" w:rsidRPr="00E301AC" w:rsidRDefault="001A0E97" w:rsidP="001A0E97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27.12</w:t>
            </w:r>
          </w:p>
        </w:tc>
        <w:tc>
          <w:tcPr>
            <w:tcW w:w="270" w:type="dxa"/>
          </w:tcPr>
          <w:p w14:paraId="6C3186D6" w14:textId="77777777" w:rsidR="001A0E97" w:rsidRPr="00E301AC" w:rsidRDefault="001A0E97" w:rsidP="001A0E97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0EB771" w14:textId="5A785EAC" w:rsidR="001A0E97" w:rsidRPr="00E301AC" w:rsidRDefault="001A0E97" w:rsidP="001A0E97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27.12</w:t>
            </w:r>
          </w:p>
        </w:tc>
      </w:tr>
      <w:tr w:rsidR="001A0E97" w:rsidRPr="00E301AC" w14:paraId="5BC51FC4" w14:textId="77777777" w:rsidTr="002D2931">
        <w:tc>
          <w:tcPr>
            <w:tcW w:w="5040" w:type="dxa"/>
          </w:tcPr>
          <w:p w14:paraId="6B766939" w14:textId="77777777" w:rsidR="001A0E97" w:rsidRPr="00E301AC" w:rsidRDefault="001A0E97" w:rsidP="001A0E97">
            <w:pPr>
              <w:tabs>
                <w:tab w:val="decimal" w:pos="14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720" w:type="dxa"/>
          </w:tcPr>
          <w:p w14:paraId="38AFB142" w14:textId="77777777" w:rsidR="001A0E97" w:rsidRPr="00E301AC" w:rsidRDefault="001A0E97" w:rsidP="001A0E97">
            <w:pPr>
              <w:tabs>
                <w:tab w:val="decimal" w:pos="1422"/>
              </w:tabs>
              <w:spacing w:line="240" w:lineRule="auto"/>
              <w:ind w:right="3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300D10" w14:textId="16CB335A" w:rsidR="001A0E97" w:rsidRPr="00E301AC" w:rsidRDefault="001A0E97" w:rsidP="001A0E97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890</w:t>
            </w:r>
          </w:p>
        </w:tc>
        <w:tc>
          <w:tcPr>
            <w:tcW w:w="270" w:type="dxa"/>
          </w:tcPr>
          <w:p w14:paraId="197201B8" w14:textId="77777777" w:rsidR="001A0E97" w:rsidRPr="00E301AC" w:rsidRDefault="001A0E97" w:rsidP="001A0E97">
            <w:pPr>
              <w:tabs>
                <w:tab w:val="decimal" w:pos="1512"/>
              </w:tabs>
              <w:spacing w:line="240" w:lineRule="auto"/>
              <w:ind w:right="4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B8C0B1" w14:textId="3F80A505" w:rsidR="001A0E97" w:rsidRPr="00E301AC" w:rsidRDefault="001A0E97" w:rsidP="001A0E97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B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</w:tr>
      <w:bookmarkEnd w:id="0"/>
    </w:tbl>
    <w:p w14:paraId="34607766" w14:textId="77777777" w:rsidR="00DA28DE" w:rsidRPr="00E301AC" w:rsidRDefault="00DA28DE" w:rsidP="00DA28D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3D14BAF" w14:textId="77777777" w:rsidR="00DA28DE" w:rsidRPr="00E301AC" w:rsidRDefault="00DA28DE" w:rsidP="001A30E4">
      <w:pPr>
        <w:tabs>
          <w:tab w:val="left" w:pos="0"/>
        </w:tabs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F516B4A" w14:textId="4327C7C0" w:rsidR="00B67F06" w:rsidRPr="00E301AC" w:rsidRDefault="00471CCE" w:rsidP="0015164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540"/>
          <w:tab w:val="left" w:pos="630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318DD352" w14:textId="1DA0085E" w:rsidR="00471CCE" w:rsidRPr="00E301AC" w:rsidRDefault="00471CCE" w:rsidP="00FE38D3">
      <w:pPr>
        <w:spacing w:line="240" w:lineRule="auto"/>
        <w:ind w:left="562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270"/>
        <w:gridCol w:w="1440"/>
        <w:gridCol w:w="270"/>
        <w:gridCol w:w="1440"/>
      </w:tblGrid>
      <w:tr w:rsidR="00F57508" w:rsidRPr="00E301AC" w14:paraId="1804DBF3" w14:textId="77777777" w:rsidTr="00E42F36">
        <w:tc>
          <w:tcPr>
            <w:tcW w:w="4320" w:type="dxa"/>
          </w:tcPr>
          <w:p w14:paraId="28F0B7AC" w14:textId="77777777" w:rsidR="00F57508" w:rsidRPr="00E301AC" w:rsidRDefault="00F57508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35C314E1" w14:textId="77777777" w:rsidR="00F57508" w:rsidRPr="00E301AC" w:rsidRDefault="00F57508" w:rsidP="00DA12DE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DA12DE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F57508" w:rsidRPr="00E301AC" w14:paraId="2673A8BA" w14:textId="77777777" w:rsidTr="00E42F36">
        <w:tc>
          <w:tcPr>
            <w:tcW w:w="4320" w:type="dxa"/>
          </w:tcPr>
          <w:p w14:paraId="0D76B573" w14:textId="77777777" w:rsidR="00F57508" w:rsidRPr="00E301AC" w:rsidRDefault="00F57508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1E1BAAC9" w14:textId="77777777" w:rsidR="00F57508" w:rsidRPr="00E301AC" w:rsidRDefault="00F57508" w:rsidP="00E6052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57508" w:rsidRPr="00E301AC" w14:paraId="73DF8E77" w14:textId="77777777" w:rsidTr="00E42F36">
        <w:tc>
          <w:tcPr>
            <w:tcW w:w="4320" w:type="dxa"/>
          </w:tcPr>
          <w:p w14:paraId="3E1CBAE4" w14:textId="77777777" w:rsidR="00F57508" w:rsidRPr="00E301AC" w:rsidRDefault="00F57508" w:rsidP="008A64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6F3A9611" w14:textId="77777777" w:rsidR="00F57508" w:rsidRPr="00E301AC" w:rsidRDefault="0067226D" w:rsidP="0067226D">
            <w:pPr>
              <w:tabs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359BF0D4" w14:textId="77777777" w:rsidR="00F57508" w:rsidRPr="00E301AC" w:rsidRDefault="00F57508" w:rsidP="0067226D">
            <w:pPr>
              <w:tabs>
                <w:tab w:val="decimal" w:pos="972"/>
              </w:tabs>
              <w:spacing w:line="240" w:lineRule="auto"/>
              <w:ind w:lef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A72C929" w14:textId="77777777" w:rsidR="00F57508" w:rsidRPr="00E301AC" w:rsidRDefault="0067226D" w:rsidP="0067226D">
            <w:pPr>
              <w:tabs>
                <w:tab w:val="decimal" w:pos="-18"/>
              </w:tabs>
              <w:spacing w:line="240" w:lineRule="auto"/>
              <w:ind w:lef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270" w:type="dxa"/>
          </w:tcPr>
          <w:p w14:paraId="609C030F" w14:textId="77777777" w:rsidR="00F57508" w:rsidRPr="00E301AC" w:rsidRDefault="00F57508" w:rsidP="0067226D">
            <w:pPr>
              <w:tabs>
                <w:tab w:val="decimal" w:pos="1089"/>
              </w:tabs>
              <w:spacing w:line="240" w:lineRule="auto"/>
              <w:ind w:lef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C2E3622" w14:textId="77777777" w:rsidR="00F57508" w:rsidRPr="00E301AC" w:rsidRDefault="0067226D" w:rsidP="0067226D">
            <w:pPr>
              <w:tabs>
                <w:tab w:val="decimal" w:pos="-198"/>
              </w:tabs>
              <w:spacing w:line="240" w:lineRule="auto"/>
              <w:ind w:lef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F57508" w:rsidRPr="00E301AC" w14:paraId="1ABBFFC4" w14:textId="77777777" w:rsidTr="00E42F36">
        <w:tc>
          <w:tcPr>
            <w:tcW w:w="4320" w:type="dxa"/>
          </w:tcPr>
          <w:p w14:paraId="62695C72" w14:textId="77777777" w:rsidR="00F57508" w:rsidRPr="00E301AC" w:rsidRDefault="00F57508" w:rsidP="008A64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5"/>
          </w:tcPr>
          <w:p w14:paraId="7F0C6CEF" w14:textId="77777777" w:rsidR="00F57508" w:rsidRPr="00E301AC" w:rsidRDefault="00F57508" w:rsidP="00E60528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57508" w:rsidRPr="00E301AC" w14:paraId="463558E6" w14:textId="77777777" w:rsidTr="00E42F36">
        <w:tc>
          <w:tcPr>
            <w:tcW w:w="4320" w:type="dxa"/>
          </w:tcPr>
          <w:p w14:paraId="394FCE42" w14:textId="77777777" w:rsidR="00F57508" w:rsidRPr="00E301AC" w:rsidRDefault="00F57508" w:rsidP="008A64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45A87B77" w14:textId="77777777" w:rsidR="00F57508" w:rsidRPr="00E301AC" w:rsidRDefault="00F57508" w:rsidP="008A64A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9554A0" w14:textId="77777777" w:rsidR="00F57508" w:rsidRPr="00E301AC" w:rsidRDefault="00F57508" w:rsidP="008A64A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ADC7A81" w14:textId="77777777" w:rsidR="00F57508" w:rsidRPr="00E301A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5494C8" w14:textId="77777777" w:rsidR="00F57508" w:rsidRPr="00E301A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2DCA867" w14:textId="77777777" w:rsidR="00F57508" w:rsidRPr="00E301A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6970" w:rsidRPr="00E301AC" w14:paraId="2BA232FB" w14:textId="77777777" w:rsidTr="009C0112">
        <w:tc>
          <w:tcPr>
            <w:tcW w:w="4320" w:type="dxa"/>
          </w:tcPr>
          <w:p w14:paraId="07A05576" w14:textId="0AEB92D0" w:rsidR="00D56970" w:rsidRPr="00E301AC" w:rsidRDefault="00D56970" w:rsidP="00D569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C31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FB448B" w14:textId="01B335E0" w:rsidR="00D56970" w:rsidRPr="00E301AC" w:rsidRDefault="00C90145" w:rsidP="00D56970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5697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3E815692" w14:textId="77777777" w:rsidR="00D56970" w:rsidRPr="00E301AC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30339" w14:textId="04F8AFC2" w:rsidR="00D56970" w:rsidRPr="00E301AC" w:rsidRDefault="00C90145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D5697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59FF4F90" w14:textId="77777777" w:rsidR="00D56970" w:rsidRPr="00E301AC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9C2773" w14:textId="578C5385" w:rsidR="00D56970" w:rsidRPr="00E301AC" w:rsidRDefault="00C90145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="00D5697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</w:tr>
      <w:tr w:rsidR="00B6711B" w:rsidRPr="00E301AC" w14:paraId="400B4C70" w14:textId="77777777" w:rsidTr="009C0112">
        <w:tc>
          <w:tcPr>
            <w:tcW w:w="4320" w:type="dxa"/>
          </w:tcPr>
          <w:p w14:paraId="088A969C" w14:textId="2009D93E" w:rsidR="00B6711B" w:rsidRPr="00E301AC" w:rsidRDefault="00B6711B" w:rsidP="00B671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C0A6D4" w14:textId="1BB0276E" w:rsidR="00B6711B" w:rsidRPr="006D3C31" w:rsidRDefault="00B6711B" w:rsidP="00B6711B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9,578</w:t>
            </w:r>
          </w:p>
        </w:tc>
        <w:tc>
          <w:tcPr>
            <w:tcW w:w="270" w:type="dxa"/>
          </w:tcPr>
          <w:p w14:paraId="44CCE9C8" w14:textId="77777777" w:rsidR="00B6711B" w:rsidRPr="006D3C31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318489" w14:textId="4FE56154" w:rsidR="00B6711B" w:rsidRPr="006D3C31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7AB63E4D" w14:textId="77777777" w:rsidR="00B6711B" w:rsidRPr="006D3C31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811B91" w14:textId="2DD3C076" w:rsidR="00B6711B" w:rsidRPr="006D3C31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101,014</w:t>
            </w:r>
          </w:p>
        </w:tc>
      </w:tr>
      <w:tr w:rsidR="00EB6B69" w:rsidRPr="00E301AC" w14:paraId="35B906EB" w14:textId="77777777" w:rsidTr="009C0112">
        <w:tc>
          <w:tcPr>
            <w:tcW w:w="4320" w:type="dxa"/>
          </w:tcPr>
          <w:p w14:paraId="0C803876" w14:textId="62739504" w:rsidR="00EB6B69" w:rsidRPr="00E301AC" w:rsidRDefault="00EB6B69" w:rsidP="00EB6B6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ณ วันที่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 </w:t>
            </w:r>
            <w:r w:rsidR="0031338A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02BD31" w14:textId="318268E8" w:rsidR="00EB6B69" w:rsidRPr="006D3C31" w:rsidRDefault="00EB6B69" w:rsidP="00EB6B69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9,578</w:t>
            </w:r>
          </w:p>
        </w:tc>
        <w:tc>
          <w:tcPr>
            <w:tcW w:w="270" w:type="dxa"/>
          </w:tcPr>
          <w:p w14:paraId="3A20CEBA" w14:textId="77777777" w:rsidR="00EB6B69" w:rsidRPr="006D3C31" w:rsidRDefault="00EB6B69" w:rsidP="00EB6B69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A78BD1" w14:textId="72FF4B98" w:rsidR="00EB6B69" w:rsidRPr="006D3C31" w:rsidRDefault="00EB6B69" w:rsidP="00EB6B69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11AB8707" w14:textId="77777777" w:rsidR="00EB6B69" w:rsidRPr="006D3C31" w:rsidRDefault="00EB6B69" w:rsidP="00EB6B69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67D08F" w14:textId="4703F2B7" w:rsidR="00EB6B69" w:rsidRPr="006D3C31" w:rsidRDefault="00EB6B69" w:rsidP="00EB6B69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101,014</w:t>
            </w:r>
          </w:p>
        </w:tc>
      </w:tr>
      <w:tr w:rsidR="001D432D" w:rsidRPr="00E301AC" w14:paraId="7937F77A" w14:textId="77777777" w:rsidTr="009C0112">
        <w:tc>
          <w:tcPr>
            <w:tcW w:w="4320" w:type="dxa"/>
          </w:tcPr>
          <w:p w14:paraId="164B40B6" w14:textId="77777777" w:rsidR="001D432D" w:rsidRPr="00E301AC" w:rsidRDefault="001D432D" w:rsidP="001D432D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FE49B3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5E5216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7FEBB5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82772A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25C34" w14:textId="77777777" w:rsidR="001D432D" w:rsidRPr="00E301AC" w:rsidRDefault="001D432D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432D" w:rsidRPr="00E301AC" w14:paraId="6897B8EF" w14:textId="77777777" w:rsidTr="00E42F36">
        <w:tc>
          <w:tcPr>
            <w:tcW w:w="4320" w:type="dxa"/>
          </w:tcPr>
          <w:p w14:paraId="731DF32F" w14:textId="77777777" w:rsidR="001D432D" w:rsidRPr="00E301AC" w:rsidRDefault="001D432D" w:rsidP="001D432D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50" w:type="dxa"/>
          </w:tcPr>
          <w:p w14:paraId="5F07599E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05F2DE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742FAC6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9B6CC0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8A7CE07" w14:textId="77777777" w:rsidR="001D432D" w:rsidRPr="00E301AC" w:rsidRDefault="001D432D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30CE" w:rsidRPr="00E301AC" w14:paraId="27B3CCFC" w14:textId="77777777" w:rsidTr="009E5AFA">
        <w:tc>
          <w:tcPr>
            <w:tcW w:w="4320" w:type="dxa"/>
          </w:tcPr>
          <w:p w14:paraId="1F9E933A" w14:textId="695390BE" w:rsidR="006A30CE" w:rsidRPr="00E301AC" w:rsidRDefault="006A30CE" w:rsidP="006A30C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C31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50" w:type="dxa"/>
          </w:tcPr>
          <w:p w14:paraId="2182C8DA" w14:textId="5A7BF90C" w:rsidR="006A30CE" w:rsidRPr="00B6711B" w:rsidRDefault="006A30CE" w:rsidP="006A30CE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5,670</w:t>
            </w:r>
          </w:p>
        </w:tc>
        <w:tc>
          <w:tcPr>
            <w:tcW w:w="270" w:type="dxa"/>
          </w:tcPr>
          <w:p w14:paraId="31601030" w14:textId="77777777" w:rsidR="006A30CE" w:rsidRPr="00B6711B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D59D5BB" w14:textId="7638F98F" w:rsidR="006A30CE" w:rsidRPr="00B6711B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0A694E0A" w14:textId="77777777" w:rsidR="006A30CE" w:rsidRPr="00B6711B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4E386B7" w14:textId="3890CDEC" w:rsidR="006A30CE" w:rsidRPr="00B6711B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97,106</w:t>
            </w:r>
          </w:p>
        </w:tc>
      </w:tr>
      <w:tr w:rsidR="00B6711B" w:rsidRPr="00E301AC" w14:paraId="7FF2E580" w14:textId="77777777" w:rsidTr="009E5AFA">
        <w:tc>
          <w:tcPr>
            <w:tcW w:w="4320" w:type="dxa"/>
          </w:tcPr>
          <w:p w14:paraId="37CBA35C" w14:textId="0D22F085" w:rsidR="00B6711B" w:rsidRPr="00E301AC" w:rsidRDefault="00B6711B" w:rsidP="00B671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46C2A9" w14:textId="5C143066" w:rsidR="00B6711B" w:rsidRPr="006D3C31" w:rsidRDefault="00B6711B" w:rsidP="00B6711B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5,670</w:t>
            </w:r>
          </w:p>
        </w:tc>
        <w:tc>
          <w:tcPr>
            <w:tcW w:w="270" w:type="dxa"/>
          </w:tcPr>
          <w:p w14:paraId="27A696C0" w14:textId="77777777" w:rsidR="00B6711B" w:rsidRPr="006D3C31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216EC" w14:textId="0D91A4CE" w:rsidR="00B6711B" w:rsidRPr="006D3C31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2E66270A" w14:textId="77777777" w:rsidR="00B6711B" w:rsidRPr="006D3C31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F4732A" w14:textId="276C2DF5" w:rsidR="00B6711B" w:rsidRPr="006D3C31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97,106</w:t>
            </w:r>
          </w:p>
        </w:tc>
      </w:tr>
      <w:tr w:rsidR="00EB6B69" w:rsidRPr="00E301AC" w14:paraId="20A2570A" w14:textId="77777777" w:rsidTr="00E42F36">
        <w:tc>
          <w:tcPr>
            <w:tcW w:w="4320" w:type="dxa"/>
          </w:tcPr>
          <w:p w14:paraId="245B5823" w14:textId="3BCAC78A" w:rsidR="00EB6B69" w:rsidRPr="00E301AC" w:rsidRDefault="00EB6B69" w:rsidP="00EB6B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ณ วันที่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 </w:t>
            </w:r>
            <w:r w:rsidR="0031338A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50FB46" w14:textId="20A9FFB2" w:rsidR="00EB6B69" w:rsidRPr="006D3C31" w:rsidRDefault="00EB6B69" w:rsidP="00EB6B69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5,670</w:t>
            </w:r>
          </w:p>
        </w:tc>
        <w:tc>
          <w:tcPr>
            <w:tcW w:w="270" w:type="dxa"/>
          </w:tcPr>
          <w:p w14:paraId="40C48DFD" w14:textId="77777777" w:rsidR="00EB6B69" w:rsidRPr="006D3C31" w:rsidRDefault="00EB6B69" w:rsidP="00EB6B69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87E96B" w14:textId="34C31E7D" w:rsidR="00EB6B69" w:rsidRPr="006D3C31" w:rsidRDefault="00EB6B69" w:rsidP="00EB6B69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2C1284CA" w14:textId="77777777" w:rsidR="00EB6B69" w:rsidRPr="006D3C31" w:rsidRDefault="00EB6B69" w:rsidP="00EB6B69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7D07D5" w14:textId="3C757E8C" w:rsidR="00EB6B69" w:rsidRPr="006D3C31" w:rsidRDefault="00EB6B69" w:rsidP="00EB6B69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97,106</w:t>
            </w:r>
          </w:p>
        </w:tc>
      </w:tr>
      <w:tr w:rsidR="006A30CE" w:rsidRPr="00E301AC" w14:paraId="63E0D234" w14:textId="77777777" w:rsidTr="00E42F36">
        <w:tc>
          <w:tcPr>
            <w:tcW w:w="4320" w:type="dxa"/>
          </w:tcPr>
          <w:p w14:paraId="0EF1DA40" w14:textId="77777777" w:rsidR="006A30CE" w:rsidRPr="00E301AC" w:rsidRDefault="006A30CE" w:rsidP="006A30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4E84E4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24D0F26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4AE312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0F60135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9915A9" w14:textId="77777777" w:rsidR="006A30CE" w:rsidRPr="00E301AC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A30CE" w:rsidRPr="00E301AC" w14:paraId="2F448042" w14:textId="77777777" w:rsidTr="00E42F36">
        <w:tc>
          <w:tcPr>
            <w:tcW w:w="4320" w:type="dxa"/>
          </w:tcPr>
          <w:p w14:paraId="42ECFE9D" w14:textId="77777777" w:rsidR="006A30CE" w:rsidRPr="00E301AC" w:rsidRDefault="006A30CE" w:rsidP="006A30C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18F0B231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4F0BD84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2A3683E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E2CC98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4CFB44C" w14:textId="77777777" w:rsidR="006A30CE" w:rsidRPr="00E301AC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15D22" w:rsidRPr="00E301AC" w14:paraId="3951AAD9" w14:textId="77777777" w:rsidTr="00E42F36">
        <w:tc>
          <w:tcPr>
            <w:tcW w:w="4320" w:type="dxa"/>
          </w:tcPr>
          <w:p w14:paraId="71F923BD" w14:textId="7C392B81" w:rsidR="00615D22" w:rsidRPr="00E301AC" w:rsidRDefault="00615D22" w:rsidP="00615D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DDCF999" w14:textId="50B65FA4" w:rsidR="00615D22" w:rsidRPr="00E301AC" w:rsidRDefault="00615D22" w:rsidP="00615D22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  <w:tc>
          <w:tcPr>
            <w:tcW w:w="270" w:type="dxa"/>
          </w:tcPr>
          <w:p w14:paraId="2160712C" w14:textId="77777777" w:rsidR="00615D22" w:rsidRPr="00E301AC" w:rsidRDefault="00615D22" w:rsidP="00615D22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BE271F0" w14:textId="6C75F0AD" w:rsidR="00615D22" w:rsidRPr="00E301AC" w:rsidRDefault="00615D22" w:rsidP="00615D22">
            <w:pPr>
              <w:tabs>
                <w:tab w:val="decimal" w:pos="7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39CC92" w14:textId="77777777" w:rsidR="00615D22" w:rsidRPr="00E301AC" w:rsidRDefault="00615D22" w:rsidP="00615D22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69C25A" w14:textId="0755EE10" w:rsidR="00615D22" w:rsidRPr="00E301AC" w:rsidRDefault="00615D22" w:rsidP="00615D22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</w:tr>
      <w:tr w:rsidR="00EB6B69" w:rsidRPr="00E301AC" w14:paraId="06B6AB33" w14:textId="77777777" w:rsidTr="00E42F36">
        <w:tc>
          <w:tcPr>
            <w:tcW w:w="4320" w:type="dxa"/>
          </w:tcPr>
          <w:p w14:paraId="0D140A7F" w14:textId="0DDF4AE9" w:rsidR="00EB6B69" w:rsidRPr="00E301AC" w:rsidRDefault="00EB6B69" w:rsidP="00EB6B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4E35E70" w14:textId="24FE5FEA" w:rsidR="00EB6B69" w:rsidRPr="00E301AC" w:rsidRDefault="00EB6B69" w:rsidP="00EB6B69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  <w:tc>
          <w:tcPr>
            <w:tcW w:w="270" w:type="dxa"/>
          </w:tcPr>
          <w:p w14:paraId="31AAC049" w14:textId="77777777" w:rsidR="00EB6B69" w:rsidRPr="00E301AC" w:rsidRDefault="00EB6B69" w:rsidP="00EB6B69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E9F82F0" w14:textId="4DB26528" w:rsidR="00EB6B69" w:rsidRPr="00E301AC" w:rsidRDefault="00EB6B69" w:rsidP="00EB6B69">
            <w:pPr>
              <w:tabs>
                <w:tab w:val="decimal" w:pos="7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6F29E6" w14:textId="77777777" w:rsidR="00EB6B69" w:rsidRPr="00E301AC" w:rsidRDefault="00EB6B69" w:rsidP="00EB6B69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6BA72801" w14:textId="4FDF7E81" w:rsidR="00EB6B69" w:rsidRPr="00E301AC" w:rsidRDefault="00EB6B69" w:rsidP="00EB6B69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</w:tr>
    </w:tbl>
    <w:p w14:paraId="71C21612" w14:textId="33D0F6DC" w:rsidR="00156F60" w:rsidRPr="00E301AC" w:rsidRDefault="00156F6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440"/>
      </w:tblGrid>
      <w:tr w:rsidR="00E42F36" w:rsidRPr="00E301AC" w14:paraId="2AA7EEE1" w14:textId="77777777" w:rsidTr="00335A95">
        <w:trPr>
          <w:trHeight w:val="20"/>
          <w:tblHeader/>
        </w:trPr>
        <w:tc>
          <w:tcPr>
            <w:tcW w:w="6030" w:type="dxa"/>
          </w:tcPr>
          <w:p w14:paraId="2AF8CC62" w14:textId="4B418DC6" w:rsidR="00E42F36" w:rsidRPr="00E301AC" w:rsidRDefault="00E42F36" w:rsidP="00E42F3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5C5A717" w14:textId="77777777" w:rsidR="00E42F36" w:rsidRPr="00E301AC" w:rsidRDefault="00E42F36" w:rsidP="00E42F3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2F36" w:rsidRPr="00E301AC" w14:paraId="0CB35913" w14:textId="77777777" w:rsidTr="00335A95">
        <w:trPr>
          <w:trHeight w:val="20"/>
          <w:tblHeader/>
        </w:trPr>
        <w:tc>
          <w:tcPr>
            <w:tcW w:w="6030" w:type="dxa"/>
          </w:tcPr>
          <w:p w14:paraId="0783F932" w14:textId="77777777" w:rsidR="00E42F36" w:rsidRPr="00E301AC" w:rsidRDefault="00E42F36" w:rsidP="00E42F3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CFBA344" w14:textId="77777777" w:rsidR="00E42F36" w:rsidRPr="00E301AC" w:rsidRDefault="00E42F36" w:rsidP="00E42F3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42F36" w:rsidRPr="00E301AC" w14:paraId="2453E4E0" w14:textId="77777777" w:rsidTr="00335A95">
        <w:trPr>
          <w:trHeight w:val="20"/>
          <w:tblHeader/>
        </w:trPr>
        <w:tc>
          <w:tcPr>
            <w:tcW w:w="6030" w:type="dxa"/>
          </w:tcPr>
          <w:p w14:paraId="576CDAA2" w14:textId="77777777" w:rsidR="00E42F36" w:rsidRPr="00E301AC" w:rsidRDefault="00E42F36" w:rsidP="00E42F3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60C638E" w14:textId="77777777" w:rsidR="00E42F36" w:rsidRPr="00E301AC" w:rsidRDefault="00E42F36" w:rsidP="00E42F3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42F36" w:rsidRPr="00E301AC" w14:paraId="7568CE48" w14:textId="77777777" w:rsidTr="00E42F36">
        <w:trPr>
          <w:trHeight w:val="20"/>
          <w:tblHeader/>
        </w:trPr>
        <w:tc>
          <w:tcPr>
            <w:tcW w:w="6030" w:type="dxa"/>
          </w:tcPr>
          <w:p w14:paraId="4180383F" w14:textId="2677AF2F" w:rsidR="00F00E8B" w:rsidRPr="00E301AC" w:rsidRDefault="00F00E8B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284AAE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284AAE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6EFA9EAD" w14:textId="03F55236" w:rsidR="00F00E8B" w:rsidRPr="00E301AC" w:rsidRDefault="0031338A" w:rsidP="00335A9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1FA6523A" w14:textId="77777777" w:rsidR="00F00E8B" w:rsidRPr="00E301AC" w:rsidRDefault="00F00E8B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AAD4CD1" w14:textId="16DCCD07" w:rsidR="00F00E8B" w:rsidRPr="00E301AC" w:rsidRDefault="0031338A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42F36" w:rsidRPr="00E301AC" w14:paraId="72C863F0" w14:textId="77777777" w:rsidTr="00E42F36">
        <w:trPr>
          <w:trHeight w:val="20"/>
          <w:tblHeader/>
        </w:trPr>
        <w:tc>
          <w:tcPr>
            <w:tcW w:w="6030" w:type="dxa"/>
          </w:tcPr>
          <w:p w14:paraId="50BE909F" w14:textId="77777777" w:rsidR="00F00E8B" w:rsidRPr="00E301AC" w:rsidRDefault="00F00E8B" w:rsidP="00335A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9BF1654" w14:textId="77777777" w:rsidR="00F00E8B" w:rsidRPr="00E301AC" w:rsidRDefault="00F00E8B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2F36" w:rsidRPr="00E301AC" w14:paraId="502E7D97" w14:textId="77777777" w:rsidTr="00E42F36">
        <w:trPr>
          <w:trHeight w:val="20"/>
          <w:tblHeader/>
        </w:trPr>
        <w:tc>
          <w:tcPr>
            <w:tcW w:w="6030" w:type="dxa"/>
          </w:tcPr>
          <w:p w14:paraId="2B55E299" w14:textId="176AEB77" w:rsidR="00F00E8B" w:rsidRPr="00E301AC" w:rsidRDefault="00F00E8B" w:rsidP="0097509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3060" w:type="dxa"/>
            <w:gridSpan w:val="3"/>
          </w:tcPr>
          <w:p w14:paraId="18E2CF11" w14:textId="77777777" w:rsidR="00F00E8B" w:rsidRPr="00E301AC" w:rsidRDefault="00F00E8B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C3150" w:rsidRPr="00E301AC" w14:paraId="5362E5F3" w14:textId="77777777" w:rsidTr="00E42F36">
        <w:trPr>
          <w:trHeight w:val="20"/>
        </w:trPr>
        <w:tc>
          <w:tcPr>
            <w:tcW w:w="6030" w:type="dxa"/>
          </w:tcPr>
          <w:p w14:paraId="2294EF76" w14:textId="77777777" w:rsidR="004C3150" w:rsidRPr="00E301AC" w:rsidRDefault="004C3150" w:rsidP="004C31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6B34108" w14:textId="5FEA046F" w:rsidR="004C3150" w:rsidRPr="00E301AC" w:rsidRDefault="001A0E97" w:rsidP="004C3150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16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630</w:t>
            </w:r>
          </w:p>
        </w:tc>
        <w:tc>
          <w:tcPr>
            <w:tcW w:w="270" w:type="dxa"/>
          </w:tcPr>
          <w:p w14:paraId="65D2AE77" w14:textId="77777777" w:rsidR="004C3150" w:rsidRPr="00E301AC" w:rsidRDefault="004C3150" w:rsidP="004C31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7BEDE9" w14:textId="3B76D704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</w:tr>
    </w:tbl>
    <w:p w14:paraId="141C811C" w14:textId="77777777" w:rsidR="00F00E8B" w:rsidRPr="00E301AC" w:rsidRDefault="00F00E8B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440"/>
      </w:tblGrid>
      <w:tr w:rsidR="00E42F36" w:rsidRPr="00E301AC" w14:paraId="75A715A0" w14:textId="77777777" w:rsidTr="00335A95">
        <w:trPr>
          <w:trHeight w:val="20"/>
          <w:tblHeader/>
        </w:trPr>
        <w:tc>
          <w:tcPr>
            <w:tcW w:w="6030" w:type="dxa"/>
          </w:tcPr>
          <w:p w14:paraId="2491BCE1" w14:textId="77777777" w:rsidR="00E42F36" w:rsidRPr="00E301AC" w:rsidRDefault="00E42F36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607D5F0" w14:textId="77777777" w:rsidR="00E42F36" w:rsidRPr="00E301AC" w:rsidRDefault="00E42F36" w:rsidP="00335A9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2F36" w:rsidRPr="00E301AC" w14:paraId="6F53D0C2" w14:textId="77777777" w:rsidTr="00335A95">
        <w:trPr>
          <w:trHeight w:val="20"/>
          <w:tblHeader/>
        </w:trPr>
        <w:tc>
          <w:tcPr>
            <w:tcW w:w="6030" w:type="dxa"/>
          </w:tcPr>
          <w:p w14:paraId="25F5993B" w14:textId="77777777" w:rsidR="00E42F36" w:rsidRPr="00E301AC" w:rsidRDefault="00E42F36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5A043AE2" w14:textId="77777777" w:rsidR="00E42F36" w:rsidRPr="00E301AC" w:rsidRDefault="00E42F36" w:rsidP="00335A9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42F36" w:rsidRPr="00E301AC" w14:paraId="625AD7B4" w14:textId="77777777" w:rsidTr="00335A95">
        <w:trPr>
          <w:trHeight w:val="20"/>
          <w:tblHeader/>
        </w:trPr>
        <w:tc>
          <w:tcPr>
            <w:tcW w:w="6030" w:type="dxa"/>
          </w:tcPr>
          <w:p w14:paraId="7D7C8873" w14:textId="77777777" w:rsidR="00E42F36" w:rsidRPr="00E301AC" w:rsidRDefault="00E42F36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D8BAC39" w14:textId="77777777" w:rsidR="00E42F36" w:rsidRPr="00E301AC" w:rsidRDefault="00E42F36" w:rsidP="00335A9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15D22" w:rsidRPr="00E301AC" w14:paraId="7469CFA7" w14:textId="77777777" w:rsidTr="00335A95">
        <w:trPr>
          <w:trHeight w:val="20"/>
          <w:tblHeader/>
        </w:trPr>
        <w:tc>
          <w:tcPr>
            <w:tcW w:w="6030" w:type="dxa"/>
          </w:tcPr>
          <w:p w14:paraId="5211FBCA" w14:textId="030EC47B" w:rsidR="00615D22" w:rsidRPr="00E301AC" w:rsidRDefault="00615D22" w:rsidP="00615D2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16F567B3" w14:textId="6BEAEDCA" w:rsidR="00615D22" w:rsidRPr="00E301AC" w:rsidRDefault="0031338A" w:rsidP="00615D22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5F980668" w14:textId="77777777" w:rsidR="00615D22" w:rsidRPr="00E301AC" w:rsidRDefault="00615D22" w:rsidP="00615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63AAF74" w14:textId="673EB893" w:rsidR="00615D22" w:rsidRPr="00E301AC" w:rsidRDefault="0031338A" w:rsidP="00615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42F36" w:rsidRPr="00E301AC" w14:paraId="40851033" w14:textId="77777777" w:rsidTr="00335A95">
        <w:trPr>
          <w:trHeight w:val="20"/>
          <w:tblHeader/>
        </w:trPr>
        <w:tc>
          <w:tcPr>
            <w:tcW w:w="6030" w:type="dxa"/>
          </w:tcPr>
          <w:p w14:paraId="1A5023B2" w14:textId="77777777" w:rsidR="00E42F36" w:rsidRPr="00E301AC" w:rsidRDefault="00E42F36" w:rsidP="00335A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F76180B" w14:textId="77777777" w:rsidR="00E42F36" w:rsidRPr="00E301AC" w:rsidRDefault="00E42F36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2F36" w:rsidRPr="00E301AC" w14:paraId="6916C784" w14:textId="77777777" w:rsidTr="00335A95">
        <w:trPr>
          <w:trHeight w:val="20"/>
          <w:tblHeader/>
        </w:trPr>
        <w:tc>
          <w:tcPr>
            <w:tcW w:w="6030" w:type="dxa"/>
          </w:tcPr>
          <w:p w14:paraId="4BCB42D4" w14:textId="1F8A554D" w:rsidR="00E42F36" w:rsidRPr="00E301AC" w:rsidRDefault="00E42F36" w:rsidP="00E42F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  <w:r w:rsidR="00C24FB0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ที่บอกเลิกไม่ได้</w:t>
            </w:r>
          </w:p>
        </w:tc>
        <w:tc>
          <w:tcPr>
            <w:tcW w:w="3060" w:type="dxa"/>
            <w:gridSpan w:val="3"/>
          </w:tcPr>
          <w:p w14:paraId="4FCF91BC" w14:textId="77777777" w:rsidR="00E42F36" w:rsidRPr="00E301AC" w:rsidRDefault="00E42F36" w:rsidP="00E42F36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C3150" w:rsidRPr="00E301AC" w14:paraId="645E96F5" w14:textId="77777777" w:rsidTr="00335A95">
        <w:trPr>
          <w:trHeight w:val="20"/>
        </w:trPr>
        <w:tc>
          <w:tcPr>
            <w:tcW w:w="6030" w:type="dxa"/>
          </w:tcPr>
          <w:p w14:paraId="29F0F436" w14:textId="32EA6CE6" w:rsidR="004C3150" w:rsidRPr="00E301AC" w:rsidRDefault="004C3150" w:rsidP="004C315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BD58C9E" w14:textId="1876C251" w:rsidR="004C3150" w:rsidRPr="00E301AC" w:rsidRDefault="006306D2" w:rsidP="004C3150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06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5,726</w:t>
            </w:r>
          </w:p>
        </w:tc>
        <w:tc>
          <w:tcPr>
            <w:tcW w:w="270" w:type="dxa"/>
          </w:tcPr>
          <w:p w14:paraId="6A804A6F" w14:textId="77777777" w:rsidR="004C3150" w:rsidRPr="00E301AC" w:rsidRDefault="004C3150" w:rsidP="004C31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B477A3" w14:textId="67B6ED89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</w:tr>
      <w:tr w:rsidR="004C3150" w:rsidRPr="00E301AC" w14:paraId="0B538EDE" w14:textId="77777777" w:rsidTr="008D64C6">
        <w:trPr>
          <w:trHeight w:val="20"/>
        </w:trPr>
        <w:tc>
          <w:tcPr>
            <w:tcW w:w="6030" w:type="dxa"/>
          </w:tcPr>
          <w:p w14:paraId="1BD220AE" w14:textId="16B2B114" w:rsidR="004C3150" w:rsidRPr="00E301AC" w:rsidRDefault="004C3150" w:rsidP="004C315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C675C" w14:textId="1F0958D9" w:rsidR="004C3150" w:rsidRPr="00E301AC" w:rsidRDefault="006306D2" w:rsidP="006306D2">
            <w:pPr>
              <w:tabs>
                <w:tab w:val="decimal" w:pos="79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561E73" w14:textId="77777777" w:rsidR="004C3150" w:rsidRPr="00E301AC" w:rsidRDefault="004C3150" w:rsidP="004C31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DAD613" w14:textId="3D45B62D" w:rsidR="004C3150" w:rsidRPr="00E301AC" w:rsidRDefault="004C3150" w:rsidP="004C3150">
            <w:pPr>
              <w:tabs>
                <w:tab w:val="decimal" w:pos="114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5,726</w:t>
            </w:r>
          </w:p>
        </w:tc>
      </w:tr>
      <w:tr w:rsidR="004C3150" w:rsidRPr="00E301AC" w14:paraId="301FED4B" w14:textId="77777777" w:rsidTr="008D64C6">
        <w:trPr>
          <w:trHeight w:val="20"/>
        </w:trPr>
        <w:tc>
          <w:tcPr>
            <w:tcW w:w="6030" w:type="dxa"/>
          </w:tcPr>
          <w:p w14:paraId="1F9C86B5" w14:textId="77777777" w:rsidR="004C3150" w:rsidRPr="00E301AC" w:rsidRDefault="004C3150" w:rsidP="004C3150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E8A019" w14:textId="47075289" w:rsidR="004C3150" w:rsidRPr="00E301AC" w:rsidRDefault="006306D2" w:rsidP="004C3150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306D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6306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06D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726</w:t>
            </w:r>
          </w:p>
        </w:tc>
        <w:tc>
          <w:tcPr>
            <w:tcW w:w="270" w:type="dxa"/>
          </w:tcPr>
          <w:p w14:paraId="4152D0D3" w14:textId="77777777" w:rsidR="004C3150" w:rsidRPr="00E301AC" w:rsidRDefault="004C3150" w:rsidP="004C31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21FE27" w14:textId="34CB38E8" w:rsidR="004C3150" w:rsidRPr="00E301AC" w:rsidRDefault="004C3150" w:rsidP="004C3150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6B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53DF28E4" w14:textId="77777777" w:rsidR="00F00E8B" w:rsidRPr="00E301AC" w:rsidRDefault="00F00E8B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3309A15" w14:textId="77777777" w:rsidR="008E4D05" w:rsidRPr="00E301AC" w:rsidRDefault="008E4D05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อสังหาริมทรัพย์เพื่อการลงทุนประกอบด้วยที่ดินและอาคารที่ให้เช่าแก่บริษัทร่วม และที่ดินที่ไม่ได้ใช้ดำเนินงาน</w:t>
      </w:r>
      <w:r w:rsidR="008D64C6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D64C6"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6A93D6A4" w14:textId="77777777" w:rsidR="008E4D05" w:rsidRPr="00E301AC" w:rsidRDefault="008E4D05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B835475" w14:textId="1541DFA6" w:rsidR="00A84B9C" w:rsidRPr="00E301AC" w:rsidRDefault="00382CC0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284AAE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84AAE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4772D5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111AC6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136F7">
        <w:rPr>
          <w:rFonts w:asciiTheme="majorBidi" w:hAnsiTheme="majorBidi" w:cstheme="majorBidi"/>
          <w:sz w:val="30"/>
          <w:szCs w:val="30"/>
          <w:lang w:val="en-US"/>
        </w:rPr>
        <w:t>144.30</w:t>
      </w:r>
      <w:r w:rsidR="00B6711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31338A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4C3150" w:rsidRPr="004C3150">
        <w:rPr>
          <w:rFonts w:asciiTheme="majorBidi" w:hAnsiTheme="majorBidi" w:cstheme="majorBidi"/>
          <w:i/>
          <w:iCs/>
          <w:sz w:val="30"/>
          <w:szCs w:val="30"/>
          <w:lang w:val="en-US"/>
        </w:rPr>
        <w:t>144.30</w:t>
      </w:r>
      <w:r w:rsidR="00111AC6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ประเมินราคาโดยผู้ประเมินราคาอิสระโดย</w:t>
      </w:r>
      <w:r w:rsidR="001E7B99" w:rsidRPr="00E301AC">
        <w:rPr>
          <w:rFonts w:asciiTheme="majorBidi" w:hAnsiTheme="majorBidi" w:cstheme="majorBidi"/>
          <w:sz w:val="30"/>
          <w:szCs w:val="30"/>
          <w:cs/>
          <w:lang w:val="en-US"/>
        </w:rPr>
        <w:t>วิธี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คิดลดกระแสเงินสดโดยใช้อัตราคิดลดที่ปรับค่าความเสี่ยง</w:t>
      </w:r>
      <w:r w:rsidR="004A1A0C" w:rsidRPr="00E301AC">
        <w:rPr>
          <w:rFonts w:asciiTheme="majorBidi" w:hAnsiTheme="majorBidi" w:cstheme="majorBidi"/>
          <w:sz w:val="30"/>
          <w:szCs w:val="30"/>
          <w:cs/>
          <w:lang w:val="en-US"/>
        </w:rPr>
        <w:t>สำหรับที่ดินและอาคารที่ให้เช่าแก่บริษัทร่วม</w:t>
      </w:r>
      <w:r w:rsidR="00D3200B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A1A0C" w:rsidRPr="00E301AC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1E7B99" w:rsidRPr="00E301AC">
        <w:rPr>
          <w:rFonts w:asciiTheme="majorBidi" w:hAnsiTheme="majorBidi" w:cstheme="majorBidi"/>
          <w:sz w:val="30"/>
          <w:szCs w:val="30"/>
          <w:cs/>
          <w:lang w:val="en-US"/>
        </w:rPr>
        <w:t>วิธี</w:t>
      </w:r>
      <w:r w:rsidR="004A1A0C" w:rsidRPr="00E301AC">
        <w:rPr>
          <w:rFonts w:asciiTheme="majorBidi" w:hAnsiTheme="majorBidi" w:cstheme="majorBidi"/>
          <w:sz w:val="30"/>
          <w:szCs w:val="30"/>
          <w:cs/>
          <w:lang w:val="en-US"/>
        </w:rPr>
        <w:t>ราคาประเมินของกรมธนารักษ์สำหรับที่ดินที่ไม่ได้ใช้ในการดำเนินงาน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3726D597" w14:textId="27DEA02D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2B3B6FD" w14:textId="637FDD2D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B54FC50" w14:textId="4660514B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81B87FA" w14:textId="533C8AF0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AB029C" w14:textId="3F900A51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3E891A2" w14:textId="5C279CE9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BB8529" w14:textId="12F07307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D799435" w14:textId="2C3785BA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9120D8E" w14:textId="749EEA62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F929DBA" w14:textId="06B9A03F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A4542CB" w14:textId="6E20182C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04C3330" w14:textId="6654A528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850DEE0" w14:textId="31830E11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BBF8216" w14:textId="77777777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68590BB" w14:textId="77777777" w:rsidR="00426403" w:rsidRPr="00E301AC" w:rsidRDefault="00426403" w:rsidP="009D101D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426403" w:rsidRPr="00E301AC" w:rsidSect="001437A4">
          <w:headerReference w:type="default" r:id="rId14"/>
          <w:footerReference w:type="even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981C89F" w14:textId="2AD1D1EA" w:rsidR="00C47CBB" w:rsidRPr="00E301AC" w:rsidRDefault="00156F60" w:rsidP="006A30CE">
      <w:pPr>
        <w:numPr>
          <w:ilvl w:val="0"/>
          <w:numId w:val="12"/>
        </w:numPr>
        <w:tabs>
          <w:tab w:val="left" w:pos="99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 xml:space="preserve"> </w:t>
      </w:r>
      <w:r w:rsidR="009D101D" w:rsidRPr="00E301A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ที่ดิน อาคารและอุปกรณ์</w:t>
      </w:r>
    </w:p>
    <w:p w14:paraId="7F0C83EC" w14:textId="77777777" w:rsidR="00426403" w:rsidRPr="00E301AC" w:rsidRDefault="00426403" w:rsidP="00426403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170"/>
        <w:gridCol w:w="270"/>
        <w:gridCol w:w="1350"/>
        <w:gridCol w:w="270"/>
        <w:gridCol w:w="1254"/>
        <w:gridCol w:w="6"/>
      </w:tblGrid>
      <w:tr w:rsidR="00426403" w:rsidRPr="00E301AC" w14:paraId="1CB0D4F2" w14:textId="77777777" w:rsidTr="006A30CE">
        <w:trPr>
          <w:gridAfter w:val="1"/>
          <w:wAfter w:w="6" w:type="dxa"/>
          <w:tblHeader/>
        </w:trPr>
        <w:tc>
          <w:tcPr>
            <w:tcW w:w="2520" w:type="dxa"/>
          </w:tcPr>
          <w:p w14:paraId="0871DB8F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64" w:type="dxa"/>
            <w:gridSpan w:val="15"/>
          </w:tcPr>
          <w:p w14:paraId="1300B1C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90DCE" w:rsidRPr="00E301AC" w14:paraId="66AECAB3" w14:textId="77777777" w:rsidTr="006A30CE">
        <w:trPr>
          <w:tblHeader/>
        </w:trPr>
        <w:tc>
          <w:tcPr>
            <w:tcW w:w="2520" w:type="dxa"/>
          </w:tcPr>
          <w:p w14:paraId="46E5FD7D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70" w:type="dxa"/>
          </w:tcPr>
          <w:p w14:paraId="003A796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4F5754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60A3C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53640F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325923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A92445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54B964" w14:textId="77777777" w:rsidR="00426403" w:rsidRPr="00E301AC" w:rsidRDefault="00426403" w:rsidP="00426403">
            <w:pPr>
              <w:spacing w:line="240" w:lineRule="auto"/>
              <w:ind w:left="-198" w:right="-2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3558E781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B5FFDA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252CAF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2FEAED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4462A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14785A" w14:textId="77777777" w:rsidR="00426403" w:rsidRPr="00E301AC" w:rsidRDefault="00426403" w:rsidP="00426403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159C5EC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C0AD58A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DCE" w:rsidRPr="00E301AC" w14:paraId="5F736B16" w14:textId="77777777" w:rsidTr="006A30CE">
        <w:trPr>
          <w:tblHeader/>
        </w:trPr>
        <w:tc>
          <w:tcPr>
            <w:tcW w:w="2520" w:type="dxa"/>
          </w:tcPr>
          <w:p w14:paraId="5AA31E60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3ED1318D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7A66BE8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A8CFE8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313CE966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D2BA09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737A5C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E00AE7" w14:textId="77777777" w:rsidR="00426403" w:rsidRPr="00E301AC" w:rsidRDefault="00426403" w:rsidP="00426403">
            <w:pPr>
              <w:spacing w:line="240" w:lineRule="auto"/>
              <w:ind w:left="-198" w:right="-2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4A0F1590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BB0064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040AD65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CC109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6476C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BEA2D8" w14:textId="77777777" w:rsidR="00426403" w:rsidRPr="00E301AC" w:rsidRDefault="00426403" w:rsidP="00426403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97A238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DB2625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DCE" w:rsidRPr="00E301AC" w14:paraId="5DF4C971" w14:textId="77777777" w:rsidTr="006A30CE">
        <w:trPr>
          <w:tblHeader/>
        </w:trPr>
        <w:tc>
          <w:tcPr>
            <w:tcW w:w="2520" w:type="dxa"/>
          </w:tcPr>
          <w:p w14:paraId="69E00FC5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3C9DE2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5CFD2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68795D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04C777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65198B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A919FF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B2C8F5" w14:textId="77777777" w:rsidR="00426403" w:rsidRPr="00E301AC" w:rsidRDefault="00426403" w:rsidP="00426403">
            <w:pPr>
              <w:spacing w:line="240" w:lineRule="auto"/>
              <w:ind w:left="-198" w:right="-2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ในโรงงาน</w:t>
            </w:r>
          </w:p>
        </w:tc>
        <w:tc>
          <w:tcPr>
            <w:tcW w:w="270" w:type="dxa"/>
          </w:tcPr>
          <w:p w14:paraId="48D42D2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51C5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20AC1F8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423831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3572617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126F93" w14:textId="77777777" w:rsidR="00426403" w:rsidRPr="00E301AC" w:rsidRDefault="00426403" w:rsidP="00426403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E4EFD3E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7561F20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6403" w:rsidRPr="00E301AC" w14:paraId="5A3E09FA" w14:textId="77777777" w:rsidTr="006A30CE">
        <w:trPr>
          <w:gridAfter w:val="1"/>
          <w:wAfter w:w="6" w:type="dxa"/>
          <w:tblHeader/>
        </w:trPr>
        <w:tc>
          <w:tcPr>
            <w:tcW w:w="2520" w:type="dxa"/>
          </w:tcPr>
          <w:p w14:paraId="12E0E472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64" w:type="dxa"/>
            <w:gridSpan w:val="15"/>
          </w:tcPr>
          <w:p w14:paraId="58A8AE9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90DCE" w:rsidRPr="00E301AC" w14:paraId="36A487BB" w14:textId="77777777" w:rsidTr="006A30CE">
        <w:trPr>
          <w:trHeight w:val="450"/>
        </w:trPr>
        <w:tc>
          <w:tcPr>
            <w:tcW w:w="2520" w:type="dxa"/>
          </w:tcPr>
          <w:p w14:paraId="1911AE17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ราคาทุน</w:t>
            </w:r>
          </w:p>
        </w:tc>
        <w:tc>
          <w:tcPr>
            <w:tcW w:w="1170" w:type="dxa"/>
          </w:tcPr>
          <w:p w14:paraId="56505BE8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2ABEB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EA5202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58BEF6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A2D1F6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DA81B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06D033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E1DCE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7A232E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A47027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6F7D34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32999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FFE093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722F9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E56D73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A30CE" w:rsidRPr="00E301AC" w14:paraId="742A4EF3" w14:textId="77777777" w:rsidTr="006A30CE">
        <w:trPr>
          <w:trHeight w:val="260"/>
        </w:trPr>
        <w:tc>
          <w:tcPr>
            <w:tcW w:w="2520" w:type="dxa"/>
          </w:tcPr>
          <w:p w14:paraId="60F7D831" w14:textId="423D02F4" w:rsidR="006A30CE" w:rsidRPr="00E301AC" w:rsidRDefault="006A30CE" w:rsidP="006A30CE">
            <w:pPr>
              <w:pStyle w:val="BlockText"/>
              <w:spacing w:before="0"/>
              <w:ind w:left="0" w:right="-648" w:firstLine="0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cs/>
                <w:lang w:val="en-US"/>
              </w:rPr>
              <w:t xml:space="preserve"> เมษายน </w:t>
            </w:r>
            <w:r w:rsidRPr="00E301AC">
              <w:rPr>
                <w:rFonts w:asciiTheme="majorBidi" w:hAnsiTheme="majorBidi" w:cstheme="majorBidi"/>
                <w:lang w:val="en-US"/>
              </w:rPr>
              <w:t>256</w:t>
            </w:r>
            <w:r w:rsidR="004C315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70" w:type="dxa"/>
          </w:tcPr>
          <w:p w14:paraId="1F2DB6AE" w14:textId="4D73CCD5" w:rsidR="006A30CE" w:rsidRPr="00E301AC" w:rsidRDefault="004C3150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235,941</w:t>
            </w:r>
          </w:p>
        </w:tc>
        <w:tc>
          <w:tcPr>
            <w:tcW w:w="270" w:type="dxa"/>
          </w:tcPr>
          <w:p w14:paraId="37C5F3C0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24CB9D" w14:textId="5F4A1600" w:rsidR="006A30CE" w:rsidRPr="00913E2F" w:rsidRDefault="004C3150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811,379</w:t>
            </w:r>
          </w:p>
        </w:tc>
        <w:tc>
          <w:tcPr>
            <w:tcW w:w="270" w:type="dxa"/>
          </w:tcPr>
          <w:p w14:paraId="5EA42F15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AF2BCB" w14:textId="1B0D9151" w:rsidR="006A30CE" w:rsidRPr="00913E2F" w:rsidRDefault="004C3150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1,957,018</w:t>
            </w:r>
          </w:p>
        </w:tc>
        <w:tc>
          <w:tcPr>
            <w:tcW w:w="270" w:type="dxa"/>
          </w:tcPr>
          <w:p w14:paraId="6A2FEB8D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6C7423" w14:textId="758CD634" w:rsidR="006A30CE" w:rsidRPr="00913E2F" w:rsidRDefault="004C3150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4,057,283</w:t>
            </w:r>
          </w:p>
        </w:tc>
        <w:tc>
          <w:tcPr>
            <w:tcW w:w="270" w:type="dxa"/>
          </w:tcPr>
          <w:p w14:paraId="1AB03C7B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0D0562" w14:textId="45EE8588" w:rsidR="006A30CE" w:rsidRPr="00913E2F" w:rsidRDefault="004C3150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208,535</w:t>
            </w:r>
          </w:p>
        </w:tc>
        <w:tc>
          <w:tcPr>
            <w:tcW w:w="270" w:type="dxa"/>
          </w:tcPr>
          <w:p w14:paraId="6C948479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AB0A2C" w14:textId="47EEFF76" w:rsidR="006A30CE" w:rsidRPr="00913E2F" w:rsidRDefault="004C3150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1,622</w:t>
            </w:r>
          </w:p>
        </w:tc>
        <w:tc>
          <w:tcPr>
            <w:tcW w:w="270" w:type="dxa"/>
          </w:tcPr>
          <w:p w14:paraId="74B20955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1CE96D" w14:textId="26DB54E3" w:rsidR="006A30CE" w:rsidRPr="00913E2F" w:rsidRDefault="004C3150" w:rsidP="00D97B0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122,618</w:t>
            </w:r>
          </w:p>
        </w:tc>
        <w:tc>
          <w:tcPr>
            <w:tcW w:w="270" w:type="dxa"/>
          </w:tcPr>
          <w:p w14:paraId="0933FC01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2A575A27" w14:textId="466AC25E" w:rsidR="006A30CE" w:rsidRPr="00913E2F" w:rsidRDefault="004C3150" w:rsidP="00D97B08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7,394,396</w:t>
            </w:r>
          </w:p>
        </w:tc>
      </w:tr>
      <w:tr w:rsidR="00913E2F" w:rsidRPr="00E301AC" w14:paraId="6B737BDD" w14:textId="77777777" w:rsidTr="006A30CE">
        <w:tc>
          <w:tcPr>
            <w:tcW w:w="2520" w:type="dxa"/>
          </w:tcPr>
          <w:p w14:paraId="1623B6BE" w14:textId="77777777" w:rsidR="00913E2F" w:rsidRPr="00E301AC" w:rsidRDefault="00913E2F" w:rsidP="00913E2F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</w:tcPr>
          <w:p w14:paraId="7326513D" w14:textId="0DE013E5" w:rsidR="00913E2F" w:rsidRPr="00E301AC" w:rsidRDefault="00913E2F" w:rsidP="00913E2F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079689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26C588" w14:textId="10BED431" w:rsidR="00913E2F" w:rsidRPr="00E301AC" w:rsidRDefault="004C3150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270" w:type="dxa"/>
          </w:tcPr>
          <w:p w14:paraId="1074E25A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1C5868" w14:textId="6888FFC0" w:rsidR="00913E2F" w:rsidRPr="00E301AC" w:rsidRDefault="004C3150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6,982</w:t>
            </w:r>
          </w:p>
        </w:tc>
        <w:tc>
          <w:tcPr>
            <w:tcW w:w="270" w:type="dxa"/>
          </w:tcPr>
          <w:p w14:paraId="2D787316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E3DCA7" w14:textId="5AACCF9C" w:rsidR="00913E2F" w:rsidRPr="00E301AC" w:rsidRDefault="004C3150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27,946</w:t>
            </w:r>
          </w:p>
        </w:tc>
        <w:tc>
          <w:tcPr>
            <w:tcW w:w="270" w:type="dxa"/>
          </w:tcPr>
          <w:p w14:paraId="409494FC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2468BB" w14:textId="5D618CED" w:rsidR="00913E2F" w:rsidRPr="00E301AC" w:rsidRDefault="004C3150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10,472</w:t>
            </w:r>
          </w:p>
        </w:tc>
        <w:tc>
          <w:tcPr>
            <w:tcW w:w="270" w:type="dxa"/>
          </w:tcPr>
          <w:p w14:paraId="52D2A36D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D47019" w14:textId="7370A29D" w:rsidR="00913E2F" w:rsidRPr="00E301AC" w:rsidRDefault="004C3150" w:rsidP="00913E2F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DD77AC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4506C8" w14:textId="104DF5D5" w:rsidR="00913E2F" w:rsidRPr="00E301AC" w:rsidRDefault="004C3150" w:rsidP="00913E2F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213,312</w:t>
            </w:r>
          </w:p>
        </w:tc>
        <w:tc>
          <w:tcPr>
            <w:tcW w:w="270" w:type="dxa"/>
          </w:tcPr>
          <w:p w14:paraId="6B2205E3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348D080" w14:textId="3C125473" w:rsidR="00913E2F" w:rsidRPr="00E301AC" w:rsidRDefault="004C3150" w:rsidP="00913E2F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258,980</w:t>
            </w:r>
          </w:p>
        </w:tc>
      </w:tr>
      <w:tr w:rsidR="004C3150" w:rsidRPr="00E301AC" w14:paraId="721195BE" w14:textId="77777777" w:rsidTr="006A30CE">
        <w:tc>
          <w:tcPr>
            <w:tcW w:w="2520" w:type="dxa"/>
          </w:tcPr>
          <w:p w14:paraId="4863C46C" w14:textId="77777777" w:rsidR="004C3150" w:rsidRPr="00E301AC" w:rsidRDefault="004C3150" w:rsidP="004C3150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โอน</w:t>
            </w:r>
          </w:p>
        </w:tc>
        <w:tc>
          <w:tcPr>
            <w:tcW w:w="1170" w:type="dxa"/>
          </w:tcPr>
          <w:p w14:paraId="367335E2" w14:textId="692AD715" w:rsidR="004C3150" w:rsidRPr="00E301AC" w:rsidRDefault="004C3150" w:rsidP="004C3150">
            <w:pPr>
              <w:tabs>
                <w:tab w:val="decimal" w:pos="88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25,906</w:t>
            </w:r>
          </w:p>
        </w:tc>
        <w:tc>
          <w:tcPr>
            <w:tcW w:w="270" w:type="dxa"/>
          </w:tcPr>
          <w:p w14:paraId="7CE6DFFC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2BD24A" w14:textId="40085FA3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6,696</w:t>
            </w:r>
          </w:p>
        </w:tc>
        <w:tc>
          <w:tcPr>
            <w:tcW w:w="270" w:type="dxa"/>
          </w:tcPr>
          <w:p w14:paraId="6C2F3194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8DECA8" w14:textId="7F6C4F3B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22,897</w:t>
            </w:r>
          </w:p>
        </w:tc>
        <w:tc>
          <w:tcPr>
            <w:tcW w:w="270" w:type="dxa"/>
          </w:tcPr>
          <w:p w14:paraId="04BCC679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6B07A" w14:textId="283476A5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193,760</w:t>
            </w:r>
          </w:p>
        </w:tc>
        <w:tc>
          <w:tcPr>
            <w:tcW w:w="270" w:type="dxa"/>
          </w:tcPr>
          <w:p w14:paraId="567D0BB7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374BB1" w14:textId="71F3D1E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270" w:type="dxa"/>
          </w:tcPr>
          <w:p w14:paraId="625F8177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F6ACF8" w14:textId="431B533A" w:rsidR="004C3150" w:rsidRPr="00E301AC" w:rsidRDefault="004C3150" w:rsidP="004C3150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564771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6FF6702" w14:textId="52E44299" w:rsidR="004C3150" w:rsidRPr="00E301AC" w:rsidRDefault="004C3150" w:rsidP="004C3150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(249,593)</w:t>
            </w:r>
          </w:p>
        </w:tc>
        <w:tc>
          <w:tcPr>
            <w:tcW w:w="270" w:type="dxa"/>
            <w:shd w:val="clear" w:color="auto" w:fill="auto"/>
          </w:tcPr>
          <w:p w14:paraId="7F1F90F6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9093A61" w14:textId="2BD5CC14" w:rsidR="004C3150" w:rsidRPr="00E301AC" w:rsidRDefault="004C3150" w:rsidP="004C3150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C3150" w:rsidRPr="00E301AC" w14:paraId="62224E91" w14:textId="77777777" w:rsidTr="006A30CE">
        <w:tc>
          <w:tcPr>
            <w:tcW w:w="2520" w:type="dxa"/>
          </w:tcPr>
          <w:p w14:paraId="27AA99A1" w14:textId="77777777" w:rsidR="004C3150" w:rsidRPr="00E301AC" w:rsidRDefault="004C3150" w:rsidP="004C3150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จำหน่าย</w:t>
            </w:r>
            <w:r w:rsidRPr="00E301AC">
              <w:rPr>
                <w:rFonts w:asciiTheme="majorBidi" w:hAnsiTheme="majorBidi" w:cstheme="majorBidi"/>
                <w:lang w:val="en-US"/>
              </w:rPr>
              <w:t xml:space="preserve"> / </w:t>
            </w:r>
            <w:r w:rsidRPr="00E301AC">
              <w:rPr>
                <w:rFonts w:asciiTheme="majorBidi" w:hAnsiTheme="majorBidi" w:cstheme="majorBidi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D475DA" w14:textId="356DB868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(1,400)</w:t>
            </w:r>
          </w:p>
        </w:tc>
        <w:tc>
          <w:tcPr>
            <w:tcW w:w="270" w:type="dxa"/>
          </w:tcPr>
          <w:p w14:paraId="2FBA0729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B17701" w14:textId="1C49CBEE" w:rsidR="004C3150" w:rsidRPr="004C3150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(694)</w:t>
            </w:r>
          </w:p>
        </w:tc>
        <w:tc>
          <w:tcPr>
            <w:tcW w:w="270" w:type="dxa"/>
          </w:tcPr>
          <w:p w14:paraId="492F234D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6A14D2" w14:textId="7EC41ACB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(10,622)</w:t>
            </w:r>
          </w:p>
        </w:tc>
        <w:tc>
          <w:tcPr>
            <w:tcW w:w="270" w:type="dxa"/>
          </w:tcPr>
          <w:p w14:paraId="70AD7994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1E12EF" w14:textId="0501EAB3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(148,430)</w:t>
            </w:r>
          </w:p>
        </w:tc>
        <w:tc>
          <w:tcPr>
            <w:tcW w:w="270" w:type="dxa"/>
          </w:tcPr>
          <w:p w14:paraId="7EC93183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7D74DD" w14:textId="72B2CB4C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(8,157)</w:t>
            </w:r>
          </w:p>
        </w:tc>
        <w:tc>
          <w:tcPr>
            <w:tcW w:w="270" w:type="dxa"/>
          </w:tcPr>
          <w:p w14:paraId="72F908F1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D8EA67" w14:textId="0A54B68F" w:rsidR="004C3150" w:rsidRPr="00E301AC" w:rsidRDefault="004C3150" w:rsidP="004C3150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A55E23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195410" w14:textId="50F64E50" w:rsidR="004C3150" w:rsidRPr="00E301AC" w:rsidRDefault="004C3150" w:rsidP="004C3150">
            <w:pPr>
              <w:tabs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BA9A25" w14:textId="77777777" w:rsidR="004C3150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CB836FD" w14:textId="38CE7242" w:rsidR="004C3150" w:rsidRPr="00E301AC" w:rsidRDefault="004C3150" w:rsidP="004C3150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(169,303)</w:t>
            </w:r>
          </w:p>
        </w:tc>
      </w:tr>
      <w:tr w:rsidR="00913E2F" w:rsidRPr="00E301AC" w14:paraId="2B8F17AB" w14:textId="77777777" w:rsidTr="00913E2F">
        <w:tc>
          <w:tcPr>
            <w:tcW w:w="2520" w:type="dxa"/>
          </w:tcPr>
          <w:p w14:paraId="592CF587" w14:textId="5372124A" w:rsidR="00913E2F" w:rsidRPr="00E301AC" w:rsidRDefault="00913E2F" w:rsidP="00913E2F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="0031338A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  <w:p w14:paraId="2CD4289E" w14:textId="2CB081B9" w:rsidR="00913E2F" w:rsidRPr="00E301AC" w:rsidRDefault="00913E2F" w:rsidP="00913E2F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เมษายน </w:t>
            </w:r>
            <w:r w:rsidR="0031338A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E2FDFD" w14:textId="43B34500" w:rsidR="00913E2F" w:rsidRPr="00E301AC" w:rsidRDefault="004C3150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260,447</w:t>
            </w:r>
          </w:p>
        </w:tc>
        <w:tc>
          <w:tcPr>
            <w:tcW w:w="270" w:type="dxa"/>
            <w:vAlign w:val="bottom"/>
          </w:tcPr>
          <w:p w14:paraId="41368BB5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3F85D8" w14:textId="6FD9DFD1" w:rsidR="00913E2F" w:rsidRPr="00E301AC" w:rsidRDefault="004C3150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817,649</w:t>
            </w:r>
          </w:p>
        </w:tc>
        <w:tc>
          <w:tcPr>
            <w:tcW w:w="270" w:type="dxa"/>
            <w:vAlign w:val="bottom"/>
          </w:tcPr>
          <w:p w14:paraId="06FE71EF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2DA103" w14:textId="1B86971F" w:rsidR="00913E2F" w:rsidRPr="00E301AC" w:rsidRDefault="004C3150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1,976,275</w:t>
            </w:r>
          </w:p>
        </w:tc>
        <w:tc>
          <w:tcPr>
            <w:tcW w:w="270" w:type="dxa"/>
            <w:vAlign w:val="bottom"/>
          </w:tcPr>
          <w:p w14:paraId="2F86E2E2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E78C54" w14:textId="62D76268" w:rsidR="00913E2F" w:rsidRPr="00E301AC" w:rsidRDefault="004C3150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4,130,559</w:t>
            </w:r>
          </w:p>
        </w:tc>
        <w:tc>
          <w:tcPr>
            <w:tcW w:w="270" w:type="dxa"/>
            <w:vAlign w:val="bottom"/>
          </w:tcPr>
          <w:p w14:paraId="72FF70C4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38B630" w14:textId="6EBBF07B" w:rsidR="00913E2F" w:rsidRPr="00E301AC" w:rsidRDefault="004C3150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211,184</w:t>
            </w:r>
          </w:p>
        </w:tc>
        <w:tc>
          <w:tcPr>
            <w:tcW w:w="270" w:type="dxa"/>
            <w:vAlign w:val="bottom"/>
          </w:tcPr>
          <w:p w14:paraId="7EB213EB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C57DDB" w14:textId="6B7DBFF6" w:rsidR="00913E2F" w:rsidRPr="00E301AC" w:rsidRDefault="004C3150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1,622</w:t>
            </w:r>
          </w:p>
        </w:tc>
        <w:tc>
          <w:tcPr>
            <w:tcW w:w="270" w:type="dxa"/>
            <w:vAlign w:val="bottom"/>
          </w:tcPr>
          <w:p w14:paraId="2D7A1812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522399" w14:textId="5614D72C" w:rsidR="00913E2F" w:rsidRPr="00E301AC" w:rsidRDefault="004C3150" w:rsidP="00913E2F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86,337</w:t>
            </w:r>
          </w:p>
        </w:tc>
        <w:tc>
          <w:tcPr>
            <w:tcW w:w="270" w:type="dxa"/>
            <w:vAlign w:val="bottom"/>
          </w:tcPr>
          <w:p w14:paraId="532CAB87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3D456DB9" w14:textId="6474249E" w:rsidR="00913E2F" w:rsidRPr="00E301AC" w:rsidRDefault="004C3150" w:rsidP="004C3150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7,484,073</w:t>
            </w:r>
          </w:p>
        </w:tc>
      </w:tr>
      <w:tr w:rsidR="001A0E97" w:rsidRPr="00E301AC" w14:paraId="59E7E68B" w14:textId="77777777" w:rsidTr="006A30CE">
        <w:tc>
          <w:tcPr>
            <w:tcW w:w="2520" w:type="dxa"/>
          </w:tcPr>
          <w:p w14:paraId="2B8BBD36" w14:textId="77777777" w:rsidR="001A0E97" w:rsidRPr="00E301AC" w:rsidRDefault="001A0E97" w:rsidP="001A0E9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</w:tcPr>
          <w:p w14:paraId="2AE67C09" w14:textId="4E13A592" w:rsidR="001A0E97" w:rsidRPr="001A0E97" w:rsidRDefault="001A0E97" w:rsidP="001A0E9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73140AE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8B4420" w14:textId="5C69C12C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E3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</w:tcPr>
          <w:p w14:paraId="64C1758F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C7EB67" w14:textId="65B827CA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</w:rPr>
              <w:t>3,170</w:t>
            </w:r>
          </w:p>
        </w:tc>
        <w:tc>
          <w:tcPr>
            <w:tcW w:w="270" w:type="dxa"/>
          </w:tcPr>
          <w:p w14:paraId="4C9EC34E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76EF7" w14:textId="73127793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</w:rPr>
              <w:t>28,488</w:t>
            </w:r>
          </w:p>
        </w:tc>
        <w:tc>
          <w:tcPr>
            <w:tcW w:w="270" w:type="dxa"/>
          </w:tcPr>
          <w:p w14:paraId="7528B538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BD2E17" w14:textId="6BD14B9A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</w:rPr>
              <w:t>2,630</w:t>
            </w:r>
          </w:p>
        </w:tc>
        <w:tc>
          <w:tcPr>
            <w:tcW w:w="270" w:type="dxa"/>
          </w:tcPr>
          <w:p w14:paraId="359E05CB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5103A2" w14:textId="376413A4" w:rsidR="001A0E97" w:rsidRPr="00E301AC" w:rsidRDefault="001A0E97" w:rsidP="001A0E9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050AE2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7F6050" w14:textId="37178CAC" w:rsidR="001A0E97" w:rsidRPr="00E301AC" w:rsidRDefault="001A0E97" w:rsidP="001A0E97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125,458</w:t>
            </w:r>
          </w:p>
        </w:tc>
        <w:tc>
          <w:tcPr>
            <w:tcW w:w="270" w:type="dxa"/>
          </w:tcPr>
          <w:p w14:paraId="469E993B" w14:textId="17601623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D6940CD" w14:textId="11A47F53" w:rsidR="001A0E97" w:rsidRPr="00E301AC" w:rsidRDefault="001A0E97" w:rsidP="001A0E97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160,42</w:t>
            </w:r>
            <w:r w:rsidR="008E3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1A0E97" w:rsidRPr="00E301AC" w14:paraId="7F3FF003" w14:textId="77777777" w:rsidTr="006A30CE">
        <w:tc>
          <w:tcPr>
            <w:tcW w:w="2520" w:type="dxa"/>
          </w:tcPr>
          <w:p w14:paraId="308435D1" w14:textId="77777777" w:rsidR="001A0E97" w:rsidRPr="00E301AC" w:rsidRDefault="001A0E97" w:rsidP="001A0E9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โอน</w:t>
            </w:r>
          </w:p>
        </w:tc>
        <w:tc>
          <w:tcPr>
            <w:tcW w:w="1170" w:type="dxa"/>
          </w:tcPr>
          <w:p w14:paraId="5B116C2A" w14:textId="487AD166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</w:rPr>
              <w:t>20,681</w:t>
            </w:r>
          </w:p>
        </w:tc>
        <w:tc>
          <w:tcPr>
            <w:tcW w:w="270" w:type="dxa"/>
          </w:tcPr>
          <w:p w14:paraId="466F6DE9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D857A4" w14:textId="1F23FEFC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7,858</w:t>
            </w:r>
          </w:p>
        </w:tc>
        <w:tc>
          <w:tcPr>
            <w:tcW w:w="270" w:type="dxa"/>
          </w:tcPr>
          <w:p w14:paraId="75A6F9CE" w14:textId="052129FE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CA3BC3" w14:textId="7C6179B0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</w:rPr>
              <w:t>19,006</w:t>
            </w:r>
          </w:p>
        </w:tc>
        <w:tc>
          <w:tcPr>
            <w:tcW w:w="270" w:type="dxa"/>
          </w:tcPr>
          <w:p w14:paraId="66637F47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16C606" w14:textId="6E2215C6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</w:rPr>
              <w:t>141,504</w:t>
            </w:r>
          </w:p>
        </w:tc>
        <w:tc>
          <w:tcPr>
            <w:tcW w:w="270" w:type="dxa"/>
          </w:tcPr>
          <w:p w14:paraId="0EB797FE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4EAD83" w14:textId="705CCDD5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270" w:type="dxa"/>
          </w:tcPr>
          <w:p w14:paraId="496343F2" w14:textId="06AF3E5D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326E17" w14:textId="15523E51" w:rsidR="001A0E97" w:rsidRPr="00E301AC" w:rsidRDefault="001A0E97" w:rsidP="001A0E9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B60D4C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28E524" w14:textId="74852DB4" w:rsidR="001A0E97" w:rsidRPr="00E301AC" w:rsidRDefault="001A0E97" w:rsidP="001A0E97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(189,8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1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EB77B5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B5C4E97" w14:textId="2BEEF84F" w:rsidR="001A0E97" w:rsidRPr="00E301AC" w:rsidRDefault="001A0E97" w:rsidP="001A0E97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0E97" w:rsidRPr="00E301AC" w14:paraId="1CB16904" w14:textId="77777777" w:rsidTr="006A30CE">
        <w:tc>
          <w:tcPr>
            <w:tcW w:w="2520" w:type="dxa"/>
          </w:tcPr>
          <w:p w14:paraId="52E79847" w14:textId="77777777" w:rsidR="001A0E97" w:rsidRPr="00E301AC" w:rsidRDefault="001A0E97" w:rsidP="001A0E9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จำหน่าย</w:t>
            </w:r>
            <w:r w:rsidRPr="00E301AC">
              <w:rPr>
                <w:rFonts w:asciiTheme="majorBidi" w:hAnsiTheme="majorBidi" w:cstheme="majorBidi"/>
                <w:lang w:val="en-US"/>
              </w:rPr>
              <w:t xml:space="preserve"> / </w:t>
            </w:r>
            <w:r w:rsidRPr="00E301AC">
              <w:rPr>
                <w:rFonts w:asciiTheme="majorBidi" w:hAnsiTheme="majorBidi" w:cstheme="majorBidi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C9B8EE" w14:textId="62C39E8A" w:rsidR="001A0E97" w:rsidRPr="00E301AC" w:rsidRDefault="001A0E97" w:rsidP="001A0E9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C853D5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44F643" w14:textId="51921249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</w:rPr>
              <w:t>(550)</w:t>
            </w:r>
          </w:p>
        </w:tc>
        <w:tc>
          <w:tcPr>
            <w:tcW w:w="270" w:type="dxa"/>
          </w:tcPr>
          <w:p w14:paraId="4AA820C3" w14:textId="1ED7BDBF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FDAA10" w14:textId="078D4C02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</w:rPr>
              <w:t>(18,454)</w:t>
            </w:r>
          </w:p>
        </w:tc>
        <w:tc>
          <w:tcPr>
            <w:tcW w:w="270" w:type="dxa"/>
          </w:tcPr>
          <w:p w14:paraId="5471FDC1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20BC11" w14:textId="245303D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</w:rPr>
              <w:t>(105,046)</w:t>
            </w:r>
          </w:p>
        </w:tc>
        <w:tc>
          <w:tcPr>
            <w:tcW w:w="270" w:type="dxa"/>
          </w:tcPr>
          <w:p w14:paraId="66DBA1AE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D67152" w14:textId="241AFE05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</w:rPr>
              <w:t>(6,088)</w:t>
            </w:r>
          </w:p>
        </w:tc>
        <w:tc>
          <w:tcPr>
            <w:tcW w:w="270" w:type="dxa"/>
          </w:tcPr>
          <w:p w14:paraId="47C619DA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DA897A" w14:textId="0F2D64B3" w:rsidR="001A0E97" w:rsidRPr="00E301AC" w:rsidRDefault="001A0E97" w:rsidP="001A0E9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D8D985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1DB91A" w14:textId="51253329" w:rsidR="001A0E97" w:rsidRPr="00E301AC" w:rsidRDefault="001A0E97" w:rsidP="001A0E97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5308F8" w14:textId="77777777" w:rsidR="001A0E97" w:rsidRPr="00E301AC" w:rsidRDefault="001A0E97" w:rsidP="001A0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08BC27F" w14:textId="46A542C8" w:rsidR="001A0E97" w:rsidRPr="00E301AC" w:rsidRDefault="001A0E97" w:rsidP="001A0E97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(130,13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136F7" w:rsidRPr="00E301AC" w14:paraId="23711A99" w14:textId="77777777" w:rsidTr="006A30CE">
        <w:tc>
          <w:tcPr>
            <w:tcW w:w="2520" w:type="dxa"/>
          </w:tcPr>
          <w:p w14:paraId="5D1680FD" w14:textId="5AAB8100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="0031338A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5F4F23" w14:textId="52367F1A" w:rsidR="00C136F7" w:rsidRPr="00E301AC" w:rsidRDefault="001A0E9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281,128</w:t>
            </w:r>
          </w:p>
        </w:tc>
        <w:tc>
          <w:tcPr>
            <w:tcW w:w="270" w:type="dxa"/>
          </w:tcPr>
          <w:p w14:paraId="3A6BDAC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B45E01" w14:textId="7B888EDD" w:rsidR="00C136F7" w:rsidRPr="00C136F7" w:rsidRDefault="001A0E9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825,63</w:t>
            </w:r>
            <w:r w:rsid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60872D2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DCBE89" w14:textId="5BD921A1" w:rsidR="00C136F7" w:rsidRPr="00E301AC" w:rsidRDefault="001A0E9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1,979,997</w:t>
            </w:r>
          </w:p>
        </w:tc>
        <w:tc>
          <w:tcPr>
            <w:tcW w:w="270" w:type="dxa"/>
          </w:tcPr>
          <w:p w14:paraId="7B86678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3EBD78" w14:textId="40A0512F" w:rsidR="00C136F7" w:rsidRPr="00E301AC" w:rsidRDefault="001A0E9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4,195,505</w:t>
            </w:r>
          </w:p>
        </w:tc>
        <w:tc>
          <w:tcPr>
            <w:tcW w:w="270" w:type="dxa"/>
          </w:tcPr>
          <w:p w14:paraId="77F7A88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09B163" w14:textId="14D952AE" w:rsidR="00C136F7" w:rsidRPr="00E301AC" w:rsidRDefault="001A0E9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208,497</w:t>
            </w:r>
          </w:p>
        </w:tc>
        <w:tc>
          <w:tcPr>
            <w:tcW w:w="270" w:type="dxa"/>
          </w:tcPr>
          <w:p w14:paraId="55E71B86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17C790" w14:textId="170B488B" w:rsidR="00C136F7" w:rsidRPr="00E301AC" w:rsidRDefault="001A0E9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1,622</w:t>
            </w:r>
          </w:p>
        </w:tc>
        <w:tc>
          <w:tcPr>
            <w:tcW w:w="270" w:type="dxa"/>
          </w:tcPr>
          <w:p w14:paraId="114F97A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79F8A6" w14:textId="32FB70F2" w:rsidR="00C136F7" w:rsidRPr="00E301AC" w:rsidRDefault="001A0E97" w:rsidP="00C136F7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344D25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746BA" w14:textId="5525AF6F" w:rsidR="00C136F7" w:rsidRPr="00E301AC" w:rsidRDefault="001A0E97" w:rsidP="001A0E97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7,514,36</w:t>
            </w:r>
            <w:r w:rsid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  <w:tr w:rsidR="00C136F7" w:rsidRPr="00E301AC" w14:paraId="68D3FB77" w14:textId="77777777" w:rsidTr="006A30CE">
        <w:tc>
          <w:tcPr>
            <w:tcW w:w="2520" w:type="dxa"/>
          </w:tcPr>
          <w:p w14:paraId="45162EEE" w14:textId="5D1755D8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134802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E75F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C0DE66" w14:textId="01DEE0AC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0BC1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DC40F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59E6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897D8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2584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223FC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5FC9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8801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865AE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5A2F60" w14:textId="23690BEE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D85F7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BD29612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136F7" w:rsidRPr="00E301AC" w14:paraId="40AFA2A5" w14:textId="77777777" w:rsidTr="006A30CE">
        <w:tc>
          <w:tcPr>
            <w:tcW w:w="2520" w:type="dxa"/>
          </w:tcPr>
          <w:p w14:paraId="42E4D17A" w14:textId="77777777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5F4511A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C2454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E95F7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FFE63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30B12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96D9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BE828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A1C61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38320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2E9D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31ADA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6DFC39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60907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92052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5CDDB68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136F7" w:rsidRPr="00E301AC" w14:paraId="2E95B5DB" w14:textId="77777777" w:rsidTr="006A30CE">
        <w:tc>
          <w:tcPr>
            <w:tcW w:w="2520" w:type="dxa"/>
          </w:tcPr>
          <w:p w14:paraId="05BB206C" w14:textId="77777777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76D785B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314C9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55178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754102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4BB9D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4B42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2060F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33B21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430D6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670FA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CF3EB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DA611A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FF1FD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75203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C60F4A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136F7" w:rsidRPr="00E301AC" w14:paraId="4994E699" w14:textId="77777777" w:rsidTr="006A30CE">
        <w:tc>
          <w:tcPr>
            <w:tcW w:w="2520" w:type="dxa"/>
          </w:tcPr>
          <w:p w14:paraId="382A29F9" w14:textId="77777777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44990EE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E48E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A09A1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45712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CD2AF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67FB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8DEFC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4D23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71DD9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F315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23B82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5BC3A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6E76B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1CD7DD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636234E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136F7" w:rsidRPr="00E301AC" w14:paraId="7AC7AE86" w14:textId="77777777" w:rsidTr="006A30CE">
        <w:tc>
          <w:tcPr>
            <w:tcW w:w="2520" w:type="dxa"/>
          </w:tcPr>
          <w:p w14:paraId="30846841" w14:textId="77777777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62A058E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80A21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D6267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8E773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80B74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4C68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414D36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BE97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78FDD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FA32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13254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8DB6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56898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73BB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5EB9BE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36F7" w:rsidRPr="00E301AC" w14:paraId="0BB70152" w14:textId="77777777" w:rsidTr="006A30CE">
        <w:tc>
          <w:tcPr>
            <w:tcW w:w="2520" w:type="dxa"/>
          </w:tcPr>
          <w:p w14:paraId="597F35D3" w14:textId="62A67BAA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</w:tcPr>
          <w:p w14:paraId="0040D645" w14:textId="33C829CC" w:rsidR="00C136F7" w:rsidRPr="00913E2F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44,266</w:t>
            </w:r>
          </w:p>
        </w:tc>
        <w:tc>
          <w:tcPr>
            <w:tcW w:w="270" w:type="dxa"/>
          </w:tcPr>
          <w:p w14:paraId="5268B6C9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390CD3" w14:textId="2AE358BA" w:rsidR="00C136F7" w:rsidRPr="00913E2F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726,426</w:t>
            </w:r>
          </w:p>
        </w:tc>
        <w:tc>
          <w:tcPr>
            <w:tcW w:w="270" w:type="dxa"/>
          </w:tcPr>
          <w:p w14:paraId="25ADA750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F8656F" w14:textId="4A8E7F8A" w:rsidR="00C136F7" w:rsidRPr="00913E2F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1,445,815</w:t>
            </w:r>
          </w:p>
        </w:tc>
        <w:tc>
          <w:tcPr>
            <w:tcW w:w="270" w:type="dxa"/>
          </w:tcPr>
          <w:p w14:paraId="0157FDBD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ADE7CB" w14:textId="16C758A2" w:rsidR="00C136F7" w:rsidRPr="00913E2F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3,618,831</w:t>
            </w:r>
          </w:p>
        </w:tc>
        <w:tc>
          <w:tcPr>
            <w:tcW w:w="270" w:type="dxa"/>
          </w:tcPr>
          <w:p w14:paraId="55A23010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1AA892" w14:textId="320BE0A9" w:rsidR="00C136F7" w:rsidRPr="00913E2F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152,184</w:t>
            </w:r>
          </w:p>
        </w:tc>
        <w:tc>
          <w:tcPr>
            <w:tcW w:w="270" w:type="dxa"/>
          </w:tcPr>
          <w:p w14:paraId="7BC1C798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131B43" w14:textId="0B932C32" w:rsidR="00C136F7" w:rsidRPr="00913E2F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1,601</w:t>
            </w:r>
          </w:p>
        </w:tc>
        <w:tc>
          <w:tcPr>
            <w:tcW w:w="270" w:type="dxa"/>
          </w:tcPr>
          <w:p w14:paraId="7C09BBB8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736EA4" w14:textId="49220500" w:rsidR="00C136F7" w:rsidRPr="00913E2F" w:rsidRDefault="00C136F7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685988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253F629E" w14:textId="7AF903D1" w:rsidR="00C136F7" w:rsidRPr="00913E2F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5,989,123</w:t>
            </w:r>
          </w:p>
        </w:tc>
      </w:tr>
      <w:tr w:rsidR="00C136F7" w:rsidRPr="00E301AC" w14:paraId="0C833622" w14:textId="77777777" w:rsidTr="006A30CE">
        <w:tc>
          <w:tcPr>
            <w:tcW w:w="2520" w:type="dxa"/>
          </w:tcPr>
          <w:p w14:paraId="06BA69EE" w14:textId="77777777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387E7959" w14:textId="490E52C2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4,363</w:t>
            </w:r>
          </w:p>
        </w:tc>
        <w:tc>
          <w:tcPr>
            <w:tcW w:w="270" w:type="dxa"/>
          </w:tcPr>
          <w:p w14:paraId="6702136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AF994E" w14:textId="088BD1FD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16,271</w:t>
            </w:r>
          </w:p>
        </w:tc>
        <w:tc>
          <w:tcPr>
            <w:tcW w:w="270" w:type="dxa"/>
          </w:tcPr>
          <w:p w14:paraId="4C99305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E01568" w14:textId="5262610D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73,609</w:t>
            </w:r>
          </w:p>
        </w:tc>
        <w:tc>
          <w:tcPr>
            <w:tcW w:w="270" w:type="dxa"/>
          </w:tcPr>
          <w:p w14:paraId="4EA1F92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E0BDEA" w14:textId="52B6AD4D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184,048</w:t>
            </w:r>
          </w:p>
        </w:tc>
        <w:tc>
          <w:tcPr>
            <w:tcW w:w="270" w:type="dxa"/>
          </w:tcPr>
          <w:p w14:paraId="66E284E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12B73E" w14:textId="41FD8B6A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19,381</w:t>
            </w:r>
          </w:p>
        </w:tc>
        <w:tc>
          <w:tcPr>
            <w:tcW w:w="270" w:type="dxa"/>
          </w:tcPr>
          <w:p w14:paraId="380C870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A44E7D" w14:textId="3D0E4EA7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270" w:type="dxa"/>
          </w:tcPr>
          <w:p w14:paraId="6163E76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0B22E84" w14:textId="3E7FE642" w:rsidR="00C136F7" w:rsidRPr="00E301AC" w:rsidRDefault="00C136F7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AF69B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A76D983" w14:textId="33CDE214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297,693</w:t>
            </w:r>
          </w:p>
        </w:tc>
      </w:tr>
      <w:tr w:rsidR="00C136F7" w:rsidRPr="00E301AC" w14:paraId="27900E74" w14:textId="77777777" w:rsidTr="006A30CE">
        <w:tc>
          <w:tcPr>
            <w:tcW w:w="2520" w:type="dxa"/>
          </w:tcPr>
          <w:p w14:paraId="20C06B07" w14:textId="77777777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6B99F" w14:textId="187D4A38" w:rsidR="00C136F7" w:rsidRPr="00E301AC" w:rsidRDefault="004C3150" w:rsidP="004C3150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(1,400)</w:t>
            </w:r>
          </w:p>
        </w:tc>
        <w:tc>
          <w:tcPr>
            <w:tcW w:w="270" w:type="dxa"/>
          </w:tcPr>
          <w:p w14:paraId="189BC69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1DEFFD" w14:textId="357B200B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(691)</w:t>
            </w:r>
          </w:p>
        </w:tc>
        <w:tc>
          <w:tcPr>
            <w:tcW w:w="270" w:type="dxa"/>
          </w:tcPr>
          <w:p w14:paraId="368C76A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B1CCC6" w14:textId="1F1F2ABB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</w:rPr>
              <w:t>(10,563)</w:t>
            </w:r>
          </w:p>
        </w:tc>
        <w:tc>
          <w:tcPr>
            <w:tcW w:w="270" w:type="dxa"/>
          </w:tcPr>
          <w:p w14:paraId="5109A06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5C1690" w14:textId="715AA60E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(147,574)</w:t>
            </w:r>
          </w:p>
        </w:tc>
        <w:tc>
          <w:tcPr>
            <w:tcW w:w="270" w:type="dxa"/>
          </w:tcPr>
          <w:p w14:paraId="5CDA8F8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C0A8DF" w14:textId="09748301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(8,063)</w:t>
            </w:r>
          </w:p>
        </w:tc>
        <w:tc>
          <w:tcPr>
            <w:tcW w:w="270" w:type="dxa"/>
          </w:tcPr>
          <w:p w14:paraId="451B5EC2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F19F5" w14:textId="1BC838BB" w:rsidR="00C136F7" w:rsidRPr="00E301AC" w:rsidRDefault="004C3150" w:rsidP="004C3150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C63B1E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ACEC52" w14:textId="1D9AC292" w:rsidR="00C136F7" w:rsidRPr="00E301AC" w:rsidRDefault="00C136F7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F2D3D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1B6A978" w14:textId="6E753928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(168,291)</w:t>
            </w:r>
          </w:p>
        </w:tc>
      </w:tr>
      <w:tr w:rsidR="00C136F7" w:rsidRPr="00E301AC" w14:paraId="73BB8581" w14:textId="77777777" w:rsidTr="00913E2F">
        <w:tc>
          <w:tcPr>
            <w:tcW w:w="2520" w:type="dxa"/>
          </w:tcPr>
          <w:p w14:paraId="5C8731E9" w14:textId="2028F3CC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="0031338A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  <w:p w14:paraId="49929335" w14:textId="30B250A1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เมษายน </w:t>
            </w:r>
            <w:r w:rsidR="0031338A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28D6B8" w14:textId="5566D94D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47,229</w:t>
            </w:r>
          </w:p>
        </w:tc>
        <w:tc>
          <w:tcPr>
            <w:tcW w:w="270" w:type="dxa"/>
            <w:vAlign w:val="bottom"/>
          </w:tcPr>
          <w:p w14:paraId="4CC227A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5BB7A5" w14:textId="4D89F709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742,006</w:t>
            </w:r>
          </w:p>
        </w:tc>
        <w:tc>
          <w:tcPr>
            <w:tcW w:w="270" w:type="dxa"/>
            <w:vAlign w:val="bottom"/>
          </w:tcPr>
          <w:p w14:paraId="65A140E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6D88C3" w14:textId="6468CB28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1,508,861</w:t>
            </w:r>
          </w:p>
        </w:tc>
        <w:tc>
          <w:tcPr>
            <w:tcW w:w="270" w:type="dxa"/>
            <w:vAlign w:val="bottom"/>
          </w:tcPr>
          <w:p w14:paraId="53245D4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0B305A" w14:textId="33BE0F73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3,655,305</w:t>
            </w:r>
          </w:p>
        </w:tc>
        <w:tc>
          <w:tcPr>
            <w:tcW w:w="270" w:type="dxa"/>
            <w:vAlign w:val="bottom"/>
          </w:tcPr>
          <w:p w14:paraId="2E4AC18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E6DCC4" w14:textId="3CBAB53F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163,502</w:t>
            </w:r>
          </w:p>
        </w:tc>
        <w:tc>
          <w:tcPr>
            <w:tcW w:w="270" w:type="dxa"/>
            <w:vAlign w:val="bottom"/>
          </w:tcPr>
          <w:p w14:paraId="5AB026B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BCDB1A" w14:textId="75D537E0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1,622</w:t>
            </w:r>
          </w:p>
        </w:tc>
        <w:tc>
          <w:tcPr>
            <w:tcW w:w="270" w:type="dxa"/>
            <w:vAlign w:val="bottom"/>
          </w:tcPr>
          <w:p w14:paraId="0D2E714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E61421" w14:textId="0FCD89E2" w:rsidR="00C136F7" w:rsidRPr="00E301AC" w:rsidRDefault="004C3150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9F19B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63E217E5" w14:textId="6782B90A" w:rsidR="00C136F7" w:rsidRPr="00E301AC" w:rsidRDefault="004C3150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31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6,118,525</w:t>
            </w:r>
          </w:p>
        </w:tc>
      </w:tr>
      <w:tr w:rsidR="008461FA" w:rsidRPr="00E301AC" w14:paraId="2B3340FA" w14:textId="77777777" w:rsidTr="006A30CE">
        <w:tc>
          <w:tcPr>
            <w:tcW w:w="2520" w:type="dxa"/>
          </w:tcPr>
          <w:p w14:paraId="7BFD937B" w14:textId="77777777" w:rsidR="008461FA" w:rsidRPr="00E301AC" w:rsidRDefault="008461FA" w:rsidP="008461FA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A0FCBFF" w14:textId="7CE4D3AE" w:rsidR="008461FA" w:rsidRPr="00E301AC" w:rsidRDefault="001A0E97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6,099</w:t>
            </w:r>
          </w:p>
        </w:tc>
        <w:tc>
          <w:tcPr>
            <w:tcW w:w="270" w:type="dxa"/>
          </w:tcPr>
          <w:p w14:paraId="5B11C848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3D5968" w14:textId="55A2B920" w:rsidR="008461FA" w:rsidRPr="00E301AC" w:rsidRDefault="001A0E97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15,416</w:t>
            </w:r>
          </w:p>
        </w:tc>
        <w:tc>
          <w:tcPr>
            <w:tcW w:w="270" w:type="dxa"/>
          </w:tcPr>
          <w:p w14:paraId="509BD029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D8585" w14:textId="55C836EE" w:rsidR="008461FA" w:rsidRPr="00E301AC" w:rsidRDefault="00F21AB2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21AB2">
              <w:rPr>
                <w:rFonts w:asciiTheme="majorBidi" w:hAnsiTheme="majorBidi" w:cstheme="majorBidi"/>
                <w:sz w:val="28"/>
                <w:szCs w:val="28"/>
              </w:rPr>
              <w:t>72,062</w:t>
            </w:r>
          </w:p>
        </w:tc>
        <w:tc>
          <w:tcPr>
            <w:tcW w:w="270" w:type="dxa"/>
          </w:tcPr>
          <w:p w14:paraId="444803E0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C989EF" w14:textId="5112E6B0" w:rsidR="008461FA" w:rsidRPr="00E301AC" w:rsidRDefault="00F21AB2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A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210,726</w:t>
            </w:r>
          </w:p>
        </w:tc>
        <w:tc>
          <w:tcPr>
            <w:tcW w:w="270" w:type="dxa"/>
          </w:tcPr>
          <w:p w14:paraId="63BD5C54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8BFFCB" w14:textId="0703162E" w:rsidR="008461FA" w:rsidRPr="00E301AC" w:rsidRDefault="00F21AB2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A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17,91</w:t>
            </w:r>
            <w:r w:rsidR="008E3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7FE1038E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5265AE" w14:textId="7BC29A93" w:rsidR="008461FA" w:rsidRPr="00E301AC" w:rsidRDefault="00F21AB2" w:rsidP="008E311C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213B13B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83095C" w14:textId="53F66768" w:rsidR="008461FA" w:rsidRPr="00E301AC" w:rsidRDefault="008E311C" w:rsidP="008461FA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0B01F6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F5717A7" w14:textId="457C957D" w:rsidR="008461FA" w:rsidRPr="00E301AC" w:rsidRDefault="008E311C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322,22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8461FA" w:rsidRPr="00E301AC" w14:paraId="1C8E7CF7" w14:textId="77777777" w:rsidTr="006A30CE">
        <w:tc>
          <w:tcPr>
            <w:tcW w:w="2520" w:type="dxa"/>
          </w:tcPr>
          <w:p w14:paraId="68509275" w14:textId="77777777" w:rsidR="008461FA" w:rsidRPr="00E301AC" w:rsidRDefault="008461FA" w:rsidP="008461FA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0F71F6" w14:textId="7199B551" w:rsidR="008461FA" w:rsidRPr="00E301AC" w:rsidRDefault="001A0E97" w:rsidP="001A0E9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93D3F1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369BD8" w14:textId="3D609FB5" w:rsidR="008461FA" w:rsidRPr="00E301AC" w:rsidRDefault="001A0E97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(550)</w:t>
            </w:r>
          </w:p>
        </w:tc>
        <w:tc>
          <w:tcPr>
            <w:tcW w:w="270" w:type="dxa"/>
          </w:tcPr>
          <w:p w14:paraId="15057866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E8AD1C" w14:textId="571A95E2" w:rsidR="008461FA" w:rsidRPr="008461FA" w:rsidRDefault="00F21AB2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A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(17,991)</w:t>
            </w:r>
          </w:p>
        </w:tc>
        <w:tc>
          <w:tcPr>
            <w:tcW w:w="270" w:type="dxa"/>
          </w:tcPr>
          <w:p w14:paraId="3245CCA9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C93FCB" w14:textId="4F697288" w:rsidR="008461FA" w:rsidRPr="00E301AC" w:rsidRDefault="00F21AB2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A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(104,660)</w:t>
            </w:r>
          </w:p>
        </w:tc>
        <w:tc>
          <w:tcPr>
            <w:tcW w:w="270" w:type="dxa"/>
          </w:tcPr>
          <w:p w14:paraId="55A124C3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0C3AC3" w14:textId="25747FB1" w:rsidR="008461FA" w:rsidRPr="00E301AC" w:rsidRDefault="00F21AB2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A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(6,009)</w:t>
            </w:r>
          </w:p>
        </w:tc>
        <w:tc>
          <w:tcPr>
            <w:tcW w:w="270" w:type="dxa"/>
          </w:tcPr>
          <w:p w14:paraId="4A371039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63C30" w14:textId="406DDAB7" w:rsidR="008461FA" w:rsidRPr="00E301AC" w:rsidRDefault="008E311C" w:rsidP="008461FA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BEFE356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F15BA5" w14:textId="2EE9F080" w:rsidR="008461FA" w:rsidRPr="00E301AC" w:rsidRDefault="008E311C" w:rsidP="008461FA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559718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8923880" w14:textId="22D76C95" w:rsidR="008461FA" w:rsidRPr="00E301AC" w:rsidRDefault="008E311C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(129,210)</w:t>
            </w:r>
          </w:p>
        </w:tc>
      </w:tr>
      <w:tr w:rsidR="00C136F7" w:rsidRPr="00E301AC" w14:paraId="718C7D07" w14:textId="77777777" w:rsidTr="006A30CE">
        <w:tc>
          <w:tcPr>
            <w:tcW w:w="2520" w:type="dxa"/>
          </w:tcPr>
          <w:p w14:paraId="215CC9F4" w14:textId="6623DA11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3133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BC4E48" w14:textId="4CA9C61B" w:rsidR="00C136F7" w:rsidRPr="00E301AC" w:rsidRDefault="001A0E9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53,32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76142CA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01A5F5" w14:textId="73A7C25A" w:rsidR="00C136F7" w:rsidRPr="00E301AC" w:rsidRDefault="00F21AB2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1A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756,87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D48971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4DA687C" w14:textId="26F5D45A" w:rsidR="00C136F7" w:rsidRPr="00E301AC" w:rsidRDefault="00F21AB2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1A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1,562,93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9E7505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02C82B" w14:textId="23828D0C" w:rsidR="00C136F7" w:rsidRPr="00E301AC" w:rsidRDefault="00F21AB2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1A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3,761,37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7C5DEE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062AFA" w14:textId="0D07BA21" w:rsidR="00C136F7" w:rsidRPr="00E301AC" w:rsidRDefault="00F21AB2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1A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175,41</w:t>
            </w:r>
            <w:r w:rsid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0AB7C7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D3555A" w14:textId="77B41E2C" w:rsidR="00C136F7" w:rsidRPr="00E301AC" w:rsidRDefault="008E311C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1,622</w:t>
            </w:r>
          </w:p>
        </w:tc>
        <w:tc>
          <w:tcPr>
            <w:tcW w:w="270" w:type="dxa"/>
          </w:tcPr>
          <w:p w14:paraId="7F7E08E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2964E2" w14:textId="1030539D" w:rsidR="00C136F7" w:rsidRPr="00E301AC" w:rsidRDefault="008461FA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10047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77B28" w14:textId="79BCABAA" w:rsidR="00C136F7" w:rsidRPr="00E301AC" w:rsidRDefault="008E311C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6,311,53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C136F7" w:rsidRPr="00E301AC" w14:paraId="6EE3624F" w14:textId="77777777" w:rsidTr="006A30CE">
        <w:tc>
          <w:tcPr>
            <w:tcW w:w="2520" w:type="dxa"/>
          </w:tcPr>
          <w:p w14:paraId="043AB35F" w14:textId="77777777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FFECD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2F0B0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C76B4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6B6B2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FB2B6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E20D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CFF622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C66326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8CCB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C2A23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D6A726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D71DF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A6742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34666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4709A7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136F7" w:rsidRPr="00E301AC" w14:paraId="2638A990" w14:textId="77777777" w:rsidTr="006A30CE">
        <w:tc>
          <w:tcPr>
            <w:tcW w:w="2520" w:type="dxa"/>
          </w:tcPr>
          <w:p w14:paraId="720E2520" w14:textId="77777777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3B3335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CC4531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B54B3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341F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D76BE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3DB26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0B265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ECA697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3BD05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B5888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438FD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F1FB0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391AA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07F5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AE1098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3668C" w:rsidRPr="00E301AC" w14:paraId="5D614905" w14:textId="77777777" w:rsidTr="006A30CE">
        <w:tc>
          <w:tcPr>
            <w:tcW w:w="2520" w:type="dxa"/>
          </w:tcPr>
          <w:p w14:paraId="66CDC177" w14:textId="02792F70" w:rsidR="0033668C" w:rsidRPr="00E301AC" w:rsidRDefault="0033668C" w:rsidP="003366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83EF5B" w14:textId="409EFD1E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213,218</w:t>
            </w:r>
          </w:p>
        </w:tc>
        <w:tc>
          <w:tcPr>
            <w:tcW w:w="270" w:type="dxa"/>
          </w:tcPr>
          <w:p w14:paraId="2682834D" w14:textId="77777777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7F3E395" w14:textId="66686735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75,64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626EB753" w14:textId="77777777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C7BD015" w14:textId="5E6D7540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467,414</w:t>
            </w:r>
          </w:p>
        </w:tc>
        <w:tc>
          <w:tcPr>
            <w:tcW w:w="270" w:type="dxa"/>
          </w:tcPr>
          <w:p w14:paraId="44EA82CE" w14:textId="77777777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A8F61E" w14:textId="05D36815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475,254</w:t>
            </w:r>
          </w:p>
        </w:tc>
        <w:tc>
          <w:tcPr>
            <w:tcW w:w="270" w:type="dxa"/>
          </w:tcPr>
          <w:p w14:paraId="33F6E292" w14:textId="77777777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5ED6AE" w14:textId="09125761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E5E8A4E" w14:textId="77777777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ECBBEA" w14:textId="13F1FDFF" w:rsidR="0033668C" w:rsidRPr="00E301AC" w:rsidRDefault="0033668C" w:rsidP="0033668C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F1B0DC" w14:textId="77777777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A1AD23F" w14:textId="218D34C2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86,337</w:t>
            </w:r>
          </w:p>
        </w:tc>
        <w:tc>
          <w:tcPr>
            <w:tcW w:w="270" w:type="dxa"/>
          </w:tcPr>
          <w:p w14:paraId="02008B10" w14:textId="77777777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69E3A5EC" w14:textId="11E8EFC7" w:rsidR="0033668C" w:rsidRPr="00E301AC" w:rsidRDefault="0033668C" w:rsidP="0033668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1,365,54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C136F7" w:rsidRPr="00E301AC" w14:paraId="400FD1C7" w14:textId="77777777" w:rsidTr="006A30CE">
        <w:tc>
          <w:tcPr>
            <w:tcW w:w="2520" w:type="dxa"/>
          </w:tcPr>
          <w:p w14:paraId="60732108" w14:textId="0C5706C3" w:rsidR="00C136F7" w:rsidRPr="00E301AC" w:rsidRDefault="00C136F7" w:rsidP="00C136F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3133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C7119D" w14:textId="6993652C" w:rsidR="00C136F7" w:rsidRPr="00E301AC" w:rsidRDefault="008E311C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227,800</w:t>
            </w:r>
          </w:p>
        </w:tc>
        <w:tc>
          <w:tcPr>
            <w:tcW w:w="270" w:type="dxa"/>
          </w:tcPr>
          <w:p w14:paraId="5EFB887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AFA55B" w14:textId="37B1E639" w:rsidR="00C136F7" w:rsidRPr="00E301AC" w:rsidRDefault="008E311C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68,764</w:t>
            </w:r>
          </w:p>
        </w:tc>
        <w:tc>
          <w:tcPr>
            <w:tcW w:w="270" w:type="dxa"/>
          </w:tcPr>
          <w:p w14:paraId="5767899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177274" w14:textId="0E35AABC" w:rsidR="00C136F7" w:rsidRPr="00E301AC" w:rsidRDefault="008E311C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417,065</w:t>
            </w:r>
          </w:p>
        </w:tc>
        <w:tc>
          <w:tcPr>
            <w:tcW w:w="270" w:type="dxa"/>
          </w:tcPr>
          <w:p w14:paraId="308E8FE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326601" w14:textId="495B7183" w:rsidR="00C136F7" w:rsidRPr="00E301AC" w:rsidRDefault="008E311C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434,134</w:t>
            </w:r>
          </w:p>
        </w:tc>
        <w:tc>
          <w:tcPr>
            <w:tcW w:w="270" w:type="dxa"/>
          </w:tcPr>
          <w:p w14:paraId="7080283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9325AF" w14:textId="3591D448" w:rsidR="00C136F7" w:rsidRPr="00E301AC" w:rsidRDefault="008E311C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33,086</w:t>
            </w:r>
          </w:p>
        </w:tc>
        <w:tc>
          <w:tcPr>
            <w:tcW w:w="270" w:type="dxa"/>
          </w:tcPr>
          <w:p w14:paraId="4B199FD6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15B8EC" w14:textId="139626D6" w:rsidR="00C136F7" w:rsidRPr="008461FA" w:rsidRDefault="008E311C" w:rsidP="008461FA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6409F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DEB5C5" w14:textId="5A336A94" w:rsidR="00C136F7" w:rsidRPr="00E301AC" w:rsidRDefault="008E311C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21,975</w:t>
            </w:r>
          </w:p>
        </w:tc>
        <w:tc>
          <w:tcPr>
            <w:tcW w:w="270" w:type="dxa"/>
          </w:tcPr>
          <w:p w14:paraId="63F0487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9E26B" w14:textId="78817222" w:rsidR="00C136F7" w:rsidRPr="00E301AC" w:rsidRDefault="008E311C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1,202,824</w:t>
            </w:r>
          </w:p>
        </w:tc>
      </w:tr>
    </w:tbl>
    <w:p w14:paraId="14D5B5DC" w14:textId="77777777" w:rsidR="007941E3" w:rsidRPr="00E301AC" w:rsidRDefault="007941E3" w:rsidP="00426403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7941E3" w:rsidRPr="00E301AC" w:rsidSect="001437A4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03C01BBD" w14:textId="2C155C09" w:rsidR="00D13244" w:rsidRPr="00E301AC" w:rsidRDefault="00D13244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57FF4A5B" w14:textId="77777777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440"/>
      </w:tblGrid>
      <w:tr w:rsidR="00BF5159" w:rsidRPr="00E301AC" w14:paraId="492A5221" w14:textId="77777777" w:rsidTr="00913E2F">
        <w:trPr>
          <w:cantSplit/>
          <w:tblHeader/>
        </w:trPr>
        <w:tc>
          <w:tcPr>
            <w:tcW w:w="6120" w:type="dxa"/>
            <w:vAlign w:val="bottom"/>
            <w:hideMark/>
          </w:tcPr>
          <w:p w14:paraId="2A4F0376" w14:textId="7CFD7853" w:rsidR="00BF5159" w:rsidRPr="00E301AC" w:rsidRDefault="00BF5159" w:rsidP="003F7C9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150" w:type="dxa"/>
            <w:gridSpan w:val="3"/>
            <w:hideMark/>
          </w:tcPr>
          <w:p w14:paraId="0CB59CD4" w14:textId="77777777" w:rsidR="00BF5159" w:rsidRPr="00E301AC" w:rsidRDefault="00BF5159" w:rsidP="00BF51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66778C9" w14:textId="6E35456F" w:rsidR="00BF5159" w:rsidRPr="00E301AC" w:rsidRDefault="00BF5159" w:rsidP="00BF51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8A2D09F" w14:textId="6A917283" w:rsidR="00BF5159" w:rsidRPr="00E301AC" w:rsidRDefault="00BF5159" w:rsidP="00BF515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F5159" w:rsidRPr="00E301AC" w14:paraId="29E4AB29" w14:textId="77777777" w:rsidTr="00913E2F">
        <w:trPr>
          <w:cantSplit/>
          <w:tblHeader/>
        </w:trPr>
        <w:tc>
          <w:tcPr>
            <w:tcW w:w="6120" w:type="dxa"/>
          </w:tcPr>
          <w:p w14:paraId="4548FAF6" w14:textId="38C5929E" w:rsidR="00BF5159" w:rsidRPr="00E301AC" w:rsidRDefault="00BF5159" w:rsidP="003F7C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30" w:type="dxa"/>
          </w:tcPr>
          <w:p w14:paraId="16B25F4C" w14:textId="1A5A1B68" w:rsidR="00BF5159" w:rsidRPr="00E301AC" w:rsidRDefault="0031338A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53FE9151" w14:textId="77777777" w:rsidR="00BF5159" w:rsidRPr="00E301AC" w:rsidRDefault="00BF5159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D08756" w14:textId="4E9CD4D9" w:rsidR="00BF5159" w:rsidRPr="00E301AC" w:rsidRDefault="0031338A" w:rsidP="00BF51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13244" w:rsidRPr="00E301AC" w14:paraId="49BC973E" w14:textId="77777777" w:rsidTr="00913E2F">
        <w:trPr>
          <w:cantSplit/>
          <w:tblHeader/>
        </w:trPr>
        <w:tc>
          <w:tcPr>
            <w:tcW w:w="6120" w:type="dxa"/>
          </w:tcPr>
          <w:p w14:paraId="779DAB2E" w14:textId="77777777" w:rsidR="00D13244" w:rsidRPr="00E301AC" w:rsidRDefault="00D13244" w:rsidP="003F7C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hideMark/>
          </w:tcPr>
          <w:p w14:paraId="76BCF2D4" w14:textId="77777777" w:rsidR="00D13244" w:rsidRPr="00E301AC" w:rsidRDefault="00D13244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3668C" w:rsidRPr="00E301AC" w14:paraId="715EFE77" w14:textId="77777777" w:rsidTr="00913E2F">
        <w:trPr>
          <w:cantSplit/>
        </w:trPr>
        <w:tc>
          <w:tcPr>
            <w:tcW w:w="6120" w:type="dxa"/>
          </w:tcPr>
          <w:p w14:paraId="479DD27B" w14:textId="6A3C4EB3" w:rsidR="0033668C" w:rsidRPr="00E301AC" w:rsidRDefault="0033668C" w:rsidP="00336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0CA08903" w14:textId="73C60451" w:rsidR="0033668C" w:rsidRPr="00E301AC" w:rsidRDefault="00411A81" w:rsidP="003366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1A8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985</w:t>
            </w:r>
          </w:p>
        </w:tc>
        <w:tc>
          <w:tcPr>
            <w:tcW w:w="180" w:type="dxa"/>
          </w:tcPr>
          <w:p w14:paraId="05B4E0C8" w14:textId="77777777" w:rsidR="0033668C" w:rsidRPr="00E301AC" w:rsidRDefault="0033668C" w:rsidP="003366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71FFDF9" w14:textId="58284773" w:rsidR="0033668C" w:rsidRPr="00E301AC" w:rsidRDefault="0033668C" w:rsidP="0033668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2,607</w:t>
            </w:r>
          </w:p>
        </w:tc>
      </w:tr>
      <w:tr w:rsidR="0033668C" w:rsidRPr="00E301AC" w14:paraId="44E36B65" w14:textId="77777777" w:rsidTr="00913E2F">
        <w:trPr>
          <w:cantSplit/>
        </w:trPr>
        <w:tc>
          <w:tcPr>
            <w:tcW w:w="6120" w:type="dxa"/>
          </w:tcPr>
          <w:p w14:paraId="6BBCFFBA" w14:textId="77777777" w:rsidR="0033668C" w:rsidRPr="00E301AC" w:rsidRDefault="0033668C" w:rsidP="00336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CAB6E18" w14:textId="179F23B9" w:rsidR="0033668C" w:rsidRPr="00E301AC" w:rsidRDefault="00411A81" w:rsidP="003366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1A8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</w:t>
            </w:r>
            <w:r w:rsidRPr="00411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1A8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56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7AB5B5E" w14:textId="77777777" w:rsidR="0033668C" w:rsidRPr="00E301AC" w:rsidRDefault="0033668C" w:rsidP="003366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3DD1E62" w14:textId="5A96AF6C" w:rsidR="0033668C" w:rsidRPr="00E301AC" w:rsidRDefault="0033668C" w:rsidP="0033668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10,907</w:t>
            </w:r>
          </w:p>
        </w:tc>
      </w:tr>
      <w:tr w:rsidR="0033668C" w:rsidRPr="00E301AC" w14:paraId="226D45CC" w14:textId="77777777" w:rsidTr="00913E2F">
        <w:trPr>
          <w:cantSplit/>
        </w:trPr>
        <w:tc>
          <w:tcPr>
            <w:tcW w:w="6120" w:type="dxa"/>
          </w:tcPr>
          <w:p w14:paraId="59B38800" w14:textId="40BA95F2" w:rsidR="0033668C" w:rsidRPr="00E301AC" w:rsidRDefault="0033668C" w:rsidP="00336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เครื่องถ่ายเอกสาร</w:t>
            </w:r>
          </w:p>
        </w:tc>
        <w:tc>
          <w:tcPr>
            <w:tcW w:w="1530" w:type="dxa"/>
          </w:tcPr>
          <w:p w14:paraId="57755CD0" w14:textId="1CE24982" w:rsidR="0033668C" w:rsidRPr="00E301AC" w:rsidRDefault="00411A81" w:rsidP="003366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1A8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720</w:t>
            </w:r>
          </w:p>
        </w:tc>
        <w:tc>
          <w:tcPr>
            <w:tcW w:w="180" w:type="dxa"/>
          </w:tcPr>
          <w:p w14:paraId="4C767838" w14:textId="77777777" w:rsidR="0033668C" w:rsidRPr="00E301AC" w:rsidRDefault="0033668C" w:rsidP="003366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7EEE251" w14:textId="3465F739" w:rsidR="0033668C" w:rsidRPr="009E5869" w:rsidRDefault="0033668C" w:rsidP="0033668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</w:p>
        </w:tc>
      </w:tr>
      <w:tr w:rsidR="0033668C" w:rsidRPr="00E301AC" w14:paraId="42F7200E" w14:textId="77777777" w:rsidTr="00913E2F">
        <w:trPr>
          <w:cantSplit/>
        </w:trPr>
        <w:tc>
          <w:tcPr>
            <w:tcW w:w="6120" w:type="dxa"/>
          </w:tcPr>
          <w:p w14:paraId="6975D377" w14:textId="5CF0DD06" w:rsidR="0033668C" w:rsidRPr="00E301AC" w:rsidRDefault="0033668C" w:rsidP="00336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530" w:type="dxa"/>
          </w:tcPr>
          <w:p w14:paraId="683E5E3C" w14:textId="46388023" w:rsidR="0033668C" w:rsidRPr="00E301AC" w:rsidRDefault="00411A81" w:rsidP="003366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1A8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411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1A8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434</w:t>
            </w:r>
          </w:p>
        </w:tc>
        <w:tc>
          <w:tcPr>
            <w:tcW w:w="180" w:type="dxa"/>
          </w:tcPr>
          <w:p w14:paraId="3BB2141D" w14:textId="77777777" w:rsidR="0033668C" w:rsidRPr="00E301AC" w:rsidRDefault="0033668C" w:rsidP="003366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9BA8117" w14:textId="506E8EF5" w:rsidR="0033668C" w:rsidRPr="00E301AC" w:rsidRDefault="0033668C" w:rsidP="0033668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</w:p>
        </w:tc>
      </w:tr>
      <w:tr w:rsidR="0033668C" w:rsidRPr="00E301AC" w14:paraId="2420FD50" w14:textId="77777777" w:rsidTr="00913E2F">
        <w:trPr>
          <w:cantSplit/>
        </w:trPr>
        <w:tc>
          <w:tcPr>
            <w:tcW w:w="6120" w:type="dxa"/>
            <w:hideMark/>
          </w:tcPr>
          <w:p w14:paraId="087605BA" w14:textId="77777777" w:rsidR="0033668C" w:rsidRPr="00E301AC" w:rsidRDefault="0033668C" w:rsidP="003366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6573C" w14:textId="4123B51F" w:rsidR="0033668C" w:rsidRPr="00E301AC" w:rsidRDefault="00411A81" w:rsidP="003366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1A8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16</w:t>
            </w:r>
            <w:r w:rsidRPr="00411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11A8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E0D6824" w14:textId="77777777" w:rsidR="0033668C" w:rsidRPr="00E301AC" w:rsidRDefault="0033668C" w:rsidP="003366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13AFE" w14:textId="0FB91811" w:rsidR="0033668C" w:rsidRPr="00E301AC" w:rsidRDefault="0033668C" w:rsidP="003366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27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14,942</w:t>
            </w:r>
          </w:p>
        </w:tc>
      </w:tr>
    </w:tbl>
    <w:p w14:paraId="20A2B424" w14:textId="77777777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E586E5" w14:textId="60BE4666" w:rsidR="00D13244" w:rsidRPr="00E301AC" w:rsidRDefault="00133400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สำหรับปีสิ้นสุดวันที่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D13244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E301A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สินทรัพย์สิทธิการใช้ของบริษัทเพิ่มขึ้นเป็นจำนว</w:t>
      </w:r>
      <w:r w:rsidR="00411A81">
        <w:rPr>
          <w:rFonts w:asciiTheme="majorBidi" w:hAnsiTheme="majorBidi" w:cstheme="majorBidi" w:hint="cs"/>
          <w:sz w:val="30"/>
          <w:szCs w:val="30"/>
          <w:cs/>
        </w:rPr>
        <w:t>น</w:t>
      </w:r>
      <w:r w:rsidR="00411A81">
        <w:rPr>
          <w:rFonts w:asciiTheme="majorBidi" w:hAnsiTheme="majorBidi" w:cstheme="majorBidi"/>
          <w:sz w:val="30"/>
          <w:szCs w:val="30"/>
          <w:lang w:val="en-US"/>
        </w:rPr>
        <w:t xml:space="preserve"> 10.96</w:t>
      </w:r>
      <w:r w:rsidR="009E5869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E301A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42E98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C42E98" w:rsidRPr="00E301A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1338A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C42E98"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3668C" w:rsidRPr="0033668C">
        <w:rPr>
          <w:rFonts w:asciiTheme="majorBidi" w:hAnsiTheme="majorBidi" w:cstheme="majorBidi"/>
          <w:i/>
          <w:iCs/>
          <w:sz w:val="30"/>
          <w:szCs w:val="30"/>
        </w:rPr>
        <w:t>3.08</w:t>
      </w:r>
      <w:r w:rsidR="00B22F31"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2E98"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p w14:paraId="7EEC0E38" w14:textId="77777777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EC2A42F" w14:textId="26165E5B" w:rsidR="001E5C25" w:rsidRPr="00E301AC" w:rsidRDefault="000E1057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บริษัทเช่าที่ดิ</w:t>
      </w:r>
      <w:r w:rsidR="00DA09CE">
        <w:rPr>
          <w:rFonts w:asciiTheme="majorBidi" w:hAnsiTheme="majorBidi" w:cstheme="majorBidi" w:hint="cs"/>
          <w:sz w:val="30"/>
          <w:szCs w:val="30"/>
          <w:cs/>
        </w:rPr>
        <w:t>น</w:t>
      </w:r>
      <w:r w:rsidR="00261812" w:rsidRPr="00E301AC">
        <w:rPr>
          <w:rFonts w:asciiTheme="majorBidi" w:hAnsiTheme="majorBidi" w:cstheme="majorBidi"/>
          <w:sz w:val="30"/>
          <w:szCs w:val="30"/>
          <w:cs/>
        </w:rPr>
        <w:t xml:space="preserve"> ยานพาหนะ</w:t>
      </w:r>
      <w:r w:rsidR="009D1927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48D5">
        <w:rPr>
          <w:rFonts w:asciiTheme="majorBidi" w:hAnsiTheme="majorBidi" w:cstheme="majorBidi" w:hint="cs"/>
          <w:sz w:val="30"/>
          <w:szCs w:val="30"/>
          <w:cs/>
        </w:rPr>
        <w:t xml:space="preserve">เครื่องถ่ายเอกสาร </w:t>
      </w:r>
      <w:r w:rsidR="00DA09CE">
        <w:rPr>
          <w:rFonts w:asciiTheme="majorBidi" w:hAnsiTheme="majorBidi" w:cstheme="majorBidi" w:hint="cs"/>
          <w:sz w:val="30"/>
          <w:szCs w:val="30"/>
          <w:cs/>
        </w:rPr>
        <w:t xml:space="preserve">และคอมพิวเตอร์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61812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2B7C02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="007825FD" w:rsidRPr="00E301AC">
        <w:rPr>
          <w:rFonts w:asciiTheme="majorBidi" w:hAnsiTheme="majorBidi" w:cstheme="majorBidi"/>
          <w:sz w:val="30"/>
          <w:szCs w:val="30"/>
          <w:cs/>
        </w:rPr>
        <w:t>สำหรับสัญญาเช่าที่ดิน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ค่าเช่ากำหนดชำระเป็นรายเดือนตามอัตราที่ระบุไว้ในสัญญา</w:t>
      </w:r>
    </w:p>
    <w:p w14:paraId="1668AE80" w14:textId="4D88FEC4" w:rsidR="009D1927" w:rsidRPr="00E301AC" w:rsidRDefault="009D1927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0799A2" w14:textId="77777777" w:rsidR="00C46150" w:rsidRPr="00E301AC" w:rsidRDefault="00C46150" w:rsidP="00C4615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BA27FA5" w14:textId="77777777" w:rsidR="00C46150" w:rsidRPr="00E301AC" w:rsidRDefault="00C46150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AAE92" w14:textId="4E0CAE0F" w:rsidR="00D13244" w:rsidRPr="00E301AC" w:rsidRDefault="00D13244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  </w:t>
      </w:r>
    </w:p>
    <w:p w14:paraId="721808DA" w14:textId="2D129193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C678BEB" w14:textId="77777777" w:rsidR="00CE42DA" w:rsidRPr="00E301AC" w:rsidRDefault="00CE42DA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80"/>
        <w:gridCol w:w="1440"/>
      </w:tblGrid>
      <w:tr w:rsidR="00CE42DA" w:rsidRPr="00E301AC" w14:paraId="50192E32" w14:textId="77777777" w:rsidTr="00CE42DA">
        <w:trPr>
          <w:cantSplit/>
          <w:tblHeader/>
        </w:trPr>
        <w:tc>
          <w:tcPr>
            <w:tcW w:w="6120" w:type="dxa"/>
          </w:tcPr>
          <w:p w14:paraId="3CD5A66D" w14:textId="77777777" w:rsidR="00CE42DA" w:rsidRPr="00E301AC" w:rsidRDefault="00CE42D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14AD9D9F" w14:textId="77777777" w:rsidR="00CE42DA" w:rsidRPr="00E301AC" w:rsidRDefault="00CE42DA" w:rsidP="00CE42D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6384ABF6" w14:textId="77777777" w:rsidR="00CE42DA" w:rsidRPr="00E301AC" w:rsidRDefault="00CE42DA" w:rsidP="00CE42D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3873DE05" w14:textId="73C5D5FB" w:rsidR="00CE42DA" w:rsidRPr="00E301AC" w:rsidRDefault="00CE42DA" w:rsidP="00CE42D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E42DA" w:rsidRPr="00E301AC" w14:paraId="1704B79D" w14:textId="77777777" w:rsidTr="00CE42DA">
        <w:trPr>
          <w:cantSplit/>
          <w:tblHeader/>
        </w:trPr>
        <w:tc>
          <w:tcPr>
            <w:tcW w:w="6120" w:type="dxa"/>
          </w:tcPr>
          <w:p w14:paraId="1BFA1E41" w14:textId="17840DFD" w:rsidR="00CE42DA" w:rsidRPr="00E301AC" w:rsidRDefault="00CE42D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40" w:type="dxa"/>
          </w:tcPr>
          <w:p w14:paraId="3EF74580" w14:textId="5BDEC21E" w:rsidR="00CE42DA" w:rsidRPr="00E301AC" w:rsidRDefault="0031338A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2F3226C1" w14:textId="77777777" w:rsidR="00CE42DA" w:rsidRPr="00E301AC" w:rsidRDefault="00CE42DA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057921" w14:textId="0510A6A4" w:rsidR="00CE42DA" w:rsidRPr="00E301AC" w:rsidRDefault="0031338A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CE42DA" w:rsidRPr="00E301AC" w14:paraId="60D95685" w14:textId="77777777" w:rsidTr="00CE42DA">
        <w:trPr>
          <w:cantSplit/>
          <w:tblHeader/>
        </w:trPr>
        <w:tc>
          <w:tcPr>
            <w:tcW w:w="6120" w:type="dxa"/>
          </w:tcPr>
          <w:p w14:paraId="59FEE615" w14:textId="77777777" w:rsidR="00CE42DA" w:rsidRPr="00E301AC" w:rsidRDefault="00CE42D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5E4A3B7F" w14:textId="209C144C" w:rsidR="00CE42DA" w:rsidRPr="00E301AC" w:rsidRDefault="00CE42DA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E42DA" w:rsidRPr="00E301AC" w14:paraId="7A11EA91" w14:textId="77777777" w:rsidTr="00CE42DA">
        <w:trPr>
          <w:cantSplit/>
        </w:trPr>
        <w:tc>
          <w:tcPr>
            <w:tcW w:w="6120" w:type="dxa"/>
          </w:tcPr>
          <w:p w14:paraId="0A038D78" w14:textId="77777777" w:rsidR="00CE42DA" w:rsidRPr="00E301AC" w:rsidRDefault="00CE42DA" w:rsidP="003F7C9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67D5609F" w14:textId="77777777" w:rsidR="00CE42DA" w:rsidRPr="00E301AC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E89A2F" w14:textId="77777777" w:rsidR="00CE42DA" w:rsidRPr="00E301AC" w:rsidRDefault="00CE42DA" w:rsidP="003F7C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7008E5" w14:textId="77777777" w:rsidR="00CE42DA" w:rsidRPr="00E301AC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2DA" w:rsidRPr="00E301AC" w14:paraId="2A309055" w14:textId="77777777" w:rsidTr="00CE42DA">
        <w:trPr>
          <w:cantSplit/>
        </w:trPr>
        <w:tc>
          <w:tcPr>
            <w:tcW w:w="6120" w:type="dxa"/>
          </w:tcPr>
          <w:p w14:paraId="51F46A31" w14:textId="77777777" w:rsidR="00CE42DA" w:rsidRPr="00E301AC" w:rsidRDefault="00CE42DA" w:rsidP="003F7C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1A2A31E5" w14:textId="77777777" w:rsidR="00CE42DA" w:rsidRPr="00E301AC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C8DE8E" w14:textId="77777777" w:rsidR="00CE42DA" w:rsidRPr="00E301AC" w:rsidRDefault="00CE42DA" w:rsidP="003F7C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0EC88D" w14:textId="77777777" w:rsidR="00CE42DA" w:rsidRPr="00E301AC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668C" w:rsidRPr="00E301AC" w14:paraId="01B9C4A4" w14:textId="77777777" w:rsidTr="00CE42DA">
        <w:trPr>
          <w:cantSplit/>
        </w:trPr>
        <w:tc>
          <w:tcPr>
            <w:tcW w:w="6120" w:type="dxa"/>
          </w:tcPr>
          <w:p w14:paraId="241DCED1" w14:textId="600221DE" w:rsidR="0033668C" w:rsidRPr="00E301AC" w:rsidRDefault="0033668C" w:rsidP="0033668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141C4E32" w14:textId="3A711039" w:rsidR="0033668C" w:rsidRPr="00E301AC" w:rsidRDefault="0007208E" w:rsidP="003366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20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2,935</w:t>
            </w:r>
          </w:p>
        </w:tc>
        <w:tc>
          <w:tcPr>
            <w:tcW w:w="180" w:type="dxa"/>
            <w:vAlign w:val="bottom"/>
          </w:tcPr>
          <w:p w14:paraId="1CF09EF2" w14:textId="77777777" w:rsidR="0033668C" w:rsidRPr="00E301AC" w:rsidRDefault="0033668C" w:rsidP="0033668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0E6807" w14:textId="5D5775B4" w:rsidR="0033668C" w:rsidRPr="00E301AC" w:rsidRDefault="0033668C" w:rsidP="0033668C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2,939</w:t>
            </w:r>
          </w:p>
        </w:tc>
      </w:tr>
      <w:tr w:rsidR="0033668C" w:rsidRPr="00E301AC" w14:paraId="658D8642" w14:textId="77777777" w:rsidTr="00CE42DA">
        <w:trPr>
          <w:cantSplit/>
        </w:trPr>
        <w:tc>
          <w:tcPr>
            <w:tcW w:w="6120" w:type="dxa"/>
          </w:tcPr>
          <w:p w14:paraId="6C2DC973" w14:textId="77777777" w:rsidR="0033668C" w:rsidRPr="00E301AC" w:rsidRDefault="0033668C" w:rsidP="0033668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7C3AC6A6" w14:textId="17A60ABA" w:rsidR="0033668C" w:rsidRPr="00E301AC" w:rsidRDefault="0007208E" w:rsidP="003366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20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4,840</w:t>
            </w:r>
          </w:p>
        </w:tc>
        <w:tc>
          <w:tcPr>
            <w:tcW w:w="180" w:type="dxa"/>
            <w:vAlign w:val="bottom"/>
          </w:tcPr>
          <w:p w14:paraId="75E3C6B6" w14:textId="77777777" w:rsidR="0033668C" w:rsidRPr="00E301AC" w:rsidRDefault="0033668C" w:rsidP="0033668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4B306C" w14:textId="09F93571" w:rsidR="0033668C" w:rsidRPr="00E301AC" w:rsidRDefault="0033668C" w:rsidP="0033668C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5,111</w:t>
            </w:r>
          </w:p>
        </w:tc>
      </w:tr>
      <w:tr w:rsidR="0033668C" w:rsidRPr="00E301AC" w14:paraId="356B8BE4" w14:textId="77777777" w:rsidTr="00CE42DA">
        <w:trPr>
          <w:cantSplit/>
        </w:trPr>
        <w:tc>
          <w:tcPr>
            <w:tcW w:w="6120" w:type="dxa"/>
          </w:tcPr>
          <w:p w14:paraId="5A6D7F7C" w14:textId="622B0D4E" w:rsidR="0033668C" w:rsidRPr="00E301AC" w:rsidRDefault="0033668C" w:rsidP="0033668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เครื่องถ่ายเอกสาร</w:t>
            </w:r>
          </w:p>
        </w:tc>
        <w:tc>
          <w:tcPr>
            <w:tcW w:w="1440" w:type="dxa"/>
            <w:vAlign w:val="bottom"/>
          </w:tcPr>
          <w:p w14:paraId="35C0A91D" w14:textId="2713DB22" w:rsidR="0033668C" w:rsidRPr="0091279B" w:rsidRDefault="0007208E" w:rsidP="003366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20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180" w:type="dxa"/>
            <w:vAlign w:val="bottom"/>
          </w:tcPr>
          <w:p w14:paraId="3B249B0C" w14:textId="77777777" w:rsidR="0033668C" w:rsidRPr="00E301AC" w:rsidRDefault="0033668C" w:rsidP="0033668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5CE937" w14:textId="38A52DBB" w:rsidR="0033668C" w:rsidRPr="00A91AAA" w:rsidRDefault="0033668C" w:rsidP="0033668C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33668C" w:rsidRPr="00E301AC" w14:paraId="69DDFDC7" w14:textId="77777777" w:rsidTr="00CE42DA">
        <w:trPr>
          <w:cantSplit/>
        </w:trPr>
        <w:tc>
          <w:tcPr>
            <w:tcW w:w="6120" w:type="dxa"/>
          </w:tcPr>
          <w:p w14:paraId="4A239F70" w14:textId="3A1FF6B4" w:rsidR="0033668C" w:rsidRPr="00E301AC" w:rsidRDefault="0033668C" w:rsidP="0033668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3A8592A" w14:textId="33D350E6" w:rsidR="0033668C" w:rsidRPr="00E301AC" w:rsidRDefault="0007208E" w:rsidP="003366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20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1,204</w:t>
            </w:r>
          </w:p>
        </w:tc>
        <w:tc>
          <w:tcPr>
            <w:tcW w:w="180" w:type="dxa"/>
            <w:vAlign w:val="bottom"/>
          </w:tcPr>
          <w:p w14:paraId="7C71730D" w14:textId="77777777" w:rsidR="0033668C" w:rsidRPr="00E301AC" w:rsidRDefault="0033668C" w:rsidP="0033668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57AEEA" w14:textId="077467B6" w:rsidR="0033668C" w:rsidRPr="00E301AC" w:rsidRDefault="0033668C" w:rsidP="0033668C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</w:tr>
      <w:tr w:rsidR="0033668C" w:rsidRPr="00E301AC" w14:paraId="4ADF366E" w14:textId="77777777" w:rsidTr="00CE42DA">
        <w:trPr>
          <w:cantSplit/>
        </w:trPr>
        <w:tc>
          <w:tcPr>
            <w:tcW w:w="6120" w:type="dxa"/>
          </w:tcPr>
          <w:p w14:paraId="3795157B" w14:textId="77777777" w:rsidR="0033668C" w:rsidRPr="00E301AC" w:rsidRDefault="0033668C" w:rsidP="003366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3CBB9F75" w14:textId="4851D3D9" w:rsidR="0033668C" w:rsidRPr="00E301AC" w:rsidRDefault="0007208E" w:rsidP="003366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08E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180" w:type="dxa"/>
            <w:vAlign w:val="bottom"/>
          </w:tcPr>
          <w:p w14:paraId="04E11802" w14:textId="77777777" w:rsidR="0033668C" w:rsidRPr="00E301AC" w:rsidRDefault="0033668C" w:rsidP="0033668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62C9A9" w14:textId="0B372B15" w:rsidR="0033668C" w:rsidRPr="00E301AC" w:rsidRDefault="0033668C" w:rsidP="0033668C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</w:tbl>
    <w:p w14:paraId="4F0FC738" w14:textId="77777777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5A7F38" w14:textId="34C993E5" w:rsidR="00D13244" w:rsidRPr="00E301AC" w:rsidRDefault="008B1885" w:rsidP="00D1324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28D0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สำหรับปีสิ้นสุดวันที่ </w:t>
      </w:r>
      <w:r w:rsidR="00C90145" w:rsidRPr="002228D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228D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228D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2228D0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2228D0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กระแสเงินสดจ่ายทั้งหมดของสัญญาเช่าของบริษัท มีจำนวน</w:t>
      </w:r>
      <w:r w:rsidR="004E6BAF" w:rsidRPr="002228D0">
        <w:rPr>
          <w:rFonts w:asciiTheme="majorBidi" w:hAnsiTheme="majorBidi" w:cstheme="majorBidi"/>
          <w:sz w:val="30"/>
          <w:szCs w:val="30"/>
        </w:rPr>
        <w:t xml:space="preserve"> </w:t>
      </w:r>
      <w:r w:rsidR="0091279B" w:rsidRPr="00575780">
        <w:rPr>
          <w:rFonts w:asciiTheme="majorBidi" w:hAnsiTheme="majorBidi" w:cstheme="majorBidi"/>
          <w:sz w:val="30"/>
          <w:szCs w:val="30"/>
        </w:rPr>
        <w:t>9.</w:t>
      </w:r>
      <w:r w:rsidR="00575780" w:rsidRPr="00575780">
        <w:rPr>
          <w:rFonts w:asciiTheme="majorBidi" w:hAnsiTheme="majorBidi" w:cstheme="majorBidi"/>
          <w:sz w:val="30"/>
          <w:szCs w:val="30"/>
        </w:rPr>
        <w:t>8</w:t>
      </w:r>
      <w:r w:rsidR="00575780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2228D0" w:rsidRPr="002228D0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2228D0">
        <w:rPr>
          <w:rFonts w:asciiTheme="majorBidi" w:hAnsiTheme="majorBidi" w:cstheme="majorBidi"/>
          <w:sz w:val="30"/>
          <w:szCs w:val="30"/>
          <w:cs/>
        </w:rPr>
        <w:t>ล้านบ</w:t>
      </w:r>
      <w:r w:rsidR="00D13244" w:rsidRPr="00E301AC">
        <w:rPr>
          <w:rFonts w:asciiTheme="majorBidi" w:hAnsiTheme="majorBidi" w:cstheme="majorBidi"/>
          <w:sz w:val="30"/>
          <w:szCs w:val="30"/>
          <w:cs/>
        </w:rPr>
        <w:t>าท</w:t>
      </w:r>
      <w:r w:rsidR="00D13244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1338A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3668C" w:rsidRPr="0033668C">
        <w:rPr>
          <w:rFonts w:asciiTheme="majorBidi" w:hAnsiTheme="majorBidi" w:cstheme="majorBidi"/>
          <w:i/>
          <w:iCs/>
          <w:sz w:val="30"/>
          <w:szCs w:val="30"/>
          <w:lang w:val="en-US"/>
        </w:rPr>
        <w:t>9.83</w:t>
      </w:r>
      <w:r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p w14:paraId="39CEB0CD" w14:textId="77777777" w:rsidR="00891664" w:rsidRPr="00E301AC" w:rsidRDefault="00891664" w:rsidP="00D13244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</w:p>
    <w:p w14:paraId="2F91C3B1" w14:textId="7983DFCD" w:rsidR="00426403" w:rsidRPr="00E301AC" w:rsidRDefault="00426403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14:paraId="198D3CCB" w14:textId="4862446F" w:rsidR="0097159E" w:rsidRPr="00E301AC" w:rsidRDefault="0097159E" w:rsidP="00C47CB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5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566"/>
        <w:gridCol w:w="1355"/>
        <w:gridCol w:w="312"/>
        <w:gridCol w:w="1355"/>
        <w:gridCol w:w="312"/>
        <w:gridCol w:w="1253"/>
      </w:tblGrid>
      <w:tr w:rsidR="00B12135" w:rsidRPr="00E301AC" w14:paraId="772F3B12" w14:textId="77777777" w:rsidTr="00B12135">
        <w:trPr>
          <w:trHeight w:val="916"/>
          <w:tblHeader/>
        </w:trPr>
        <w:tc>
          <w:tcPr>
            <w:tcW w:w="4566" w:type="dxa"/>
          </w:tcPr>
          <w:p w14:paraId="57006FF8" w14:textId="77777777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87" w:type="dxa"/>
            <w:gridSpan w:val="5"/>
            <w:vAlign w:val="bottom"/>
          </w:tcPr>
          <w:p w14:paraId="7AEDD7DF" w14:textId="77777777" w:rsidR="00B12135" w:rsidRPr="00E301AC" w:rsidRDefault="00B12135" w:rsidP="00B1213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2465F9DC" w14:textId="117F8CF6" w:rsidR="00B12135" w:rsidRPr="00E301AC" w:rsidRDefault="00B12135" w:rsidP="00B121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12135" w:rsidRPr="00E301AC" w14:paraId="6534A13A" w14:textId="77777777" w:rsidTr="0092711D">
        <w:trPr>
          <w:trHeight w:val="894"/>
          <w:tblHeader/>
        </w:trPr>
        <w:tc>
          <w:tcPr>
            <w:tcW w:w="4566" w:type="dxa"/>
          </w:tcPr>
          <w:p w14:paraId="45BA9BE0" w14:textId="77777777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22FABEC9" w14:textId="2DE2A605" w:rsidR="00B12135" w:rsidRPr="00E301AC" w:rsidRDefault="00B12135" w:rsidP="00B121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12" w:type="dxa"/>
            <w:vAlign w:val="bottom"/>
          </w:tcPr>
          <w:p w14:paraId="0875F9C4" w14:textId="77777777" w:rsidR="00B12135" w:rsidRPr="00E301AC" w:rsidRDefault="00B12135" w:rsidP="00B1213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0FB9864" w14:textId="0BDE1D91" w:rsidR="00B12135" w:rsidRPr="00E301AC" w:rsidRDefault="00B12135" w:rsidP="00B121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312" w:type="dxa"/>
            <w:vAlign w:val="bottom"/>
          </w:tcPr>
          <w:p w14:paraId="3F11F30B" w14:textId="77777777" w:rsidR="00B12135" w:rsidRPr="00E301AC" w:rsidRDefault="00B12135" w:rsidP="00B1213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25DC392" w14:textId="77777777" w:rsidR="00B12135" w:rsidRPr="00E301AC" w:rsidRDefault="00B12135" w:rsidP="00B121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20B10A" w14:textId="02246FF1" w:rsidR="00B12135" w:rsidRPr="00E301AC" w:rsidRDefault="00B12135" w:rsidP="00B121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12135" w:rsidRPr="00E301AC" w14:paraId="175C37F3" w14:textId="77777777" w:rsidTr="00B12135">
        <w:trPr>
          <w:trHeight w:val="474"/>
        </w:trPr>
        <w:tc>
          <w:tcPr>
            <w:tcW w:w="4566" w:type="dxa"/>
          </w:tcPr>
          <w:p w14:paraId="47CF1F1D" w14:textId="2BEAD299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87" w:type="dxa"/>
            <w:gridSpan w:val="5"/>
          </w:tcPr>
          <w:p w14:paraId="675A8990" w14:textId="049B837F" w:rsidR="00B12135" w:rsidRPr="00E301AC" w:rsidRDefault="00B12135" w:rsidP="00B1213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2135" w:rsidRPr="00E301AC" w14:paraId="026E8FD3" w14:textId="77777777" w:rsidTr="0092711D">
        <w:trPr>
          <w:trHeight w:val="463"/>
        </w:trPr>
        <w:tc>
          <w:tcPr>
            <w:tcW w:w="4566" w:type="dxa"/>
          </w:tcPr>
          <w:p w14:paraId="6752928F" w14:textId="242CA02C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5" w:type="dxa"/>
          </w:tcPr>
          <w:p w14:paraId="65CD692A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dxa"/>
          </w:tcPr>
          <w:p w14:paraId="14485BB5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6F2F45D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dxa"/>
          </w:tcPr>
          <w:p w14:paraId="219563D0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B22D5BC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135" w:rsidRPr="00E301AC" w14:paraId="78A8FF08" w14:textId="77777777" w:rsidTr="0092711D">
        <w:trPr>
          <w:trHeight w:val="452"/>
        </w:trPr>
        <w:tc>
          <w:tcPr>
            <w:tcW w:w="4566" w:type="dxa"/>
            <w:shd w:val="clear" w:color="auto" w:fill="auto"/>
          </w:tcPr>
          <w:p w14:paraId="47DB2890" w14:textId="3A92AF62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55" w:type="dxa"/>
            <w:vAlign w:val="bottom"/>
          </w:tcPr>
          <w:p w14:paraId="3DAFFA7F" w14:textId="79740B31" w:rsidR="00B12135" w:rsidRPr="00913E2F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37,768</w:t>
            </w:r>
          </w:p>
        </w:tc>
        <w:tc>
          <w:tcPr>
            <w:tcW w:w="312" w:type="dxa"/>
          </w:tcPr>
          <w:p w14:paraId="2329C057" w14:textId="77777777" w:rsidR="00B12135" w:rsidRPr="00913E2F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13C49A28" w14:textId="049D90E1" w:rsidR="00B12135" w:rsidRPr="00913E2F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42,364</w:t>
            </w:r>
          </w:p>
        </w:tc>
        <w:tc>
          <w:tcPr>
            <w:tcW w:w="312" w:type="dxa"/>
            <w:vAlign w:val="bottom"/>
          </w:tcPr>
          <w:p w14:paraId="785AAE1F" w14:textId="77777777" w:rsidR="00B12135" w:rsidRPr="00913E2F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02FB2AE3" w14:textId="1DC9836F" w:rsidR="00B12135" w:rsidRPr="00913E2F" w:rsidRDefault="00B12135" w:rsidP="0092711D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80,132</w:t>
            </w:r>
          </w:p>
        </w:tc>
      </w:tr>
      <w:tr w:rsidR="00B12135" w:rsidRPr="00E301AC" w14:paraId="0BA73DE4" w14:textId="77777777" w:rsidTr="0092711D">
        <w:trPr>
          <w:trHeight w:val="441"/>
        </w:trPr>
        <w:tc>
          <w:tcPr>
            <w:tcW w:w="4566" w:type="dxa"/>
          </w:tcPr>
          <w:p w14:paraId="064CDB6F" w14:textId="5BE1D2D7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  <w:vAlign w:val="bottom"/>
          </w:tcPr>
          <w:p w14:paraId="4D8AEFBD" w14:textId="152FDAC6" w:rsidR="00B12135" w:rsidRPr="00E301AC" w:rsidRDefault="00B12135" w:rsidP="0092711D">
            <w:pPr>
              <w:tabs>
                <w:tab w:val="decimal" w:pos="8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2" w:type="dxa"/>
          </w:tcPr>
          <w:p w14:paraId="661C0B43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5CE8EEDE" w14:textId="386C33D5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12,353</w:t>
            </w:r>
          </w:p>
        </w:tc>
        <w:tc>
          <w:tcPr>
            <w:tcW w:w="312" w:type="dxa"/>
            <w:vAlign w:val="bottom"/>
          </w:tcPr>
          <w:p w14:paraId="6F209935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04A366B1" w14:textId="3CB20783" w:rsidR="00B12135" w:rsidRPr="00E301AC" w:rsidRDefault="00B12135" w:rsidP="0092711D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12,353</w:t>
            </w:r>
          </w:p>
        </w:tc>
      </w:tr>
      <w:tr w:rsidR="00B12135" w:rsidRPr="00E301AC" w14:paraId="13B8F237" w14:textId="77777777" w:rsidTr="0092711D">
        <w:trPr>
          <w:trHeight w:val="452"/>
        </w:trPr>
        <w:tc>
          <w:tcPr>
            <w:tcW w:w="4566" w:type="dxa"/>
          </w:tcPr>
          <w:p w14:paraId="38E519D4" w14:textId="0C1B2E14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5" w:type="dxa"/>
            <w:vAlign w:val="bottom"/>
          </w:tcPr>
          <w:p w14:paraId="481CA95D" w14:textId="1F08BC06" w:rsidR="00B12135" w:rsidRPr="00E301AC" w:rsidRDefault="00B12135" w:rsidP="0092711D">
            <w:pPr>
              <w:tabs>
                <w:tab w:val="decimal" w:pos="8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2" w:type="dxa"/>
          </w:tcPr>
          <w:p w14:paraId="0E9A3C57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4E098A21" w14:textId="7F23ADA4" w:rsidR="00B12135" w:rsidRPr="00E301AC" w:rsidRDefault="00B12135" w:rsidP="0092711D">
            <w:pPr>
              <w:tabs>
                <w:tab w:val="decimal" w:pos="11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(1,068)</w:t>
            </w:r>
          </w:p>
        </w:tc>
        <w:tc>
          <w:tcPr>
            <w:tcW w:w="312" w:type="dxa"/>
            <w:vAlign w:val="bottom"/>
          </w:tcPr>
          <w:p w14:paraId="5F04FA7D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E307302" w14:textId="0DAF7F85" w:rsidR="00B12135" w:rsidRPr="00E301AC" w:rsidRDefault="00B12135" w:rsidP="0092711D">
            <w:pPr>
              <w:tabs>
                <w:tab w:val="decimal" w:pos="10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(1,068)</w:t>
            </w:r>
          </w:p>
        </w:tc>
      </w:tr>
      <w:tr w:rsidR="00B12135" w:rsidRPr="00E301AC" w14:paraId="1386408B" w14:textId="77777777" w:rsidTr="0092711D">
        <w:trPr>
          <w:trHeight w:val="452"/>
        </w:trPr>
        <w:tc>
          <w:tcPr>
            <w:tcW w:w="4566" w:type="dxa"/>
            <w:shd w:val="clear" w:color="auto" w:fill="auto"/>
          </w:tcPr>
          <w:p w14:paraId="29FE0B89" w14:textId="4B4FCCA3" w:rsidR="00B12135" w:rsidRPr="00E301AC" w:rsidRDefault="00B12135" w:rsidP="00B1213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20D47B7" w14:textId="29E9C663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37,768</w:t>
            </w:r>
          </w:p>
        </w:tc>
        <w:tc>
          <w:tcPr>
            <w:tcW w:w="312" w:type="dxa"/>
          </w:tcPr>
          <w:p w14:paraId="22850555" w14:textId="77777777" w:rsidR="00B12135" w:rsidRPr="00E301AC" w:rsidRDefault="00B12135" w:rsidP="00B121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42A5D27" w14:textId="151E3C82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66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53,649</w:t>
            </w:r>
          </w:p>
        </w:tc>
        <w:tc>
          <w:tcPr>
            <w:tcW w:w="312" w:type="dxa"/>
            <w:vAlign w:val="bottom"/>
          </w:tcPr>
          <w:p w14:paraId="484481C0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631764E3" w14:textId="0F59F628" w:rsidR="00B12135" w:rsidRPr="00E301AC" w:rsidRDefault="00B12135" w:rsidP="0092711D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66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91,417</w:t>
            </w:r>
          </w:p>
        </w:tc>
      </w:tr>
      <w:tr w:rsidR="00B12135" w:rsidRPr="00E301AC" w14:paraId="437EF717" w14:textId="77777777" w:rsidTr="0092711D">
        <w:trPr>
          <w:trHeight w:val="452"/>
        </w:trPr>
        <w:tc>
          <w:tcPr>
            <w:tcW w:w="4566" w:type="dxa"/>
          </w:tcPr>
          <w:p w14:paraId="2066D370" w14:textId="30490B0B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  <w:vAlign w:val="bottom"/>
          </w:tcPr>
          <w:p w14:paraId="23CA3958" w14:textId="17DED68E" w:rsidR="00B12135" w:rsidRPr="00E301AC" w:rsidRDefault="00B12135" w:rsidP="0092711D">
            <w:pPr>
              <w:tabs>
                <w:tab w:val="decimal" w:pos="8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2" w:type="dxa"/>
          </w:tcPr>
          <w:p w14:paraId="2006ADA7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B409A7D" w14:textId="25D7C42D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5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7,083</w:t>
            </w:r>
          </w:p>
        </w:tc>
        <w:tc>
          <w:tcPr>
            <w:tcW w:w="312" w:type="dxa"/>
            <w:vAlign w:val="bottom"/>
          </w:tcPr>
          <w:p w14:paraId="38737771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73F2C510" w14:textId="6B34740E" w:rsidR="00B12135" w:rsidRPr="00E301AC" w:rsidRDefault="00B12135" w:rsidP="0092711D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7,083</w:t>
            </w:r>
          </w:p>
        </w:tc>
      </w:tr>
      <w:tr w:rsidR="00B12135" w:rsidRPr="00E301AC" w14:paraId="535F0D69" w14:textId="77777777" w:rsidTr="0092711D">
        <w:trPr>
          <w:trHeight w:val="441"/>
        </w:trPr>
        <w:tc>
          <w:tcPr>
            <w:tcW w:w="4566" w:type="dxa"/>
          </w:tcPr>
          <w:p w14:paraId="5D395D2F" w14:textId="2FF90673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CB8AA03" w14:textId="5AD9B9E2" w:rsidR="00B12135" w:rsidRPr="00E301AC" w:rsidRDefault="00B12135" w:rsidP="0092711D">
            <w:pPr>
              <w:tabs>
                <w:tab w:val="decimal" w:pos="8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2" w:type="dxa"/>
          </w:tcPr>
          <w:p w14:paraId="535F4267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8835971" w14:textId="540A920C" w:rsidR="00B12135" w:rsidRPr="00E301AC" w:rsidRDefault="00B12135" w:rsidP="0092711D">
            <w:pPr>
              <w:tabs>
                <w:tab w:val="decimal" w:pos="11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Pr="0057578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12" w:type="dxa"/>
            <w:vAlign w:val="bottom"/>
          </w:tcPr>
          <w:p w14:paraId="320AE65E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46C6CACE" w14:textId="16E182FA" w:rsidR="00B12135" w:rsidRPr="00E301AC" w:rsidRDefault="00B12135" w:rsidP="0092711D">
            <w:pPr>
              <w:tabs>
                <w:tab w:val="decimal" w:pos="10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(25)</w:t>
            </w:r>
          </w:p>
        </w:tc>
      </w:tr>
      <w:tr w:rsidR="00B12135" w:rsidRPr="00E301AC" w14:paraId="63FB7E48" w14:textId="77777777" w:rsidTr="0092711D">
        <w:trPr>
          <w:trHeight w:val="463"/>
        </w:trPr>
        <w:tc>
          <w:tcPr>
            <w:tcW w:w="4566" w:type="dxa"/>
            <w:shd w:val="clear" w:color="auto" w:fill="auto"/>
          </w:tcPr>
          <w:p w14:paraId="78DA05FE" w14:textId="0E1F7D42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4DCE7" w14:textId="4B4F3577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37,768</w:t>
            </w:r>
          </w:p>
        </w:tc>
        <w:tc>
          <w:tcPr>
            <w:tcW w:w="312" w:type="dxa"/>
          </w:tcPr>
          <w:p w14:paraId="243B7F08" w14:textId="77777777" w:rsidR="00B12135" w:rsidRPr="00E301AC" w:rsidRDefault="00B12135" w:rsidP="00B121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52C14" w14:textId="66E09141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57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60,707</w:t>
            </w:r>
          </w:p>
        </w:tc>
        <w:tc>
          <w:tcPr>
            <w:tcW w:w="312" w:type="dxa"/>
            <w:vAlign w:val="bottom"/>
          </w:tcPr>
          <w:p w14:paraId="24F8AA66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CE9A1" w14:textId="4D8444B8" w:rsidR="00B12135" w:rsidRPr="00E301AC" w:rsidRDefault="00B12135" w:rsidP="0092711D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57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B12135" w:rsidRPr="00E301AC" w14:paraId="47B5CD54" w14:textId="77777777" w:rsidTr="00B12135">
        <w:trPr>
          <w:trHeight w:val="463"/>
        </w:trPr>
        <w:tc>
          <w:tcPr>
            <w:tcW w:w="4566" w:type="dxa"/>
            <w:shd w:val="clear" w:color="auto" w:fill="auto"/>
          </w:tcPr>
          <w:p w14:paraId="664C9264" w14:textId="6E86F6CC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87" w:type="dxa"/>
            <w:gridSpan w:val="5"/>
            <w:vAlign w:val="bottom"/>
          </w:tcPr>
          <w:p w14:paraId="57B4A1F3" w14:textId="223A2EDC" w:rsidR="00B12135" w:rsidRPr="00E301AC" w:rsidRDefault="00B12135" w:rsidP="00B12135">
            <w:pPr>
              <w:tabs>
                <w:tab w:val="decimal" w:pos="790"/>
              </w:tabs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2135" w:rsidRPr="00E301AC" w14:paraId="0DA0DB69" w14:textId="77777777" w:rsidTr="0092711D">
        <w:trPr>
          <w:trHeight w:val="474"/>
        </w:trPr>
        <w:tc>
          <w:tcPr>
            <w:tcW w:w="4566" w:type="dxa"/>
            <w:shd w:val="clear" w:color="auto" w:fill="auto"/>
          </w:tcPr>
          <w:p w14:paraId="603A9D25" w14:textId="06867018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55" w:type="dxa"/>
            <w:vAlign w:val="bottom"/>
          </w:tcPr>
          <w:p w14:paraId="43AB84E9" w14:textId="77777777" w:rsidR="00B12135" w:rsidRPr="00E301AC" w:rsidRDefault="00B12135" w:rsidP="00B1213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2" w:type="dxa"/>
          </w:tcPr>
          <w:p w14:paraId="2616AAC6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4EA23663" w14:textId="77777777" w:rsidR="00B12135" w:rsidRPr="00E301AC" w:rsidRDefault="00B12135" w:rsidP="00B1213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2" w:type="dxa"/>
          </w:tcPr>
          <w:p w14:paraId="400D403E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576660EA" w14:textId="77777777" w:rsidR="00B12135" w:rsidRPr="00E301AC" w:rsidRDefault="00B12135" w:rsidP="00B1213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12135" w:rsidRPr="00E301AC" w14:paraId="424781C3" w14:textId="77777777" w:rsidTr="0092711D">
        <w:trPr>
          <w:trHeight w:val="441"/>
        </w:trPr>
        <w:tc>
          <w:tcPr>
            <w:tcW w:w="4566" w:type="dxa"/>
            <w:shd w:val="clear" w:color="auto" w:fill="auto"/>
          </w:tcPr>
          <w:p w14:paraId="2492F87E" w14:textId="02510E98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55" w:type="dxa"/>
            <w:vAlign w:val="bottom"/>
          </w:tcPr>
          <w:p w14:paraId="3553BF9C" w14:textId="16B52EE5" w:rsidR="00B12135" w:rsidRPr="00913E2F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23,985</w:t>
            </w:r>
          </w:p>
        </w:tc>
        <w:tc>
          <w:tcPr>
            <w:tcW w:w="312" w:type="dxa"/>
          </w:tcPr>
          <w:p w14:paraId="68EA823C" w14:textId="77777777" w:rsidR="00B12135" w:rsidRPr="00913E2F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07932B57" w14:textId="2AD16D44" w:rsidR="00B12135" w:rsidRPr="00913E2F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28,979</w:t>
            </w:r>
          </w:p>
        </w:tc>
        <w:tc>
          <w:tcPr>
            <w:tcW w:w="312" w:type="dxa"/>
            <w:vAlign w:val="bottom"/>
          </w:tcPr>
          <w:p w14:paraId="33F25F87" w14:textId="77777777" w:rsidR="00B12135" w:rsidRPr="00913E2F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ADED96A" w14:textId="1B2E4767" w:rsidR="00B12135" w:rsidRPr="00913E2F" w:rsidRDefault="00B12135" w:rsidP="0092711D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52,964</w:t>
            </w:r>
          </w:p>
        </w:tc>
      </w:tr>
      <w:tr w:rsidR="00B12135" w:rsidRPr="00E301AC" w14:paraId="795A023F" w14:textId="77777777" w:rsidTr="0092711D">
        <w:trPr>
          <w:trHeight w:val="452"/>
        </w:trPr>
        <w:tc>
          <w:tcPr>
            <w:tcW w:w="4566" w:type="dxa"/>
            <w:shd w:val="clear" w:color="auto" w:fill="auto"/>
          </w:tcPr>
          <w:p w14:paraId="4C49EFE7" w14:textId="32D194B6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5" w:type="dxa"/>
            <w:vAlign w:val="bottom"/>
          </w:tcPr>
          <w:p w14:paraId="4B85577F" w14:textId="2D50255D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3,693</w:t>
            </w:r>
          </w:p>
        </w:tc>
        <w:tc>
          <w:tcPr>
            <w:tcW w:w="312" w:type="dxa"/>
          </w:tcPr>
          <w:p w14:paraId="557A7029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552DCA9B" w14:textId="55A88653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6,601</w:t>
            </w:r>
          </w:p>
        </w:tc>
        <w:tc>
          <w:tcPr>
            <w:tcW w:w="312" w:type="dxa"/>
            <w:vAlign w:val="bottom"/>
          </w:tcPr>
          <w:p w14:paraId="58C283DC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03268F74" w14:textId="00BDE1BD" w:rsidR="00B12135" w:rsidRPr="00E301AC" w:rsidRDefault="00B12135" w:rsidP="0092711D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10,294</w:t>
            </w:r>
          </w:p>
        </w:tc>
      </w:tr>
      <w:tr w:rsidR="00B12135" w:rsidRPr="00E301AC" w14:paraId="4F45F2BB" w14:textId="77777777" w:rsidTr="0092711D">
        <w:trPr>
          <w:trHeight w:val="441"/>
        </w:trPr>
        <w:tc>
          <w:tcPr>
            <w:tcW w:w="4566" w:type="dxa"/>
            <w:shd w:val="clear" w:color="auto" w:fill="auto"/>
          </w:tcPr>
          <w:p w14:paraId="44B1A51F" w14:textId="423C0855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5" w:type="dxa"/>
            <w:vAlign w:val="bottom"/>
          </w:tcPr>
          <w:p w14:paraId="6E186502" w14:textId="76B61D8D" w:rsidR="00B12135" w:rsidRPr="00E301AC" w:rsidRDefault="00B12135" w:rsidP="0092711D">
            <w:pPr>
              <w:tabs>
                <w:tab w:val="decimal" w:pos="8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2" w:type="dxa"/>
          </w:tcPr>
          <w:p w14:paraId="38E7FA42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6788B9F" w14:textId="0D37685F" w:rsidR="00B12135" w:rsidRPr="00E301AC" w:rsidRDefault="00B12135" w:rsidP="0092711D">
            <w:pPr>
              <w:tabs>
                <w:tab w:val="decimal" w:pos="11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(1,068)</w:t>
            </w:r>
          </w:p>
        </w:tc>
        <w:tc>
          <w:tcPr>
            <w:tcW w:w="312" w:type="dxa"/>
            <w:vAlign w:val="bottom"/>
          </w:tcPr>
          <w:p w14:paraId="49911DD7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20FB2AA" w14:textId="08DFBEF8" w:rsidR="00B12135" w:rsidRPr="00E301AC" w:rsidRDefault="00B12135" w:rsidP="0092711D">
            <w:pPr>
              <w:tabs>
                <w:tab w:val="decimal" w:pos="10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(1,068)</w:t>
            </w:r>
          </w:p>
        </w:tc>
      </w:tr>
      <w:tr w:rsidR="0092711D" w:rsidRPr="00E301AC" w14:paraId="1ABB405C" w14:textId="77777777" w:rsidTr="0092711D">
        <w:trPr>
          <w:trHeight w:val="463"/>
        </w:trPr>
        <w:tc>
          <w:tcPr>
            <w:tcW w:w="4566" w:type="dxa"/>
            <w:shd w:val="clear" w:color="auto" w:fill="auto"/>
          </w:tcPr>
          <w:p w14:paraId="0D151212" w14:textId="7C9AED86" w:rsidR="0092711D" w:rsidRPr="00E301AC" w:rsidRDefault="0092711D" w:rsidP="0092711D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C62E539" w14:textId="2FD45064" w:rsidR="0092711D" w:rsidRPr="00E301AC" w:rsidRDefault="0092711D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66D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27,678</w:t>
            </w:r>
          </w:p>
        </w:tc>
        <w:tc>
          <w:tcPr>
            <w:tcW w:w="312" w:type="dxa"/>
          </w:tcPr>
          <w:p w14:paraId="7900ADBF" w14:textId="77777777" w:rsidR="0092711D" w:rsidRPr="00E301AC" w:rsidRDefault="0092711D" w:rsidP="009271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A1663E9" w14:textId="2C1A4B4B" w:rsidR="0092711D" w:rsidRPr="0092711D" w:rsidRDefault="0092711D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71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34,512</w:t>
            </w:r>
          </w:p>
        </w:tc>
        <w:tc>
          <w:tcPr>
            <w:tcW w:w="312" w:type="dxa"/>
            <w:vAlign w:val="bottom"/>
          </w:tcPr>
          <w:p w14:paraId="3803AE4C" w14:textId="77777777" w:rsidR="0092711D" w:rsidRPr="00E301AC" w:rsidRDefault="0092711D" w:rsidP="0092711D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6B75A156" w14:textId="02AB44B0" w:rsidR="0092711D" w:rsidRPr="00E301AC" w:rsidRDefault="0092711D" w:rsidP="0092711D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66D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62,190</w:t>
            </w:r>
          </w:p>
        </w:tc>
      </w:tr>
      <w:tr w:rsidR="00B12135" w:rsidRPr="00E301AC" w14:paraId="42EC8732" w14:textId="77777777" w:rsidTr="0092711D">
        <w:trPr>
          <w:trHeight w:val="441"/>
        </w:trPr>
        <w:tc>
          <w:tcPr>
            <w:tcW w:w="4566" w:type="dxa"/>
            <w:shd w:val="clear" w:color="auto" w:fill="auto"/>
          </w:tcPr>
          <w:p w14:paraId="1CA0C67E" w14:textId="460030C0" w:rsidR="00B12135" w:rsidRPr="00173082" w:rsidRDefault="00B12135" w:rsidP="00B12135">
            <w:pPr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5" w:type="dxa"/>
            <w:vAlign w:val="bottom"/>
          </w:tcPr>
          <w:p w14:paraId="5EEB84AC" w14:textId="64726180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5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3,547</w:t>
            </w:r>
          </w:p>
        </w:tc>
        <w:tc>
          <w:tcPr>
            <w:tcW w:w="312" w:type="dxa"/>
          </w:tcPr>
          <w:p w14:paraId="0C4D9D78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189EB60D" w14:textId="52C65567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8,389</w:t>
            </w:r>
          </w:p>
        </w:tc>
        <w:tc>
          <w:tcPr>
            <w:tcW w:w="312" w:type="dxa"/>
            <w:vAlign w:val="bottom"/>
          </w:tcPr>
          <w:p w14:paraId="1BBABFB5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1E411C6F" w14:textId="657ACDE5" w:rsidR="00B12135" w:rsidRPr="00E301AC" w:rsidRDefault="00B12135" w:rsidP="0092711D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57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11,936</w:t>
            </w:r>
          </w:p>
        </w:tc>
      </w:tr>
      <w:tr w:rsidR="00B12135" w:rsidRPr="00E301AC" w14:paraId="5036D494" w14:textId="77777777" w:rsidTr="0092711D">
        <w:trPr>
          <w:trHeight w:val="452"/>
        </w:trPr>
        <w:tc>
          <w:tcPr>
            <w:tcW w:w="4566" w:type="dxa"/>
            <w:shd w:val="clear" w:color="auto" w:fill="auto"/>
          </w:tcPr>
          <w:p w14:paraId="6E362F77" w14:textId="33878201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2FC7CE36" w14:textId="23877754" w:rsidR="00B12135" w:rsidRPr="00173082" w:rsidRDefault="00B12135" w:rsidP="0092711D">
            <w:pPr>
              <w:tabs>
                <w:tab w:val="decimal" w:pos="8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2" w:type="dxa"/>
          </w:tcPr>
          <w:p w14:paraId="1F3EA956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41F3192A" w14:textId="2B4C4AEA" w:rsidR="00B12135" w:rsidRPr="00173082" w:rsidRDefault="00B12135" w:rsidP="0092711D">
            <w:pPr>
              <w:tabs>
                <w:tab w:val="decimal" w:pos="11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(25)</w:t>
            </w:r>
          </w:p>
        </w:tc>
        <w:tc>
          <w:tcPr>
            <w:tcW w:w="312" w:type="dxa"/>
            <w:vAlign w:val="bottom"/>
          </w:tcPr>
          <w:p w14:paraId="261940B1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7AE577EE" w14:textId="38960E74" w:rsidR="00B12135" w:rsidRPr="00173082" w:rsidRDefault="00B12135" w:rsidP="0092711D">
            <w:pPr>
              <w:tabs>
                <w:tab w:val="decimal" w:pos="10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57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(25)</w:t>
            </w:r>
          </w:p>
        </w:tc>
      </w:tr>
      <w:tr w:rsidR="00B12135" w:rsidRPr="00E301AC" w14:paraId="77ACC75E" w14:textId="77777777" w:rsidTr="0092711D">
        <w:trPr>
          <w:trHeight w:val="463"/>
        </w:trPr>
        <w:tc>
          <w:tcPr>
            <w:tcW w:w="4566" w:type="dxa"/>
            <w:shd w:val="clear" w:color="auto" w:fill="auto"/>
          </w:tcPr>
          <w:p w14:paraId="070B5DD6" w14:textId="67012553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B97F5" w14:textId="577D8936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57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312" w:type="dxa"/>
          </w:tcPr>
          <w:p w14:paraId="6FA17B33" w14:textId="77777777" w:rsidR="00B12135" w:rsidRPr="00E301AC" w:rsidRDefault="00B12135" w:rsidP="00B121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054A2" w14:textId="22A505BF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57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42,876</w:t>
            </w:r>
          </w:p>
        </w:tc>
        <w:tc>
          <w:tcPr>
            <w:tcW w:w="312" w:type="dxa"/>
            <w:vAlign w:val="bottom"/>
          </w:tcPr>
          <w:p w14:paraId="24BB7D21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F4FFF" w14:textId="65F4C1FA" w:rsidR="00B12135" w:rsidRPr="00E301AC" w:rsidRDefault="00B12135" w:rsidP="0092711D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57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B12135" w:rsidRPr="00E301AC" w14:paraId="4CD99FA0" w14:textId="77777777" w:rsidTr="0092711D">
        <w:trPr>
          <w:trHeight w:val="452"/>
        </w:trPr>
        <w:tc>
          <w:tcPr>
            <w:tcW w:w="4566" w:type="dxa"/>
            <w:shd w:val="clear" w:color="auto" w:fill="auto"/>
          </w:tcPr>
          <w:p w14:paraId="3A696A45" w14:textId="77777777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91E9C20" w14:textId="77777777" w:rsidR="00B12135" w:rsidRPr="00E301AC" w:rsidRDefault="00B12135" w:rsidP="00B1213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2" w:type="dxa"/>
          </w:tcPr>
          <w:p w14:paraId="26586745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87E8E6C" w14:textId="77777777" w:rsidR="00B12135" w:rsidRPr="00E301AC" w:rsidRDefault="00B12135" w:rsidP="00B1213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2" w:type="dxa"/>
          </w:tcPr>
          <w:p w14:paraId="1A2A7C3C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285480B0" w14:textId="77777777" w:rsidR="00B12135" w:rsidRPr="00E301AC" w:rsidRDefault="00B12135" w:rsidP="00B1213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12135" w:rsidRPr="00E301AC" w14:paraId="3A0B5818" w14:textId="77777777" w:rsidTr="0092711D">
        <w:trPr>
          <w:trHeight w:val="474"/>
        </w:trPr>
        <w:tc>
          <w:tcPr>
            <w:tcW w:w="4566" w:type="dxa"/>
            <w:shd w:val="clear" w:color="auto" w:fill="auto"/>
          </w:tcPr>
          <w:p w14:paraId="53CDA619" w14:textId="18276048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5" w:type="dxa"/>
            <w:vAlign w:val="bottom"/>
          </w:tcPr>
          <w:p w14:paraId="1369F948" w14:textId="77777777" w:rsidR="00B12135" w:rsidRPr="00E301AC" w:rsidRDefault="00B12135" w:rsidP="00B1213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2" w:type="dxa"/>
          </w:tcPr>
          <w:p w14:paraId="638CFDB8" w14:textId="77777777" w:rsidR="00B12135" w:rsidRPr="00E301AC" w:rsidRDefault="00B12135" w:rsidP="00B121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2EE6F62" w14:textId="77777777" w:rsidR="00B12135" w:rsidRPr="00E301AC" w:rsidRDefault="00B12135" w:rsidP="00B1213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2" w:type="dxa"/>
          </w:tcPr>
          <w:p w14:paraId="0033DFE4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70424985" w14:textId="77777777" w:rsidR="00B12135" w:rsidRPr="00E301AC" w:rsidRDefault="00B12135" w:rsidP="00B1213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12135" w:rsidRPr="00E301AC" w14:paraId="26488753" w14:textId="77777777" w:rsidTr="0092711D">
        <w:trPr>
          <w:trHeight w:val="452"/>
        </w:trPr>
        <w:tc>
          <w:tcPr>
            <w:tcW w:w="4566" w:type="dxa"/>
            <w:shd w:val="clear" w:color="auto" w:fill="auto"/>
          </w:tcPr>
          <w:p w14:paraId="603F7665" w14:textId="69DBFC6E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7DADED2F" w14:textId="09DF908E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23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10,090</w:t>
            </w:r>
          </w:p>
        </w:tc>
        <w:tc>
          <w:tcPr>
            <w:tcW w:w="312" w:type="dxa"/>
          </w:tcPr>
          <w:p w14:paraId="147124E1" w14:textId="77777777" w:rsidR="00B12135" w:rsidRPr="00E301AC" w:rsidRDefault="00B12135" w:rsidP="00B121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53A08881" w14:textId="63772573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23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19,137</w:t>
            </w:r>
          </w:p>
        </w:tc>
        <w:tc>
          <w:tcPr>
            <w:tcW w:w="312" w:type="dxa"/>
          </w:tcPr>
          <w:p w14:paraId="50A1A29D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vAlign w:val="bottom"/>
          </w:tcPr>
          <w:p w14:paraId="59D39D5B" w14:textId="759B53DB" w:rsidR="00B12135" w:rsidRPr="00E301AC" w:rsidRDefault="00B12135" w:rsidP="0092711D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23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29,227</w:t>
            </w:r>
          </w:p>
        </w:tc>
      </w:tr>
      <w:tr w:rsidR="00B12135" w:rsidRPr="00E301AC" w14:paraId="7BBA7303" w14:textId="77777777" w:rsidTr="0092711D">
        <w:trPr>
          <w:trHeight w:val="463"/>
        </w:trPr>
        <w:tc>
          <w:tcPr>
            <w:tcW w:w="4566" w:type="dxa"/>
            <w:shd w:val="clear" w:color="auto" w:fill="auto"/>
          </w:tcPr>
          <w:p w14:paraId="477C37C5" w14:textId="0CEFF494" w:rsidR="00B12135" w:rsidRPr="00E301AC" w:rsidRDefault="00B12135" w:rsidP="00B1213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745863" w14:textId="2ABE7C93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57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6,543</w:t>
            </w:r>
          </w:p>
        </w:tc>
        <w:tc>
          <w:tcPr>
            <w:tcW w:w="312" w:type="dxa"/>
          </w:tcPr>
          <w:p w14:paraId="216F7CF2" w14:textId="77777777" w:rsidR="00B12135" w:rsidRPr="00E301AC" w:rsidRDefault="00B12135" w:rsidP="00B121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19257B" w14:textId="0877886C" w:rsidR="00B12135" w:rsidRPr="00E301AC" w:rsidRDefault="00B12135" w:rsidP="009271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57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17,831</w:t>
            </w:r>
          </w:p>
        </w:tc>
        <w:tc>
          <w:tcPr>
            <w:tcW w:w="312" w:type="dxa"/>
          </w:tcPr>
          <w:p w14:paraId="58BFCA28" w14:textId="77777777" w:rsidR="00B12135" w:rsidRPr="00E301AC" w:rsidRDefault="00B12135" w:rsidP="00B121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C183B" w14:textId="16BD58E6" w:rsidR="00B12135" w:rsidRPr="00E301AC" w:rsidRDefault="00B12135" w:rsidP="0092711D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57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</w:p>
        </w:tc>
      </w:tr>
    </w:tbl>
    <w:p w14:paraId="0F479B14" w14:textId="1521BC75" w:rsidR="002B641B" w:rsidRDefault="002B641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A479E28" w14:textId="388B5393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4120F95" w14:textId="53ECB785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B4954D7" w14:textId="074888B0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4B06D7B" w14:textId="7F64BB3B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66FC570" w14:textId="18F62F09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7771B7A" w14:textId="6F65DB6D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19FE912" w14:textId="5EBD36C5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BEB1E9A" w14:textId="2601B72A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ADC8918" w14:textId="69843874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076B913" w14:textId="35A6B5D7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79ACBD3" w14:textId="5729BD55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72DC1F8" w14:textId="77777777" w:rsidR="009970C7" w:rsidRPr="009970C7" w:rsidRDefault="009970C7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709CA43" w14:textId="037A8B88" w:rsidR="00426403" w:rsidRPr="00E301AC" w:rsidRDefault="001A30E4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ประมาณการค่าประกันความเสียหาย</w:t>
      </w:r>
    </w:p>
    <w:p w14:paraId="03E5A8A0" w14:textId="6A3FA8A8" w:rsidR="00B05C36" w:rsidRPr="00E301AC" w:rsidRDefault="00B05C36" w:rsidP="007516F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810"/>
        <w:gridCol w:w="1260"/>
        <w:gridCol w:w="720"/>
      </w:tblGrid>
      <w:tr w:rsidR="00B05C36" w:rsidRPr="00E301AC" w14:paraId="65C0CCA5" w14:textId="77777777" w:rsidTr="007516FC">
        <w:tc>
          <w:tcPr>
            <w:tcW w:w="6300" w:type="dxa"/>
            <w:shd w:val="clear" w:color="auto" w:fill="auto"/>
          </w:tcPr>
          <w:p w14:paraId="1C82B454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D4CC8D0" w14:textId="77777777" w:rsidR="00B05C36" w:rsidRPr="00E301AC" w:rsidRDefault="00B05C36" w:rsidP="00810ED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05C36" w:rsidRPr="00E301AC" w14:paraId="799CBB2A" w14:textId="77777777" w:rsidTr="007516FC">
        <w:tc>
          <w:tcPr>
            <w:tcW w:w="6300" w:type="dxa"/>
            <w:shd w:val="clear" w:color="auto" w:fill="auto"/>
          </w:tcPr>
          <w:p w14:paraId="3077C42A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DAD3A26" w14:textId="77777777" w:rsidR="00B05C36" w:rsidRPr="00E301AC" w:rsidRDefault="00B05C36" w:rsidP="00810ED2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05C36" w:rsidRPr="00E301AC" w14:paraId="3E20F179" w14:textId="77777777" w:rsidTr="007516FC">
        <w:tc>
          <w:tcPr>
            <w:tcW w:w="6300" w:type="dxa"/>
            <w:shd w:val="clear" w:color="auto" w:fill="auto"/>
          </w:tcPr>
          <w:p w14:paraId="0CC521BD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1ABFD4C" w14:textId="77777777" w:rsidR="00B05C36" w:rsidRPr="00E301AC" w:rsidRDefault="00B05C36" w:rsidP="00810ED2">
            <w:pPr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05C36" w:rsidRPr="00E301AC" w14:paraId="6F56CCC9" w14:textId="77777777" w:rsidTr="007516FC">
        <w:tc>
          <w:tcPr>
            <w:tcW w:w="6300" w:type="dxa"/>
          </w:tcPr>
          <w:p w14:paraId="10DC96E3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9954A78" w14:textId="77777777" w:rsidR="00B05C36" w:rsidRPr="00E301AC" w:rsidRDefault="00B05C36" w:rsidP="00810ED2">
            <w:pPr>
              <w:ind w:right="-108" w:hanging="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3E2F" w:rsidRPr="00E301AC" w14:paraId="07368133" w14:textId="77777777" w:rsidTr="00D02216">
        <w:tc>
          <w:tcPr>
            <w:tcW w:w="6300" w:type="dxa"/>
            <w:shd w:val="clear" w:color="auto" w:fill="auto"/>
          </w:tcPr>
          <w:p w14:paraId="6FFB2A23" w14:textId="223CB6CE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0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810" w:type="dxa"/>
          </w:tcPr>
          <w:p w14:paraId="118C68F1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2B280" w14:textId="14A4AF20" w:rsidR="00913E2F" w:rsidRPr="00913E2F" w:rsidRDefault="00400C8F" w:rsidP="00913E2F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75,812</w:t>
            </w:r>
          </w:p>
        </w:tc>
        <w:tc>
          <w:tcPr>
            <w:tcW w:w="720" w:type="dxa"/>
          </w:tcPr>
          <w:p w14:paraId="46A6C73E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E2F" w:rsidRPr="00E301AC" w14:paraId="21D18DD6" w14:textId="77777777" w:rsidTr="007516FC">
        <w:tc>
          <w:tcPr>
            <w:tcW w:w="6300" w:type="dxa"/>
          </w:tcPr>
          <w:p w14:paraId="510735AD" w14:textId="62F89952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CA317E0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D7A0AD" w14:textId="39E86491" w:rsidR="00913E2F" w:rsidRPr="00E301AC" w:rsidRDefault="00400C8F" w:rsidP="00913E2F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C8F">
              <w:rPr>
                <w:rFonts w:asciiTheme="majorBidi" w:hAnsiTheme="majorBidi" w:cstheme="majorBidi"/>
                <w:sz w:val="30"/>
                <w:szCs w:val="30"/>
              </w:rPr>
              <w:t>39,515</w:t>
            </w:r>
          </w:p>
        </w:tc>
        <w:tc>
          <w:tcPr>
            <w:tcW w:w="720" w:type="dxa"/>
          </w:tcPr>
          <w:p w14:paraId="663BDE71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E2F" w:rsidRPr="00E301AC" w14:paraId="662DD239" w14:textId="77777777" w:rsidTr="007516FC">
        <w:tc>
          <w:tcPr>
            <w:tcW w:w="6300" w:type="dxa"/>
          </w:tcPr>
          <w:p w14:paraId="7F3B1D16" w14:textId="4A19DE03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9D7C6BC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EFE9F3" w14:textId="24822B48" w:rsidR="00913E2F" w:rsidRPr="00E301AC" w:rsidRDefault="00400C8F" w:rsidP="00913E2F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C8F">
              <w:rPr>
                <w:rFonts w:asciiTheme="majorBidi" w:hAnsiTheme="majorBidi" w:cstheme="majorBidi"/>
                <w:sz w:val="30"/>
                <w:szCs w:val="30"/>
              </w:rPr>
              <w:t>(46,707)</w:t>
            </w:r>
          </w:p>
        </w:tc>
        <w:tc>
          <w:tcPr>
            <w:tcW w:w="720" w:type="dxa"/>
          </w:tcPr>
          <w:p w14:paraId="5FEEC5F9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E2F" w:rsidRPr="00E301AC" w14:paraId="2F2223D0" w14:textId="77777777" w:rsidTr="00D02216">
        <w:tc>
          <w:tcPr>
            <w:tcW w:w="6300" w:type="dxa"/>
            <w:shd w:val="clear" w:color="auto" w:fill="auto"/>
          </w:tcPr>
          <w:p w14:paraId="06E6BCB6" w14:textId="3399559F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810" w:type="dxa"/>
          </w:tcPr>
          <w:p w14:paraId="5CE24A16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412221" w14:textId="18D904D2" w:rsidR="00913E2F" w:rsidRPr="00E301AC" w:rsidRDefault="00400C8F" w:rsidP="00913E2F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68,620</w:t>
            </w:r>
          </w:p>
        </w:tc>
        <w:tc>
          <w:tcPr>
            <w:tcW w:w="720" w:type="dxa"/>
          </w:tcPr>
          <w:p w14:paraId="0DC73AA9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6CC8" w:rsidRPr="00E301AC" w14:paraId="5B14E7CB" w14:textId="77777777" w:rsidTr="007516FC">
        <w:tc>
          <w:tcPr>
            <w:tcW w:w="6300" w:type="dxa"/>
          </w:tcPr>
          <w:p w14:paraId="4BC4A1CD" w14:textId="351383B2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810" w:type="dxa"/>
          </w:tcPr>
          <w:p w14:paraId="51801B00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8AD8F" w14:textId="0A9B1AD8" w:rsidR="00486CC8" w:rsidRPr="00E301AC" w:rsidRDefault="0006247B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</w:rPr>
              <w:t>34,99</w:t>
            </w:r>
            <w:r w:rsidR="00B43E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20" w:type="dxa"/>
          </w:tcPr>
          <w:p w14:paraId="0E4729A2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CC8" w:rsidRPr="00E301AC" w14:paraId="17EBEE33" w14:textId="77777777" w:rsidTr="007516FC">
        <w:tc>
          <w:tcPr>
            <w:tcW w:w="6300" w:type="dxa"/>
          </w:tcPr>
          <w:p w14:paraId="4C0D3C93" w14:textId="26323D81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810" w:type="dxa"/>
          </w:tcPr>
          <w:p w14:paraId="32D9A779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A9F27" w14:textId="194347D0" w:rsidR="00486CC8" w:rsidRPr="00E301AC" w:rsidRDefault="0006247B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</w:rPr>
              <w:t>(41,897)</w:t>
            </w:r>
          </w:p>
        </w:tc>
        <w:tc>
          <w:tcPr>
            <w:tcW w:w="720" w:type="dxa"/>
          </w:tcPr>
          <w:p w14:paraId="43B87EF9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CC8" w:rsidRPr="00E301AC" w14:paraId="7BB9E9FB" w14:textId="77777777" w:rsidTr="007516FC">
        <w:tc>
          <w:tcPr>
            <w:tcW w:w="6300" w:type="dxa"/>
            <w:shd w:val="clear" w:color="auto" w:fill="auto"/>
          </w:tcPr>
          <w:p w14:paraId="511DE8E7" w14:textId="01B7D5EC" w:rsidR="00486CC8" w:rsidRPr="00E301AC" w:rsidRDefault="00486CC8" w:rsidP="00486C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810" w:type="dxa"/>
          </w:tcPr>
          <w:p w14:paraId="037CBF9C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CF8768" w14:textId="4D25197C" w:rsidR="00486CC8" w:rsidRPr="00E301AC" w:rsidRDefault="0006247B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4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61,715</w:t>
            </w:r>
          </w:p>
        </w:tc>
        <w:tc>
          <w:tcPr>
            <w:tcW w:w="720" w:type="dxa"/>
          </w:tcPr>
          <w:p w14:paraId="2B8A826A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21C9896" w14:textId="77777777" w:rsidR="00DA09CE" w:rsidRDefault="00DA09CE" w:rsidP="00B05C36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B6DDE" w14:textId="08FE62AF" w:rsidR="00B05C36" w:rsidRPr="00E301AC" w:rsidRDefault="00B05C36" w:rsidP="00B05C36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ากการรับประกันคุณภาพสินค้าจะบันทึกเมื่อได้ขายสินค้าหรือให้บริการแก่ลูกค้าแล้ว โดยใช้ดุลยพินิจของผู้บริหารในการประมาณการค่าใช้จ่าย ซึ่งอ้างอิงจากข้อมูลการเรียกร้องค่</w:t>
      </w:r>
      <w:r w:rsidR="00F71ABA" w:rsidRPr="00E301AC">
        <w:rPr>
          <w:rFonts w:asciiTheme="majorBidi" w:hAnsiTheme="majorBidi" w:cstheme="majorBidi"/>
          <w:sz w:val="30"/>
          <w:szCs w:val="30"/>
          <w:cs/>
        </w:rPr>
        <w:t>าเสียหายที่เกิดขึ้นจริงในอดีต</w:t>
      </w:r>
      <w:r w:rsidRPr="00E301AC">
        <w:rPr>
          <w:rFonts w:asciiTheme="majorBidi" w:hAnsiTheme="majorBidi" w:cstheme="majorBidi"/>
          <w:sz w:val="30"/>
          <w:szCs w:val="30"/>
          <w:cs/>
        </w:rPr>
        <w:t>และปัจจัยต่างๆ</w:t>
      </w:r>
      <w:r w:rsidR="00FE38D3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ที่อาจเกี่ยวข้องกับความน่าจะเป็นที่จะเกิดความเสียหายดังกล่าว ผู้บริหารประมาณการค่าประกันความเสียหายโดยประมาณการจากค่าประกันความเสียหายที่เกิดขึ้นจริงต่อยอดขายสินค้ารวมในช่วงอายุเฉลี่ยของการรับประกัน</w:t>
      </w:r>
    </w:p>
    <w:p w14:paraId="740B6971" w14:textId="77777777" w:rsidR="00342151" w:rsidRPr="00E301AC" w:rsidRDefault="00342151" w:rsidP="00B05C36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FD65D" w14:textId="77777777" w:rsidR="00471CCE" w:rsidRPr="00E301AC" w:rsidRDefault="00447EBA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5C4F920A" w14:textId="77777777" w:rsidR="00447EBA" w:rsidRPr="00E301AC" w:rsidRDefault="00447EBA" w:rsidP="00447EBA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40"/>
        <w:gridCol w:w="967"/>
        <w:gridCol w:w="1375"/>
        <w:gridCol w:w="281"/>
        <w:gridCol w:w="1337"/>
      </w:tblGrid>
      <w:tr w:rsidR="00471CCE" w:rsidRPr="00E301AC" w14:paraId="60C6B8C2" w14:textId="77777777" w:rsidTr="00447EBA">
        <w:trPr>
          <w:trHeight w:val="420"/>
          <w:tblHeader/>
        </w:trPr>
        <w:tc>
          <w:tcPr>
            <w:tcW w:w="2800" w:type="pct"/>
          </w:tcPr>
          <w:p w14:paraId="73A264F8" w14:textId="77777777" w:rsidR="00471CCE" w:rsidRPr="00E301AC" w:rsidRDefault="00471CCE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808680B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58C41D8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7E7AB59A" w14:textId="77777777" w:rsidTr="00447EBA">
        <w:trPr>
          <w:trHeight w:val="420"/>
          <w:tblHeader/>
        </w:trPr>
        <w:tc>
          <w:tcPr>
            <w:tcW w:w="2800" w:type="pct"/>
          </w:tcPr>
          <w:p w14:paraId="42AADAA5" w14:textId="77777777" w:rsidR="00471CCE" w:rsidRPr="00E301AC" w:rsidRDefault="00471CCE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F92C28F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2C3EC0E4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748CFC06" w14:textId="77777777" w:rsidTr="00447EBA">
        <w:trPr>
          <w:trHeight w:val="420"/>
          <w:tblHeader/>
        </w:trPr>
        <w:tc>
          <w:tcPr>
            <w:tcW w:w="2800" w:type="pct"/>
          </w:tcPr>
          <w:p w14:paraId="4495DFCA" w14:textId="77777777" w:rsidR="00471CCE" w:rsidRPr="00E301AC" w:rsidRDefault="00471CCE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4B71230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E41920E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B3DEC" w:rsidRPr="00E301AC" w14:paraId="2681F847" w14:textId="77777777" w:rsidTr="00E20376">
        <w:tblPrEx>
          <w:tblLook w:val="0000" w:firstRow="0" w:lastRow="0" w:firstColumn="0" w:lastColumn="0" w:noHBand="0" w:noVBand="0"/>
        </w:tblPrEx>
        <w:trPr>
          <w:trHeight w:val="115"/>
          <w:tblHeader/>
        </w:trPr>
        <w:tc>
          <w:tcPr>
            <w:tcW w:w="2800" w:type="pct"/>
          </w:tcPr>
          <w:p w14:paraId="5FAD6352" w14:textId="30985560" w:rsidR="005B3DEC" w:rsidRPr="00E301AC" w:rsidRDefault="002F3FF8" w:rsidP="005B3DEC">
            <w:pPr>
              <w:tabs>
                <w:tab w:val="left" w:pos="5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37" w:type="pct"/>
          </w:tcPr>
          <w:p w14:paraId="19C8256C" w14:textId="77777777" w:rsidR="005B3DEC" w:rsidRPr="00E301AC" w:rsidRDefault="005B3DEC" w:rsidP="005B3DEC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4" w:type="pct"/>
            <w:shd w:val="clear" w:color="auto" w:fill="auto"/>
          </w:tcPr>
          <w:p w14:paraId="2E50518A" w14:textId="18AE6A0E" w:rsidR="005B3DEC" w:rsidRPr="00E301AC" w:rsidRDefault="0031338A" w:rsidP="008532DE">
            <w:pPr>
              <w:spacing w:line="240" w:lineRule="auto"/>
              <w:ind w:left="-10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6" w:type="pct"/>
            <w:shd w:val="clear" w:color="auto" w:fill="auto"/>
          </w:tcPr>
          <w:p w14:paraId="5A54E28A" w14:textId="77777777" w:rsidR="005B3DEC" w:rsidRPr="00E301AC" w:rsidRDefault="005B3DEC" w:rsidP="005B3DE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  <w:shd w:val="clear" w:color="auto" w:fill="auto"/>
          </w:tcPr>
          <w:p w14:paraId="0583A5F2" w14:textId="077547B9" w:rsidR="005B3DEC" w:rsidRPr="00E301AC" w:rsidRDefault="0031338A" w:rsidP="005B3DE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5B3DEC" w:rsidRPr="00E301AC" w14:paraId="70959E90" w14:textId="77777777" w:rsidTr="00447EBA">
        <w:trPr>
          <w:trHeight w:val="420"/>
          <w:tblHeader/>
        </w:trPr>
        <w:tc>
          <w:tcPr>
            <w:tcW w:w="2800" w:type="pct"/>
          </w:tcPr>
          <w:p w14:paraId="631E7A95" w14:textId="77777777" w:rsidR="005B3DEC" w:rsidRPr="00E301AC" w:rsidRDefault="005B3DEC" w:rsidP="005B3D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3518836" w14:textId="77777777" w:rsidR="005B3DEC" w:rsidRPr="00E301AC" w:rsidRDefault="005B3DEC" w:rsidP="005B3DEC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63" w:type="pct"/>
            <w:gridSpan w:val="3"/>
          </w:tcPr>
          <w:p w14:paraId="09E3508B" w14:textId="77777777" w:rsidR="005B3DEC" w:rsidRPr="00E301AC" w:rsidRDefault="005B3DEC" w:rsidP="005B3D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0DE4" w:rsidRPr="00E301AC" w14:paraId="72ACCBC3" w14:textId="77777777" w:rsidTr="00E20376">
        <w:trPr>
          <w:trHeight w:val="420"/>
        </w:trPr>
        <w:tc>
          <w:tcPr>
            <w:tcW w:w="2800" w:type="pct"/>
          </w:tcPr>
          <w:p w14:paraId="36F0F1C0" w14:textId="77777777" w:rsidR="00FE0DE4" w:rsidRPr="00E301AC" w:rsidRDefault="00FE0DE4" w:rsidP="00FE0D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7" w:type="pct"/>
          </w:tcPr>
          <w:p w14:paraId="54771AE8" w14:textId="77777777" w:rsidR="00FE0DE4" w:rsidRPr="00E301AC" w:rsidRDefault="00FE0DE4" w:rsidP="00FE0DE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78500D0C" w14:textId="0FC21F65" w:rsidR="00FE0DE4" w:rsidRPr="00E301AC" w:rsidRDefault="00FE0DE4" w:rsidP="00FE0D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</w:tcPr>
          <w:p w14:paraId="32116C3D" w14:textId="77777777" w:rsidR="00FE0DE4" w:rsidRPr="00E301AC" w:rsidRDefault="00FE0DE4" w:rsidP="00FE0D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617222C5" w14:textId="77777777" w:rsidR="00FE0DE4" w:rsidRPr="00E301AC" w:rsidRDefault="00FE0DE4" w:rsidP="00FE0D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8B2" w:rsidRPr="00E301AC" w14:paraId="39DA609D" w14:textId="77777777" w:rsidTr="00E20376">
        <w:trPr>
          <w:trHeight w:val="420"/>
        </w:trPr>
        <w:tc>
          <w:tcPr>
            <w:tcW w:w="2800" w:type="pct"/>
          </w:tcPr>
          <w:p w14:paraId="6A11DCC4" w14:textId="77777777" w:rsidR="000278B2" w:rsidRPr="00E301AC" w:rsidRDefault="000278B2" w:rsidP="00027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37" w:type="pct"/>
          </w:tcPr>
          <w:p w14:paraId="4A4F3ED1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5D29BC2E" w14:textId="55D3AD48" w:rsidR="000278B2" w:rsidRPr="00E301AC" w:rsidRDefault="0006247B" w:rsidP="000278B2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253,7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56" w:type="pct"/>
          </w:tcPr>
          <w:p w14:paraId="25250BE7" w14:textId="77777777" w:rsidR="000278B2" w:rsidRPr="00E301AC" w:rsidRDefault="000278B2" w:rsidP="00027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19465292" w14:textId="5456524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260,222</w:t>
            </w:r>
          </w:p>
        </w:tc>
      </w:tr>
      <w:tr w:rsidR="000278B2" w:rsidRPr="00E301AC" w14:paraId="7FCA8775" w14:textId="77777777" w:rsidTr="00E20376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3C02" w14:textId="77777777" w:rsidR="000278B2" w:rsidRPr="00E301AC" w:rsidRDefault="000278B2" w:rsidP="00027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CB75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F9DC" w14:textId="107E4BCB" w:rsidR="000278B2" w:rsidRPr="00E301AC" w:rsidRDefault="0006247B" w:rsidP="000278B2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17,542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22CB" w14:textId="77777777" w:rsidR="000278B2" w:rsidRPr="00E301AC" w:rsidRDefault="000278B2" w:rsidP="00027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5B696" w14:textId="123C549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14,903</w:t>
            </w:r>
          </w:p>
        </w:tc>
      </w:tr>
      <w:tr w:rsidR="000278B2" w:rsidRPr="00E301AC" w14:paraId="29890861" w14:textId="77777777" w:rsidTr="00E20376">
        <w:trPr>
          <w:cantSplit/>
          <w:trHeight w:val="420"/>
        </w:trPr>
        <w:tc>
          <w:tcPr>
            <w:tcW w:w="2800" w:type="pct"/>
          </w:tcPr>
          <w:p w14:paraId="17BB9429" w14:textId="77777777" w:rsidR="000278B2" w:rsidRPr="00E301AC" w:rsidRDefault="000278B2" w:rsidP="00027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37" w:type="pct"/>
          </w:tcPr>
          <w:p w14:paraId="122F97BA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6DC8234" w14:textId="5DB43F3A" w:rsidR="000278B2" w:rsidRPr="00E301AC" w:rsidRDefault="0006247B" w:rsidP="000278B2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271,282</w:t>
            </w:r>
          </w:p>
        </w:tc>
        <w:tc>
          <w:tcPr>
            <w:tcW w:w="156" w:type="pct"/>
          </w:tcPr>
          <w:p w14:paraId="147BD13F" w14:textId="77777777" w:rsidR="000278B2" w:rsidRPr="00E301AC" w:rsidRDefault="000278B2" w:rsidP="00027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6D1714E2" w14:textId="3ECE6F46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275,125</w:t>
            </w:r>
          </w:p>
        </w:tc>
      </w:tr>
    </w:tbl>
    <w:p w14:paraId="7A62BC7B" w14:textId="77777777" w:rsidR="00C34EA1" w:rsidRPr="00E301AC" w:rsidRDefault="00C34EA1" w:rsidP="00612C4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3DDD3D1" w14:textId="38E5A36F" w:rsidR="003C6D51" w:rsidRPr="004F634B" w:rsidRDefault="003C6D51" w:rsidP="00612C4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013DADC" w14:textId="77777777" w:rsidR="003C6D51" w:rsidRPr="00E301AC" w:rsidRDefault="003C6D51" w:rsidP="00612C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46F4E" w14:textId="31CF4994" w:rsidR="002D6A48" w:rsidRPr="00E301AC" w:rsidRDefault="00626179" w:rsidP="00DB51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2541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A73F1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301AC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60C4D781" w14:textId="77777777" w:rsidR="002D6A48" w:rsidRPr="00E301AC" w:rsidRDefault="002D6A48" w:rsidP="002D6A48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32"/>
        <w:gridCol w:w="959"/>
        <w:gridCol w:w="1372"/>
        <w:gridCol w:w="275"/>
        <w:gridCol w:w="1362"/>
      </w:tblGrid>
      <w:tr w:rsidR="00AC03ED" w:rsidRPr="00E301AC" w14:paraId="1596EE12" w14:textId="77777777" w:rsidTr="00486CC8">
        <w:trPr>
          <w:tblHeader/>
        </w:trPr>
        <w:tc>
          <w:tcPr>
            <w:tcW w:w="2796" w:type="pct"/>
          </w:tcPr>
          <w:p w14:paraId="0EF74F55" w14:textId="41C0129B" w:rsidR="00AC03ED" w:rsidRPr="00E301AC" w:rsidRDefault="00AC03ED" w:rsidP="00AC03ED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40AB1891" w14:textId="77777777" w:rsidR="00AC03ED" w:rsidRPr="00E301AC" w:rsidRDefault="00AC03ED" w:rsidP="004050E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7EDA3E5A" w14:textId="77777777" w:rsidR="00AC03ED" w:rsidRPr="00E301AC" w:rsidRDefault="00AC03ED" w:rsidP="004050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C03ED" w:rsidRPr="00E301AC" w14:paraId="332AA618" w14:textId="77777777" w:rsidTr="00486CC8">
        <w:trPr>
          <w:tblHeader/>
        </w:trPr>
        <w:tc>
          <w:tcPr>
            <w:tcW w:w="2796" w:type="pct"/>
          </w:tcPr>
          <w:p w14:paraId="5A37E741" w14:textId="77777777" w:rsidR="00AC03ED" w:rsidRPr="00E301AC" w:rsidRDefault="00AC03ED" w:rsidP="004050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2DAF83BA" w14:textId="77777777" w:rsidR="00AC03ED" w:rsidRPr="00E301AC" w:rsidRDefault="00AC03ED" w:rsidP="004050E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415D4B9D" w14:textId="77777777" w:rsidR="00AC03ED" w:rsidRPr="00E301AC" w:rsidRDefault="00AC03ED" w:rsidP="004050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AC03ED" w:rsidRPr="00E301AC" w14:paraId="1E99C834" w14:textId="77777777" w:rsidTr="00486CC8">
        <w:trPr>
          <w:tblHeader/>
        </w:trPr>
        <w:tc>
          <w:tcPr>
            <w:tcW w:w="2796" w:type="pct"/>
          </w:tcPr>
          <w:p w14:paraId="0632BB51" w14:textId="00968C78" w:rsidR="00AC03ED" w:rsidRPr="00E301AC" w:rsidRDefault="00BF3396" w:rsidP="004050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533" w:type="pct"/>
          </w:tcPr>
          <w:p w14:paraId="6348C8AC" w14:textId="77777777" w:rsidR="00AC03ED" w:rsidRPr="00E301AC" w:rsidRDefault="00AC03ED" w:rsidP="004050E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7A475BCD" w14:textId="77777777" w:rsidR="00AC03ED" w:rsidRPr="00E301AC" w:rsidRDefault="00AC03ED" w:rsidP="004050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20376" w:rsidRPr="00E301AC" w14:paraId="2252DF09" w14:textId="77777777" w:rsidTr="00486CC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96" w:type="pct"/>
          </w:tcPr>
          <w:p w14:paraId="0CA228C4" w14:textId="77777777" w:rsidR="00E20376" w:rsidRPr="00E301AC" w:rsidRDefault="00E20376" w:rsidP="00E20376">
            <w:pPr>
              <w:tabs>
                <w:tab w:val="left" w:pos="5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3" w:type="pct"/>
          </w:tcPr>
          <w:p w14:paraId="4402B1AF" w14:textId="77777777" w:rsidR="00E20376" w:rsidRPr="00E301AC" w:rsidRDefault="00E20376" w:rsidP="00E20376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2" w:type="pct"/>
            <w:shd w:val="clear" w:color="auto" w:fill="auto"/>
          </w:tcPr>
          <w:p w14:paraId="36674F2E" w14:textId="5FD49F4A" w:rsidR="00E20376" w:rsidRPr="00E301AC" w:rsidRDefault="0031338A" w:rsidP="00E20376">
            <w:pPr>
              <w:spacing w:line="240" w:lineRule="auto"/>
              <w:ind w:left="-10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" w:type="pct"/>
            <w:shd w:val="clear" w:color="auto" w:fill="auto"/>
          </w:tcPr>
          <w:p w14:paraId="345571ED" w14:textId="77777777" w:rsidR="00E20376" w:rsidRPr="00E301AC" w:rsidRDefault="00E20376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57" w:type="pct"/>
            <w:shd w:val="clear" w:color="auto" w:fill="auto"/>
          </w:tcPr>
          <w:p w14:paraId="4D005F3F" w14:textId="602D7F77" w:rsidR="00E20376" w:rsidRPr="00E301AC" w:rsidRDefault="0031338A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20376" w:rsidRPr="00E301AC" w14:paraId="76166FC9" w14:textId="77777777" w:rsidTr="00486CC8">
        <w:trPr>
          <w:tblHeader/>
        </w:trPr>
        <w:tc>
          <w:tcPr>
            <w:tcW w:w="2796" w:type="pct"/>
          </w:tcPr>
          <w:p w14:paraId="60432C5E" w14:textId="77777777" w:rsidR="00E20376" w:rsidRPr="00E301AC" w:rsidRDefault="00E20376" w:rsidP="00E203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C09F2A9" w14:textId="77777777" w:rsidR="00E20376" w:rsidRPr="00E301AC" w:rsidRDefault="00E20376" w:rsidP="00E20376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72" w:type="pct"/>
            <w:gridSpan w:val="3"/>
          </w:tcPr>
          <w:p w14:paraId="74AEEF12" w14:textId="77777777" w:rsidR="00E20376" w:rsidRPr="00E301AC" w:rsidRDefault="00E20376" w:rsidP="00E203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13E2F" w:rsidRPr="00E301AC" w14:paraId="79A39B60" w14:textId="77777777" w:rsidTr="00486CC8">
        <w:tc>
          <w:tcPr>
            <w:tcW w:w="2796" w:type="pct"/>
          </w:tcPr>
          <w:p w14:paraId="55CB61BD" w14:textId="34CA82D2" w:rsidR="00913E2F" w:rsidRPr="00E301AC" w:rsidRDefault="00913E2F" w:rsidP="00913E2F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533" w:type="pct"/>
          </w:tcPr>
          <w:p w14:paraId="767162E7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76EC308D" w14:textId="5BA9D3F6" w:rsidR="00913E2F" w:rsidRPr="00192034" w:rsidRDefault="0006247B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275,125</w:t>
            </w:r>
          </w:p>
        </w:tc>
        <w:tc>
          <w:tcPr>
            <w:tcW w:w="153" w:type="pct"/>
          </w:tcPr>
          <w:p w14:paraId="5E0F7C25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</w:tcPr>
          <w:p w14:paraId="131A7913" w14:textId="1025483D" w:rsidR="00913E2F" w:rsidRPr="00E301AC" w:rsidRDefault="000278B2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8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270,029</w:t>
            </w:r>
          </w:p>
        </w:tc>
      </w:tr>
      <w:tr w:rsidR="00913E2F" w:rsidRPr="00E301AC" w14:paraId="450FC7AF" w14:textId="77777777" w:rsidTr="00486CC8">
        <w:tc>
          <w:tcPr>
            <w:tcW w:w="2796" w:type="pct"/>
          </w:tcPr>
          <w:p w14:paraId="148CAB09" w14:textId="77777777" w:rsidR="00913E2F" w:rsidRPr="00E301AC" w:rsidRDefault="00913E2F" w:rsidP="00913E2F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38A472B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</w:tcPr>
          <w:p w14:paraId="1AD920BA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53" w:type="pct"/>
          </w:tcPr>
          <w:p w14:paraId="16C94CD3" w14:textId="77777777" w:rsidR="00913E2F" w:rsidRPr="00E301AC" w:rsidRDefault="00913E2F" w:rsidP="00913E2F">
            <w:pPr>
              <w:pStyle w:val="NoSpacing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7" w:type="pct"/>
          </w:tcPr>
          <w:p w14:paraId="4394F88B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913E2F" w:rsidRPr="00E301AC" w14:paraId="75A6C96C" w14:textId="77777777" w:rsidTr="00486CC8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096C6097" w14:textId="77777777" w:rsidR="00913E2F" w:rsidRPr="006B0259" w:rsidRDefault="00913E2F" w:rsidP="00913E2F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0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366E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EAEEEEE" w14:textId="7917AAE9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5810F98D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1E426EF1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278B2" w:rsidRPr="00E301AC" w14:paraId="154EDB9D" w14:textId="77777777" w:rsidTr="00486CC8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1A8A2514" w14:textId="77777777" w:rsidR="000278B2" w:rsidRPr="00E301AC" w:rsidRDefault="000278B2" w:rsidP="000278B2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905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6415CF8" w14:textId="503E147B" w:rsidR="000278B2" w:rsidRPr="00E301AC" w:rsidRDefault="0006247B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04985C01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640E57E5" w14:textId="537C7FB3" w:rsidR="000278B2" w:rsidRPr="00E301AC" w:rsidRDefault="000278B2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</w:tr>
      <w:tr w:rsidR="000278B2" w:rsidRPr="00E301AC" w14:paraId="7AEB0B82" w14:textId="77777777" w:rsidTr="00B713EF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0D4BCD56" w14:textId="77777777" w:rsidR="000278B2" w:rsidRPr="00E301AC" w:rsidRDefault="000278B2" w:rsidP="000278B2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11AB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19DF9428" w14:textId="5FD031FF" w:rsidR="000278B2" w:rsidRPr="00E301AC" w:rsidRDefault="0006247B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1,893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31437D80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05326F78" w14:textId="14A4FDAF" w:rsidR="000278B2" w:rsidRPr="00E301AC" w:rsidRDefault="000278B2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5,694</w:t>
            </w:r>
          </w:p>
        </w:tc>
      </w:tr>
      <w:tr w:rsidR="000278B2" w:rsidRPr="00E301AC" w14:paraId="1E058678" w14:textId="77777777" w:rsidTr="00B713EF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26256DEB" w14:textId="77777777" w:rsidR="000278B2" w:rsidRPr="00E301AC" w:rsidRDefault="000278B2" w:rsidP="000278B2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953C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02C7CF81" w14:textId="778F904A" w:rsidR="000278B2" w:rsidRPr="00E301AC" w:rsidRDefault="0006247B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7,304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46703DE3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5B0305E2" w14:textId="088BED30" w:rsidR="000278B2" w:rsidRPr="00E301AC" w:rsidRDefault="000278B2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7,374</w:t>
            </w:r>
          </w:p>
        </w:tc>
      </w:tr>
      <w:tr w:rsidR="000278B2" w:rsidRPr="00E301AC" w14:paraId="6D2F326C" w14:textId="77777777" w:rsidTr="00486CC8">
        <w:tc>
          <w:tcPr>
            <w:tcW w:w="2796" w:type="pct"/>
            <w:tcBorders>
              <w:top w:val="nil"/>
              <w:left w:val="nil"/>
              <w:right w:val="nil"/>
            </w:tcBorders>
          </w:tcPr>
          <w:p w14:paraId="55047B7D" w14:textId="77777777" w:rsidR="000278B2" w:rsidRPr="00E301AC" w:rsidRDefault="000278B2" w:rsidP="000278B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280258B5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1D99D" w14:textId="3DBA545B" w:rsidR="000278B2" w:rsidRPr="00E301AC" w:rsidRDefault="0006247B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624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29,015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30D64F47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C185B" w14:textId="3E39F31C" w:rsidR="000278B2" w:rsidRPr="00E301AC" w:rsidRDefault="000278B2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30,890</w:t>
            </w:r>
          </w:p>
        </w:tc>
      </w:tr>
      <w:tr w:rsidR="00913E2F" w:rsidRPr="00E301AC" w14:paraId="1CDC2521" w14:textId="77777777" w:rsidTr="00486CC8">
        <w:tc>
          <w:tcPr>
            <w:tcW w:w="2796" w:type="pct"/>
            <w:tcBorders>
              <w:left w:val="nil"/>
              <w:bottom w:val="nil"/>
              <w:right w:val="nil"/>
            </w:tcBorders>
          </w:tcPr>
          <w:p w14:paraId="46AE517F" w14:textId="476E471A" w:rsidR="00913E2F" w:rsidRPr="006B0259" w:rsidRDefault="00913E2F" w:rsidP="00913E2F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0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33" w:type="pct"/>
            <w:tcBorders>
              <w:left w:val="nil"/>
              <w:bottom w:val="nil"/>
              <w:right w:val="nil"/>
            </w:tcBorders>
            <w:vAlign w:val="bottom"/>
          </w:tcPr>
          <w:p w14:paraId="28793D25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4E2B7D45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tcBorders>
              <w:left w:val="nil"/>
              <w:right w:val="nil"/>
            </w:tcBorders>
          </w:tcPr>
          <w:p w14:paraId="7571AF2F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</w:tcPr>
          <w:p w14:paraId="255A863A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E2F" w:rsidRPr="00E301AC" w14:paraId="0AE66BE6" w14:textId="77777777" w:rsidTr="00486CC8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44893675" w14:textId="77777777" w:rsidR="00913E2F" w:rsidRPr="00E301AC" w:rsidRDefault="00913E2F" w:rsidP="00913E2F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</w:t>
            </w:r>
          </w:p>
          <w:p w14:paraId="5EFB0DAE" w14:textId="77777777" w:rsidR="00913E2F" w:rsidRPr="00E301AC" w:rsidRDefault="00913E2F" w:rsidP="00913E2F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ประกันภัย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AA9E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5EC66A81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7CF0C168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3B38BE39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8B2" w:rsidRPr="00E301AC" w14:paraId="7E287415" w14:textId="77777777" w:rsidTr="00486CC8">
        <w:tc>
          <w:tcPr>
            <w:tcW w:w="2796" w:type="pct"/>
          </w:tcPr>
          <w:p w14:paraId="596AE7E9" w14:textId="77777777" w:rsidR="000278B2" w:rsidRPr="00E301AC" w:rsidRDefault="000278B2" w:rsidP="000278B2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</w:tcPr>
          <w:p w14:paraId="754FBD91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0F286169" w14:textId="20B27526" w:rsidR="000278B2" w:rsidRPr="00E301AC" w:rsidRDefault="0006247B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8,553</w:t>
            </w:r>
          </w:p>
        </w:tc>
        <w:tc>
          <w:tcPr>
            <w:tcW w:w="153" w:type="pct"/>
          </w:tcPr>
          <w:p w14:paraId="1B2DA4D5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</w:tcPr>
          <w:p w14:paraId="41192EE2" w14:textId="01192226" w:rsidR="000278B2" w:rsidRPr="00E301AC" w:rsidRDefault="000278B2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2,729</w:t>
            </w:r>
          </w:p>
        </w:tc>
      </w:tr>
      <w:tr w:rsidR="000278B2" w:rsidRPr="00E301AC" w14:paraId="714071A5" w14:textId="77777777" w:rsidTr="00486CC8">
        <w:tc>
          <w:tcPr>
            <w:tcW w:w="2796" w:type="pct"/>
          </w:tcPr>
          <w:p w14:paraId="70FA3D9E" w14:textId="77777777" w:rsidR="000278B2" w:rsidRPr="00E301AC" w:rsidRDefault="000278B2" w:rsidP="000278B2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33" w:type="pct"/>
          </w:tcPr>
          <w:p w14:paraId="4B1AB721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AF05A02" w14:textId="0966FB55" w:rsidR="000278B2" w:rsidRPr="00E301AC" w:rsidRDefault="0006247B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(2,688)</w:t>
            </w:r>
          </w:p>
        </w:tc>
        <w:tc>
          <w:tcPr>
            <w:tcW w:w="153" w:type="pct"/>
          </w:tcPr>
          <w:p w14:paraId="51B9E394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635C9156" w14:textId="7668CA01" w:rsidR="000278B2" w:rsidRPr="00E301AC" w:rsidRDefault="000278B2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</w:tr>
      <w:tr w:rsidR="000278B2" w:rsidRPr="00E301AC" w14:paraId="00081B45" w14:textId="77777777" w:rsidTr="00486CC8">
        <w:tc>
          <w:tcPr>
            <w:tcW w:w="2796" w:type="pct"/>
          </w:tcPr>
          <w:p w14:paraId="5054CC3D" w14:textId="77777777" w:rsidR="000278B2" w:rsidRPr="00E301AC" w:rsidRDefault="000278B2" w:rsidP="000278B2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02C1F64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7BD3A5D" w14:textId="4DFF6081" w:rsidR="000278B2" w:rsidRPr="00E301AC" w:rsidRDefault="0006247B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5,865</w:t>
            </w:r>
          </w:p>
        </w:tc>
        <w:tc>
          <w:tcPr>
            <w:tcW w:w="153" w:type="pct"/>
          </w:tcPr>
          <w:p w14:paraId="5174BF00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06D04C34" w14:textId="6DEA74F0" w:rsidR="000278B2" w:rsidRPr="00E301AC" w:rsidRDefault="000278B2" w:rsidP="000278B2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2,813</w:t>
            </w:r>
          </w:p>
        </w:tc>
      </w:tr>
      <w:tr w:rsidR="00486CC8" w:rsidRPr="00E301AC" w14:paraId="7A1CE20D" w14:textId="77777777" w:rsidTr="00486CC8">
        <w:tc>
          <w:tcPr>
            <w:tcW w:w="2796" w:type="pct"/>
          </w:tcPr>
          <w:p w14:paraId="520AD845" w14:textId="77777777" w:rsidR="00486CC8" w:rsidRPr="00E301AC" w:rsidRDefault="00486CC8" w:rsidP="00486C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05179D5F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5FCFF81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53" w:type="pct"/>
          </w:tcPr>
          <w:p w14:paraId="05E2E856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CF7D114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13E2F" w:rsidRPr="00E301AC" w14:paraId="2208F5A6" w14:textId="3BC6F31D" w:rsidTr="00486CC8">
        <w:tc>
          <w:tcPr>
            <w:tcW w:w="2796" w:type="pct"/>
          </w:tcPr>
          <w:p w14:paraId="4118FB3E" w14:textId="77777777" w:rsidR="00913E2F" w:rsidRPr="00E301AC" w:rsidRDefault="00913E2F" w:rsidP="00913E2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33" w:type="pct"/>
          </w:tcPr>
          <w:p w14:paraId="766B505D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DF6EDA2" w14:textId="2B18B3E0" w:rsidR="00913E2F" w:rsidRPr="00E301AC" w:rsidRDefault="0006247B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(38,723)</w:t>
            </w:r>
          </w:p>
        </w:tc>
        <w:tc>
          <w:tcPr>
            <w:tcW w:w="153" w:type="pct"/>
          </w:tcPr>
          <w:p w14:paraId="55071E6A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D26BC0D" w14:textId="2733C5E3" w:rsidR="00913E2F" w:rsidRPr="00E301AC" w:rsidRDefault="000278B2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8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(28,607)</w:t>
            </w:r>
          </w:p>
        </w:tc>
      </w:tr>
      <w:tr w:rsidR="00913E2F" w:rsidRPr="00E301AC" w14:paraId="59B5A654" w14:textId="65A7B86D" w:rsidTr="00486CC8">
        <w:tc>
          <w:tcPr>
            <w:tcW w:w="2796" w:type="pct"/>
          </w:tcPr>
          <w:p w14:paraId="4CC49A40" w14:textId="046502BE" w:rsidR="00913E2F" w:rsidRPr="00E301AC" w:rsidRDefault="00913E2F" w:rsidP="00913E2F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533" w:type="pct"/>
          </w:tcPr>
          <w:p w14:paraId="2D5E64E4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195137ED" w14:textId="23BB4481" w:rsidR="00913E2F" w:rsidRPr="00E301AC" w:rsidRDefault="0006247B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271,282</w:t>
            </w:r>
          </w:p>
        </w:tc>
        <w:tc>
          <w:tcPr>
            <w:tcW w:w="153" w:type="pct"/>
          </w:tcPr>
          <w:p w14:paraId="5BDB424F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058BA7EB" w14:textId="4ABFA44C" w:rsidR="00913E2F" w:rsidRPr="00E301AC" w:rsidRDefault="000278B2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78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275,125</w:t>
            </w:r>
          </w:p>
        </w:tc>
      </w:tr>
    </w:tbl>
    <w:p w14:paraId="2B995159" w14:textId="30EB1491" w:rsidR="00823B2E" w:rsidRDefault="00823B2E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580D01F" w14:textId="79BD201B" w:rsidR="00DB51DB" w:rsidRDefault="00DB51DB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785ACC2" w14:textId="0E417F8C" w:rsidR="00DB51DB" w:rsidRDefault="00DB51DB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01C6D503" w14:textId="77777777" w:rsidR="00DB51DB" w:rsidRPr="00E301AC" w:rsidRDefault="00DB51DB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375"/>
        <w:gridCol w:w="657"/>
        <w:gridCol w:w="1350"/>
        <w:gridCol w:w="281"/>
        <w:gridCol w:w="1337"/>
      </w:tblGrid>
      <w:tr w:rsidR="00BF3396" w:rsidRPr="00E301AC" w14:paraId="6245A55D" w14:textId="77777777" w:rsidTr="00BF3396">
        <w:trPr>
          <w:trHeight w:val="420"/>
        </w:trPr>
        <w:tc>
          <w:tcPr>
            <w:tcW w:w="3351" w:type="pct"/>
            <w:gridSpan w:val="2"/>
          </w:tcPr>
          <w:p w14:paraId="03E3FC4B" w14:textId="42917DE6" w:rsidR="00BF3396" w:rsidRPr="00E301AC" w:rsidRDefault="00BF3396" w:rsidP="00BF3396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5C527454" w14:textId="77777777" w:rsidR="00BF3396" w:rsidRPr="00E301AC" w:rsidRDefault="00BF3396" w:rsidP="00307A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7ACA" w:rsidRPr="00E301AC" w14:paraId="7B5202C0" w14:textId="77777777" w:rsidTr="00307ACA">
        <w:trPr>
          <w:trHeight w:val="420"/>
        </w:trPr>
        <w:tc>
          <w:tcPr>
            <w:tcW w:w="2986" w:type="pct"/>
          </w:tcPr>
          <w:p w14:paraId="24E5BB60" w14:textId="36224CE6" w:rsidR="00307ACA" w:rsidRPr="00E301AC" w:rsidRDefault="00307ACA" w:rsidP="00307A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365" w:type="pct"/>
          </w:tcPr>
          <w:p w14:paraId="1C521C82" w14:textId="77777777" w:rsidR="00307ACA" w:rsidRPr="00E301AC" w:rsidRDefault="00307ACA" w:rsidP="00307ACA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151C5769" w14:textId="77777777" w:rsidR="00307ACA" w:rsidRPr="00E301AC" w:rsidRDefault="00307ACA" w:rsidP="00307A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18326C" w:rsidRPr="00E301AC" w14:paraId="124307A8" w14:textId="77777777" w:rsidTr="0018326C">
        <w:trPr>
          <w:trHeight w:val="420"/>
        </w:trPr>
        <w:tc>
          <w:tcPr>
            <w:tcW w:w="3351" w:type="pct"/>
            <w:gridSpan w:val="2"/>
          </w:tcPr>
          <w:p w14:paraId="07D5D846" w14:textId="6297A7BC" w:rsidR="0018326C" w:rsidRPr="00E301AC" w:rsidRDefault="0018326C" w:rsidP="0018326C">
            <w:pPr>
              <w:spacing w:line="240" w:lineRule="auto"/>
              <w:ind w:left="-93" w:right="-120" w:firstLine="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649" w:type="pct"/>
            <w:gridSpan w:val="3"/>
          </w:tcPr>
          <w:p w14:paraId="31D6A349" w14:textId="77777777" w:rsidR="0018326C" w:rsidRPr="00E301AC" w:rsidRDefault="0018326C" w:rsidP="00307A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20376" w:rsidRPr="00E301AC" w14:paraId="4D13F734" w14:textId="77777777" w:rsidTr="00307ACA">
        <w:trPr>
          <w:trHeight w:val="335"/>
        </w:trPr>
        <w:tc>
          <w:tcPr>
            <w:tcW w:w="2986" w:type="pct"/>
          </w:tcPr>
          <w:p w14:paraId="30896D3B" w14:textId="77777777" w:rsidR="00E20376" w:rsidRPr="00E301AC" w:rsidRDefault="00E20376" w:rsidP="00E2037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5" w:type="pct"/>
          </w:tcPr>
          <w:p w14:paraId="233048ED" w14:textId="77777777" w:rsidR="00E20376" w:rsidRPr="00E301AC" w:rsidRDefault="00E20376" w:rsidP="00E20376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0E6A736F" w14:textId="5ACE3ADC" w:rsidR="00E20376" w:rsidRPr="00E301AC" w:rsidRDefault="0031338A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6" w:type="pct"/>
          </w:tcPr>
          <w:p w14:paraId="24DB19CE" w14:textId="77777777" w:rsidR="00E20376" w:rsidRPr="00E301AC" w:rsidRDefault="00E20376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</w:tcPr>
          <w:p w14:paraId="0479BB52" w14:textId="5E4BF27A" w:rsidR="00E20376" w:rsidRPr="00E301AC" w:rsidRDefault="0031338A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20376" w:rsidRPr="00E301AC" w14:paraId="63E26216" w14:textId="77777777" w:rsidTr="00307ACA">
        <w:trPr>
          <w:trHeight w:val="335"/>
        </w:trPr>
        <w:tc>
          <w:tcPr>
            <w:tcW w:w="2986" w:type="pct"/>
          </w:tcPr>
          <w:p w14:paraId="11FF6B7F" w14:textId="77777777" w:rsidR="00E20376" w:rsidRPr="00E301AC" w:rsidRDefault="00E20376" w:rsidP="00E203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pct"/>
          </w:tcPr>
          <w:p w14:paraId="0ECBA64E" w14:textId="77777777" w:rsidR="00E20376" w:rsidRPr="00E301AC" w:rsidRDefault="00E20376" w:rsidP="00E20376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49" w:type="pct"/>
            <w:gridSpan w:val="3"/>
          </w:tcPr>
          <w:p w14:paraId="35B7B688" w14:textId="77777777" w:rsidR="00E20376" w:rsidRPr="00E301AC" w:rsidRDefault="00E20376" w:rsidP="00E203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0278B2" w:rsidRPr="00E301AC" w14:paraId="2608D1E7" w14:textId="77777777" w:rsidTr="0006247B">
        <w:trPr>
          <w:trHeight w:val="420"/>
        </w:trPr>
        <w:tc>
          <w:tcPr>
            <w:tcW w:w="2986" w:type="pct"/>
          </w:tcPr>
          <w:p w14:paraId="7ED9C84B" w14:textId="77777777" w:rsidR="000278B2" w:rsidRPr="00E301AC" w:rsidRDefault="000278B2" w:rsidP="000278B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65" w:type="pct"/>
          </w:tcPr>
          <w:p w14:paraId="03E5F171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  <w:shd w:val="clear" w:color="auto" w:fill="auto"/>
          </w:tcPr>
          <w:p w14:paraId="276C29D5" w14:textId="6C2666E7" w:rsidR="000278B2" w:rsidRPr="0006247B" w:rsidRDefault="000278B2" w:rsidP="000278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</w:t>
            </w:r>
            <w:r w:rsidR="0006247B"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0 - 2.</w:t>
            </w:r>
            <w:r w:rsidR="0006247B"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156" w:type="pct"/>
          </w:tcPr>
          <w:p w14:paraId="7B8DA98A" w14:textId="77777777" w:rsidR="000278B2" w:rsidRPr="00E301AC" w:rsidRDefault="000278B2" w:rsidP="000278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04AE192F" w14:textId="6688E831" w:rsidR="000278B2" w:rsidRPr="00E301AC" w:rsidRDefault="000278B2" w:rsidP="000278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2.60 - 2.81</w:t>
            </w:r>
          </w:p>
        </w:tc>
      </w:tr>
      <w:tr w:rsidR="00913E2F" w:rsidRPr="00E301AC" w14:paraId="3F0ABD9E" w14:textId="77777777" w:rsidTr="00307ACA">
        <w:trPr>
          <w:trHeight w:val="420"/>
        </w:trPr>
        <w:tc>
          <w:tcPr>
            <w:tcW w:w="2986" w:type="pct"/>
          </w:tcPr>
          <w:p w14:paraId="3B695CBE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365" w:type="pct"/>
          </w:tcPr>
          <w:p w14:paraId="5417A5FC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A47A0E5" w14:textId="73C03ED1" w:rsidR="00913E2F" w:rsidRPr="00E301AC" w:rsidRDefault="00EE509E" w:rsidP="00913E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5.00</w:t>
            </w:r>
          </w:p>
        </w:tc>
        <w:tc>
          <w:tcPr>
            <w:tcW w:w="156" w:type="pct"/>
          </w:tcPr>
          <w:p w14:paraId="18F43DB2" w14:textId="77777777" w:rsidR="00913E2F" w:rsidRPr="00E301AC" w:rsidRDefault="00913E2F" w:rsidP="00913E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6CEF9A98" w14:textId="0F08A220" w:rsidR="00913E2F" w:rsidRPr="00E301AC" w:rsidRDefault="00913E2F" w:rsidP="00913E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5.00</w:t>
            </w:r>
          </w:p>
        </w:tc>
      </w:tr>
    </w:tbl>
    <w:p w14:paraId="60D0EF53" w14:textId="77777777" w:rsidR="00DF15F7" w:rsidRPr="00E301AC" w:rsidRDefault="00DF15F7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22E86B" w14:textId="2ECD39A0" w:rsidR="00471CCE" w:rsidRPr="00E301AC" w:rsidRDefault="00423C20" w:rsidP="00D5022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0E1DCA54" w14:textId="77777777" w:rsidR="00DF15F7" w:rsidRPr="00E301AC" w:rsidRDefault="00DF15F7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62AB90BC" w14:textId="19F759CA" w:rsidR="00901E42" w:rsidRPr="00E301AC" w:rsidRDefault="001D44E5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1D4703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</w:t>
      </w:r>
      <w:r w:rsidR="00E20376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D37CF0" w:rsidRPr="00E301AC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</w:t>
      </w:r>
      <w:r w:rsidR="00D37CF0" w:rsidRPr="00C4400E">
        <w:rPr>
          <w:rFonts w:asciiTheme="majorBidi" w:hAnsiTheme="majorBidi" w:cstheme="majorBidi"/>
          <w:sz w:val="30"/>
          <w:szCs w:val="30"/>
          <w:cs/>
        </w:rPr>
        <w:t>ว้เป็น</w:t>
      </w:r>
      <w:r w:rsidR="00C06441" w:rsidRPr="00C4400E">
        <w:rPr>
          <w:rFonts w:asciiTheme="majorBidi" w:hAnsiTheme="majorBidi" w:cstheme="majorBidi"/>
          <w:sz w:val="30"/>
          <w:szCs w:val="30"/>
        </w:rPr>
        <w:t xml:space="preserve"> </w:t>
      </w:r>
      <w:r w:rsidR="00C4400E" w:rsidRPr="00C4400E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EE509E" w:rsidRPr="00C4400E">
        <w:rPr>
          <w:rFonts w:asciiTheme="majorBidi" w:hAnsiTheme="majorBidi" w:cstheme="majorBidi"/>
          <w:sz w:val="30"/>
          <w:szCs w:val="30"/>
        </w:rPr>
        <w:t>-1</w:t>
      </w:r>
      <w:r w:rsidR="00C4400E" w:rsidRPr="00C4400E">
        <w:rPr>
          <w:rFonts w:asciiTheme="majorBidi" w:hAnsiTheme="majorBidi" w:cstheme="majorBidi"/>
          <w:sz w:val="30"/>
          <w:szCs w:val="30"/>
        </w:rPr>
        <w:t>4</w:t>
      </w:r>
      <w:r w:rsidRPr="00C4400E">
        <w:rPr>
          <w:rFonts w:asciiTheme="majorBidi" w:hAnsiTheme="majorBidi" w:cstheme="majorBidi"/>
          <w:sz w:val="30"/>
          <w:szCs w:val="30"/>
        </w:rPr>
        <w:t xml:space="preserve"> </w:t>
      </w:r>
      <w:r w:rsidRPr="00C4400E">
        <w:rPr>
          <w:rFonts w:asciiTheme="majorBidi" w:hAnsiTheme="majorBidi" w:cstheme="majorBidi"/>
          <w:sz w:val="30"/>
          <w:szCs w:val="30"/>
          <w:cs/>
        </w:rPr>
        <w:t>ปี</w:t>
      </w:r>
      <w:r w:rsidR="003C31F9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15F7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1338A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FE0DE4"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13E2F">
        <w:rPr>
          <w:rFonts w:asciiTheme="majorBidi" w:hAnsiTheme="majorBidi" w:cstheme="majorBidi"/>
          <w:i/>
          <w:iCs/>
          <w:sz w:val="30"/>
          <w:szCs w:val="30"/>
          <w:lang w:val="en-US"/>
        </w:rPr>
        <w:t>9</w:t>
      </w:r>
      <w:r w:rsidR="00482863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13</w:t>
      </w:r>
      <w:r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35D6FF2E" w14:textId="77777777" w:rsidR="00342151" w:rsidRPr="00E301AC" w:rsidRDefault="00342151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4932F5A" w14:textId="77777777" w:rsidR="00A107A3" w:rsidRPr="00E301AC" w:rsidRDefault="00A107A3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D8C4B44" w14:textId="77777777" w:rsidR="00345ECF" w:rsidRPr="00E301AC" w:rsidRDefault="00345ECF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4A3032B0" w14:textId="56DA595B" w:rsidR="0012734A" w:rsidRPr="00E301AC" w:rsidRDefault="00A107A3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16F666E" w14:textId="05D7A73F" w:rsidR="001D4703" w:rsidRPr="00E301AC" w:rsidRDefault="001D4703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50" w:type="dxa"/>
        <w:tblLook w:val="01E0" w:firstRow="1" w:lastRow="1" w:firstColumn="1" w:lastColumn="1" w:noHBand="0" w:noVBand="0"/>
      </w:tblPr>
      <w:tblGrid>
        <w:gridCol w:w="3509"/>
        <w:gridCol w:w="1222"/>
        <w:gridCol w:w="233"/>
        <w:gridCol w:w="1279"/>
        <w:gridCol w:w="269"/>
        <w:gridCol w:w="1232"/>
        <w:gridCol w:w="269"/>
        <w:gridCol w:w="1262"/>
      </w:tblGrid>
      <w:tr w:rsidR="001D4703" w:rsidRPr="00E301AC" w14:paraId="39DCFE86" w14:textId="77777777" w:rsidTr="002D2931">
        <w:trPr>
          <w:trHeight w:val="20"/>
        </w:trPr>
        <w:tc>
          <w:tcPr>
            <w:tcW w:w="3509" w:type="dxa"/>
          </w:tcPr>
          <w:p w14:paraId="24A86AB1" w14:textId="77777777" w:rsidR="001D4703" w:rsidRPr="00E301AC" w:rsidRDefault="001D4703" w:rsidP="009D101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6" w:type="dxa"/>
            <w:gridSpan w:val="7"/>
          </w:tcPr>
          <w:p w14:paraId="6C11C1C5" w14:textId="77777777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  <w:p w14:paraId="0043889F" w14:textId="77777777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D4703" w:rsidRPr="00E301AC" w14:paraId="3A3655A7" w14:textId="77777777" w:rsidTr="002D2931">
        <w:trPr>
          <w:trHeight w:val="20"/>
        </w:trPr>
        <w:tc>
          <w:tcPr>
            <w:tcW w:w="3509" w:type="dxa"/>
          </w:tcPr>
          <w:p w14:paraId="6E1D2E73" w14:textId="77777777" w:rsidR="001D4703" w:rsidRPr="00E301AC" w:rsidRDefault="001D4703" w:rsidP="009D10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708BDCD9" w14:textId="77777777" w:rsidR="001D4703" w:rsidRPr="00E301AC" w:rsidRDefault="001D4703" w:rsidP="009D10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734" w:type="dxa"/>
            <w:gridSpan w:val="3"/>
          </w:tcPr>
          <w:p w14:paraId="60155ED5" w14:textId="77777777" w:rsidR="00ED714E" w:rsidRPr="00E301AC" w:rsidRDefault="00ED714E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A46067" w14:textId="2A7F930E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7D1314B9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7BEB50AC" w14:textId="77777777" w:rsidR="00ED714E" w:rsidRPr="00E301AC" w:rsidRDefault="00ED714E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0EFE15" w14:textId="5DB25F04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D4703" w:rsidRPr="00E301AC" w14:paraId="637A06F5" w14:textId="77777777" w:rsidTr="002D2931">
        <w:trPr>
          <w:trHeight w:val="20"/>
        </w:trPr>
        <w:tc>
          <w:tcPr>
            <w:tcW w:w="3509" w:type="dxa"/>
          </w:tcPr>
          <w:p w14:paraId="5180C255" w14:textId="0E9D4A2E" w:rsidR="001D4703" w:rsidRPr="00E301AC" w:rsidRDefault="001D4703" w:rsidP="009D10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22" w:type="dxa"/>
          </w:tcPr>
          <w:p w14:paraId="53AC087A" w14:textId="2D19B89F" w:rsidR="001D4703" w:rsidRPr="00E301AC" w:rsidRDefault="0031338A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3" w:type="dxa"/>
          </w:tcPr>
          <w:p w14:paraId="09CE02BF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3F4C055F" w14:textId="130407C2" w:rsidR="001D4703" w:rsidRPr="00E301AC" w:rsidRDefault="0031338A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9" w:type="dxa"/>
          </w:tcPr>
          <w:p w14:paraId="6276D8E3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046B7255" w14:textId="16763EE6" w:rsidR="001D4703" w:rsidRPr="00E301AC" w:rsidRDefault="0031338A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9" w:type="dxa"/>
          </w:tcPr>
          <w:p w14:paraId="290DCFA4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E3993A" w14:textId="503AAC6B" w:rsidR="001D4703" w:rsidRPr="00E301AC" w:rsidRDefault="0031338A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1D4703" w:rsidRPr="00E301AC" w14:paraId="1F448FA2" w14:textId="77777777" w:rsidTr="002D2931">
        <w:trPr>
          <w:trHeight w:val="20"/>
        </w:trPr>
        <w:tc>
          <w:tcPr>
            <w:tcW w:w="3509" w:type="dxa"/>
          </w:tcPr>
          <w:p w14:paraId="5B69CA61" w14:textId="77777777" w:rsidR="001D4703" w:rsidRPr="00E301AC" w:rsidRDefault="001D4703" w:rsidP="009D101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6" w:type="dxa"/>
            <w:gridSpan w:val="7"/>
            <w:vAlign w:val="center"/>
          </w:tcPr>
          <w:p w14:paraId="0485E23A" w14:textId="77777777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78B2" w:rsidRPr="00E301AC" w14:paraId="12795B6F" w14:textId="77777777" w:rsidTr="002D2931">
        <w:trPr>
          <w:trHeight w:val="20"/>
        </w:trPr>
        <w:tc>
          <w:tcPr>
            <w:tcW w:w="3509" w:type="dxa"/>
          </w:tcPr>
          <w:p w14:paraId="2446F50C" w14:textId="77777777" w:rsidR="000278B2" w:rsidRPr="00E301AC" w:rsidRDefault="000278B2" w:rsidP="000278B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22" w:type="dxa"/>
            <w:vAlign w:val="center"/>
          </w:tcPr>
          <w:p w14:paraId="513393DE" w14:textId="70BF4405" w:rsidR="000278B2" w:rsidRPr="00E301AC" w:rsidRDefault="00C4400E" w:rsidP="000278B2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(19,858)</w:t>
            </w:r>
          </w:p>
        </w:tc>
        <w:tc>
          <w:tcPr>
            <w:tcW w:w="233" w:type="dxa"/>
            <w:vAlign w:val="center"/>
          </w:tcPr>
          <w:p w14:paraId="42BC8291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center"/>
          </w:tcPr>
          <w:p w14:paraId="54E9C320" w14:textId="314FF5A0" w:rsidR="000278B2" w:rsidRPr="00E301AC" w:rsidRDefault="000278B2" w:rsidP="000278B2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(22,095)</w:t>
            </w:r>
          </w:p>
        </w:tc>
        <w:tc>
          <w:tcPr>
            <w:tcW w:w="269" w:type="dxa"/>
            <w:vAlign w:val="center"/>
          </w:tcPr>
          <w:p w14:paraId="26EF8349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14:paraId="4D8C4722" w14:textId="0CFA7579" w:rsidR="000278B2" w:rsidRPr="00E301AC" w:rsidRDefault="00C4400E" w:rsidP="000278B2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23,058</w:t>
            </w:r>
          </w:p>
        </w:tc>
        <w:tc>
          <w:tcPr>
            <w:tcW w:w="269" w:type="dxa"/>
            <w:vAlign w:val="center"/>
          </w:tcPr>
          <w:p w14:paraId="1991C55C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084D2461" w14:textId="6DFA7C1E" w:rsidR="000278B2" w:rsidRPr="00E301AC" w:rsidRDefault="000278B2" w:rsidP="000278B2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25,551</w:t>
            </w:r>
          </w:p>
        </w:tc>
      </w:tr>
      <w:tr w:rsidR="000278B2" w:rsidRPr="00E301AC" w14:paraId="106D4CC2" w14:textId="77777777" w:rsidTr="002D2931">
        <w:trPr>
          <w:trHeight w:val="20"/>
        </w:trPr>
        <w:tc>
          <w:tcPr>
            <w:tcW w:w="3509" w:type="dxa"/>
          </w:tcPr>
          <w:p w14:paraId="54B55BA8" w14:textId="77777777" w:rsidR="000278B2" w:rsidRPr="00E301AC" w:rsidRDefault="000278B2" w:rsidP="000278B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2" w:type="dxa"/>
          </w:tcPr>
          <w:p w14:paraId="4C8A2DEC" w14:textId="4F8892A1" w:rsidR="000278B2" w:rsidRPr="00E301AC" w:rsidRDefault="00C4400E" w:rsidP="000278B2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18,983</w:t>
            </w:r>
          </w:p>
        </w:tc>
        <w:tc>
          <w:tcPr>
            <w:tcW w:w="233" w:type="dxa"/>
          </w:tcPr>
          <w:p w14:paraId="6C10942B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531122DE" w14:textId="79E5F564" w:rsidR="000278B2" w:rsidRPr="00E301AC" w:rsidRDefault="000278B2" w:rsidP="000278B2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18,608</w:t>
            </w:r>
          </w:p>
        </w:tc>
        <w:tc>
          <w:tcPr>
            <w:tcW w:w="269" w:type="dxa"/>
          </w:tcPr>
          <w:p w14:paraId="53737231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0EF0AFF3" w14:textId="533CB191" w:rsidR="000278B2" w:rsidRPr="00E301AC" w:rsidRDefault="00C4400E" w:rsidP="000278B2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(16,695)</w:t>
            </w:r>
          </w:p>
        </w:tc>
        <w:tc>
          <w:tcPr>
            <w:tcW w:w="269" w:type="dxa"/>
          </w:tcPr>
          <w:p w14:paraId="429AB134" w14:textId="77777777" w:rsidR="000278B2" w:rsidRPr="00E301AC" w:rsidRDefault="000278B2" w:rsidP="000278B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8CED02" w14:textId="531BA606" w:rsidR="000278B2" w:rsidRPr="00E301AC" w:rsidRDefault="000278B2" w:rsidP="000278B2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(16,399)</w:t>
            </w:r>
          </w:p>
        </w:tc>
      </w:tr>
    </w:tbl>
    <w:p w14:paraId="441AAE1F" w14:textId="580AD7DA" w:rsidR="00A63FE9" w:rsidRDefault="00A63FE9" w:rsidP="00646934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43F367F" w14:textId="09120105" w:rsidR="00513D9C" w:rsidRPr="00E301AC" w:rsidRDefault="00F368F4" w:rsidP="00C429A2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</w:t>
      </w:r>
      <w:r w:rsidR="00395560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</w:t>
      </w: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กินมูลค่าหุ้นและ</w:t>
      </w:r>
      <w:r w:rsidR="00513D9C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สำรอง</w:t>
      </w:r>
      <w:r w:rsidR="00226D3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ตามกฎหมาย</w:t>
      </w:r>
    </w:p>
    <w:p w14:paraId="322DE0C0" w14:textId="77777777" w:rsidR="00F368F4" w:rsidRPr="00E301AC" w:rsidRDefault="00F368F4" w:rsidP="00F368F4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E4E0B3B" w14:textId="504EB26F" w:rsidR="00F368F4" w:rsidRDefault="00F368F4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</w:t>
      </w:r>
    </w:p>
    <w:p w14:paraId="7E4DB03B" w14:textId="77777777" w:rsidR="00A63FE9" w:rsidRPr="00E301AC" w:rsidRDefault="00A63FE9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1DC0C5" w14:textId="587A6F2C" w:rsidR="00513D9C" w:rsidRDefault="00F368F4" w:rsidP="00F368F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51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52A12C2" w14:textId="77777777" w:rsidR="00A63FE9" w:rsidRPr="00E301AC" w:rsidRDefault="00A63FE9" w:rsidP="00F368F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973E8" w14:textId="3AA895E3" w:rsidR="00F368F4" w:rsidRDefault="00F368F4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1EC78CA4" w14:textId="77777777" w:rsidR="00A63FE9" w:rsidRPr="00E301AC" w:rsidRDefault="00A63FE9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FD63553" w14:textId="752ECB36" w:rsidR="00010E75" w:rsidRPr="00E301AC" w:rsidRDefault="00010E75" w:rsidP="00F368F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301AC">
        <w:rPr>
          <w:rFonts w:asciiTheme="majorBidi" w:hAnsiTheme="majorBidi" w:cstheme="majorBidi"/>
          <w:sz w:val="30"/>
          <w:szCs w:val="30"/>
        </w:rPr>
        <w:t>“</w:t>
      </w:r>
      <w:r w:rsidRPr="00E301A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301AC">
        <w:rPr>
          <w:rFonts w:asciiTheme="majorBidi" w:hAnsiTheme="majorBidi" w:cstheme="majorBidi"/>
          <w:sz w:val="30"/>
          <w:szCs w:val="30"/>
        </w:rPr>
        <w:t>”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BD913B1" w14:textId="77777777" w:rsidR="00431B16" w:rsidRPr="00E301AC" w:rsidRDefault="00431B16" w:rsidP="00010E75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F93DA27" w14:textId="77777777" w:rsidR="00431B16" w:rsidRDefault="00431B16" w:rsidP="00431B16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30F8C07" w14:textId="77777777" w:rsidR="00A63FE9" w:rsidRPr="00E301AC" w:rsidRDefault="00A63FE9" w:rsidP="00431B16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9D02BC9" w14:textId="77777777" w:rsidR="00431B16" w:rsidRPr="00E301AC" w:rsidRDefault="00431B16" w:rsidP="00431B1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322C8FEB" w14:textId="473536A4" w:rsidR="00431B16" w:rsidRPr="00E301AC" w:rsidRDefault="00431B16" w:rsidP="00431B16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5F7E0DD1" w14:textId="77777777" w:rsidR="00F368F4" w:rsidRPr="00E301AC" w:rsidRDefault="00F368F4" w:rsidP="00F368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D73040B" w14:textId="6CEE6A27" w:rsidR="001B5495" w:rsidRPr="00E301AC" w:rsidRDefault="001B5495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06F0AD6" w14:textId="77777777" w:rsidR="00F06F60" w:rsidRPr="00E301AC" w:rsidRDefault="00F06F60" w:rsidP="00681B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FA2DC" w14:textId="77777777" w:rsidR="008B7471" w:rsidRPr="00E301AC" w:rsidRDefault="008B7471" w:rsidP="00681B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บริษัทดำเนินกิจการในส่วนงานเดียว 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คือ</w:t>
      </w:r>
      <w:r w:rsidRPr="00E301AC">
        <w:rPr>
          <w:rFonts w:asciiTheme="majorBidi" w:hAnsiTheme="majorBidi" w:cstheme="majorBidi"/>
          <w:sz w:val="30"/>
          <w:szCs w:val="30"/>
          <w:cs/>
        </w:rPr>
        <w:t>ธุรกิจผลิตและจำหน่ายเครื่องใช้ไฟฟ้าภายในบ้าน ซึ่งเป็นกลุ่มผลิตภัณฑ์</w:t>
      </w:r>
      <w:r w:rsidR="00D81D0C" w:rsidRPr="00E301AC">
        <w:rPr>
          <w:rFonts w:asciiTheme="majorBidi" w:hAnsiTheme="majorBidi" w:cstheme="majorBidi"/>
          <w:sz w:val="30"/>
          <w:szCs w:val="30"/>
          <w:cs/>
        </w:rPr>
        <w:t>เดียว</w:t>
      </w:r>
      <w:r w:rsidRPr="00E301AC">
        <w:rPr>
          <w:rFonts w:asciiTheme="majorBidi" w:hAnsiTheme="majorBidi" w:cstheme="majorBidi"/>
          <w:sz w:val="30"/>
          <w:szCs w:val="30"/>
          <w:cs/>
        </w:rPr>
        <w:t>กัน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434B" w:rsidRPr="00E301AC">
        <w:rPr>
          <w:rFonts w:asciiTheme="majorBidi" w:hAnsiTheme="majorBidi" w:cstheme="majorBidi"/>
          <w:sz w:val="30"/>
          <w:szCs w:val="30"/>
          <w:cs/>
        </w:rPr>
        <w:t>โดย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บริษัทจำหน่ายผลิตภัณฑ์ของบริษัท</w:t>
      </w:r>
      <w:r w:rsidR="00D81D0C" w:rsidRPr="00E301AC">
        <w:rPr>
          <w:rFonts w:asciiTheme="majorBidi" w:hAnsiTheme="majorBidi" w:cstheme="majorBidi"/>
          <w:sz w:val="30"/>
          <w:szCs w:val="30"/>
          <w:cs/>
        </w:rPr>
        <w:t>ทั้ง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ในประเทศและต่างประเทศ </w:t>
      </w:r>
      <w:r w:rsidR="0082434B" w:rsidRPr="00E301AC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ผู้มีอำนาจตัดสินใจสูงสุดด้านการดำเนินงานพิจารณาส่วนงานธุรกิจบริหารงานโดย</w:t>
      </w:r>
      <w:r w:rsidRPr="00E301AC">
        <w:rPr>
          <w:rFonts w:asciiTheme="majorBidi" w:hAnsiTheme="majorBidi" w:cstheme="majorBidi"/>
          <w:sz w:val="30"/>
          <w:szCs w:val="30"/>
          <w:cs/>
        </w:rPr>
        <w:t>พิจารณาส่วนงานทาง</w:t>
      </w:r>
      <w:r w:rsidR="00324D9E" w:rsidRPr="00E301AC">
        <w:rPr>
          <w:rFonts w:asciiTheme="majorBidi" w:hAnsiTheme="majorBidi" w:cstheme="majorBidi"/>
          <w:sz w:val="30"/>
          <w:szCs w:val="30"/>
          <w:cs/>
        </w:rPr>
        <w:t>ภูมิศาสตร์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4D9E" w:rsidRPr="00E301A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17BA25" w14:textId="77777777" w:rsidR="00882123" w:rsidRPr="00E301AC" w:rsidRDefault="00882123" w:rsidP="00681B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D10C2" w14:textId="3869D8F5" w:rsidR="00882123" w:rsidRPr="00E301AC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90145" w:rsidRPr="00E301AC">
        <w:rPr>
          <w:rFonts w:asciiTheme="majorBidi" w:hAnsiTheme="majorBidi" w:cstheme="majorBidi"/>
          <w:sz w:val="30"/>
          <w:szCs w:val="30"/>
        </w:rPr>
        <w:t>1</w:t>
      </w:r>
      <w:r w:rsidR="0012734A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ขายสินค้าและให้บริการในประเทศไทย</w:t>
      </w:r>
    </w:p>
    <w:p w14:paraId="6C88AADB" w14:textId="7A222AC1" w:rsidR="00882123" w:rsidRPr="00E301AC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90145" w:rsidRPr="00E301AC">
        <w:rPr>
          <w:rFonts w:asciiTheme="majorBidi" w:hAnsiTheme="majorBidi" w:cstheme="majorBidi"/>
          <w:sz w:val="30"/>
          <w:szCs w:val="30"/>
        </w:rPr>
        <w:t>2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ขายสินค้าในประเทศญี่ปุ่น</w:t>
      </w:r>
    </w:p>
    <w:p w14:paraId="3790D506" w14:textId="360D500A" w:rsidR="00A96B03" w:rsidRPr="00E301AC" w:rsidRDefault="00882123" w:rsidP="00010E75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90145" w:rsidRPr="00E301AC">
        <w:rPr>
          <w:rFonts w:asciiTheme="majorBidi" w:hAnsiTheme="majorBidi" w:cstheme="majorBidi"/>
          <w:sz w:val="30"/>
          <w:szCs w:val="30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ขายสินค้าในประเทศอื่นๆ</w:t>
      </w:r>
    </w:p>
    <w:p w14:paraId="2FF360BA" w14:textId="77777777" w:rsidR="00D747D7" w:rsidRPr="00E301AC" w:rsidRDefault="00D747D7" w:rsidP="00D747D7">
      <w:pPr>
        <w:pStyle w:val="ListParagraph"/>
        <w:tabs>
          <w:tab w:val="clear" w:pos="6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911CF" w14:textId="77777777" w:rsidR="000A64C2" w:rsidRPr="00E301AC" w:rsidRDefault="000A64C2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หน่วยงานธุรกิจที่สำคัญนี้</w:t>
      </w:r>
      <w:r w:rsidR="00A9446D" w:rsidRPr="00E301AC">
        <w:rPr>
          <w:rFonts w:asciiTheme="majorBidi" w:hAnsiTheme="majorBidi" w:cstheme="majorBidi"/>
          <w:sz w:val="30"/>
          <w:szCs w:val="30"/>
          <w:cs/>
        </w:rPr>
        <w:t>มีการบริหารจัดการแยกต่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างหากเนื่องจากมี</w:t>
      </w:r>
      <w:r w:rsidR="00A9446D" w:rsidRPr="00E301AC">
        <w:rPr>
          <w:rFonts w:asciiTheme="majorBidi" w:hAnsiTheme="majorBidi" w:cstheme="majorBidi"/>
          <w:sz w:val="30"/>
          <w:szCs w:val="30"/>
          <w:cs/>
        </w:rPr>
        <w:t xml:space="preserve">กลยุทธ์ทางการตลาดที่แตกต่างกัน </w:t>
      </w:r>
      <w:r w:rsidRPr="00E301AC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="00A9446D" w:rsidRPr="00E301AC">
        <w:rPr>
          <w:rFonts w:asciiTheme="majorBidi" w:hAnsiTheme="majorBidi" w:cstheme="majorBidi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้อยทุกเดือน</w:t>
      </w:r>
    </w:p>
    <w:p w14:paraId="2A26DB03" w14:textId="77777777" w:rsidR="00486CC8" w:rsidRPr="00E301AC" w:rsidRDefault="00486CC8" w:rsidP="002E499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532FE" w14:textId="0E0D2A92" w:rsidR="001B7BD4" w:rsidRPr="00E301AC" w:rsidRDefault="00A9446D" w:rsidP="002E499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DD72A4" w:rsidRPr="00E301AC">
        <w:rPr>
          <w:rFonts w:asciiTheme="majorBidi" w:hAnsiTheme="majorBidi" w:cstheme="majorBidi"/>
          <w:sz w:val="30"/>
          <w:szCs w:val="30"/>
          <w:cs/>
        </w:rPr>
        <w:t>จากการดำเนินงาน</w:t>
      </w:r>
      <w:r w:rsidRPr="00E301AC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บริษัท ผู้บริหารเชื่อว่าการใช้กำไร</w:t>
      </w:r>
      <w:r w:rsidR="00DD72A4" w:rsidRPr="00E301AC">
        <w:rPr>
          <w:rFonts w:asciiTheme="majorBidi" w:hAnsiTheme="majorBidi" w:cstheme="majorBidi"/>
          <w:sz w:val="30"/>
          <w:szCs w:val="30"/>
          <w:cs/>
        </w:rPr>
        <w:t>จากการดำเนินงาน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</w:t>
      </w:r>
      <w:r w:rsidR="0095233C" w:rsidRPr="00E301AC">
        <w:rPr>
          <w:rFonts w:asciiTheme="majorBidi" w:hAnsiTheme="majorBidi" w:cstheme="majorBidi"/>
          <w:sz w:val="30"/>
          <w:szCs w:val="30"/>
          <w:cs/>
        </w:rPr>
        <w:t>ผล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</w:t>
      </w:r>
      <w:r w:rsidR="00577903" w:rsidRPr="00E301AC">
        <w:rPr>
          <w:rFonts w:asciiTheme="majorBidi" w:hAnsiTheme="majorBidi" w:cstheme="majorBidi"/>
          <w:sz w:val="30"/>
          <w:szCs w:val="30"/>
          <w:cs/>
        </w:rPr>
        <w:t>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อุตสาหกรรมเดียวกัน</w:t>
      </w:r>
    </w:p>
    <w:p w14:paraId="012DD848" w14:textId="77777777" w:rsidR="003E5538" w:rsidRPr="00E301AC" w:rsidRDefault="003E5538" w:rsidP="00CC0FD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EFCAD" w14:textId="5A05AB80" w:rsidR="00BF4BFD" w:rsidRPr="00E301AC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BF4BFD" w:rsidRPr="00E301AC" w:rsidSect="001437A4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A617327" w14:textId="64333BC6" w:rsidR="00691EC3" w:rsidRPr="00E301AC" w:rsidRDefault="00691EC3" w:rsidP="00EB1E79">
      <w:pPr>
        <w:tabs>
          <w:tab w:val="left" w:pos="540"/>
        </w:tabs>
        <w:spacing w:line="240" w:lineRule="auto"/>
        <w:ind w:left="540" w:right="123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39853326"/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สำหรับปีสิ้นสุด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7909F5" w:rsidRPr="00E301AC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F1549B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478B8093" w14:textId="77777777" w:rsidR="00691EC3" w:rsidRPr="00E301AC" w:rsidRDefault="00691EC3" w:rsidP="00EB1E79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14361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1125"/>
        <w:gridCol w:w="256"/>
        <w:gridCol w:w="1103"/>
        <w:gridCol w:w="257"/>
        <w:gridCol w:w="1370"/>
        <w:gridCol w:w="254"/>
        <w:gridCol w:w="1077"/>
        <w:gridCol w:w="254"/>
        <w:gridCol w:w="1251"/>
        <w:gridCol w:w="254"/>
        <w:gridCol w:w="1106"/>
        <w:gridCol w:w="261"/>
        <w:gridCol w:w="1412"/>
        <w:gridCol w:w="257"/>
        <w:gridCol w:w="1279"/>
      </w:tblGrid>
      <w:tr w:rsidR="00691EC3" w:rsidRPr="00E301AC" w14:paraId="5431CD1E" w14:textId="77777777" w:rsidTr="00486CC8">
        <w:tc>
          <w:tcPr>
            <w:tcW w:w="2862" w:type="dxa"/>
          </w:tcPr>
          <w:p w14:paraId="4DD06656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9" w:type="dxa"/>
            <w:gridSpan w:val="15"/>
          </w:tcPr>
          <w:p w14:paraId="4EF2D067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</w:tr>
      <w:tr w:rsidR="00691EC3" w:rsidRPr="00E301AC" w14:paraId="3256EC20" w14:textId="77777777" w:rsidTr="00486CC8">
        <w:tc>
          <w:tcPr>
            <w:tcW w:w="2862" w:type="dxa"/>
          </w:tcPr>
          <w:p w14:paraId="1596DF9A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6" w:type="dxa"/>
            <w:gridSpan w:val="3"/>
          </w:tcPr>
          <w:p w14:paraId="580CD968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57" w:type="dxa"/>
          </w:tcPr>
          <w:p w14:paraId="7FFD490A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bottom w:val="nil"/>
            </w:tcBorders>
          </w:tcPr>
          <w:p w14:paraId="32E7F1CE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54" w:type="dxa"/>
            <w:tcBorders>
              <w:top w:val="single" w:sz="4" w:space="0" w:color="auto"/>
              <w:bottom w:val="nil"/>
            </w:tcBorders>
          </w:tcPr>
          <w:p w14:paraId="07343857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nil"/>
            </w:tcBorders>
          </w:tcPr>
          <w:p w14:paraId="79622689" w14:textId="32ADE470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61" w:type="dxa"/>
          </w:tcPr>
          <w:p w14:paraId="456D5A2B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8" w:type="dxa"/>
            <w:gridSpan w:val="3"/>
          </w:tcPr>
          <w:p w14:paraId="0F28FBF7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1"/>
      <w:tr w:rsidR="00913E2F" w:rsidRPr="00E301AC" w14:paraId="5DA5439C" w14:textId="77777777" w:rsidTr="006D26B0">
        <w:tc>
          <w:tcPr>
            <w:tcW w:w="2862" w:type="dxa"/>
          </w:tcPr>
          <w:p w14:paraId="4BAD66B5" w14:textId="480BE804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127" w:type="dxa"/>
            <w:tcBorders>
              <w:bottom w:val="nil"/>
            </w:tcBorders>
          </w:tcPr>
          <w:p w14:paraId="564A1AD9" w14:textId="0EB54738" w:rsidR="00913E2F" w:rsidRPr="00E301AC" w:rsidRDefault="0031338A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56" w:type="dxa"/>
          </w:tcPr>
          <w:p w14:paraId="73F4E2A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14A8091F" w14:textId="433D6803" w:rsidR="00913E2F" w:rsidRPr="00E301AC" w:rsidRDefault="0031338A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57" w:type="dxa"/>
          </w:tcPr>
          <w:p w14:paraId="0D72A5D5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2509F5E" w14:textId="6DF1049B" w:rsidR="00913E2F" w:rsidRPr="00E301AC" w:rsidRDefault="0031338A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54" w:type="dxa"/>
          </w:tcPr>
          <w:p w14:paraId="69FE9B75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679ECE31" w14:textId="1F0FB9DF" w:rsidR="00913E2F" w:rsidRPr="00E301AC" w:rsidRDefault="0031338A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54" w:type="dxa"/>
          </w:tcPr>
          <w:p w14:paraId="525913D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3E5B7B2C" w14:textId="135B28B1" w:rsidR="00913E2F" w:rsidRPr="00E301AC" w:rsidRDefault="0031338A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54" w:type="dxa"/>
          </w:tcPr>
          <w:p w14:paraId="56910CD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15A592DB" w14:textId="5B5B3BE6" w:rsidR="00913E2F" w:rsidRPr="00E301AC" w:rsidRDefault="0031338A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61" w:type="dxa"/>
          </w:tcPr>
          <w:p w14:paraId="0BFFA8B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9F91195" w14:textId="2281DAE3" w:rsidR="00913E2F" w:rsidRPr="00E301AC" w:rsidRDefault="0031338A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57" w:type="dxa"/>
          </w:tcPr>
          <w:p w14:paraId="1324607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5948452" w14:textId="1AF01AF6" w:rsidR="00913E2F" w:rsidRPr="00E301AC" w:rsidRDefault="0031338A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486CC8" w:rsidRPr="00E301AC" w14:paraId="1718348D" w14:textId="77777777" w:rsidTr="00486CC8">
        <w:tc>
          <w:tcPr>
            <w:tcW w:w="2862" w:type="dxa"/>
          </w:tcPr>
          <w:p w14:paraId="281FA16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99" w:type="dxa"/>
            <w:gridSpan w:val="15"/>
            <w:tcBorders>
              <w:bottom w:val="nil"/>
            </w:tcBorders>
          </w:tcPr>
          <w:p w14:paraId="607F84D8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301A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0278B2" w:rsidRPr="00E301AC" w14:paraId="5B1D826B" w14:textId="77777777" w:rsidTr="006D26B0">
        <w:tc>
          <w:tcPr>
            <w:tcW w:w="2862" w:type="dxa"/>
          </w:tcPr>
          <w:p w14:paraId="16A4D626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CB829E0" w14:textId="7DCBFB79" w:rsidR="000278B2" w:rsidRPr="00E301AC" w:rsidRDefault="004244F0" w:rsidP="000278B2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2,717,690</w:t>
            </w:r>
          </w:p>
        </w:tc>
        <w:tc>
          <w:tcPr>
            <w:tcW w:w="256" w:type="dxa"/>
          </w:tcPr>
          <w:p w14:paraId="502B4772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760CEC9" w14:textId="64007EEC" w:rsidR="000278B2" w:rsidRPr="00E301AC" w:rsidRDefault="000278B2" w:rsidP="000278B2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2,962,093</w:t>
            </w:r>
          </w:p>
        </w:tc>
        <w:tc>
          <w:tcPr>
            <w:tcW w:w="257" w:type="dxa"/>
          </w:tcPr>
          <w:p w14:paraId="47E9BDDA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251CF3" w14:textId="370352D4" w:rsidR="000278B2" w:rsidRPr="00E301AC" w:rsidRDefault="004244F0" w:rsidP="000278B2">
            <w:pPr>
              <w:tabs>
                <w:tab w:val="decimal" w:pos="1096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2,318,478</w:t>
            </w:r>
          </w:p>
        </w:tc>
        <w:tc>
          <w:tcPr>
            <w:tcW w:w="254" w:type="dxa"/>
          </w:tcPr>
          <w:p w14:paraId="43D47E6E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A030805" w14:textId="7D99B6B4" w:rsidR="000278B2" w:rsidRPr="00E301AC" w:rsidRDefault="000278B2" w:rsidP="000278B2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3,136,39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54" w:type="dxa"/>
          </w:tcPr>
          <w:p w14:paraId="71577B49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42186B2" w14:textId="5465C9F3" w:rsidR="000278B2" w:rsidRPr="00E301AC" w:rsidRDefault="004244F0" w:rsidP="000278B2">
            <w:pPr>
              <w:tabs>
                <w:tab w:val="decimal" w:pos="96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1,046,077</w:t>
            </w:r>
          </w:p>
        </w:tc>
        <w:tc>
          <w:tcPr>
            <w:tcW w:w="254" w:type="dxa"/>
          </w:tcPr>
          <w:p w14:paraId="55393926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F524285" w14:textId="1FD2ED6E" w:rsidR="000278B2" w:rsidRPr="00E301AC" w:rsidRDefault="000278B2" w:rsidP="000278B2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980,789</w:t>
            </w:r>
          </w:p>
        </w:tc>
        <w:tc>
          <w:tcPr>
            <w:tcW w:w="261" w:type="dxa"/>
          </w:tcPr>
          <w:p w14:paraId="61CEA861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01E76B1" w14:textId="0DE49DFC" w:rsidR="000278B2" w:rsidRPr="00E301AC" w:rsidRDefault="004244F0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6,082,245</w:t>
            </w:r>
          </w:p>
        </w:tc>
        <w:tc>
          <w:tcPr>
            <w:tcW w:w="257" w:type="dxa"/>
          </w:tcPr>
          <w:p w14:paraId="3BBC3BE4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5280A1" w14:textId="1F89241A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7,079,277</w:t>
            </w:r>
          </w:p>
        </w:tc>
      </w:tr>
      <w:tr w:rsidR="000278B2" w:rsidRPr="00E301AC" w14:paraId="10BBDB37" w14:textId="77777777" w:rsidTr="006D26B0">
        <w:tc>
          <w:tcPr>
            <w:tcW w:w="2862" w:type="dxa"/>
          </w:tcPr>
          <w:p w14:paraId="16212C39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27" w:type="dxa"/>
            <w:tcBorders>
              <w:bottom w:val="nil"/>
            </w:tcBorders>
            <w:shd w:val="clear" w:color="auto" w:fill="auto"/>
          </w:tcPr>
          <w:p w14:paraId="11AA4906" w14:textId="6FC24FA5" w:rsidR="000278B2" w:rsidRPr="00E301AC" w:rsidRDefault="004244F0" w:rsidP="000278B2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373,334</w:t>
            </w:r>
          </w:p>
        </w:tc>
        <w:tc>
          <w:tcPr>
            <w:tcW w:w="256" w:type="dxa"/>
            <w:tcBorders>
              <w:bottom w:val="nil"/>
            </w:tcBorders>
            <w:shd w:val="clear" w:color="auto" w:fill="auto"/>
          </w:tcPr>
          <w:p w14:paraId="4CC01524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7FF7D520" w14:textId="083F564F" w:rsidR="000278B2" w:rsidRPr="00E301AC" w:rsidRDefault="000278B2" w:rsidP="000278B2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345,166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1B81EAA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F7D4B47" w14:textId="65492266" w:rsidR="000278B2" w:rsidRPr="00E301AC" w:rsidRDefault="004244F0" w:rsidP="000278B2">
            <w:pPr>
              <w:tabs>
                <w:tab w:val="decimal" w:pos="1096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(35,039)</w:t>
            </w:r>
          </w:p>
        </w:tc>
        <w:tc>
          <w:tcPr>
            <w:tcW w:w="254" w:type="dxa"/>
            <w:tcBorders>
              <w:bottom w:val="nil"/>
            </w:tcBorders>
          </w:tcPr>
          <w:p w14:paraId="34BDD5BC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71BD5959" w14:textId="49E6B3E4" w:rsidR="000278B2" w:rsidRPr="00E301AC" w:rsidRDefault="000278B2" w:rsidP="000278B2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294,139</w:t>
            </w:r>
          </w:p>
        </w:tc>
        <w:tc>
          <w:tcPr>
            <w:tcW w:w="254" w:type="dxa"/>
            <w:tcBorders>
              <w:bottom w:val="nil"/>
            </w:tcBorders>
          </w:tcPr>
          <w:p w14:paraId="0819933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5830429F" w14:textId="45F618E7" w:rsidR="000278B2" w:rsidRPr="00E301AC" w:rsidRDefault="004244F0" w:rsidP="000278B2">
            <w:pPr>
              <w:tabs>
                <w:tab w:val="decimal" w:pos="96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83,383</w:t>
            </w:r>
          </w:p>
        </w:tc>
        <w:tc>
          <w:tcPr>
            <w:tcW w:w="254" w:type="dxa"/>
            <w:tcBorders>
              <w:bottom w:val="nil"/>
            </w:tcBorders>
          </w:tcPr>
          <w:p w14:paraId="4E78B1B7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07469F29" w14:textId="53E4AFBC" w:rsidR="000278B2" w:rsidRPr="00E301AC" w:rsidRDefault="000278B2" w:rsidP="000278B2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117,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61" w:type="dxa"/>
            <w:tcBorders>
              <w:bottom w:val="nil"/>
            </w:tcBorders>
          </w:tcPr>
          <w:p w14:paraId="3B54AE07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3AA51CFB" w14:textId="251A57AC" w:rsidR="000278B2" w:rsidRPr="00E301AC" w:rsidRDefault="004244F0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421,678</w:t>
            </w:r>
          </w:p>
        </w:tc>
        <w:tc>
          <w:tcPr>
            <w:tcW w:w="257" w:type="dxa"/>
            <w:tcBorders>
              <w:bottom w:val="nil"/>
            </w:tcBorders>
          </w:tcPr>
          <w:p w14:paraId="6B55AC3D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50BD7EF2" w14:textId="4A04F1FC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756,70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0278B2" w:rsidRPr="00E301AC" w14:paraId="507E5A86" w14:textId="77777777" w:rsidTr="006D26B0">
        <w:tc>
          <w:tcPr>
            <w:tcW w:w="2862" w:type="dxa"/>
          </w:tcPr>
          <w:p w14:paraId="11D58388" w14:textId="4C63F353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ค่าใช้จ่ายที่ปันส่วน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ไม่ได้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14:paraId="4723B4E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3FDEBF41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5F5BFE32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6733BF58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740847C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11276A02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01A83DA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44113B9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4F9E454C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5D54B15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2AE0944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9A66F16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 w14:paraId="110082BA" w14:textId="18E3A84A" w:rsidR="000278B2" w:rsidRPr="00E301AC" w:rsidRDefault="004244F0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(599,22</w:t>
            </w:r>
            <w:r w:rsidR="00226D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5BA3C3FA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34A246AE" w14:textId="144FD5FB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(652,737)</w:t>
            </w:r>
          </w:p>
        </w:tc>
      </w:tr>
      <w:tr w:rsidR="000278B2" w:rsidRPr="00E301AC" w14:paraId="1C47C3A4" w14:textId="77777777" w:rsidTr="006D26B0">
        <w:tc>
          <w:tcPr>
            <w:tcW w:w="2862" w:type="dxa"/>
          </w:tcPr>
          <w:p w14:paraId="1A63B44D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127" w:type="dxa"/>
            <w:tcBorders>
              <w:top w:val="nil"/>
            </w:tcBorders>
          </w:tcPr>
          <w:p w14:paraId="7E08BDD8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</w:tcBorders>
          </w:tcPr>
          <w:p w14:paraId="3067F97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top w:val="nil"/>
            </w:tcBorders>
          </w:tcPr>
          <w:p w14:paraId="1FD8FBCE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top w:val="nil"/>
            </w:tcBorders>
          </w:tcPr>
          <w:p w14:paraId="6240D79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C9AA552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03C53E38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40F08E89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6798ED57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14:paraId="70D61F0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61727756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14:paraId="7F5905DD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1542F782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 w14:paraId="451DF265" w14:textId="0E0300BB" w:rsidR="000278B2" w:rsidRPr="00E301AC" w:rsidRDefault="004244F0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834,145</w:t>
            </w:r>
          </w:p>
        </w:tc>
        <w:tc>
          <w:tcPr>
            <w:tcW w:w="257" w:type="dxa"/>
            <w:tcBorders>
              <w:top w:val="nil"/>
            </w:tcBorders>
          </w:tcPr>
          <w:p w14:paraId="28E8E110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14:paraId="090EEA86" w14:textId="4608065B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604,179</w:t>
            </w:r>
          </w:p>
        </w:tc>
      </w:tr>
      <w:tr w:rsidR="000278B2" w:rsidRPr="00E301AC" w14:paraId="161B0CF4" w14:textId="77777777" w:rsidTr="006D26B0">
        <w:tc>
          <w:tcPr>
            <w:tcW w:w="2862" w:type="dxa"/>
          </w:tcPr>
          <w:p w14:paraId="08291D75" w14:textId="69348C4D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127" w:type="dxa"/>
          </w:tcPr>
          <w:p w14:paraId="2C5BD1CB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598C2CBD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719D404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8B6BF2D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5D0F8CA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CE5363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105EF91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6859D0D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EE6C513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623637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36AA8B24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47A8BA8C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</w:tcPr>
          <w:p w14:paraId="2F0957DD" w14:textId="7CBF4AFF" w:rsidR="000278B2" w:rsidRPr="00E301AC" w:rsidRDefault="003A7416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74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2,039</w:t>
            </w:r>
          </w:p>
        </w:tc>
        <w:tc>
          <w:tcPr>
            <w:tcW w:w="257" w:type="dxa"/>
          </w:tcPr>
          <w:p w14:paraId="147C8C4F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</w:tcPr>
          <w:p w14:paraId="091F7012" w14:textId="4319A070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33,41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0278B2" w:rsidRPr="00E301AC" w14:paraId="4D910640" w14:textId="77777777" w:rsidTr="006D26B0">
        <w:tc>
          <w:tcPr>
            <w:tcW w:w="2862" w:type="dxa"/>
          </w:tcPr>
          <w:p w14:paraId="26CC98C6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27" w:type="dxa"/>
          </w:tcPr>
          <w:p w14:paraId="120DBD3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421E125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12C71851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AFCA706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49A09BF2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318B7C0A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4F225F67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74B2CF1A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0AC00CBD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04B55E8B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3CF8B098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2B9B969B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0AED748E" w14:textId="1FBB4A37" w:rsidR="000278B2" w:rsidRPr="00E301AC" w:rsidRDefault="003A7416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74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45,831</w:t>
            </w:r>
          </w:p>
        </w:tc>
        <w:tc>
          <w:tcPr>
            <w:tcW w:w="257" w:type="dxa"/>
          </w:tcPr>
          <w:p w14:paraId="529D208F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0F6F7E5" w14:textId="52EAE0D6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53,669</w:t>
            </w:r>
          </w:p>
        </w:tc>
      </w:tr>
      <w:tr w:rsidR="000278B2" w:rsidRPr="00E301AC" w14:paraId="21DE45CB" w14:textId="3E78DFC2" w:rsidTr="006D26B0">
        <w:tc>
          <w:tcPr>
            <w:tcW w:w="2862" w:type="dxa"/>
          </w:tcPr>
          <w:p w14:paraId="6A05C981" w14:textId="7244C273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27" w:type="dxa"/>
          </w:tcPr>
          <w:p w14:paraId="7B104588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A487349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087B7B2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4316E61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77642A78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8BE3661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1438F996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68CBBADE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ACCCC82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DCE8CB7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7F91B21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7A9281D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18D53C0" w14:textId="6ECCD937" w:rsidR="000278B2" w:rsidRPr="00E301AC" w:rsidRDefault="004244F0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(546)</w:t>
            </w:r>
          </w:p>
        </w:tc>
        <w:tc>
          <w:tcPr>
            <w:tcW w:w="257" w:type="dxa"/>
          </w:tcPr>
          <w:p w14:paraId="05D2E3D1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067A6E18" w14:textId="4B14374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(533)</w:t>
            </w:r>
          </w:p>
        </w:tc>
      </w:tr>
      <w:tr w:rsidR="000278B2" w:rsidRPr="00E301AC" w14:paraId="3A8FE8B0" w14:textId="77777777" w:rsidTr="006D26B0">
        <w:tc>
          <w:tcPr>
            <w:tcW w:w="2862" w:type="dxa"/>
          </w:tcPr>
          <w:p w14:paraId="4FA99B0B" w14:textId="7E138A0B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ส่วนแบ่งกำไรของบริษัทร่วม</w:t>
            </w:r>
          </w:p>
        </w:tc>
        <w:tc>
          <w:tcPr>
            <w:tcW w:w="1127" w:type="dxa"/>
          </w:tcPr>
          <w:p w14:paraId="38ADCE03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7EC51AD5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6AA36419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94403B4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14EC417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5C58CE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26BC79DA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79B6F8C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11130F0D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3351A4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473CC963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0206C764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591BF46F" w14:textId="017AF6E3" w:rsidR="000278B2" w:rsidRPr="00E301AC" w:rsidRDefault="004244F0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1,659</w:t>
            </w:r>
          </w:p>
        </w:tc>
        <w:tc>
          <w:tcPr>
            <w:tcW w:w="257" w:type="dxa"/>
          </w:tcPr>
          <w:p w14:paraId="207D2D81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D477CE9" w14:textId="58B864E2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969</w:t>
            </w:r>
          </w:p>
        </w:tc>
      </w:tr>
      <w:tr w:rsidR="000278B2" w:rsidRPr="00E301AC" w14:paraId="5446181A" w14:textId="77777777" w:rsidTr="006D26B0">
        <w:tc>
          <w:tcPr>
            <w:tcW w:w="2862" w:type="dxa"/>
          </w:tcPr>
          <w:p w14:paraId="3DDE6D19" w14:textId="0C6E7300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27" w:type="dxa"/>
          </w:tcPr>
          <w:p w14:paraId="190C24A9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01E7334D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1DA7C487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482B2152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39AA331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175B258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2B47C964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7C05B89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0288ADEB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084B11D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D8B8DD7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3DCD3597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</w:tcPr>
          <w:p w14:paraId="048DBC73" w14:textId="6DB30969" w:rsidR="000278B2" w:rsidRPr="00E301AC" w:rsidRDefault="004244F0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705,586</w:t>
            </w:r>
          </w:p>
        </w:tc>
        <w:tc>
          <w:tcPr>
            <w:tcW w:w="257" w:type="dxa"/>
          </w:tcPr>
          <w:p w14:paraId="4C832C0B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5F3D7889" w14:textId="52C55903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795,668</w:t>
            </w:r>
          </w:p>
        </w:tc>
      </w:tr>
      <w:tr w:rsidR="000278B2" w:rsidRPr="00E301AC" w14:paraId="1EAF2B40" w14:textId="77777777" w:rsidTr="006D26B0">
        <w:tc>
          <w:tcPr>
            <w:tcW w:w="2862" w:type="dxa"/>
          </w:tcPr>
          <w:p w14:paraId="201792B6" w14:textId="7198B88C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27" w:type="dxa"/>
          </w:tcPr>
          <w:p w14:paraId="43640DDC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70747E2C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4019423D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40EF98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D866715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82D8AB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662E57BA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1AE879F3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39B3106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3B49389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518CDF3C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245CF34A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1CEE2657" w14:textId="4C0DA525" w:rsidR="000278B2" w:rsidRPr="00862471" w:rsidRDefault="003A7416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244F0"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3,079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57" w:type="dxa"/>
          </w:tcPr>
          <w:p w14:paraId="7741A3E1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2C38EB7F" w14:textId="01172091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(58,05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0278B2" w:rsidRPr="00E301AC" w14:paraId="3F2F9535" w14:textId="77777777" w:rsidTr="006D26B0">
        <w:tc>
          <w:tcPr>
            <w:tcW w:w="2862" w:type="dxa"/>
          </w:tcPr>
          <w:p w14:paraId="411AEDF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27" w:type="dxa"/>
          </w:tcPr>
          <w:p w14:paraId="41292ED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63F7F5AE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3A98F7CB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966E996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1C1BD3D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729BC436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5CC34047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985DCF4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2F7A4B77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01ADF15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9117486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7DAFF632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6284D1DE" w14:textId="79E94496" w:rsidR="000278B2" w:rsidRPr="00E301AC" w:rsidRDefault="003A7416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A7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702,507</w:t>
            </w:r>
          </w:p>
        </w:tc>
        <w:tc>
          <w:tcPr>
            <w:tcW w:w="257" w:type="dxa"/>
          </w:tcPr>
          <w:p w14:paraId="1C7409FE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AB00EAC" w14:textId="5E43DBC6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737,616</w:t>
            </w:r>
          </w:p>
        </w:tc>
      </w:tr>
      <w:tr w:rsidR="00913E2F" w:rsidRPr="00E301AC" w14:paraId="75C9912E" w14:textId="77777777" w:rsidTr="006D26B0">
        <w:tc>
          <w:tcPr>
            <w:tcW w:w="2862" w:type="dxa"/>
          </w:tcPr>
          <w:p w14:paraId="1F7BD8FD" w14:textId="77777777" w:rsidR="00913E2F" w:rsidRPr="00EA03A1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127" w:type="dxa"/>
          </w:tcPr>
          <w:p w14:paraId="6D40275E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5133299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32CFB484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54CEEF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37755D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425CF9C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599A62B8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12CA1EE3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F0FAF7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7CB99F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68DE468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3243E8C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</w:tcPr>
          <w:p w14:paraId="724513CB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F155139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4FD9E8EC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278B2" w:rsidRPr="00E301AC" w14:paraId="19D0763E" w14:textId="77777777" w:rsidTr="006D26B0">
        <w:tc>
          <w:tcPr>
            <w:tcW w:w="2862" w:type="dxa"/>
          </w:tcPr>
          <w:p w14:paraId="50D37DAF" w14:textId="5BE8F5D2" w:rsidR="000278B2" w:rsidRPr="00EA03A1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A03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A03A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มีนาคม </w:t>
            </w:r>
          </w:p>
        </w:tc>
        <w:tc>
          <w:tcPr>
            <w:tcW w:w="1127" w:type="dxa"/>
          </w:tcPr>
          <w:p w14:paraId="5C8972AC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200110F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63F5B85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4ACBF4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2342944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3620014D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04DEBA86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6FA64818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5928C15F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0B8F2EB5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EFF9D64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7F45AB5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double" w:sz="4" w:space="0" w:color="auto"/>
            </w:tcBorders>
          </w:tcPr>
          <w:p w14:paraId="2ECA1FCA" w14:textId="13069B9F" w:rsidR="000278B2" w:rsidRPr="00E301AC" w:rsidRDefault="003A7416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A7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11,243,380</w:t>
            </w:r>
          </w:p>
        </w:tc>
        <w:tc>
          <w:tcPr>
            <w:tcW w:w="257" w:type="dxa"/>
          </w:tcPr>
          <w:p w14:paraId="1B324873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double" w:sz="4" w:space="0" w:color="auto"/>
            </w:tcBorders>
          </w:tcPr>
          <w:p w14:paraId="731222DD" w14:textId="62DF4ADC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773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11,114,75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913E2F" w:rsidRPr="00E301AC" w14:paraId="0FAF4EC7" w14:textId="77777777" w:rsidTr="006D26B0">
        <w:tc>
          <w:tcPr>
            <w:tcW w:w="2862" w:type="dxa"/>
            <w:tcBorders>
              <w:bottom w:val="nil"/>
            </w:tcBorders>
          </w:tcPr>
          <w:p w14:paraId="6D54E909" w14:textId="77777777" w:rsidR="00913E2F" w:rsidRPr="00EA03A1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127" w:type="dxa"/>
            <w:tcBorders>
              <w:bottom w:val="nil"/>
            </w:tcBorders>
          </w:tcPr>
          <w:p w14:paraId="6D7CE72B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6BBD41D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56940AF5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08752CD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246647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3189D93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105EE99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24346B8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A0DBE7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4C5072FB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4557F74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5AB62E7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double" w:sz="4" w:space="0" w:color="auto"/>
              <w:bottom w:val="nil"/>
            </w:tcBorders>
          </w:tcPr>
          <w:p w14:paraId="1A20821D" w14:textId="77777777" w:rsidR="00913E2F" w:rsidRPr="00E301AC" w:rsidRDefault="00913E2F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6C2C5CF0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</w:tcPr>
          <w:p w14:paraId="7CF64B2F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278B2" w:rsidRPr="00E301AC" w14:paraId="0112A8AD" w14:textId="77777777" w:rsidTr="006D26B0">
        <w:tc>
          <w:tcPr>
            <w:tcW w:w="2862" w:type="dxa"/>
            <w:tcBorders>
              <w:bottom w:val="nil"/>
            </w:tcBorders>
          </w:tcPr>
          <w:p w14:paraId="536DCFC8" w14:textId="57B4220F" w:rsidR="000278B2" w:rsidRPr="00EA03A1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A03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A03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EA03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A03A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27" w:type="dxa"/>
            <w:tcBorders>
              <w:bottom w:val="nil"/>
            </w:tcBorders>
          </w:tcPr>
          <w:p w14:paraId="36C8FAEE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574F5D0B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1AB14E02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1F0A627E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C71455A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507E75C5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1E78EBF2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2000738A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4C5D39B1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2F7B1CDC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210EEA6E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544454E0" w14:textId="77777777" w:rsidR="000278B2" w:rsidRPr="00E301AC" w:rsidRDefault="000278B2" w:rsidP="000278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double" w:sz="4" w:space="0" w:color="auto"/>
            </w:tcBorders>
          </w:tcPr>
          <w:p w14:paraId="5C790A30" w14:textId="1D436103" w:rsidR="000278B2" w:rsidRPr="00E301AC" w:rsidRDefault="003A7416" w:rsidP="000278B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4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1,654,774</w:t>
            </w:r>
          </w:p>
        </w:tc>
        <w:tc>
          <w:tcPr>
            <w:tcW w:w="257" w:type="dxa"/>
            <w:tcBorders>
              <w:bottom w:val="nil"/>
            </w:tcBorders>
          </w:tcPr>
          <w:p w14:paraId="2A88B419" w14:textId="77777777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double" w:sz="4" w:space="0" w:color="auto"/>
            </w:tcBorders>
          </w:tcPr>
          <w:p w14:paraId="5971E2B2" w14:textId="4C13A0DB" w:rsidR="000278B2" w:rsidRPr="00E301AC" w:rsidRDefault="000278B2" w:rsidP="000278B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73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1,746,548</w:t>
            </w:r>
          </w:p>
        </w:tc>
      </w:tr>
    </w:tbl>
    <w:p w14:paraId="0A5928BA" w14:textId="6302567D" w:rsidR="00BF4BFD" w:rsidRPr="00E301AC" w:rsidRDefault="00BF4BFD" w:rsidP="009616A8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BF4BFD" w:rsidRPr="00E301AC" w:rsidSect="001437A4"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197C2AEF" w14:textId="77777777" w:rsidR="000A64C2" w:rsidRPr="00E301AC" w:rsidRDefault="000A64C2" w:rsidP="000A64C2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B87D19D" w14:textId="77777777" w:rsidR="006A6DC4" w:rsidRPr="00E301AC" w:rsidRDefault="006A6DC4" w:rsidP="000A64C2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481561E" w14:textId="7FC633EB" w:rsidR="000A64C2" w:rsidRPr="00E301AC" w:rsidRDefault="000A64C2" w:rsidP="00E57DA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>รายได้จากลูกค้า</w:t>
      </w:r>
      <w:r w:rsidR="004F7639" w:rsidRPr="00E301AC">
        <w:rPr>
          <w:rFonts w:asciiTheme="majorBidi" w:hAnsiTheme="majorBidi" w:cstheme="majorBidi"/>
          <w:spacing w:val="-2"/>
          <w:sz w:val="30"/>
          <w:szCs w:val="30"/>
          <w:cs/>
        </w:rPr>
        <w:t>ราย</w:t>
      </w:r>
      <w:r w:rsidR="00946626" w:rsidRPr="00E301AC">
        <w:rPr>
          <w:rFonts w:asciiTheme="majorBidi" w:hAnsiTheme="majorBidi" w:cstheme="majorBidi"/>
          <w:spacing w:val="-2"/>
          <w:sz w:val="30"/>
          <w:szCs w:val="30"/>
          <w:cs/>
        </w:rPr>
        <w:t>ใหญ่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จากส่วนงานที่ </w:t>
      </w:r>
      <w:r w:rsidR="00C90145" w:rsidRPr="00E301AC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C90145" w:rsidRPr="00E301AC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ของบริษัทเป็นเงิน</w:t>
      </w:r>
      <w:r w:rsidR="00EE13D8" w:rsidRPr="00E301AC">
        <w:rPr>
          <w:rFonts w:asciiTheme="majorBidi" w:hAnsiTheme="majorBidi" w:cstheme="majorBidi"/>
          <w:spacing w:val="-2"/>
          <w:sz w:val="30"/>
          <w:szCs w:val="30"/>
          <w:cs/>
        </w:rPr>
        <w:t>ประมาณ</w:t>
      </w:r>
      <w:r w:rsidR="00E066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360BC" w:rsidRPr="007360BC">
        <w:rPr>
          <w:rFonts w:asciiTheme="majorBidi" w:hAnsiTheme="majorBidi" w:cstheme="majorBidi"/>
          <w:spacing w:val="-2"/>
          <w:sz w:val="30"/>
          <w:szCs w:val="30"/>
        </w:rPr>
        <w:t>5,024.39</w:t>
      </w:r>
      <w:r w:rsidR="00E066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E301A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31338A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2567</w:t>
      </w:r>
      <w:r w:rsidRPr="00E301A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278B2" w:rsidRPr="000278B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6,026.60</w:t>
      </w:r>
      <w:r w:rsidR="00EA3D2F" w:rsidRPr="00E301A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E7714" w:rsidRPr="00E301AC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E301A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บาท) </w:t>
      </w:r>
      <w:r w:rsidRPr="00E301AC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60D18DD2" w14:textId="77777777" w:rsidR="000A64C2" w:rsidRPr="00E301AC" w:rsidRDefault="000A64C2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623A91B8" w14:textId="77777777" w:rsidR="00DA36B9" w:rsidRPr="00E301AC" w:rsidRDefault="00DA36B9" w:rsidP="00691F10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7BF53747" w14:textId="77777777" w:rsidR="00DA36B9" w:rsidRPr="00E301A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568D2A" w14:textId="77777777" w:rsidR="00DA36B9" w:rsidRPr="00E301A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เครื่องใช้ไฟฟ้า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จึงได้รับสิทธิประโยชน์หลายประการรวมถึงการยกเว้นอากรขาเข้าสำหรับวัตถุดิบซึ่งต้องนำเข้ามาจากต่างประเทศ เพื่อใช้ในการผลิตเพื่อส่งออก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58724D29" w14:textId="77777777" w:rsidR="00DA36B9" w:rsidRPr="00E301AC" w:rsidRDefault="00DA36B9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40713FC" w14:textId="77777777" w:rsidR="00DA36B9" w:rsidRPr="00E301A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2" w:name="_Hlk38380154"/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bookmarkEnd w:id="2"/>
    <w:p w14:paraId="0E966837" w14:textId="77777777" w:rsidR="00DA36B9" w:rsidRPr="00E301AC" w:rsidRDefault="00DA36B9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B28CC44" w14:textId="77777777" w:rsidR="00BC2D91" w:rsidRPr="00E301AC" w:rsidRDefault="00BC2D91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รายได้จากการลงทุน</w:t>
      </w:r>
    </w:p>
    <w:p w14:paraId="27310EB7" w14:textId="77777777" w:rsidR="00471CCE" w:rsidRPr="00E301AC" w:rsidRDefault="00471CCE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tbl>
      <w:tblPr>
        <w:tblW w:w="48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354"/>
        <w:gridCol w:w="830"/>
        <w:gridCol w:w="1192"/>
        <w:gridCol w:w="246"/>
        <w:gridCol w:w="1196"/>
        <w:gridCol w:w="257"/>
        <w:gridCol w:w="1194"/>
        <w:gridCol w:w="246"/>
        <w:gridCol w:w="1237"/>
      </w:tblGrid>
      <w:tr w:rsidR="005A1105" w:rsidRPr="00E301AC" w14:paraId="55610AB4" w14:textId="77777777" w:rsidTr="00423B8B">
        <w:trPr>
          <w:tblHeader/>
        </w:trPr>
        <w:tc>
          <w:tcPr>
            <w:tcW w:w="1720" w:type="pct"/>
          </w:tcPr>
          <w:p w14:paraId="200E5D4C" w14:textId="77777777" w:rsidR="00D96D53" w:rsidRPr="00E301AC" w:rsidRDefault="00D96D53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" w:type="pct"/>
          </w:tcPr>
          <w:p w14:paraId="621DE5C7" w14:textId="77777777" w:rsidR="00D96D53" w:rsidRPr="00E301AC" w:rsidRDefault="00D96D53" w:rsidP="008A2F9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3004F3D6" w14:textId="77777777" w:rsidR="00D96D53" w:rsidRPr="00E301AC" w:rsidRDefault="00D96D53" w:rsidP="00E1731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132" w:type="pct"/>
          </w:tcPr>
          <w:p w14:paraId="490B2BD6" w14:textId="77777777" w:rsidR="00D96D53" w:rsidRPr="00E301AC" w:rsidRDefault="00D96D53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pct"/>
            <w:gridSpan w:val="3"/>
          </w:tcPr>
          <w:p w14:paraId="4C9D9B71" w14:textId="77777777" w:rsidR="00D96D53" w:rsidRPr="00E301AC" w:rsidRDefault="00D96D53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5A1105" w:rsidRPr="00E301AC" w14:paraId="60EA6232" w14:textId="77777777" w:rsidTr="00423B8B">
        <w:trPr>
          <w:tblHeader/>
        </w:trPr>
        <w:tc>
          <w:tcPr>
            <w:tcW w:w="1720" w:type="pct"/>
          </w:tcPr>
          <w:p w14:paraId="06E46E44" w14:textId="77777777" w:rsidR="00D96D53" w:rsidRPr="00E301AC" w:rsidRDefault="00D96D53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" w:type="pct"/>
          </w:tcPr>
          <w:p w14:paraId="0466D623" w14:textId="77777777" w:rsidR="00D96D53" w:rsidRPr="00E301AC" w:rsidRDefault="00D96D53" w:rsidP="008A2F9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7831AF5D" w14:textId="77777777" w:rsidR="00D96D53" w:rsidRPr="00E301AC" w:rsidRDefault="00D96D53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32" w:type="pct"/>
          </w:tcPr>
          <w:p w14:paraId="25217AE6" w14:textId="77777777" w:rsidR="00D96D53" w:rsidRPr="00E301AC" w:rsidRDefault="00D96D53" w:rsidP="006C733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pct"/>
            <w:gridSpan w:val="3"/>
            <w:vAlign w:val="center"/>
          </w:tcPr>
          <w:p w14:paraId="107483A1" w14:textId="77777777" w:rsidR="00D96D53" w:rsidRPr="00E301AC" w:rsidRDefault="00D96D53" w:rsidP="006C733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13E2F" w:rsidRPr="00E301AC" w14:paraId="4981F16D" w14:textId="77777777" w:rsidTr="00423B8B">
        <w:trPr>
          <w:tblHeader/>
        </w:trPr>
        <w:tc>
          <w:tcPr>
            <w:tcW w:w="1720" w:type="pct"/>
          </w:tcPr>
          <w:p w14:paraId="1AC60689" w14:textId="77777777" w:rsidR="00913E2F" w:rsidRPr="00E301AC" w:rsidRDefault="00913E2F" w:rsidP="00913E2F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39F57E9A" w14:textId="77777777" w:rsidR="00913E2F" w:rsidRPr="00E301AC" w:rsidRDefault="00913E2F" w:rsidP="00913E2F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1" w:type="pct"/>
          </w:tcPr>
          <w:p w14:paraId="1A06A2B4" w14:textId="0BA03605" w:rsidR="00913E2F" w:rsidRPr="00E301AC" w:rsidRDefault="0031338A" w:rsidP="00913E2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" w:type="pct"/>
          </w:tcPr>
          <w:p w14:paraId="0B9C952E" w14:textId="77777777" w:rsidR="00913E2F" w:rsidRPr="00E301AC" w:rsidRDefault="00913E2F" w:rsidP="00913E2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</w:tcPr>
          <w:p w14:paraId="1113CB9F" w14:textId="060FEA49" w:rsidR="00913E2F" w:rsidRPr="00E301AC" w:rsidRDefault="0031338A" w:rsidP="00913E2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" w:type="pct"/>
          </w:tcPr>
          <w:p w14:paraId="3F77584C" w14:textId="77777777" w:rsidR="00913E2F" w:rsidRPr="00E301AC" w:rsidRDefault="00913E2F" w:rsidP="00913E2F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8324AA" w14:textId="2289C6D7" w:rsidR="00913E2F" w:rsidRPr="00E301AC" w:rsidRDefault="0031338A" w:rsidP="00913E2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" w:type="pct"/>
          </w:tcPr>
          <w:p w14:paraId="22226B6C" w14:textId="77777777" w:rsidR="00913E2F" w:rsidRPr="00E301AC" w:rsidRDefault="00913E2F" w:rsidP="00913E2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34" w:type="pct"/>
          </w:tcPr>
          <w:p w14:paraId="1D7FC3A9" w14:textId="0B78AD9E" w:rsidR="00913E2F" w:rsidRPr="00E301AC" w:rsidRDefault="0031338A" w:rsidP="00913E2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423B8B" w:rsidRPr="00E301AC" w14:paraId="38FABE11" w14:textId="77777777" w:rsidTr="00423B8B">
        <w:trPr>
          <w:tblHeader/>
        </w:trPr>
        <w:tc>
          <w:tcPr>
            <w:tcW w:w="1720" w:type="pct"/>
          </w:tcPr>
          <w:p w14:paraId="1917C3EF" w14:textId="77777777" w:rsidR="00423B8B" w:rsidRPr="00E301AC" w:rsidRDefault="00423B8B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" w:type="pct"/>
          </w:tcPr>
          <w:p w14:paraId="3FC4596D" w14:textId="77777777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54" w:type="pct"/>
            <w:gridSpan w:val="7"/>
          </w:tcPr>
          <w:p w14:paraId="6AA78DE0" w14:textId="77777777" w:rsidR="00423B8B" w:rsidRPr="00E301AC" w:rsidRDefault="00423B8B" w:rsidP="00423B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23B8B" w:rsidRPr="00E301AC" w14:paraId="4B2BCD83" w14:textId="77777777" w:rsidTr="00423B8B">
        <w:tc>
          <w:tcPr>
            <w:tcW w:w="1720" w:type="pct"/>
          </w:tcPr>
          <w:p w14:paraId="065A570A" w14:textId="77777777" w:rsidR="00423B8B" w:rsidRPr="00E301AC" w:rsidRDefault="00423B8B" w:rsidP="00423B8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26" w:type="pct"/>
          </w:tcPr>
          <w:p w14:paraId="52C9CB56" w14:textId="77777777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228A7EA2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628BEE8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54308AA5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543B6E7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1CCA963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38B2344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BD4BB8D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3B8B" w:rsidRPr="00E301AC" w14:paraId="72EDC3CC" w14:textId="77777777" w:rsidTr="00423B8B">
        <w:tc>
          <w:tcPr>
            <w:tcW w:w="1720" w:type="pct"/>
          </w:tcPr>
          <w:p w14:paraId="6A780AC1" w14:textId="77777777" w:rsidR="00423B8B" w:rsidRPr="00E301AC" w:rsidRDefault="00423B8B" w:rsidP="00423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426" w:type="pct"/>
          </w:tcPr>
          <w:p w14:paraId="1A418B19" w14:textId="77777777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F81F0A8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6FA4E2D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B95D277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5DB7E8F5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370F503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F747783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219CD82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E2F" w:rsidRPr="00E301AC" w14:paraId="59C136EA" w14:textId="77777777" w:rsidTr="00423B8B">
        <w:tc>
          <w:tcPr>
            <w:tcW w:w="1720" w:type="pct"/>
          </w:tcPr>
          <w:p w14:paraId="267D6591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426" w:type="pct"/>
          </w:tcPr>
          <w:p w14:paraId="33AE3A47" w14:textId="7669055C" w:rsidR="00913E2F" w:rsidRPr="00E301AC" w:rsidRDefault="00913E2F" w:rsidP="00913E2F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3DFE7E06" w14:textId="19ECCCC9" w:rsidR="00913E2F" w:rsidRPr="00E301AC" w:rsidRDefault="00C4400E" w:rsidP="00913E2F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16,630</w:t>
            </w:r>
          </w:p>
        </w:tc>
        <w:tc>
          <w:tcPr>
            <w:tcW w:w="126" w:type="pct"/>
          </w:tcPr>
          <w:p w14:paraId="673589EA" w14:textId="77777777" w:rsidR="00913E2F" w:rsidRPr="00E301AC" w:rsidRDefault="00913E2F" w:rsidP="00913E2F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BF8B8C4" w14:textId="79DCD336" w:rsidR="00913E2F" w:rsidRPr="00E301AC" w:rsidRDefault="000278B2" w:rsidP="00913E2F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8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  <w:tc>
          <w:tcPr>
            <w:tcW w:w="132" w:type="pct"/>
          </w:tcPr>
          <w:p w14:paraId="5FD4FA1D" w14:textId="77777777" w:rsidR="00913E2F" w:rsidRPr="00E301AC" w:rsidRDefault="00913E2F" w:rsidP="00913E2F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88C0C3F" w14:textId="2DBABE08" w:rsidR="00913E2F" w:rsidRPr="00E301AC" w:rsidRDefault="00C4400E" w:rsidP="00913E2F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16,630</w:t>
            </w:r>
          </w:p>
        </w:tc>
        <w:tc>
          <w:tcPr>
            <w:tcW w:w="126" w:type="pct"/>
          </w:tcPr>
          <w:p w14:paraId="7FBE7AF7" w14:textId="77777777" w:rsidR="00913E2F" w:rsidRPr="00E301AC" w:rsidRDefault="00913E2F" w:rsidP="00913E2F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9804AC5" w14:textId="174611BC" w:rsidR="00913E2F" w:rsidRPr="00E301AC" w:rsidRDefault="000278B2" w:rsidP="00913E2F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8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</w:tr>
      <w:tr w:rsidR="00913E2F" w:rsidRPr="00E301AC" w14:paraId="66132867" w14:textId="77777777" w:rsidTr="00423B8B">
        <w:tc>
          <w:tcPr>
            <w:tcW w:w="1720" w:type="pct"/>
          </w:tcPr>
          <w:p w14:paraId="6464968F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01F0C6D7" w14:textId="77777777" w:rsidR="00913E2F" w:rsidRPr="00E301AC" w:rsidRDefault="00913E2F" w:rsidP="00913E2F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D08E63F" w14:textId="77777777" w:rsidR="00913E2F" w:rsidRPr="00E301AC" w:rsidRDefault="00913E2F" w:rsidP="00913E2F">
            <w:pPr>
              <w:tabs>
                <w:tab w:val="decimal" w:pos="603"/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975C4F3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26116261" w14:textId="77777777" w:rsidR="00913E2F" w:rsidRPr="00E301AC" w:rsidRDefault="00913E2F" w:rsidP="00913E2F">
            <w:pPr>
              <w:tabs>
                <w:tab w:val="decimal" w:pos="603"/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3F7F21B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A0F9CE2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4026C99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0C0CE754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E2F" w:rsidRPr="00E301AC" w14:paraId="483B0830" w14:textId="77777777" w:rsidTr="00423B8B">
        <w:tc>
          <w:tcPr>
            <w:tcW w:w="1720" w:type="pct"/>
          </w:tcPr>
          <w:p w14:paraId="0801DBAD" w14:textId="77777777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26" w:type="pct"/>
          </w:tcPr>
          <w:p w14:paraId="4A5530AC" w14:textId="77777777" w:rsidR="00913E2F" w:rsidRPr="00E301AC" w:rsidRDefault="00913E2F" w:rsidP="00913E2F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4139127F" w14:textId="77777777" w:rsidR="00913E2F" w:rsidRPr="00E301AC" w:rsidRDefault="00913E2F" w:rsidP="00913E2F">
            <w:pPr>
              <w:tabs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5876E13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796A3DE" w14:textId="77777777" w:rsidR="00913E2F" w:rsidRPr="00E301AC" w:rsidRDefault="00913E2F" w:rsidP="00913E2F">
            <w:pPr>
              <w:tabs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9197B19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946D3D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062F7A01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6683EB8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8B2" w:rsidRPr="00E301AC" w14:paraId="14AB7A32" w14:textId="77777777" w:rsidTr="00423B8B">
        <w:tc>
          <w:tcPr>
            <w:tcW w:w="1720" w:type="pct"/>
          </w:tcPr>
          <w:p w14:paraId="1BB5F022" w14:textId="77777777" w:rsidR="000278B2" w:rsidRPr="00E301AC" w:rsidRDefault="000278B2" w:rsidP="000278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26" w:type="pct"/>
          </w:tcPr>
          <w:p w14:paraId="2DCA01E6" w14:textId="10397AC6" w:rsidR="000278B2" w:rsidRPr="00E301AC" w:rsidRDefault="000278B2" w:rsidP="000278B2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</w:tcPr>
          <w:p w14:paraId="39B79B36" w14:textId="02EBB7C2" w:rsidR="000278B2" w:rsidRPr="00E301AC" w:rsidRDefault="00C4400E" w:rsidP="000278B2">
            <w:pPr>
              <w:tabs>
                <w:tab w:val="decimal" w:pos="62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3CA4B78" w14:textId="77777777" w:rsidR="000278B2" w:rsidRPr="00E301AC" w:rsidRDefault="000278B2" w:rsidP="000278B2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2BE272B" w14:textId="53BF5AF0" w:rsidR="000278B2" w:rsidRPr="00E301AC" w:rsidRDefault="000278B2" w:rsidP="000278B2">
            <w:pPr>
              <w:tabs>
                <w:tab w:val="decimal" w:pos="60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132" w:type="pct"/>
          </w:tcPr>
          <w:p w14:paraId="23F157AB" w14:textId="77777777" w:rsidR="000278B2" w:rsidRPr="00E301AC" w:rsidRDefault="000278B2" w:rsidP="000278B2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CBCF3B0" w14:textId="1A3BCB1C" w:rsidR="000278B2" w:rsidRPr="00E301AC" w:rsidRDefault="00C4400E" w:rsidP="000278B2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126" w:type="pct"/>
          </w:tcPr>
          <w:p w14:paraId="77DDAC75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E2DF8B9" w14:textId="31A43779" w:rsidR="000278B2" w:rsidRPr="00E301AC" w:rsidRDefault="000278B2" w:rsidP="000278B2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</w:tr>
      <w:tr w:rsidR="000278B2" w:rsidRPr="00E301AC" w14:paraId="65C10A10" w14:textId="77777777" w:rsidTr="00423B8B">
        <w:tc>
          <w:tcPr>
            <w:tcW w:w="1720" w:type="pct"/>
          </w:tcPr>
          <w:p w14:paraId="117B915B" w14:textId="77777777" w:rsidR="000278B2" w:rsidRPr="00E301AC" w:rsidRDefault="000278B2" w:rsidP="000278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14:paraId="4C840495" w14:textId="43445D9E" w:rsidR="000278B2" w:rsidRPr="00E301AC" w:rsidRDefault="000278B2" w:rsidP="000278B2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</w:tcPr>
          <w:p w14:paraId="7FB0AEA1" w14:textId="3246A9D7" w:rsidR="000278B2" w:rsidRPr="00E301AC" w:rsidRDefault="00F50875" w:rsidP="000278B2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08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706,975</w:t>
            </w:r>
          </w:p>
        </w:tc>
        <w:tc>
          <w:tcPr>
            <w:tcW w:w="126" w:type="pct"/>
          </w:tcPr>
          <w:p w14:paraId="382842E9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B9BB830" w14:textId="6B8766C9" w:rsidR="000278B2" w:rsidRPr="00E301AC" w:rsidRDefault="000278B2" w:rsidP="000278B2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509,215</w:t>
            </w:r>
          </w:p>
        </w:tc>
        <w:tc>
          <w:tcPr>
            <w:tcW w:w="132" w:type="pct"/>
          </w:tcPr>
          <w:p w14:paraId="1FF5F796" w14:textId="77777777" w:rsidR="000278B2" w:rsidRPr="00E301AC" w:rsidRDefault="000278B2" w:rsidP="000278B2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3A27E991" w14:textId="1E7D6792" w:rsidR="000278B2" w:rsidRPr="00E301AC" w:rsidRDefault="00F50875" w:rsidP="000278B2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08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706,975</w:t>
            </w:r>
          </w:p>
        </w:tc>
        <w:tc>
          <w:tcPr>
            <w:tcW w:w="126" w:type="pct"/>
          </w:tcPr>
          <w:p w14:paraId="283842BC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164DEB9" w14:textId="4BDD1CF0" w:rsidR="000278B2" w:rsidRPr="00E301AC" w:rsidRDefault="000278B2" w:rsidP="000278B2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509,215</w:t>
            </w:r>
          </w:p>
        </w:tc>
      </w:tr>
      <w:tr w:rsidR="000278B2" w:rsidRPr="00E301AC" w14:paraId="7C59FD38" w14:textId="77777777" w:rsidTr="00423B8B">
        <w:tc>
          <w:tcPr>
            <w:tcW w:w="1720" w:type="pct"/>
          </w:tcPr>
          <w:p w14:paraId="39AC041F" w14:textId="77777777" w:rsidR="000278B2" w:rsidRPr="00E301AC" w:rsidRDefault="000278B2" w:rsidP="000278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pct"/>
          </w:tcPr>
          <w:p w14:paraId="1726D9DA" w14:textId="77777777" w:rsidR="000278B2" w:rsidRPr="00E301AC" w:rsidRDefault="000278B2" w:rsidP="000278B2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88049B3" w14:textId="64E4557C" w:rsidR="000278B2" w:rsidRPr="00E301AC" w:rsidRDefault="00C4400E" w:rsidP="000278B2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126" w:type="pct"/>
          </w:tcPr>
          <w:p w14:paraId="7C983922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6D4B6C6" w14:textId="5AA99B79" w:rsidR="000278B2" w:rsidRPr="00E301AC" w:rsidRDefault="000278B2" w:rsidP="000278B2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32" w:type="pct"/>
          </w:tcPr>
          <w:p w14:paraId="5974B9A6" w14:textId="77777777" w:rsidR="000278B2" w:rsidRPr="00E301AC" w:rsidRDefault="000278B2" w:rsidP="000278B2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E02E88C" w14:textId="1947223C" w:rsidR="000278B2" w:rsidRPr="00E301AC" w:rsidRDefault="00C4400E" w:rsidP="000278B2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126" w:type="pct"/>
          </w:tcPr>
          <w:p w14:paraId="00A03B80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E173BB3" w14:textId="703BA300" w:rsidR="000278B2" w:rsidRPr="00E301AC" w:rsidRDefault="000278B2" w:rsidP="000278B2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</w:tr>
      <w:tr w:rsidR="000278B2" w:rsidRPr="00E301AC" w14:paraId="67A9B30D" w14:textId="77777777" w:rsidTr="00423B8B">
        <w:tc>
          <w:tcPr>
            <w:tcW w:w="1720" w:type="pct"/>
          </w:tcPr>
          <w:p w14:paraId="235445B8" w14:textId="77777777" w:rsidR="000278B2" w:rsidRPr="00E301AC" w:rsidRDefault="000278B2" w:rsidP="000278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73036328" w14:textId="77777777" w:rsidR="000278B2" w:rsidRPr="00E301AC" w:rsidRDefault="000278B2" w:rsidP="000278B2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63FFE207" w14:textId="45F624E6" w:rsidR="000278B2" w:rsidRPr="00E301AC" w:rsidRDefault="00C4400E" w:rsidP="000278B2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707,</w:t>
            </w:r>
            <w:r w:rsidR="00F508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  <w:tc>
          <w:tcPr>
            <w:tcW w:w="126" w:type="pct"/>
          </w:tcPr>
          <w:p w14:paraId="6A8F00FB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0B25803E" w14:textId="1E9AF3FE" w:rsidR="000278B2" w:rsidRPr="00E301AC" w:rsidRDefault="000278B2" w:rsidP="000278B2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509,488</w:t>
            </w:r>
          </w:p>
        </w:tc>
        <w:tc>
          <w:tcPr>
            <w:tcW w:w="132" w:type="pct"/>
          </w:tcPr>
          <w:p w14:paraId="38B582F2" w14:textId="77777777" w:rsidR="000278B2" w:rsidRPr="00E301AC" w:rsidRDefault="000278B2" w:rsidP="000278B2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266D4F23" w14:textId="6880D1B3" w:rsidR="000278B2" w:rsidRPr="00E301AC" w:rsidRDefault="00C4400E" w:rsidP="000278B2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F508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508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</w:p>
        </w:tc>
        <w:tc>
          <w:tcPr>
            <w:tcW w:w="126" w:type="pct"/>
          </w:tcPr>
          <w:p w14:paraId="4A81C7A8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6FD55EFB" w14:textId="1F791D54" w:rsidR="000278B2" w:rsidRPr="00E301AC" w:rsidRDefault="000278B2" w:rsidP="000278B2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510,198</w:t>
            </w:r>
          </w:p>
        </w:tc>
      </w:tr>
      <w:tr w:rsidR="00E21F50" w:rsidRPr="00E301AC" w14:paraId="0FA56895" w14:textId="77777777" w:rsidTr="00423B8B">
        <w:tc>
          <w:tcPr>
            <w:tcW w:w="1720" w:type="pct"/>
          </w:tcPr>
          <w:p w14:paraId="7446DAE7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5D48C04F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4B068239" w14:textId="77777777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3BE9148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0D8696C" w14:textId="77777777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19512E27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A644072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3092AAE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21B74A2D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1F50" w:rsidRPr="00E301AC" w14:paraId="71806885" w14:textId="77777777" w:rsidTr="00423B8B">
        <w:tc>
          <w:tcPr>
            <w:tcW w:w="1720" w:type="pct"/>
          </w:tcPr>
          <w:p w14:paraId="6A0B6E21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538CD8D4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D672BFC" w14:textId="77777777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A0F3CC2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59AD2FE" w14:textId="77777777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F9D1F0E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9BD528B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F14A570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61BBF23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1F50" w:rsidRPr="00E301AC" w14:paraId="7493B735" w14:textId="77777777" w:rsidTr="00423B8B">
        <w:tc>
          <w:tcPr>
            <w:tcW w:w="1720" w:type="pct"/>
          </w:tcPr>
          <w:p w14:paraId="08CFA6BC" w14:textId="77777777" w:rsidR="00E21F50" w:rsidRPr="00E301AC" w:rsidRDefault="00E21F50" w:rsidP="00E21F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426" w:type="pct"/>
          </w:tcPr>
          <w:p w14:paraId="213C2A41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C2DBCAF" w14:textId="77777777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1AC3A7A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674C16EF" w14:textId="77777777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D18CD00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6B7D74B4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6F31966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7222934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8B2" w:rsidRPr="00E301AC" w14:paraId="71556CF9" w14:textId="77777777" w:rsidTr="00423B8B">
        <w:tc>
          <w:tcPr>
            <w:tcW w:w="1720" w:type="pct"/>
          </w:tcPr>
          <w:p w14:paraId="61E86E41" w14:textId="77777777" w:rsidR="000278B2" w:rsidRPr="00E301AC" w:rsidRDefault="000278B2" w:rsidP="000278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14:paraId="2CDA9326" w14:textId="1F32DF9F" w:rsidR="000278B2" w:rsidRPr="00E301AC" w:rsidRDefault="000278B2" w:rsidP="000278B2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</w:tcPr>
          <w:p w14:paraId="584BE2FC" w14:textId="41BB8B9A" w:rsidR="000278B2" w:rsidRPr="00E301AC" w:rsidRDefault="00C4400E" w:rsidP="000278B2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11,133</w:t>
            </w:r>
          </w:p>
        </w:tc>
        <w:tc>
          <w:tcPr>
            <w:tcW w:w="126" w:type="pct"/>
          </w:tcPr>
          <w:p w14:paraId="724FB0A4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6386E46" w14:textId="7C4AA64F" w:rsidR="000278B2" w:rsidRPr="00E301AC" w:rsidRDefault="000278B2" w:rsidP="000278B2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2,162</w:t>
            </w:r>
          </w:p>
        </w:tc>
        <w:tc>
          <w:tcPr>
            <w:tcW w:w="132" w:type="pct"/>
          </w:tcPr>
          <w:p w14:paraId="6DEB6671" w14:textId="77777777" w:rsidR="000278B2" w:rsidRPr="00E301AC" w:rsidRDefault="000278B2" w:rsidP="000278B2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AC5F65B" w14:textId="2D58DA5E" w:rsidR="000278B2" w:rsidRPr="00E301AC" w:rsidRDefault="00C4400E" w:rsidP="000278B2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11,133</w:t>
            </w:r>
          </w:p>
        </w:tc>
        <w:tc>
          <w:tcPr>
            <w:tcW w:w="126" w:type="pct"/>
          </w:tcPr>
          <w:p w14:paraId="17890443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</w:tcPr>
          <w:p w14:paraId="7E7533E9" w14:textId="1803048B" w:rsidR="000278B2" w:rsidRPr="00E301AC" w:rsidRDefault="000278B2" w:rsidP="000278B2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2,162</w:t>
            </w:r>
          </w:p>
        </w:tc>
      </w:tr>
      <w:tr w:rsidR="000278B2" w:rsidRPr="00E301AC" w14:paraId="62B28A1C" w14:textId="77777777" w:rsidTr="00423B8B">
        <w:tc>
          <w:tcPr>
            <w:tcW w:w="1720" w:type="pct"/>
          </w:tcPr>
          <w:p w14:paraId="75428C0F" w14:textId="77777777" w:rsidR="000278B2" w:rsidRPr="00E301AC" w:rsidRDefault="000278B2" w:rsidP="000278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pct"/>
          </w:tcPr>
          <w:p w14:paraId="1504022E" w14:textId="77777777" w:rsidR="000278B2" w:rsidRPr="00E301AC" w:rsidRDefault="000278B2" w:rsidP="000278B2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5D45362" w14:textId="553D0D28" w:rsidR="000278B2" w:rsidRPr="00E301AC" w:rsidRDefault="00C4400E" w:rsidP="000278B2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98,867</w:t>
            </w:r>
          </w:p>
        </w:tc>
        <w:tc>
          <w:tcPr>
            <w:tcW w:w="126" w:type="pct"/>
          </w:tcPr>
          <w:p w14:paraId="4D8FCB0A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06D22D0" w14:textId="30967E7E" w:rsidR="000278B2" w:rsidRPr="00E301AC" w:rsidRDefault="000278B2" w:rsidP="000278B2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75,351</w:t>
            </w:r>
          </w:p>
        </w:tc>
        <w:tc>
          <w:tcPr>
            <w:tcW w:w="132" w:type="pct"/>
          </w:tcPr>
          <w:p w14:paraId="15DD59C9" w14:textId="77777777" w:rsidR="000278B2" w:rsidRPr="00E301AC" w:rsidRDefault="000278B2" w:rsidP="000278B2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7CA2DCA" w14:textId="7E89ED14" w:rsidR="000278B2" w:rsidRPr="00E301AC" w:rsidRDefault="00C4400E" w:rsidP="000278B2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98,867</w:t>
            </w:r>
          </w:p>
        </w:tc>
        <w:tc>
          <w:tcPr>
            <w:tcW w:w="126" w:type="pct"/>
          </w:tcPr>
          <w:p w14:paraId="524B79F2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4921168" w14:textId="0368725A" w:rsidR="000278B2" w:rsidRPr="00E301AC" w:rsidRDefault="000278B2" w:rsidP="000278B2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75,351</w:t>
            </w:r>
          </w:p>
        </w:tc>
      </w:tr>
      <w:tr w:rsidR="000278B2" w:rsidRPr="00E301AC" w14:paraId="5430A59F" w14:textId="77777777" w:rsidTr="00423B8B">
        <w:tc>
          <w:tcPr>
            <w:tcW w:w="1720" w:type="pct"/>
          </w:tcPr>
          <w:p w14:paraId="76695160" w14:textId="77777777" w:rsidR="000278B2" w:rsidRPr="00E301AC" w:rsidRDefault="000278B2" w:rsidP="000278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4163BDB8" w14:textId="77777777" w:rsidR="000278B2" w:rsidRPr="00E301AC" w:rsidRDefault="000278B2" w:rsidP="000278B2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2A7220C6" w14:textId="234B17B1" w:rsidR="000278B2" w:rsidRPr="00E301AC" w:rsidRDefault="00C4400E" w:rsidP="000278B2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26" w:type="pct"/>
          </w:tcPr>
          <w:p w14:paraId="7760191A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3CAFFE18" w14:textId="6DE15E1C" w:rsidR="000278B2" w:rsidRPr="00E301AC" w:rsidRDefault="000278B2" w:rsidP="000278B2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77,513</w:t>
            </w:r>
          </w:p>
        </w:tc>
        <w:tc>
          <w:tcPr>
            <w:tcW w:w="132" w:type="pct"/>
          </w:tcPr>
          <w:p w14:paraId="46B3BE1A" w14:textId="77777777" w:rsidR="000278B2" w:rsidRPr="00E301AC" w:rsidRDefault="000278B2" w:rsidP="000278B2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7890CE0C" w14:textId="141C6220" w:rsidR="000278B2" w:rsidRPr="00E301AC" w:rsidRDefault="00C4400E" w:rsidP="000278B2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26" w:type="pct"/>
          </w:tcPr>
          <w:p w14:paraId="663DA40F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65CBBD79" w14:textId="304F3FB9" w:rsidR="000278B2" w:rsidRPr="00E301AC" w:rsidRDefault="000278B2" w:rsidP="000278B2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77,513</w:t>
            </w:r>
          </w:p>
        </w:tc>
      </w:tr>
      <w:tr w:rsidR="000278B2" w:rsidRPr="00E301AC" w14:paraId="6D5959A6" w14:textId="77777777" w:rsidTr="00423B8B">
        <w:tc>
          <w:tcPr>
            <w:tcW w:w="1720" w:type="pct"/>
          </w:tcPr>
          <w:p w14:paraId="694E965B" w14:textId="77777777" w:rsidR="000278B2" w:rsidRPr="00E301AC" w:rsidRDefault="000278B2" w:rsidP="000278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6" w:type="pct"/>
          </w:tcPr>
          <w:p w14:paraId="06EB19D9" w14:textId="77777777" w:rsidR="000278B2" w:rsidRPr="00E301AC" w:rsidRDefault="000278B2" w:rsidP="000278B2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44B45D2" w14:textId="662D9929" w:rsidR="000278B2" w:rsidRPr="00E301AC" w:rsidRDefault="00F50875" w:rsidP="000278B2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08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145</w:t>
            </w:r>
          </w:p>
        </w:tc>
        <w:tc>
          <w:tcPr>
            <w:tcW w:w="126" w:type="pct"/>
          </w:tcPr>
          <w:p w14:paraId="56C22E4D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27735D5" w14:textId="47F40E7D" w:rsidR="000278B2" w:rsidRPr="00E301AC" w:rsidRDefault="000278B2" w:rsidP="000278B2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604,179</w:t>
            </w:r>
          </w:p>
        </w:tc>
        <w:tc>
          <w:tcPr>
            <w:tcW w:w="132" w:type="pct"/>
          </w:tcPr>
          <w:p w14:paraId="625921DD" w14:textId="77777777" w:rsidR="000278B2" w:rsidRPr="00E301AC" w:rsidRDefault="000278B2" w:rsidP="000278B2">
            <w:pPr>
              <w:tabs>
                <w:tab w:val="decimal" w:pos="89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75144C" w14:textId="5D444DE0" w:rsidR="000278B2" w:rsidRPr="00E301AC" w:rsidRDefault="00F50875" w:rsidP="000278B2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08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834,435</w:t>
            </w:r>
          </w:p>
        </w:tc>
        <w:tc>
          <w:tcPr>
            <w:tcW w:w="126" w:type="pct"/>
          </w:tcPr>
          <w:p w14:paraId="7698687F" w14:textId="77777777" w:rsidR="000278B2" w:rsidRPr="00E301AC" w:rsidRDefault="000278B2" w:rsidP="000278B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FEDB584" w14:textId="6E1D4A41" w:rsidR="000278B2" w:rsidRPr="00E301AC" w:rsidRDefault="000278B2" w:rsidP="000278B2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604,889</w:t>
            </w:r>
          </w:p>
        </w:tc>
      </w:tr>
    </w:tbl>
    <w:p w14:paraId="50132652" w14:textId="77777777" w:rsidR="00841DAF" w:rsidRPr="00E301AC" w:rsidRDefault="00841DAF" w:rsidP="004A555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B2045D" w14:textId="647C3A8C" w:rsidR="009D227D" w:rsidRPr="00E301A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ค่าใช้จ่ายตาม</w:t>
      </w:r>
      <w:r w:rsidR="00126C4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ธรรมชาติ</w:t>
      </w:r>
    </w:p>
    <w:p w14:paraId="0D5E1ED5" w14:textId="77777777" w:rsidR="00471CCE" w:rsidRPr="00E301AC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D189F2" w14:textId="40E56AE1" w:rsidR="000F4FE5" w:rsidRPr="00E301AC" w:rsidRDefault="000F4FE5" w:rsidP="000F4FE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งบกำไรขาดทุนเบ็ดเสร็จได้รวมการวิเคราะห์ค่าใช้จ่ายตามหน้าที่ ค่าใช้จ่ายตาม</w:t>
      </w:r>
      <w:r w:rsidR="00DE714D">
        <w:rPr>
          <w:rFonts w:asciiTheme="majorBidi" w:hAnsiTheme="majorBidi" w:cstheme="majorBidi" w:hint="cs"/>
          <w:sz w:val="30"/>
          <w:szCs w:val="30"/>
          <w:cs/>
          <w:lang w:val="en-US"/>
        </w:rPr>
        <w:t>ธรรมชาติ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ได้เปิดเผยตามข้อกำหนดในมาตรฐานการรายงานทางการเงินฉบับต่างๆ ดังนี้</w:t>
      </w:r>
    </w:p>
    <w:p w14:paraId="77A60E6F" w14:textId="77777777" w:rsidR="000F4FE5" w:rsidRPr="00E301AC" w:rsidRDefault="000F4FE5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810"/>
        <w:gridCol w:w="1350"/>
        <w:gridCol w:w="284"/>
        <w:gridCol w:w="1336"/>
      </w:tblGrid>
      <w:tr w:rsidR="00471CCE" w:rsidRPr="00E301AC" w14:paraId="6AC797AF" w14:textId="77777777" w:rsidTr="004050EB">
        <w:trPr>
          <w:trHeight w:val="115"/>
          <w:tblHeader/>
        </w:trPr>
        <w:tc>
          <w:tcPr>
            <w:tcW w:w="5400" w:type="dxa"/>
          </w:tcPr>
          <w:p w14:paraId="3884AC8A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DBF97B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5FECB3D" w14:textId="77777777" w:rsidR="00471CCE" w:rsidRPr="00E301AC" w:rsidRDefault="00471CCE" w:rsidP="008A64A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658DA5F0" w14:textId="77777777" w:rsidTr="004050EB">
        <w:trPr>
          <w:trHeight w:val="115"/>
          <w:tblHeader/>
        </w:trPr>
        <w:tc>
          <w:tcPr>
            <w:tcW w:w="5400" w:type="dxa"/>
          </w:tcPr>
          <w:p w14:paraId="0612FB14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36F453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447E79F" w14:textId="77777777" w:rsidR="00471CCE" w:rsidRPr="00E301AC" w:rsidRDefault="00471CCE" w:rsidP="008A64A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6D699A1A" w14:textId="77777777" w:rsidTr="004050EB">
        <w:trPr>
          <w:trHeight w:val="115"/>
          <w:tblHeader/>
        </w:trPr>
        <w:tc>
          <w:tcPr>
            <w:tcW w:w="5400" w:type="dxa"/>
          </w:tcPr>
          <w:p w14:paraId="0623C69A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586B054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3B274AB3" w14:textId="77777777" w:rsidR="00471CCE" w:rsidRPr="00E301AC" w:rsidRDefault="00471CCE" w:rsidP="008A64A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E301AC" w14:paraId="5EB4F318" w14:textId="77777777" w:rsidTr="004050EB">
        <w:trPr>
          <w:trHeight w:val="115"/>
          <w:tblHeader/>
        </w:trPr>
        <w:tc>
          <w:tcPr>
            <w:tcW w:w="5400" w:type="dxa"/>
          </w:tcPr>
          <w:p w14:paraId="0749D8ED" w14:textId="77777777" w:rsidR="00F1549B" w:rsidRPr="00E301AC" w:rsidRDefault="00F1549B" w:rsidP="00F1549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713AAC7" w14:textId="77777777" w:rsidR="00F1549B" w:rsidRPr="00E301AC" w:rsidRDefault="00F1549B" w:rsidP="00F1549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8B745B" w14:textId="37713B1E" w:rsidR="00F1549B" w:rsidRPr="00E301AC" w:rsidRDefault="0031338A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shd w:val="clear" w:color="auto" w:fill="auto"/>
          </w:tcPr>
          <w:p w14:paraId="68FB754A" w14:textId="77777777" w:rsidR="00F1549B" w:rsidRPr="00E301AC" w:rsidRDefault="00F1549B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1CF747F" w14:textId="094681C0" w:rsidR="00F1549B" w:rsidRPr="00E301AC" w:rsidRDefault="0031338A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F1549B" w:rsidRPr="00E301AC" w14:paraId="6D71C4CF" w14:textId="77777777" w:rsidTr="004050EB">
        <w:trPr>
          <w:tblHeader/>
        </w:trPr>
        <w:tc>
          <w:tcPr>
            <w:tcW w:w="5400" w:type="dxa"/>
          </w:tcPr>
          <w:p w14:paraId="5EDEBA15" w14:textId="77777777" w:rsidR="00F1549B" w:rsidRPr="00E301AC" w:rsidRDefault="00F1549B" w:rsidP="00F1549B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19593B8" w14:textId="77777777" w:rsidR="00F1549B" w:rsidRPr="00E301AC" w:rsidRDefault="00F1549B" w:rsidP="00F1549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14:paraId="0250B664" w14:textId="77777777" w:rsidR="00F1549B" w:rsidRPr="00E301AC" w:rsidRDefault="00F1549B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1549B" w:rsidRPr="00E301AC" w14:paraId="2EF68C7B" w14:textId="77777777" w:rsidTr="004050EB">
        <w:trPr>
          <w:trHeight w:val="115"/>
        </w:trPr>
        <w:tc>
          <w:tcPr>
            <w:tcW w:w="5400" w:type="dxa"/>
          </w:tcPr>
          <w:p w14:paraId="40983908" w14:textId="77777777" w:rsidR="00F1549B" w:rsidRPr="00E301AC" w:rsidRDefault="00F1549B" w:rsidP="00F154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รวมอยู่ในต้นทุนขาย</w:t>
            </w:r>
          </w:p>
        </w:tc>
        <w:tc>
          <w:tcPr>
            <w:tcW w:w="810" w:type="dxa"/>
          </w:tcPr>
          <w:p w14:paraId="2AD0ADD1" w14:textId="77777777" w:rsidR="00F1549B" w:rsidRPr="00E301AC" w:rsidRDefault="00F1549B" w:rsidP="00F1549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2A8F076" w14:textId="77777777" w:rsidR="00F1549B" w:rsidRPr="00E301AC" w:rsidRDefault="00F1549B" w:rsidP="00F1549B">
            <w:pPr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61DA7EC" w14:textId="77777777" w:rsidR="00F1549B" w:rsidRPr="00E301A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7ABFE664" w14:textId="77777777" w:rsidR="00F1549B" w:rsidRPr="00E301AC" w:rsidRDefault="00F1549B" w:rsidP="00F1549B">
            <w:pPr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8B2" w:rsidRPr="00E301AC" w14:paraId="21E54058" w14:textId="77777777" w:rsidTr="004050EB">
        <w:trPr>
          <w:trHeight w:val="353"/>
        </w:trPr>
        <w:tc>
          <w:tcPr>
            <w:tcW w:w="5400" w:type="dxa"/>
          </w:tcPr>
          <w:p w14:paraId="437811CA" w14:textId="77777777" w:rsidR="000278B2" w:rsidRPr="00E301AC" w:rsidRDefault="000278B2" w:rsidP="000278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810" w:type="dxa"/>
          </w:tcPr>
          <w:p w14:paraId="704F5AAE" w14:textId="77777777" w:rsidR="000278B2" w:rsidRPr="00E301AC" w:rsidRDefault="000278B2" w:rsidP="000278B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F56BF6C" w14:textId="3356DAE5" w:rsidR="000278B2" w:rsidRPr="00E301AC" w:rsidRDefault="00C4400E" w:rsidP="000278B2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16,556</w:t>
            </w:r>
          </w:p>
        </w:tc>
        <w:tc>
          <w:tcPr>
            <w:tcW w:w="284" w:type="dxa"/>
            <w:shd w:val="clear" w:color="auto" w:fill="auto"/>
          </w:tcPr>
          <w:p w14:paraId="2DFA4F9A" w14:textId="77777777" w:rsidR="000278B2" w:rsidRPr="00E301AC" w:rsidRDefault="000278B2" w:rsidP="000278B2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76CC97B7" w14:textId="2A513EEC" w:rsidR="000278B2" w:rsidRPr="00E301AC" w:rsidRDefault="000278B2" w:rsidP="000278B2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341,821</w:t>
            </w:r>
          </w:p>
        </w:tc>
      </w:tr>
      <w:tr w:rsidR="000278B2" w:rsidRPr="00E301AC" w14:paraId="21D4EC1B" w14:textId="77777777" w:rsidTr="004050EB">
        <w:trPr>
          <w:trHeight w:val="115"/>
        </w:trPr>
        <w:tc>
          <w:tcPr>
            <w:tcW w:w="5400" w:type="dxa"/>
          </w:tcPr>
          <w:p w14:paraId="72E222FE" w14:textId="77777777" w:rsidR="000278B2" w:rsidRPr="00E301AC" w:rsidRDefault="000278B2" w:rsidP="000278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68655EDC" w14:textId="77777777" w:rsidR="000278B2" w:rsidRPr="00E301AC" w:rsidRDefault="000278B2" w:rsidP="000278B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3F5100A" w14:textId="169B789F" w:rsidR="000278B2" w:rsidRPr="00E301AC" w:rsidRDefault="00C4400E" w:rsidP="000278B2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4,127,784</w:t>
            </w:r>
          </w:p>
        </w:tc>
        <w:tc>
          <w:tcPr>
            <w:tcW w:w="284" w:type="dxa"/>
            <w:shd w:val="clear" w:color="auto" w:fill="auto"/>
          </w:tcPr>
          <w:p w14:paraId="3B751B9C" w14:textId="77777777" w:rsidR="000278B2" w:rsidRPr="00E301AC" w:rsidRDefault="000278B2" w:rsidP="000278B2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6B1108F" w14:textId="1918D0D2" w:rsidR="000278B2" w:rsidRPr="00E301AC" w:rsidRDefault="000278B2" w:rsidP="000278B2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4,432,856</w:t>
            </w:r>
          </w:p>
        </w:tc>
      </w:tr>
      <w:tr w:rsidR="000278B2" w:rsidRPr="00E301AC" w14:paraId="0CBC2A33" w14:textId="77777777" w:rsidTr="004050EB">
        <w:trPr>
          <w:trHeight w:val="115"/>
        </w:trPr>
        <w:tc>
          <w:tcPr>
            <w:tcW w:w="5400" w:type="dxa"/>
          </w:tcPr>
          <w:p w14:paraId="00729D75" w14:textId="77777777" w:rsidR="000278B2" w:rsidRPr="00E301AC" w:rsidRDefault="000278B2" w:rsidP="000278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  <w:tc>
          <w:tcPr>
            <w:tcW w:w="810" w:type="dxa"/>
          </w:tcPr>
          <w:p w14:paraId="480F3638" w14:textId="77777777" w:rsidR="000278B2" w:rsidRPr="00E301AC" w:rsidRDefault="000278B2" w:rsidP="000278B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A9FDC56" w14:textId="6D9BB1F0" w:rsidR="000278B2" w:rsidRPr="00E301AC" w:rsidRDefault="00C4400E" w:rsidP="000278B2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764,321</w:t>
            </w:r>
          </w:p>
        </w:tc>
        <w:tc>
          <w:tcPr>
            <w:tcW w:w="284" w:type="dxa"/>
            <w:shd w:val="clear" w:color="auto" w:fill="auto"/>
          </w:tcPr>
          <w:p w14:paraId="31D493F4" w14:textId="77777777" w:rsidR="000278B2" w:rsidRPr="00E301AC" w:rsidRDefault="000278B2" w:rsidP="000278B2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33CC0C5" w14:textId="3FFC105B" w:rsidR="000278B2" w:rsidRPr="00E301AC" w:rsidRDefault="000278B2" w:rsidP="000278B2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786,044</w:t>
            </w:r>
          </w:p>
        </w:tc>
      </w:tr>
      <w:tr w:rsidR="000278B2" w:rsidRPr="00E301AC" w14:paraId="306AAFA5" w14:textId="77777777" w:rsidTr="004050EB">
        <w:trPr>
          <w:trHeight w:val="115"/>
        </w:trPr>
        <w:tc>
          <w:tcPr>
            <w:tcW w:w="5400" w:type="dxa"/>
          </w:tcPr>
          <w:p w14:paraId="29AB97D5" w14:textId="77777777" w:rsidR="000278B2" w:rsidRPr="00E301AC" w:rsidRDefault="000278B2" w:rsidP="000278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36EC8DC9" w14:textId="77777777" w:rsidR="000278B2" w:rsidRPr="00E301AC" w:rsidRDefault="000278B2" w:rsidP="000278B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C0835D5" w14:textId="4506400E" w:rsidR="000278B2" w:rsidRPr="00E301AC" w:rsidRDefault="00C4400E" w:rsidP="000278B2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308,962</w:t>
            </w:r>
          </w:p>
        </w:tc>
        <w:tc>
          <w:tcPr>
            <w:tcW w:w="284" w:type="dxa"/>
            <w:shd w:val="clear" w:color="auto" w:fill="auto"/>
          </w:tcPr>
          <w:p w14:paraId="5205EFBD" w14:textId="77777777" w:rsidR="000278B2" w:rsidRPr="00E301AC" w:rsidRDefault="000278B2" w:rsidP="000278B2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8CB0AD0" w14:textId="277E9EC3" w:rsidR="000278B2" w:rsidRPr="00E301AC" w:rsidRDefault="000278B2" w:rsidP="000278B2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284,075</w:t>
            </w:r>
          </w:p>
        </w:tc>
      </w:tr>
      <w:tr w:rsidR="00DC4647" w:rsidRPr="00E301AC" w14:paraId="7DAEA24A" w14:textId="77777777" w:rsidTr="004050EB">
        <w:trPr>
          <w:trHeight w:val="115"/>
        </w:trPr>
        <w:tc>
          <w:tcPr>
            <w:tcW w:w="5400" w:type="dxa"/>
          </w:tcPr>
          <w:p w14:paraId="07E11DDE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24387B7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3BA6EEA" w14:textId="77777777" w:rsidR="00DC4647" w:rsidRPr="00E301AC" w:rsidRDefault="00DC4647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23DF561" w14:textId="77777777" w:rsidR="00DC4647" w:rsidRPr="00E301AC" w:rsidRDefault="00DC4647" w:rsidP="00DC4647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0DFB5312" w14:textId="77777777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C4647" w:rsidRPr="00E301AC" w14:paraId="533F6089" w14:textId="77777777" w:rsidTr="004050EB">
        <w:trPr>
          <w:trHeight w:val="115"/>
        </w:trPr>
        <w:tc>
          <w:tcPr>
            <w:tcW w:w="5400" w:type="dxa"/>
          </w:tcPr>
          <w:p w14:paraId="2F94FF66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รวมอยู่ในต้นทุนในการจัดจำหน่าย</w:t>
            </w:r>
          </w:p>
        </w:tc>
        <w:tc>
          <w:tcPr>
            <w:tcW w:w="810" w:type="dxa"/>
          </w:tcPr>
          <w:p w14:paraId="0216B21E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BBD602" w14:textId="77777777" w:rsidR="00DC4647" w:rsidRPr="00E301AC" w:rsidRDefault="00DC4647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00DCB8B" w14:textId="77777777" w:rsidR="00DC4647" w:rsidRPr="00E301AC" w:rsidRDefault="00DC4647" w:rsidP="00DC4647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C46628C" w14:textId="77777777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8B2" w:rsidRPr="00E301AC" w14:paraId="1FA36A89" w14:textId="77777777" w:rsidTr="004050EB">
        <w:trPr>
          <w:trHeight w:val="115"/>
        </w:trPr>
        <w:tc>
          <w:tcPr>
            <w:tcW w:w="5400" w:type="dxa"/>
          </w:tcPr>
          <w:p w14:paraId="41675324" w14:textId="77777777" w:rsidR="000278B2" w:rsidRPr="00E301AC" w:rsidRDefault="000278B2" w:rsidP="000278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810" w:type="dxa"/>
          </w:tcPr>
          <w:p w14:paraId="33ED7115" w14:textId="77777777" w:rsidR="000278B2" w:rsidRPr="00E301AC" w:rsidRDefault="000278B2" w:rsidP="000278B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1806C6" w14:textId="7DE3934C" w:rsidR="000278B2" w:rsidRPr="00E301AC" w:rsidRDefault="00C4400E" w:rsidP="000278B2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127,261</w:t>
            </w:r>
          </w:p>
        </w:tc>
        <w:tc>
          <w:tcPr>
            <w:tcW w:w="284" w:type="dxa"/>
            <w:shd w:val="clear" w:color="auto" w:fill="auto"/>
          </w:tcPr>
          <w:p w14:paraId="2FC8B318" w14:textId="77777777" w:rsidR="000278B2" w:rsidRPr="00E301AC" w:rsidRDefault="000278B2" w:rsidP="000278B2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18B7F67" w14:textId="18633356" w:rsidR="000278B2" w:rsidRPr="00E301AC" w:rsidRDefault="000278B2" w:rsidP="000278B2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151,394</w:t>
            </w:r>
          </w:p>
        </w:tc>
      </w:tr>
      <w:tr w:rsidR="000278B2" w:rsidRPr="00E301AC" w14:paraId="40716108" w14:textId="77777777" w:rsidTr="004050EB">
        <w:trPr>
          <w:trHeight w:val="115"/>
        </w:trPr>
        <w:tc>
          <w:tcPr>
            <w:tcW w:w="5400" w:type="dxa"/>
          </w:tcPr>
          <w:p w14:paraId="5B3AD49F" w14:textId="77777777" w:rsidR="000278B2" w:rsidRPr="00E301AC" w:rsidRDefault="000278B2" w:rsidP="000278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ค่าขนส่งสินค้า</w:t>
            </w:r>
          </w:p>
        </w:tc>
        <w:tc>
          <w:tcPr>
            <w:tcW w:w="810" w:type="dxa"/>
          </w:tcPr>
          <w:p w14:paraId="7AFBC335" w14:textId="77777777" w:rsidR="000278B2" w:rsidRPr="00E301AC" w:rsidRDefault="000278B2" w:rsidP="000278B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7CB43A" w14:textId="22662F18" w:rsidR="000278B2" w:rsidRPr="00E301AC" w:rsidRDefault="00C4400E" w:rsidP="000278B2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79,652</w:t>
            </w:r>
          </w:p>
        </w:tc>
        <w:tc>
          <w:tcPr>
            <w:tcW w:w="284" w:type="dxa"/>
            <w:shd w:val="clear" w:color="auto" w:fill="auto"/>
          </w:tcPr>
          <w:p w14:paraId="761AE52A" w14:textId="77777777" w:rsidR="000278B2" w:rsidRPr="00E301AC" w:rsidRDefault="000278B2" w:rsidP="000278B2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0D68322" w14:textId="2E421907" w:rsidR="000278B2" w:rsidRPr="00E301AC" w:rsidRDefault="000278B2" w:rsidP="000278B2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67,560</w:t>
            </w:r>
          </w:p>
        </w:tc>
      </w:tr>
      <w:tr w:rsidR="000278B2" w:rsidRPr="00E301AC" w14:paraId="4B84A2B3" w14:textId="77777777" w:rsidTr="004050EB">
        <w:trPr>
          <w:trHeight w:val="115"/>
        </w:trPr>
        <w:tc>
          <w:tcPr>
            <w:tcW w:w="5400" w:type="dxa"/>
          </w:tcPr>
          <w:p w14:paraId="58A433CB" w14:textId="77777777" w:rsidR="000278B2" w:rsidRPr="00E301AC" w:rsidRDefault="000278B2" w:rsidP="000278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810" w:type="dxa"/>
          </w:tcPr>
          <w:p w14:paraId="2E63C76B" w14:textId="77777777" w:rsidR="000278B2" w:rsidRPr="00E301AC" w:rsidRDefault="000278B2" w:rsidP="000278B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E61116" w14:textId="21C05082" w:rsidR="000278B2" w:rsidRPr="00E301AC" w:rsidRDefault="00C4400E" w:rsidP="000278B2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34,993</w:t>
            </w:r>
          </w:p>
        </w:tc>
        <w:tc>
          <w:tcPr>
            <w:tcW w:w="284" w:type="dxa"/>
            <w:shd w:val="clear" w:color="auto" w:fill="auto"/>
          </w:tcPr>
          <w:p w14:paraId="492A6231" w14:textId="77777777" w:rsidR="000278B2" w:rsidRPr="00E301AC" w:rsidRDefault="000278B2" w:rsidP="000278B2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A05CC89" w14:textId="420EAE26" w:rsidR="000278B2" w:rsidRPr="00E301AC" w:rsidRDefault="000278B2" w:rsidP="000278B2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39,515</w:t>
            </w:r>
          </w:p>
        </w:tc>
      </w:tr>
      <w:tr w:rsidR="000278B2" w:rsidRPr="00E301AC" w14:paraId="401088A4" w14:textId="77777777" w:rsidTr="004050EB">
        <w:trPr>
          <w:trHeight w:val="115"/>
        </w:trPr>
        <w:tc>
          <w:tcPr>
            <w:tcW w:w="5400" w:type="dxa"/>
          </w:tcPr>
          <w:p w14:paraId="3A627B7A" w14:textId="77777777" w:rsidR="000278B2" w:rsidRPr="00E301AC" w:rsidRDefault="000278B2" w:rsidP="000278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6F27D7FA" w14:textId="77777777" w:rsidR="000278B2" w:rsidRPr="00E301AC" w:rsidRDefault="000278B2" w:rsidP="000278B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9577CC" w14:textId="64278B45" w:rsidR="000278B2" w:rsidRPr="00E301AC" w:rsidRDefault="00C4400E" w:rsidP="000278B2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8,182</w:t>
            </w:r>
          </w:p>
        </w:tc>
        <w:tc>
          <w:tcPr>
            <w:tcW w:w="284" w:type="dxa"/>
            <w:shd w:val="clear" w:color="auto" w:fill="auto"/>
          </w:tcPr>
          <w:p w14:paraId="0F21AF32" w14:textId="77777777" w:rsidR="000278B2" w:rsidRPr="00E301AC" w:rsidRDefault="000278B2" w:rsidP="000278B2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A4ABBBA" w14:textId="365E55AD" w:rsidR="000278B2" w:rsidRPr="00E301AC" w:rsidRDefault="000278B2" w:rsidP="000278B2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8,026</w:t>
            </w:r>
          </w:p>
        </w:tc>
      </w:tr>
      <w:tr w:rsidR="00423B8B" w:rsidRPr="00E301AC" w14:paraId="28F3B262" w14:textId="77777777" w:rsidTr="004050EB">
        <w:trPr>
          <w:trHeight w:val="115"/>
        </w:trPr>
        <w:tc>
          <w:tcPr>
            <w:tcW w:w="5400" w:type="dxa"/>
          </w:tcPr>
          <w:p w14:paraId="6E7BB234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A706D27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18392C" w14:textId="77777777" w:rsidR="00423B8B" w:rsidRPr="00E301AC" w:rsidRDefault="00423B8B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A563C2D" w14:textId="77777777" w:rsidR="00423B8B" w:rsidRPr="00E301AC" w:rsidRDefault="00423B8B" w:rsidP="00423B8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94F7977" w14:textId="77777777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23B8B" w:rsidRPr="00E301AC" w14:paraId="46778902" w14:textId="77777777" w:rsidTr="004050EB">
        <w:trPr>
          <w:trHeight w:val="115"/>
        </w:trPr>
        <w:tc>
          <w:tcPr>
            <w:tcW w:w="5400" w:type="dxa"/>
          </w:tcPr>
          <w:p w14:paraId="5556CCA6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DF5EAAC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38B7AD" w14:textId="77777777" w:rsidR="00423B8B" w:rsidRPr="00E301AC" w:rsidRDefault="00423B8B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0EB56F7" w14:textId="77777777" w:rsidR="00423B8B" w:rsidRPr="00E301AC" w:rsidRDefault="00423B8B" w:rsidP="00423B8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F7429E2" w14:textId="77777777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23B8B" w:rsidRPr="00E301AC" w14:paraId="71F6D2E5" w14:textId="77777777" w:rsidTr="004050EB">
        <w:trPr>
          <w:trHeight w:val="115"/>
        </w:trPr>
        <w:tc>
          <w:tcPr>
            <w:tcW w:w="5400" w:type="dxa"/>
          </w:tcPr>
          <w:p w14:paraId="72CFFD9F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810" w:type="dxa"/>
          </w:tcPr>
          <w:p w14:paraId="3041AC2E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2773E72" w14:textId="77777777" w:rsidR="00423B8B" w:rsidRPr="00E301AC" w:rsidRDefault="00423B8B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3A37E2C" w14:textId="77777777" w:rsidR="00423B8B" w:rsidRPr="00E301AC" w:rsidRDefault="00423B8B" w:rsidP="00423B8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022C20E6" w14:textId="77777777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8B2" w:rsidRPr="00E301AC" w14:paraId="1B735266" w14:textId="77777777" w:rsidTr="004050EB">
        <w:trPr>
          <w:trHeight w:val="115"/>
        </w:trPr>
        <w:tc>
          <w:tcPr>
            <w:tcW w:w="5400" w:type="dxa"/>
          </w:tcPr>
          <w:p w14:paraId="25059601" w14:textId="77777777" w:rsidR="000278B2" w:rsidRPr="00E301AC" w:rsidRDefault="000278B2" w:rsidP="000278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ค่าพัฒนาผลิตภัณฑ์</w:t>
            </w:r>
          </w:p>
        </w:tc>
        <w:tc>
          <w:tcPr>
            <w:tcW w:w="810" w:type="dxa"/>
          </w:tcPr>
          <w:p w14:paraId="625863AD" w14:textId="77777777" w:rsidR="000278B2" w:rsidRPr="00E301AC" w:rsidRDefault="000278B2" w:rsidP="000278B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3F4D057" w14:textId="7838390D" w:rsidR="000278B2" w:rsidRPr="00E301AC" w:rsidRDefault="00C4400E" w:rsidP="000278B2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5,834</w:t>
            </w:r>
          </w:p>
        </w:tc>
        <w:tc>
          <w:tcPr>
            <w:tcW w:w="284" w:type="dxa"/>
            <w:shd w:val="clear" w:color="auto" w:fill="auto"/>
          </w:tcPr>
          <w:p w14:paraId="11E99A69" w14:textId="77777777" w:rsidR="000278B2" w:rsidRPr="00E301AC" w:rsidRDefault="000278B2" w:rsidP="000278B2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9D56AE9" w14:textId="3CDE3B03" w:rsidR="000278B2" w:rsidRPr="00E301AC" w:rsidRDefault="000278B2" w:rsidP="000278B2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169,642</w:t>
            </w:r>
          </w:p>
        </w:tc>
      </w:tr>
      <w:tr w:rsidR="000278B2" w:rsidRPr="00E301AC" w14:paraId="51EF6CCE" w14:textId="77777777" w:rsidTr="004050EB">
        <w:trPr>
          <w:trHeight w:val="115"/>
        </w:trPr>
        <w:tc>
          <w:tcPr>
            <w:tcW w:w="5400" w:type="dxa"/>
          </w:tcPr>
          <w:p w14:paraId="322CE028" w14:textId="77777777" w:rsidR="000278B2" w:rsidRPr="00E301AC" w:rsidRDefault="000278B2" w:rsidP="000278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ผลประโยชน์ของพนักงาน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810" w:type="dxa"/>
          </w:tcPr>
          <w:p w14:paraId="7EA034D8" w14:textId="77777777" w:rsidR="000278B2" w:rsidRPr="00E301AC" w:rsidRDefault="000278B2" w:rsidP="000278B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3184C43" w14:textId="665E6D81" w:rsidR="000278B2" w:rsidRPr="00E301AC" w:rsidRDefault="00C4400E" w:rsidP="000278B2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168,741</w:t>
            </w:r>
          </w:p>
        </w:tc>
        <w:tc>
          <w:tcPr>
            <w:tcW w:w="284" w:type="dxa"/>
            <w:shd w:val="clear" w:color="auto" w:fill="auto"/>
          </w:tcPr>
          <w:p w14:paraId="363281AE" w14:textId="77777777" w:rsidR="000278B2" w:rsidRPr="00E301AC" w:rsidRDefault="000278B2" w:rsidP="000278B2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AA5B3CC" w14:textId="4819597D" w:rsidR="000278B2" w:rsidRPr="00E301AC" w:rsidRDefault="000278B2" w:rsidP="000278B2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168,925</w:t>
            </w:r>
          </w:p>
        </w:tc>
      </w:tr>
      <w:tr w:rsidR="000278B2" w:rsidRPr="00E301AC" w14:paraId="29342550" w14:textId="77777777" w:rsidTr="004050EB">
        <w:trPr>
          <w:trHeight w:val="115"/>
        </w:trPr>
        <w:tc>
          <w:tcPr>
            <w:tcW w:w="5400" w:type="dxa"/>
          </w:tcPr>
          <w:p w14:paraId="692DF08D" w14:textId="77777777" w:rsidR="000278B2" w:rsidRPr="00E301AC" w:rsidRDefault="000278B2" w:rsidP="000278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ค่าเช่าคลังสินค้า</w:t>
            </w:r>
          </w:p>
        </w:tc>
        <w:tc>
          <w:tcPr>
            <w:tcW w:w="810" w:type="dxa"/>
          </w:tcPr>
          <w:p w14:paraId="227249A2" w14:textId="77777777" w:rsidR="000278B2" w:rsidRPr="00E301AC" w:rsidRDefault="000278B2" w:rsidP="000278B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57FA1B9" w14:textId="046B7EED" w:rsidR="000278B2" w:rsidRPr="00E301AC" w:rsidRDefault="00C4400E" w:rsidP="000278B2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61,098</w:t>
            </w:r>
          </w:p>
        </w:tc>
        <w:tc>
          <w:tcPr>
            <w:tcW w:w="284" w:type="dxa"/>
            <w:shd w:val="clear" w:color="auto" w:fill="auto"/>
          </w:tcPr>
          <w:p w14:paraId="5C6BEFD3" w14:textId="77777777" w:rsidR="000278B2" w:rsidRPr="00E301AC" w:rsidRDefault="000278B2" w:rsidP="000278B2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33DC65A4" w14:textId="5EC810BD" w:rsidR="000278B2" w:rsidRPr="00E301AC" w:rsidRDefault="000278B2" w:rsidP="000278B2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61,016</w:t>
            </w:r>
          </w:p>
        </w:tc>
      </w:tr>
    </w:tbl>
    <w:p w14:paraId="4649E456" w14:textId="77777777" w:rsidR="00A35217" w:rsidRPr="00E301AC" w:rsidRDefault="00A35217" w:rsidP="00A35217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08834A5" w14:textId="3ACAAC9A" w:rsidR="009D227D" w:rsidRPr="00E301A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ภาษีเงินได้</w:t>
      </w:r>
    </w:p>
    <w:p w14:paraId="0C4C59AE" w14:textId="77777777" w:rsidR="00030579" w:rsidRPr="00E301AC" w:rsidRDefault="00030579" w:rsidP="00030579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4749" w:type="pct"/>
        <w:tblInd w:w="450" w:type="dxa"/>
        <w:tblLook w:val="00A0" w:firstRow="1" w:lastRow="0" w:firstColumn="1" w:lastColumn="0" w:noHBand="0" w:noVBand="0"/>
      </w:tblPr>
      <w:tblGrid>
        <w:gridCol w:w="5592"/>
        <w:gridCol w:w="914"/>
        <w:gridCol w:w="1371"/>
        <w:gridCol w:w="319"/>
        <w:gridCol w:w="1310"/>
      </w:tblGrid>
      <w:tr w:rsidR="00471CCE" w:rsidRPr="00E301AC" w14:paraId="57ACFEE7" w14:textId="77777777" w:rsidTr="00423B8B">
        <w:trPr>
          <w:trHeight w:val="420"/>
        </w:trPr>
        <w:tc>
          <w:tcPr>
            <w:tcW w:w="2940" w:type="pct"/>
          </w:tcPr>
          <w:p w14:paraId="21933E59" w14:textId="77777777" w:rsidR="00471CCE" w:rsidRPr="00E301AC" w:rsidRDefault="00471CCE" w:rsidP="008A64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28CB9701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256CBD75" w14:textId="77777777" w:rsidR="00471CCE" w:rsidRPr="00E301AC" w:rsidRDefault="00471CCE" w:rsidP="008A64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5EDF5249" w14:textId="77777777" w:rsidTr="00423B8B">
        <w:trPr>
          <w:trHeight w:val="420"/>
        </w:trPr>
        <w:tc>
          <w:tcPr>
            <w:tcW w:w="2940" w:type="pct"/>
          </w:tcPr>
          <w:p w14:paraId="22BBD61C" w14:textId="77777777" w:rsidR="00471CCE" w:rsidRPr="00E301AC" w:rsidRDefault="00471CCE" w:rsidP="008A64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11C31F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137732AA" w14:textId="77777777" w:rsidR="00471CCE" w:rsidRPr="00E301AC" w:rsidRDefault="00471CCE" w:rsidP="008A64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60CC2454" w14:textId="77777777" w:rsidTr="00423B8B">
        <w:trPr>
          <w:trHeight w:val="420"/>
        </w:trPr>
        <w:tc>
          <w:tcPr>
            <w:tcW w:w="2940" w:type="pct"/>
          </w:tcPr>
          <w:p w14:paraId="3864B301" w14:textId="77777777" w:rsidR="00471CCE" w:rsidRPr="00E301AC" w:rsidRDefault="00841DAF" w:rsidP="00841DAF">
            <w:pPr>
              <w:tabs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81" w:type="pct"/>
          </w:tcPr>
          <w:p w14:paraId="0A340A34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8" w:type="pct"/>
            <w:gridSpan w:val="3"/>
          </w:tcPr>
          <w:p w14:paraId="09782265" w14:textId="77777777" w:rsidR="00471CCE" w:rsidRPr="00E301AC" w:rsidRDefault="00471CCE" w:rsidP="008A64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E301AC" w14:paraId="5A71F3E9" w14:textId="77777777" w:rsidTr="00423B8B">
        <w:trPr>
          <w:trHeight w:val="420"/>
        </w:trPr>
        <w:tc>
          <w:tcPr>
            <w:tcW w:w="2940" w:type="pct"/>
          </w:tcPr>
          <w:p w14:paraId="129A87BB" w14:textId="77777777" w:rsidR="00F1549B" w:rsidRPr="00E301AC" w:rsidRDefault="00F1549B" w:rsidP="00F154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D55C2E9" w14:textId="77777777" w:rsidR="00F1549B" w:rsidRPr="00E301AC" w:rsidRDefault="00F1549B" w:rsidP="00F1549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6E234467" w14:textId="2716A531" w:rsidR="00F1549B" w:rsidRPr="00E301AC" w:rsidRDefault="0031338A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8" w:type="pct"/>
          </w:tcPr>
          <w:p w14:paraId="5A040280" w14:textId="77777777" w:rsidR="00F1549B" w:rsidRPr="00E301AC" w:rsidRDefault="00F1549B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89" w:type="pct"/>
          </w:tcPr>
          <w:p w14:paraId="66E0D5AB" w14:textId="35F6DDC5" w:rsidR="00F1549B" w:rsidRPr="00E301AC" w:rsidRDefault="0031338A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F1549B" w:rsidRPr="00E301AC" w14:paraId="4F593169" w14:textId="77777777" w:rsidTr="00423B8B">
        <w:trPr>
          <w:trHeight w:val="420"/>
        </w:trPr>
        <w:tc>
          <w:tcPr>
            <w:tcW w:w="2940" w:type="pct"/>
          </w:tcPr>
          <w:p w14:paraId="60A715F9" w14:textId="77777777" w:rsidR="00F1549B" w:rsidRPr="00E301AC" w:rsidRDefault="00F1549B" w:rsidP="00F154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0502D39E" w14:textId="77777777" w:rsidR="00F1549B" w:rsidRPr="00E301AC" w:rsidRDefault="00F1549B" w:rsidP="00F1549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587D05ED" w14:textId="77777777" w:rsidR="00F1549B" w:rsidRPr="00E301AC" w:rsidRDefault="00F1549B" w:rsidP="00F154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549B" w:rsidRPr="00E301AC" w14:paraId="620862DA" w14:textId="77777777" w:rsidTr="00423B8B">
        <w:trPr>
          <w:trHeight w:val="420"/>
        </w:trPr>
        <w:tc>
          <w:tcPr>
            <w:tcW w:w="2940" w:type="pct"/>
          </w:tcPr>
          <w:p w14:paraId="2BC95A98" w14:textId="77777777" w:rsidR="00F1549B" w:rsidRPr="00E301AC" w:rsidRDefault="00F1549B" w:rsidP="00F154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81" w:type="pct"/>
          </w:tcPr>
          <w:p w14:paraId="66A53DB4" w14:textId="77777777" w:rsidR="00F1549B" w:rsidRPr="00E301AC" w:rsidRDefault="00F1549B" w:rsidP="00F1549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C3CFCFA" w14:textId="77777777" w:rsidR="00F1549B" w:rsidRPr="00E301A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7AC1F3CF" w14:textId="77777777" w:rsidR="00F1549B" w:rsidRPr="00E301A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7DB3491A" w14:textId="77777777" w:rsidR="00F1549B" w:rsidRPr="00E301A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278B2" w:rsidRPr="00E301AC" w14:paraId="5008C1F3" w14:textId="77777777" w:rsidTr="00423B8B">
        <w:trPr>
          <w:trHeight w:val="420"/>
        </w:trPr>
        <w:tc>
          <w:tcPr>
            <w:tcW w:w="2940" w:type="pct"/>
          </w:tcPr>
          <w:p w14:paraId="708255E9" w14:textId="2AABD9AD" w:rsidR="000278B2" w:rsidRPr="00E301AC" w:rsidRDefault="000278B2" w:rsidP="000278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05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81" w:type="pct"/>
          </w:tcPr>
          <w:p w14:paraId="5326BE95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106A4C8C" w14:textId="1E3FE1B9" w:rsidR="000278B2" w:rsidRPr="00E301AC" w:rsidRDefault="00E009AF" w:rsidP="00E009AF">
            <w:pPr>
              <w:tabs>
                <w:tab w:val="decimal" w:pos="76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68" w:type="pct"/>
          </w:tcPr>
          <w:p w14:paraId="59075858" w14:textId="77777777" w:rsidR="000278B2" w:rsidRPr="00E301AC" w:rsidRDefault="000278B2" w:rsidP="000278B2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09D51EBC" w14:textId="108DD832" w:rsidR="000278B2" w:rsidRPr="00E301AC" w:rsidRDefault="000278B2" w:rsidP="000278B2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7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</w:tr>
      <w:tr w:rsidR="00E009AF" w:rsidRPr="00E301AC" w14:paraId="26B3911D" w14:textId="77777777" w:rsidTr="00423B8B">
        <w:trPr>
          <w:trHeight w:val="60"/>
        </w:trPr>
        <w:tc>
          <w:tcPr>
            <w:tcW w:w="2940" w:type="pct"/>
          </w:tcPr>
          <w:p w14:paraId="7B057532" w14:textId="77777777" w:rsidR="00E009AF" w:rsidRPr="00E301AC" w:rsidRDefault="00E009AF" w:rsidP="00E009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6DEAEA" w14:textId="77777777" w:rsidR="00E009AF" w:rsidRPr="00E301AC" w:rsidRDefault="00E009AF" w:rsidP="00E009A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62D9CE46" w14:textId="6EB3EB9C" w:rsidR="00E009AF" w:rsidRPr="00E301AC" w:rsidRDefault="00E009AF" w:rsidP="00E009AF">
            <w:pPr>
              <w:tabs>
                <w:tab w:val="decimal" w:pos="76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68" w:type="pct"/>
          </w:tcPr>
          <w:p w14:paraId="58CB4745" w14:textId="77777777" w:rsidR="00E009AF" w:rsidRPr="00E301AC" w:rsidRDefault="00E009AF" w:rsidP="00E009AF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0979F4DE" w14:textId="4FBD5414" w:rsidR="00E009AF" w:rsidRPr="00E301AC" w:rsidRDefault="00E009AF" w:rsidP="00E009AF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7E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</w:p>
        </w:tc>
      </w:tr>
      <w:tr w:rsidR="00DC4647" w:rsidRPr="00E301AC" w14:paraId="51ECF0AA" w14:textId="77777777" w:rsidTr="00423B8B">
        <w:trPr>
          <w:trHeight w:val="420"/>
        </w:trPr>
        <w:tc>
          <w:tcPr>
            <w:tcW w:w="2940" w:type="pct"/>
          </w:tcPr>
          <w:p w14:paraId="51D2BC4F" w14:textId="77777777" w:rsidR="00DC4647" w:rsidRPr="00E301AC" w:rsidRDefault="00DC4647" w:rsidP="00DC46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1" w:type="pct"/>
          </w:tcPr>
          <w:p w14:paraId="1C8EF413" w14:textId="77777777" w:rsidR="00DC4647" w:rsidRPr="00E301AC" w:rsidRDefault="00DC4647" w:rsidP="00DC4647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3363A6B" w14:textId="77777777" w:rsidR="00DC4647" w:rsidRPr="00E301AC" w:rsidRDefault="00DC4647" w:rsidP="00DC4647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426BF995" w14:textId="77777777" w:rsidR="00DC4647" w:rsidRPr="00E301AC" w:rsidRDefault="00DC4647" w:rsidP="00DC4647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43529362" w14:textId="77777777" w:rsidR="00DC4647" w:rsidRPr="00E301AC" w:rsidRDefault="00DC4647" w:rsidP="00DC4647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278B2" w:rsidRPr="00E301AC" w14:paraId="66BA6659" w14:textId="77777777" w:rsidTr="00423B8B">
        <w:trPr>
          <w:trHeight w:val="420"/>
        </w:trPr>
        <w:tc>
          <w:tcPr>
            <w:tcW w:w="2940" w:type="pct"/>
          </w:tcPr>
          <w:p w14:paraId="49F57679" w14:textId="01625F5B" w:rsidR="000278B2" w:rsidRPr="00E301AC" w:rsidRDefault="000278B2" w:rsidP="000278B2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1" w:type="pct"/>
          </w:tcPr>
          <w:p w14:paraId="68CECC02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</w:tcPr>
          <w:p w14:paraId="60755093" w14:textId="3AFFF678" w:rsidR="000278B2" w:rsidRPr="00E301AC" w:rsidRDefault="00E009AF" w:rsidP="000278B2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0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3,079</w:t>
            </w:r>
          </w:p>
        </w:tc>
        <w:tc>
          <w:tcPr>
            <w:tcW w:w="168" w:type="pct"/>
          </w:tcPr>
          <w:p w14:paraId="0FA10E2B" w14:textId="77777777" w:rsidR="000278B2" w:rsidRPr="00E301AC" w:rsidRDefault="000278B2" w:rsidP="000278B2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0A93747" w14:textId="3499DB16" w:rsidR="000278B2" w:rsidRPr="00E301AC" w:rsidRDefault="000278B2" w:rsidP="000278B2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7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278B2" w:rsidRPr="00E301AC" w14:paraId="058BFDA3" w14:textId="77777777" w:rsidTr="00423B8B">
        <w:trPr>
          <w:trHeight w:val="420"/>
        </w:trPr>
        <w:tc>
          <w:tcPr>
            <w:tcW w:w="2940" w:type="pct"/>
          </w:tcPr>
          <w:p w14:paraId="09D99057" w14:textId="769B26B3" w:rsidR="000278B2" w:rsidRPr="00E301AC" w:rsidRDefault="000278B2" w:rsidP="000278B2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1" w:type="pct"/>
          </w:tcPr>
          <w:p w14:paraId="7A830044" w14:textId="77777777" w:rsidR="000278B2" w:rsidRPr="00E301AC" w:rsidRDefault="000278B2" w:rsidP="000278B2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EAE266B" w14:textId="47FCE4CF" w:rsidR="000278B2" w:rsidRPr="00E301AC" w:rsidRDefault="00E009AF" w:rsidP="000278B2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3,079</w:t>
            </w:r>
          </w:p>
        </w:tc>
        <w:tc>
          <w:tcPr>
            <w:tcW w:w="168" w:type="pct"/>
          </w:tcPr>
          <w:p w14:paraId="4A049822" w14:textId="77777777" w:rsidR="000278B2" w:rsidRPr="00E301AC" w:rsidRDefault="000278B2" w:rsidP="000278B2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D4D3236" w14:textId="1C1B770A" w:rsidR="000278B2" w:rsidRPr="00E301AC" w:rsidRDefault="000278B2" w:rsidP="000278B2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7E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DC4647" w:rsidRPr="00E301AC" w14:paraId="0EE3DCFB" w14:textId="77777777" w:rsidTr="00423B8B">
        <w:trPr>
          <w:trHeight w:val="60"/>
        </w:trPr>
        <w:tc>
          <w:tcPr>
            <w:tcW w:w="2940" w:type="pct"/>
          </w:tcPr>
          <w:p w14:paraId="668E1CA5" w14:textId="77777777" w:rsidR="00DC4647" w:rsidRPr="00E301AC" w:rsidRDefault="00DC4647" w:rsidP="00DC464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74EDDC40" w14:textId="77777777" w:rsidR="00DC4647" w:rsidRPr="00E301AC" w:rsidRDefault="00DC4647" w:rsidP="00DC4647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4277C2F" w14:textId="77777777" w:rsidR="00DC4647" w:rsidRPr="00E301AC" w:rsidRDefault="00DC4647" w:rsidP="00DC4647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59D3F781" w14:textId="77777777" w:rsidR="00DC4647" w:rsidRPr="00E301AC" w:rsidRDefault="00DC4647" w:rsidP="00DC4647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33CB074D" w14:textId="77777777" w:rsidR="00DC4647" w:rsidRPr="00E301AC" w:rsidRDefault="00DC4647" w:rsidP="00DC4647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4647" w:rsidRPr="00E301AC" w14:paraId="36E3B5CC" w14:textId="77777777" w:rsidTr="00423B8B">
        <w:trPr>
          <w:trHeight w:val="420"/>
        </w:trPr>
        <w:tc>
          <w:tcPr>
            <w:tcW w:w="2940" w:type="pct"/>
          </w:tcPr>
          <w:p w14:paraId="56A15203" w14:textId="4EB7B673" w:rsidR="00DC4647" w:rsidRPr="00E301AC" w:rsidRDefault="00DC4647" w:rsidP="00DC46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4F63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81" w:type="pct"/>
          </w:tcPr>
          <w:p w14:paraId="05D42C36" w14:textId="77777777" w:rsidR="00DC4647" w:rsidRPr="00E301AC" w:rsidRDefault="00DC4647" w:rsidP="00DC4647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37B0D568" w14:textId="17F03601" w:rsidR="00DC4647" w:rsidRPr="00E301AC" w:rsidRDefault="00E009AF" w:rsidP="00DC4647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3,079</w:t>
            </w:r>
          </w:p>
        </w:tc>
        <w:tc>
          <w:tcPr>
            <w:tcW w:w="168" w:type="pct"/>
          </w:tcPr>
          <w:p w14:paraId="15F7BCB1" w14:textId="77777777" w:rsidR="00DC4647" w:rsidRPr="00E301AC" w:rsidRDefault="00DC4647" w:rsidP="00DC4647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5C0E97D5" w14:textId="098B07C1" w:rsidR="00DC4647" w:rsidRPr="00E301AC" w:rsidRDefault="000278B2" w:rsidP="00DC4647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78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58,052</w:t>
            </w:r>
          </w:p>
        </w:tc>
      </w:tr>
    </w:tbl>
    <w:p w14:paraId="48E78FA5" w14:textId="77777777" w:rsidR="00F46124" w:rsidRPr="00E301AC" w:rsidRDefault="00F46124" w:rsidP="003006A5">
      <w:pPr>
        <w:tabs>
          <w:tab w:val="left" w:pos="540"/>
        </w:tabs>
        <w:jc w:val="thaiDistribute"/>
        <w:rPr>
          <w:rFonts w:asciiTheme="majorBidi" w:hAnsiTheme="majorBidi" w:cstheme="majorBidi"/>
          <w:bCs/>
          <w:sz w:val="16"/>
          <w:szCs w:val="16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897"/>
        <w:gridCol w:w="258"/>
        <w:gridCol w:w="909"/>
        <w:gridCol w:w="271"/>
        <w:gridCol w:w="897"/>
        <w:gridCol w:w="278"/>
        <w:gridCol w:w="899"/>
        <w:gridCol w:w="271"/>
        <w:gridCol w:w="899"/>
        <w:gridCol w:w="265"/>
        <w:gridCol w:w="905"/>
      </w:tblGrid>
      <w:tr w:rsidR="00E57DA7" w:rsidRPr="00E301AC" w14:paraId="5D92EEB0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2CD5D15B" w14:textId="77777777" w:rsidR="00E57DA7" w:rsidRPr="00E301AC" w:rsidRDefault="00E57DA7" w:rsidP="003F6D3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40" w:type="pct"/>
            <w:gridSpan w:val="11"/>
            <w:shd w:val="clear" w:color="auto" w:fill="auto"/>
          </w:tcPr>
          <w:p w14:paraId="21CD5718" w14:textId="77777777" w:rsidR="00E57DA7" w:rsidRPr="00E301AC" w:rsidRDefault="00E57DA7" w:rsidP="003F6D3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3AD6" w:rsidRPr="00E301AC" w14:paraId="7E12D8EF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68DBADE7" w14:textId="77777777" w:rsidR="00C653BF" w:rsidRPr="00E301AC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43" w:type="pct"/>
            <w:gridSpan w:val="5"/>
            <w:shd w:val="clear" w:color="auto" w:fill="auto"/>
          </w:tcPr>
          <w:p w14:paraId="4EAB5A33" w14:textId="6F6BD805" w:rsidR="00C653BF" w:rsidRPr="00E301AC" w:rsidRDefault="0031338A" w:rsidP="00A63C68">
            <w:pPr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" w:type="pct"/>
            <w:shd w:val="clear" w:color="auto" w:fill="auto"/>
          </w:tcPr>
          <w:p w14:paraId="1EB023DB" w14:textId="77777777" w:rsidR="00C653BF" w:rsidRPr="00E301AC" w:rsidRDefault="00C653BF" w:rsidP="00C653B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747" w:type="pct"/>
            <w:gridSpan w:val="5"/>
            <w:shd w:val="clear" w:color="auto" w:fill="auto"/>
          </w:tcPr>
          <w:p w14:paraId="665C4D6A" w14:textId="43D44F44" w:rsidR="00C653BF" w:rsidRPr="00E301AC" w:rsidRDefault="0031338A" w:rsidP="00A63C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36005A" w:rsidRPr="00E301AC" w14:paraId="311146E5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34194B93" w14:textId="77777777" w:rsidR="00C653BF" w:rsidRPr="00E301AC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49751EE4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D2EFE86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7EE73185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6" w:type="pct"/>
          </w:tcPr>
          <w:p w14:paraId="0663A92A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385D6ED3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50" w:type="pct"/>
            <w:shd w:val="clear" w:color="auto" w:fill="auto"/>
          </w:tcPr>
          <w:p w14:paraId="737161D3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5FC2DF4D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1FD6C5B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0232C1AB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3" w:type="pct"/>
          </w:tcPr>
          <w:p w14:paraId="703C7218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59F1ECAB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36005A" w:rsidRPr="00E301AC" w14:paraId="67EA64C3" w14:textId="77777777" w:rsidTr="00875152">
        <w:trPr>
          <w:trHeight w:val="74"/>
          <w:tblHeader/>
        </w:trPr>
        <w:tc>
          <w:tcPr>
            <w:tcW w:w="1360" w:type="pct"/>
            <w:shd w:val="clear" w:color="auto" w:fill="auto"/>
          </w:tcPr>
          <w:p w14:paraId="7ED992CF" w14:textId="44EB44FC" w:rsidR="00C653BF" w:rsidRPr="00E301AC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7BE2044F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39" w:type="pct"/>
            <w:shd w:val="clear" w:color="auto" w:fill="auto"/>
          </w:tcPr>
          <w:p w14:paraId="28CC474F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3FD857DF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(ค่าใช้จ่าย)</w:t>
            </w:r>
          </w:p>
        </w:tc>
        <w:tc>
          <w:tcPr>
            <w:tcW w:w="146" w:type="pct"/>
          </w:tcPr>
          <w:p w14:paraId="69AFEC5D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1D0B8A46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จากภาษี</w:t>
            </w:r>
          </w:p>
        </w:tc>
        <w:tc>
          <w:tcPr>
            <w:tcW w:w="150" w:type="pct"/>
            <w:shd w:val="clear" w:color="auto" w:fill="auto"/>
          </w:tcPr>
          <w:p w14:paraId="5EC454C7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2CF53CB9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46" w:type="pct"/>
            <w:shd w:val="clear" w:color="auto" w:fill="auto"/>
          </w:tcPr>
          <w:p w14:paraId="5727444C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1873EF34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(ค่าใช้จ่าย)</w:t>
            </w:r>
          </w:p>
        </w:tc>
        <w:tc>
          <w:tcPr>
            <w:tcW w:w="143" w:type="pct"/>
          </w:tcPr>
          <w:p w14:paraId="32AC5E55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19AB9E73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จากภาษี</w:t>
            </w:r>
          </w:p>
        </w:tc>
      </w:tr>
      <w:tr w:rsidR="0036005A" w:rsidRPr="00E301AC" w14:paraId="0DC9CD5C" w14:textId="77777777" w:rsidTr="00875152">
        <w:trPr>
          <w:trHeight w:val="74"/>
          <w:tblHeader/>
        </w:trPr>
        <w:tc>
          <w:tcPr>
            <w:tcW w:w="1360" w:type="pct"/>
            <w:shd w:val="clear" w:color="auto" w:fill="auto"/>
          </w:tcPr>
          <w:p w14:paraId="26287584" w14:textId="78E12848" w:rsidR="004F39C8" w:rsidRPr="00E301AC" w:rsidRDefault="00EB636A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484" w:type="pct"/>
            <w:shd w:val="clear" w:color="auto" w:fill="auto"/>
          </w:tcPr>
          <w:p w14:paraId="79311946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39" w:type="pct"/>
            <w:shd w:val="clear" w:color="auto" w:fill="auto"/>
          </w:tcPr>
          <w:p w14:paraId="6BA387D7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7B9F3538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6" w:type="pct"/>
          </w:tcPr>
          <w:p w14:paraId="25C997C3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41CFD567" w14:textId="77777777" w:rsidR="004F39C8" w:rsidRPr="00E301AC" w:rsidRDefault="004F39C8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50" w:type="pct"/>
            <w:shd w:val="clear" w:color="auto" w:fill="auto"/>
          </w:tcPr>
          <w:p w14:paraId="5D3AA7C8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2E439BEB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46" w:type="pct"/>
            <w:shd w:val="clear" w:color="auto" w:fill="auto"/>
          </w:tcPr>
          <w:p w14:paraId="72C14E4D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7CE5C832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3" w:type="pct"/>
          </w:tcPr>
          <w:p w14:paraId="163E197B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67644C23" w14:textId="77777777" w:rsidR="004F39C8" w:rsidRPr="00E301AC" w:rsidRDefault="004F39C8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</w:tr>
      <w:tr w:rsidR="000C3217" w:rsidRPr="00E301AC" w14:paraId="6C8D8127" w14:textId="77777777" w:rsidTr="00875152">
        <w:trPr>
          <w:trHeight w:val="74"/>
          <w:tblHeader/>
        </w:trPr>
        <w:tc>
          <w:tcPr>
            <w:tcW w:w="1360" w:type="pct"/>
            <w:shd w:val="clear" w:color="auto" w:fill="auto"/>
          </w:tcPr>
          <w:p w14:paraId="47E1B1D0" w14:textId="77777777" w:rsidR="000C3217" w:rsidRPr="00E301AC" w:rsidRDefault="000C3217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40" w:type="pct"/>
            <w:gridSpan w:val="11"/>
            <w:shd w:val="clear" w:color="auto" w:fill="auto"/>
          </w:tcPr>
          <w:p w14:paraId="6095C403" w14:textId="1930E680" w:rsidR="000C3217" w:rsidRPr="00E301AC" w:rsidRDefault="000C3217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F39C8" w:rsidRPr="00E301AC" w14:paraId="6CE2657D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11D7F274" w14:textId="0EADC39E" w:rsidR="004F39C8" w:rsidRPr="00E301AC" w:rsidRDefault="00410A99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รับรู้ในกำไร</w:t>
            </w:r>
            <w:r w:rsidR="00AC6712"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(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ขาดทุน</w:t>
            </w:r>
            <w:r w:rsidR="00AC6712"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)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3640" w:type="pct"/>
            <w:gridSpan w:val="11"/>
            <w:shd w:val="clear" w:color="auto" w:fill="auto"/>
          </w:tcPr>
          <w:p w14:paraId="247D102D" w14:textId="59626709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0278B2" w:rsidRPr="00E301AC" w14:paraId="34107956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29053862" w14:textId="74E81A75" w:rsidR="000278B2" w:rsidRPr="00E301AC" w:rsidRDefault="000278B2" w:rsidP="000278B2">
            <w:pPr>
              <w:pStyle w:val="BodyText"/>
              <w:tabs>
                <w:tab w:val="left" w:pos="252"/>
              </w:tabs>
              <w:spacing w:after="0"/>
              <w:ind w:left="164" w:right="-131" w:hanging="164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4850E137" w14:textId="187A2E81" w:rsidR="000278B2" w:rsidRPr="00E301AC" w:rsidRDefault="00E009AF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09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142,015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1DCE99C" w14:textId="77777777" w:rsidR="000278B2" w:rsidRPr="00E301AC" w:rsidRDefault="000278B2" w:rsidP="000278B2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72FAFA1C" w14:textId="5D8BDB84" w:rsidR="000278B2" w:rsidRPr="00E301AC" w:rsidRDefault="00E009AF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09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(28,403)</w:t>
            </w:r>
          </w:p>
        </w:tc>
        <w:tc>
          <w:tcPr>
            <w:tcW w:w="146" w:type="pct"/>
            <w:vAlign w:val="bottom"/>
          </w:tcPr>
          <w:p w14:paraId="2159E85A" w14:textId="77777777" w:rsidR="000278B2" w:rsidRPr="00E301AC" w:rsidRDefault="000278B2" w:rsidP="000278B2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113398FE" w14:textId="096F5743" w:rsidR="000278B2" w:rsidRPr="00E301AC" w:rsidRDefault="00E009AF" w:rsidP="000278B2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9AF">
              <w:rPr>
                <w:rFonts w:asciiTheme="majorBidi" w:hAnsiTheme="majorBidi" w:cstheme="majorBidi"/>
                <w:sz w:val="24"/>
                <w:szCs w:val="24"/>
              </w:rPr>
              <w:t>113,612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3810904" w14:textId="77777777" w:rsidR="000278B2" w:rsidRPr="00E301AC" w:rsidRDefault="000278B2" w:rsidP="000278B2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08438F89" w14:textId="79DD2F5E" w:rsidR="000278B2" w:rsidRPr="00E301AC" w:rsidRDefault="000278B2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18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1,018,671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2E62D46" w14:textId="77777777" w:rsidR="000278B2" w:rsidRPr="00E301AC" w:rsidRDefault="000278B2" w:rsidP="000278B2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73639A3D" w14:textId="4B62B5DF" w:rsidR="000278B2" w:rsidRPr="00E301AC" w:rsidRDefault="000278B2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1A18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203,734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3" w:type="pct"/>
            <w:vAlign w:val="bottom"/>
          </w:tcPr>
          <w:p w14:paraId="4F20FEC2" w14:textId="77777777" w:rsidR="000278B2" w:rsidRPr="00E301AC" w:rsidRDefault="000278B2" w:rsidP="000278B2">
            <w:pPr>
              <w:pStyle w:val="BodyText"/>
              <w:spacing w:after="0"/>
              <w:ind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3FDA4832" w14:textId="1892E143" w:rsidR="000278B2" w:rsidRPr="00E301AC" w:rsidRDefault="000278B2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1804">
              <w:rPr>
                <w:rFonts w:asciiTheme="majorBidi" w:hAnsiTheme="majorBidi" w:cstheme="majorBidi"/>
                <w:sz w:val="24"/>
                <w:szCs w:val="24"/>
              </w:rPr>
              <w:t>814,937</w:t>
            </w:r>
          </w:p>
        </w:tc>
      </w:tr>
      <w:tr w:rsidR="000278B2" w:rsidRPr="00E301AC" w14:paraId="4AB05CCE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770BA38B" w14:textId="341BC9B5" w:rsidR="000278B2" w:rsidRPr="00E301AC" w:rsidRDefault="000278B2" w:rsidP="000278B2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จากการประมาณการ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148DFA65" w14:textId="77777777" w:rsidR="000278B2" w:rsidRPr="00E301AC" w:rsidRDefault="000278B2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5CBA193" w14:textId="77777777" w:rsidR="000278B2" w:rsidRPr="00E301AC" w:rsidRDefault="000278B2" w:rsidP="000278B2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100256AD" w14:textId="77777777" w:rsidR="000278B2" w:rsidRPr="00E301AC" w:rsidRDefault="000278B2" w:rsidP="000278B2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44C3EF42" w14:textId="77777777" w:rsidR="000278B2" w:rsidRPr="00E301AC" w:rsidRDefault="000278B2" w:rsidP="000278B2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2BBE8A99" w14:textId="77777777" w:rsidR="000278B2" w:rsidRPr="00E301AC" w:rsidRDefault="000278B2" w:rsidP="000278B2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47D7DE55" w14:textId="77777777" w:rsidR="000278B2" w:rsidRPr="00E301AC" w:rsidRDefault="000278B2" w:rsidP="000278B2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3F79390C" w14:textId="77777777" w:rsidR="000278B2" w:rsidRPr="00E301AC" w:rsidRDefault="000278B2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88E56DB" w14:textId="77777777" w:rsidR="000278B2" w:rsidRPr="00E301AC" w:rsidRDefault="000278B2" w:rsidP="000278B2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77A6CCB2" w14:textId="77777777" w:rsidR="000278B2" w:rsidRPr="00E301AC" w:rsidRDefault="000278B2" w:rsidP="000278B2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5507D142" w14:textId="77777777" w:rsidR="000278B2" w:rsidRPr="00E301AC" w:rsidRDefault="000278B2" w:rsidP="000278B2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27F3AFEA" w14:textId="77777777" w:rsidR="000278B2" w:rsidRPr="00E301AC" w:rsidRDefault="000278B2" w:rsidP="000278B2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78B2" w:rsidRPr="00E301AC" w14:paraId="551B7BD0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626510DA" w14:textId="6EE438CA" w:rsidR="000278B2" w:rsidRPr="00E301AC" w:rsidRDefault="000278B2" w:rsidP="000278B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5A4467C4" w14:textId="191D6D7A" w:rsidR="000278B2" w:rsidRPr="00E301AC" w:rsidRDefault="00E009AF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9AF">
              <w:rPr>
                <w:rFonts w:asciiTheme="majorBidi" w:hAnsiTheme="majorBidi" w:cstheme="majorBidi"/>
                <w:sz w:val="24"/>
                <w:szCs w:val="24"/>
              </w:rPr>
              <w:t>(5,865)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D4DAB9D" w14:textId="77777777" w:rsidR="000278B2" w:rsidRPr="00E301AC" w:rsidRDefault="000278B2" w:rsidP="000278B2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77BD5E9A" w14:textId="3D21DD5D" w:rsidR="000278B2" w:rsidRPr="00E301AC" w:rsidRDefault="00E009AF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9AF">
              <w:rPr>
                <w:rFonts w:asciiTheme="majorBidi" w:hAnsiTheme="majorBidi" w:cstheme="majorBidi"/>
                <w:sz w:val="24"/>
                <w:szCs w:val="24"/>
              </w:rPr>
              <w:t>1,173</w:t>
            </w:r>
          </w:p>
        </w:tc>
        <w:tc>
          <w:tcPr>
            <w:tcW w:w="146" w:type="pct"/>
            <w:vAlign w:val="bottom"/>
          </w:tcPr>
          <w:p w14:paraId="36E33F78" w14:textId="77777777" w:rsidR="000278B2" w:rsidRPr="00E301AC" w:rsidRDefault="000278B2" w:rsidP="000278B2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4706AC72" w14:textId="298B2E4F" w:rsidR="000278B2" w:rsidRPr="00E301AC" w:rsidRDefault="00E009AF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9AF">
              <w:rPr>
                <w:rFonts w:asciiTheme="majorBidi" w:hAnsiTheme="majorBidi" w:cstheme="majorBidi"/>
                <w:sz w:val="24"/>
                <w:szCs w:val="24"/>
              </w:rPr>
              <w:t>(4,692)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61260B0" w14:textId="77777777" w:rsidR="000278B2" w:rsidRPr="00E301AC" w:rsidRDefault="000278B2" w:rsidP="000278B2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6A142085" w14:textId="05D704C2" w:rsidR="000278B2" w:rsidRPr="00E301AC" w:rsidRDefault="000278B2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1804">
              <w:rPr>
                <w:rFonts w:asciiTheme="majorBidi" w:hAnsiTheme="majorBidi" w:cstheme="majorBidi"/>
                <w:sz w:val="24"/>
                <w:szCs w:val="24"/>
              </w:rPr>
              <w:t>(2,813)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1306D54" w14:textId="77777777" w:rsidR="000278B2" w:rsidRPr="00E301AC" w:rsidRDefault="000278B2" w:rsidP="000278B2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59DEEF47" w14:textId="74C50766" w:rsidR="000278B2" w:rsidRPr="00E301AC" w:rsidRDefault="000278B2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1804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  <w:tc>
          <w:tcPr>
            <w:tcW w:w="143" w:type="pct"/>
            <w:vAlign w:val="bottom"/>
          </w:tcPr>
          <w:p w14:paraId="588E66BC" w14:textId="77777777" w:rsidR="000278B2" w:rsidRPr="00E301AC" w:rsidRDefault="000278B2" w:rsidP="000278B2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6A08225F" w14:textId="7002F208" w:rsidR="000278B2" w:rsidRPr="00E301AC" w:rsidRDefault="000278B2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1804">
              <w:rPr>
                <w:rFonts w:asciiTheme="majorBidi" w:hAnsiTheme="majorBidi" w:cstheme="majorBidi"/>
                <w:sz w:val="24"/>
                <w:szCs w:val="24"/>
              </w:rPr>
              <w:t>(2,250)</w:t>
            </w:r>
          </w:p>
        </w:tc>
      </w:tr>
      <w:tr w:rsidR="000278B2" w:rsidRPr="00E301AC" w14:paraId="4043CF72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1A69CA95" w14:textId="77777777" w:rsidR="000278B2" w:rsidRPr="00E301AC" w:rsidRDefault="000278B2" w:rsidP="000278B2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D7ECF" w14:textId="6864C074" w:rsidR="000278B2" w:rsidRPr="00E301AC" w:rsidRDefault="00E009AF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136,150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A46AC62" w14:textId="77777777" w:rsidR="000278B2" w:rsidRPr="00E301AC" w:rsidRDefault="000278B2" w:rsidP="000278B2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FF5A1" w14:textId="78D62E90" w:rsidR="000278B2" w:rsidRPr="00E301AC" w:rsidRDefault="00E009AF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(27,230)</w:t>
            </w:r>
          </w:p>
        </w:tc>
        <w:tc>
          <w:tcPr>
            <w:tcW w:w="146" w:type="pct"/>
            <w:vAlign w:val="bottom"/>
          </w:tcPr>
          <w:p w14:paraId="4A8F0D03" w14:textId="77777777" w:rsidR="000278B2" w:rsidRPr="00E301AC" w:rsidRDefault="000278B2" w:rsidP="000278B2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2F8AA" w14:textId="214727E5" w:rsidR="000278B2" w:rsidRPr="00E301AC" w:rsidRDefault="00E009AF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108,920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03A8406" w14:textId="77777777" w:rsidR="000278B2" w:rsidRPr="00E301AC" w:rsidRDefault="000278B2" w:rsidP="000278B2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7B42C" w14:textId="7B84C144" w:rsidR="000278B2" w:rsidRPr="00E301AC" w:rsidRDefault="000278B2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18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1,015,858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F7B53C" w14:textId="77777777" w:rsidR="000278B2" w:rsidRPr="00E301AC" w:rsidRDefault="000278B2" w:rsidP="000278B2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06995" w14:textId="02DD5313" w:rsidR="000278B2" w:rsidRPr="00E301AC" w:rsidRDefault="000278B2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A18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203,17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143" w:type="pct"/>
            <w:vAlign w:val="bottom"/>
          </w:tcPr>
          <w:p w14:paraId="1D0F481B" w14:textId="77777777" w:rsidR="000278B2" w:rsidRPr="00E301AC" w:rsidRDefault="000278B2" w:rsidP="000278B2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DF884" w14:textId="34981172" w:rsidR="000278B2" w:rsidRPr="00E301AC" w:rsidRDefault="000278B2" w:rsidP="000278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18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812,687</w:t>
            </w:r>
          </w:p>
        </w:tc>
      </w:tr>
    </w:tbl>
    <w:p w14:paraId="4EE7CE02" w14:textId="77777777" w:rsidR="00010E75" w:rsidRPr="00E301AC" w:rsidRDefault="00010E75" w:rsidP="00010E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1"/>
        <w:gridCol w:w="1078"/>
        <w:gridCol w:w="236"/>
        <w:gridCol w:w="1219"/>
        <w:gridCol w:w="265"/>
        <w:gridCol w:w="1047"/>
        <w:gridCol w:w="265"/>
        <w:gridCol w:w="1208"/>
      </w:tblGrid>
      <w:tr w:rsidR="007D275F" w:rsidRPr="00E301AC" w14:paraId="364909C9" w14:textId="77777777" w:rsidTr="00423B8B">
        <w:tc>
          <w:tcPr>
            <w:tcW w:w="2134" w:type="pct"/>
            <w:shd w:val="clear" w:color="auto" w:fill="FFFFFF"/>
          </w:tcPr>
          <w:p w14:paraId="79D2CC11" w14:textId="7A0A827E" w:rsidR="007D275F" w:rsidRPr="00E301AC" w:rsidRDefault="007D275F" w:rsidP="00423B8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866" w:type="pct"/>
            <w:gridSpan w:val="7"/>
            <w:shd w:val="clear" w:color="auto" w:fill="FFFFFF"/>
          </w:tcPr>
          <w:p w14:paraId="26EB91E7" w14:textId="77777777" w:rsidR="007D275F" w:rsidRPr="00E301AC" w:rsidRDefault="007D275F" w:rsidP="00423B8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A50BD" w:rsidRPr="00E301AC" w14:paraId="441F5E4A" w14:textId="77777777" w:rsidTr="00423B8B">
        <w:tc>
          <w:tcPr>
            <w:tcW w:w="2134" w:type="pct"/>
            <w:shd w:val="clear" w:color="auto" w:fill="FFFFFF"/>
          </w:tcPr>
          <w:p w14:paraId="2B0926B5" w14:textId="77777777" w:rsidR="006A50BD" w:rsidRPr="00E301AC" w:rsidRDefault="006A50BD" w:rsidP="00423B8B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365" w:type="pct"/>
            <w:gridSpan w:val="3"/>
            <w:shd w:val="clear" w:color="auto" w:fill="FFFFFF"/>
          </w:tcPr>
          <w:p w14:paraId="191EBA8F" w14:textId="3C887FF0" w:rsidR="006A50BD" w:rsidRPr="00E301AC" w:rsidRDefault="0031338A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  <w:shd w:val="clear" w:color="auto" w:fill="FFFFFF"/>
          </w:tcPr>
          <w:p w14:paraId="4AE7BA65" w14:textId="77777777" w:rsidR="006A50BD" w:rsidRPr="00E301AC" w:rsidRDefault="006A50BD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8" w:type="pct"/>
            <w:gridSpan w:val="3"/>
            <w:shd w:val="clear" w:color="auto" w:fill="FFFFFF"/>
          </w:tcPr>
          <w:p w14:paraId="36E6823E" w14:textId="5162B3C0" w:rsidR="006A50BD" w:rsidRPr="00E301AC" w:rsidRDefault="0031338A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A50BD" w:rsidRPr="00E301AC" w14:paraId="2112E04A" w14:textId="77777777" w:rsidTr="00423B8B">
        <w:tc>
          <w:tcPr>
            <w:tcW w:w="2134" w:type="pct"/>
            <w:shd w:val="clear" w:color="auto" w:fill="FFFFFF"/>
          </w:tcPr>
          <w:p w14:paraId="02710797" w14:textId="77777777" w:rsidR="006A50BD" w:rsidRPr="00E301AC" w:rsidRDefault="006A50BD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/>
          </w:tcPr>
          <w:p w14:paraId="453CE301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DD6B37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7" w:type="pct"/>
            <w:shd w:val="clear" w:color="auto" w:fill="FFFFFF"/>
          </w:tcPr>
          <w:p w14:paraId="08670343" w14:textId="77777777" w:rsidR="006A50BD" w:rsidRPr="00E301AC" w:rsidRDefault="006A50BD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FFFFFF"/>
          </w:tcPr>
          <w:p w14:paraId="72F4D27D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53C0B9C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  <w:shd w:val="clear" w:color="auto" w:fill="FFFFFF"/>
          </w:tcPr>
          <w:p w14:paraId="5B961F6F" w14:textId="77777777" w:rsidR="006A50BD" w:rsidRPr="00E301AC" w:rsidRDefault="006A50BD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940D545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74279C8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  <w:shd w:val="clear" w:color="auto" w:fill="FFFFFF"/>
          </w:tcPr>
          <w:p w14:paraId="0C46AC99" w14:textId="77777777" w:rsidR="006A50BD" w:rsidRPr="00E301AC" w:rsidRDefault="006A50BD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0E58333D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B273D7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78B2" w:rsidRPr="00E301AC" w14:paraId="2440F996" w14:textId="77777777" w:rsidTr="00423B8B">
        <w:tc>
          <w:tcPr>
            <w:tcW w:w="2134" w:type="pct"/>
            <w:shd w:val="clear" w:color="auto" w:fill="FFFFFF"/>
          </w:tcPr>
          <w:p w14:paraId="6C3340E9" w14:textId="77777777" w:rsidR="000278B2" w:rsidRPr="00E301AC" w:rsidRDefault="000278B2" w:rsidP="00027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81" w:type="pct"/>
            <w:shd w:val="clear" w:color="auto" w:fill="FFFFFF"/>
          </w:tcPr>
          <w:p w14:paraId="054E162C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FFFFFF"/>
          </w:tcPr>
          <w:p w14:paraId="1FB53C46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FFFFF"/>
          </w:tcPr>
          <w:p w14:paraId="06D61C4E" w14:textId="14284981" w:rsidR="000278B2" w:rsidRPr="00E301AC" w:rsidRDefault="00B14127" w:rsidP="000278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705,586</w:t>
            </w:r>
          </w:p>
        </w:tc>
        <w:tc>
          <w:tcPr>
            <w:tcW w:w="143" w:type="pct"/>
            <w:shd w:val="clear" w:color="auto" w:fill="FFFFFF"/>
          </w:tcPr>
          <w:p w14:paraId="5F088BC4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65E6B737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5F0FB117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FFFFFF"/>
          </w:tcPr>
          <w:p w14:paraId="78099FB6" w14:textId="54E6A08D" w:rsidR="000278B2" w:rsidRPr="00E301AC" w:rsidRDefault="000278B2" w:rsidP="000278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1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795,66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0278B2" w:rsidRPr="00E301AC" w14:paraId="451075C5" w14:textId="77777777" w:rsidTr="00423B8B">
        <w:tc>
          <w:tcPr>
            <w:tcW w:w="2134" w:type="pct"/>
            <w:shd w:val="clear" w:color="auto" w:fill="FFFFFF"/>
          </w:tcPr>
          <w:p w14:paraId="6BB3BBB1" w14:textId="77777777" w:rsidR="000278B2" w:rsidRPr="00E301AC" w:rsidRDefault="000278B2" w:rsidP="00027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81" w:type="pct"/>
            <w:shd w:val="clear" w:color="auto" w:fill="FFFFFF"/>
          </w:tcPr>
          <w:p w14:paraId="69346B16" w14:textId="6FE91562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27" w:type="pct"/>
            <w:shd w:val="clear" w:color="auto" w:fill="FFFFFF"/>
          </w:tcPr>
          <w:p w14:paraId="1AFD1984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FFFFFF"/>
          </w:tcPr>
          <w:p w14:paraId="7AC88D5B" w14:textId="79FAE5A5" w:rsidR="000278B2" w:rsidRPr="00E301AC" w:rsidRDefault="00B14127" w:rsidP="000278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141,117</w:t>
            </w:r>
          </w:p>
        </w:tc>
        <w:tc>
          <w:tcPr>
            <w:tcW w:w="143" w:type="pct"/>
            <w:shd w:val="clear" w:color="auto" w:fill="FFFFFF"/>
          </w:tcPr>
          <w:p w14:paraId="7AE3C2EF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0EBA33CD" w14:textId="50A571C2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43" w:type="pct"/>
            <w:shd w:val="clear" w:color="auto" w:fill="FFFFFF"/>
          </w:tcPr>
          <w:p w14:paraId="18620562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FFFFFF"/>
          </w:tcPr>
          <w:p w14:paraId="03754624" w14:textId="4EFCB086" w:rsidR="000278B2" w:rsidRPr="00E301AC" w:rsidRDefault="000278B2" w:rsidP="000278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1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0278B2" w:rsidRPr="00E301AC" w14:paraId="275B6D99" w14:textId="77777777" w:rsidTr="00423B8B">
        <w:tc>
          <w:tcPr>
            <w:tcW w:w="2134" w:type="pct"/>
            <w:shd w:val="clear" w:color="auto" w:fill="FFFFFF"/>
          </w:tcPr>
          <w:p w14:paraId="2382E43B" w14:textId="77777777" w:rsidR="000278B2" w:rsidRPr="00E301AC" w:rsidRDefault="000278B2" w:rsidP="000278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81" w:type="pct"/>
            <w:shd w:val="clear" w:color="auto" w:fill="auto"/>
          </w:tcPr>
          <w:p w14:paraId="6F7A60DB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4E29EF4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44F8D7F9" w14:textId="272FECED" w:rsidR="000278B2" w:rsidRPr="00E301AC" w:rsidRDefault="00B14127" w:rsidP="000278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(141,835)</w:t>
            </w:r>
          </w:p>
        </w:tc>
        <w:tc>
          <w:tcPr>
            <w:tcW w:w="143" w:type="pct"/>
            <w:shd w:val="clear" w:color="auto" w:fill="FFFFFF"/>
          </w:tcPr>
          <w:p w14:paraId="1982436D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35616984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519BA47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770C2103" w14:textId="3F30FE6A" w:rsidR="000278B2" w:rsidRPr="00E301AC" w:rsidRDefault="000278B2" w:rsidP="000278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6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(102,0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516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278B2" w:rsidRPr="00E301AC" w14:paraId="3AED9945" w14:textId="77777777" w:rsidTr="00423B8B">
        <w:tc>
          <w:tcPr>
            <w:tcW w:w="2134" w:type="pct"/>
            <w:shd w:val="clear" w:color="auto" w:fill="FFFFFF"/>
          </w:tcPr>
          <w:p w14:paraId="798843A5" w14:textId="77777777" w:rsidR="000278B2" w:rsidRPr="00E301AC" w:rsidRDefault="000278B2" w:rsidP="000278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581" w:type="pct"/>
            <w:shd w:val="clear" w:color="auto" w:fill="auto"/>
          </w:tcPr>
          <w:p w14:paraId="7B981290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40D27CF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57BCEFAA" w14:textId="6B3DAAE8" w:rsidR="000278B2" w:rsidRPr="00E301AC" w:rsidRDefault="00B14127" w:rsidP="000278B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064320D5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584F3736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205F66B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69CB64F9" w14:textId="041C5A40" w:rsidR="000278B2" w:rsidRPr="00E301AC" w:rsidRDefault="000278B2" w:rsidP="000278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677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278B2" w:rsidRPr="00E301AC" w14:paraId="766DAAEE" w14:textId="77777777" w:rsidTr="00423B8B">
        <w:tc>
          <w:tcPr>
            <w:tcW w:w="2134" w:type="pct"/>
            <w:shd w:val="clear" w:color="auto" w:fill="FFFFFF"/>
          </w:tcPr>
          <w:p w14:paraId="481DCCB9" w14:textId="77777777" w:rsidR="000278B2" w:rsidRPr="00E301AC" w:rsidRDefault="000278B2" w:rsidP="000278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81" w:type="pct"/>
            <w:shd w:val="clear" w:color="auto" w:fill="auto"/>
          </w:tcPr>
          <w:p w14:paraId="3A43BB2F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370DC14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2BB7DB96" w14:textId="0DDA05EA" w:rsidR="000278B2" w:rsidRPr="00E301AC" w:rsidRDefault="00B14127" w:rsidP="000278B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1,323</w:t>
            </w:r>
          </w:p>
        </w:tc>
        <w:tc>
          <w:tcPr>
            <w:tcW w:w="143" w:type="pct"/>
            <w:shd w:val="clear" w:color="auto" w:fill="FFFFFF"/>
          </w:tcPr>
          <w:p w14:paraId="476FC7AF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64C5546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597029F5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3F067971" w14:textId="0D519B82" w:rsidR="000278B2" w:rsidRPr="00E301AC" w:rsidRDefault="000278B2" w:rsidP="000278B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1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1,286</w:t>
            </w:r>
          </w:p>
        </w:tc>
      </w:tr>
      <w:tr w:rsidR="00B14127" w:rsidRPr="00E301AC" w14:paraId="471E8299" w14:textId="77777777" w:rsidTr="00B14127">
        <w:tc>
          <w:tcPr>
            <w:tcW w:w="2134" w:type="pct"/>
            <w:shd w:val="clear" w:color="auto" w:fill="FFFFFF"/>
          </w:tcPr>
          <w:p w14:paraId="621AC40C" w14:textId="0612AB8B" w:rsidR="00B14127" w:rsidRPr="00E301AC" w:rsidRDefault="00B14127" w:rsidP="000278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581" w:type="pct"/>
            <w:shd w:val="clear" w:color="auto" w:fill="auto"/>
          </w:tcPr>
          <w:p w14:paraId="37DFFC71" w14:textId="77777777" w:rsidR="00B14127" w:rsidRPr="00E301AC" w:rsidRDefault="00B14127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6E44D19" w14:textId="77777777" w:rsidR="00B14127" w:rsidRPr="00E301AC" w:rsidRDefault="00B14127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1F6E8DF4" w14:textId="23A85F4E" w:rsidR="00B14127" w:rsidRPr="00B14127" w:rsidRDefault="00B14127" w:rsidP="00B1412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2,803</w:t>
            </w:r>
          </w:p>
        </w:tc>
        <w:tc>
          <w:tcPr>
            <w:tcW w:w="143" w:type="pct"/>
            <w:shd w:val="clear" w:color="auto" w:fill="FFFFFF"/>
          </w:tcPr>
          <w:p w14:paraId="6F488342" w14:textId="77777777" w:rsidR="00B14127" w:rsidRPr="00E301AC" w:rsidRDefault="00B14127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4BE06EF7" w14:textId="77777777" w:rsidR="00B14127" w:rsidRPr="00E301AC" w:rsidRDefault="00B14127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C0DDA76" w14:textId="77777777" w:rsidR="00B14127" w:rsidRPr="00E301AC" w:rsidRDefault="00B14127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  <w:vAlign w:val="bottom"/>
          </w:tcPr>
          <w:p w14:paraId="3A82CDD0" w14:textId="0D5CF0C8" w:rsidR="00B14127" w:rsidRPr="001A1804" w:rsidRDefault="00B14127" w:rsidP="00B1412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278B2" w:rsidRPr="00E301AC" w14:paraId="5B352FEF" w14:textId="77777777" w:rsidTr="00423B8B">
        <w:tc>
          <w:tcPr>
            <w:tcW w:w="2134" w:type="pct"/>
            <w:shd w:val="clear" w:color="auto" w:fill="FFFFFF"/>
          </w:tcPr>
          <w:p w14:paraId="30E66878" w14:textId="77777777" w:rsidR="000278B2" w:rsidRPr="00E301AC" w:rsidRDefault="000278B2" w:rsidP="000278B2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28A67" w14:textId="27895F0B" w:rsidR="000278B2" w:rsidRPr="00E301AC" w:rsidRDefault="00B14127" w:rsidP="000278B2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0.44</w:t>
            </w:r>
          </w:p>
        </w:tc>
        <w:tc>
          <w:tcPr>
            <w:tcW w:w="127" w:type="pct"/>
            <w:shd w:val="clear" w:color="auto" w:fill="auto"/>
          </w:tcPr>
          <w:p w14:paraId="1DC45DD9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10BCD" w14:textId="1648A4C9" w:rsidR="000278B2" w:rsidRPr="00E301AC" w:rsidRDefault="00E009AF" w:rsidP="000278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3,079</w:t>
            </w:r>
          </w:p>
        </w:tc>
        <w:tc>
          <w:tcPr>
            <w:tcW w:w="143" w:type="pct"/>
            <w:shd w:val="clear" w:color="auto" w:fill="FFFFFF"/>
          </w:tcPr>
          <w:p w14:paraId="6D3E7343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8CF99" w14:textId="647DF60E" w:rsidR="000278B2" w:rsidRPr="00E301AC" w:rsidRDefault="000278B2" w:rsidP="000278B2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7.30</w:t>
            </w:r>
          </w:p>
        </w:tc>
        <w:tc>
          <w:tcPr>
            <w:tcW w:w="143" w:type="pct"/>
            <w:shd w:val="clear" w:color="auto" w:fill="FFFFFF"/>
          </w:tcPr>
          <w:p w14:paraId="0BA0D69C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55D0BA" w14:textId="16E62BCA" w:rsidR="000278B2" w:rsidRPr="00E301AC" w:rsidRDefault="000278B2" w:rsidP="000278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C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019523BA" w14:textId="3B9531B5" w:rsidR="00010E75" w:rsidRPr="00E301AC" w:rsidRDefault="00010E75" w:rsidP="006A1EEB">
      <w:pPr>
        <w:tabs>
          <w:tab w:val="left" w:pos="540"/>
        </w:tabs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FCBA5BD" w14:textId="77777777" w:rsidR="00423B8B" w:rsidRPr="00E301AC" w:rsidRDefault="00423B8B">
      <w:pPr>
        <w:rPr>
          <w:rFonts w:asciiTheme="majorBidi" w:hAnsiTheme="majorBidi" w:cstheme="majorBidi"/>
        </w:rPr>
      </w:pPr>
      <w:r w:rsidRPr="00E301AC">
        <w:rPr>
          <w:rFonts w:asciiTheme="majorBidi" w:hAnsiTheme="majorBidi" w:cstheme="majorBidi"/>
        </w:rPr>
        <w:br w:type="page"/>
      </w: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042"/>
        <w:gridCol w:w="976"/>
        <w:gridCol w:w="236"/>
        <w:gridCol w:w="1218"/>
        <w:gridCol w:w="269"/>
        <w:gridCol w:w="1065"/>
        <w:gridCol w:w="269"/>
        <w:gridCol w:w="1206"/>
      </w:tblGrid>
      <w:tr w:rsidR="003006A5" w:rsidRPr="00E301AC" w14:paraId="08556E3A" w14:textId="77777777" w:rsidTr="00000335">
        <w:tc>
          <w:tcPr>
            <w:tcW w:w="4042" w:type="dxa"/>
            <w:shd w:val="clear" w:color="auto" w:fill="FFFFFF"/>
          </w:tcPr>
          <w:p w14:paraId="3B4EBD2C" w14:textId="0187BF89" w:rsidR="003006A5" w:rsidRPr="00E301AC" w:rsidRDefault="003006A5" w:rsidP="00423B8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239" w:type="dxa"/>
            <w:gridSpan w:val="7"/>
            <w:shd w:val="clear" w:color="auto" w:fill="FFFFFF"/>
          </w:tcPr>
          <w:p w14:paraId="56BC13EE" w14:textId="77777777" w:rsidR="003006A5" w:rsidRPr="00E301AC" w:rsidRDefault="003006A5" w:rsidP="00423B8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A5" w:rsidRPr="00E301AC" w14:paraId="522708A4" w14:textId="77777777" w:rsidTr="00000335">
        <w:tc>
          <w:tcPr>
            <w:tcW w:w="4042" w:type="dxa"/>
            <w:shd w:val="clear" w:color="auto" w:fill="FFFFFF"/>
          </w:tcPr>
          <w:p w14:paraId="5072559A" w14:textId="77777777" w:rsidR="003006A5" w:rsidRPr="00E301AC" w:rsidRDefault="003006A5" w:rsidP="00423B8B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2430" w:type="dxa"/>
            <w:gridSpan w:val="3"/>
            <w:shd w:val="clear" w:color="auto" w:fill="FFFFFF"/>
          </w:tcPr>
          <w:p w14:paraId="4D4AC711" w14:textId="4A708EB0" w:rsidR="003006A5" w:rsidRPr="00E301AC" w:rsidRDefault="0031338A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9" w:type="dxa"/>
            <w:shd w:val="clear" w:color="auto" w:fill="FFFFFF"/>
          </w:tcPr>
          <w:p w14:paraId="48C3B403" w14:textId="77777777" w:rsidR="003006A5" w:rsidRPr="00E301AC" w:rsidRDefault="003006A5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40" w:type="dxa"/>
            <w:gridSpan w:val="3"/>
            <w:shd w:val="clear" w:color="auto" w:fill="FFFFFF"/>
          </w:tcPr>
          <w:p w14:paraId="16DDB2F4" w14:textId="79BDF24C" w:rsidR="003006A5" w:rsidRPr="00E301AC" w:rsidRDefault="0031338A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3006A5" w:rsidRPr="00E301AC" w14:paraId="6C56E922" w14:textId="77777777" w:rsidTr="00000335">
        <w:tc>
          <w:tcPr>
            <w:tcW w:w="4042" w:type="dxa"/>
            <w:shd w:val="clear" w:color="auto" w:fill="FFFFFF"/>
          </w:tcPr>
          <w:p w14:paraId="3E8358CA" w14:textId="77777777" w:rsidR="003006A5" w:rsidRPr="00E301AC" w:rsidRDefault="003006A5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FFFFFF"/>
          </w:tcPr>
          <w:p w14:paraId="4FF215B9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53839F8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291497D1" w14:textId="77777777" w:rsidR="003006A5" w:rsidRPr="00E301AC" w:rsidRDefault="003006A5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610F3A9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605FDB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FFFFFF"/>
          </w:tcPr>
          <w:p w14:paraId="434A16A5" w14:textId="77777777" w:rsidR="003006A5" w:rsidRPr="00E301AC" w:rsidRDefault="003006A5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0C5399BA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3D299E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FFFFFF"/>
          </w:tcPr>
          <w:p w14:paraId="0B728352" w14:textId="77777777" w:rsidR="003006A5" w:rsidRPr="00E301AC" w:rsidRDefault="003006A5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43248A13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D1D7F6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78B2" w:rsidRPr="00E301AC" w14:paraId="5E806CC0" w14:textId="77777777" w:rsidTr="00000335">
        <w:tc>
          <w:tcPr>
            <w:tcW w:w="4042" w:type="dxa"/>
            <w:shd w:val="clear" w:color="auto" w:fill="FFFFFF"/>
          </w:tcPr>
          <w:p w14:paraId="5D3AA56D" w14:textId="77777777" w:rsidR="000278B2" w:rsidRPr="00E301AC" w:rsidRDefault="000278B2" w:rsidP="00027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2DE92BFA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6548E671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38BD67F9" w14:textId="62945254" w:rsidR="000278B2" w:rsidRPr="00E301AC" w:rsidRDefault="00B14127" w:rsidP="000278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704,217</w:t>
            </w:r>
          </w:p>
        </w:tc>
        <w:tc>
          <w:tcPr>
            <w:tcW w:w="269" w:type="dxa"/>
            <w:shd w:val="clear" w:color="auto" w:fill="FFFFFF"/>
          </w:tcPr>
          <w:p w14:paraId="554A9D03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2A7668F6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</w:tcPr>
          <w:p w14:paraId="1BA57C49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</w:tcPr>
          <w:p w14:paraId="369DCAF8" w14:textId="1F91F181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6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795,409</w:t>
            </w:r>
          </w:p>
        </w:tc>
      </w:tr>
      <w:tr w:rsidR="000278B2" w:rsidRPr="00E301AC" w14:paraId="59FCB1A3" w14:textId="77777777" w:rsidTr="00000335">
        <w:tc>
          <w:tcPr>
            <w:tcW w:w="4042" w:type="dxa"/>
            <w:shd w:val="clear" w:color="auto" w:fill="FFFFFF"/>
          </w:tcPr>
          <w:p w14:paraId="7FD8E7B9" w14:textId="77777777" w:rsidR="000278B2" w:rsidRPr="00E301AC" w:rsidRDefault="000278B2" w:rsidP="00027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3F3EAC94" w14:textId="3B0F56F4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FFFFFF"/>
          </w:tcPr>
          <w:p w14:paraId="626F73B8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68B73E65" w14:textId="23953B7D" w:rsidR="000278B2" w:rsidRPr="00E301AC" w:rsidRDefault="00B14127" w:rsidP="000278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140,843</w:t>
            </w:r>
          </w:p>
        </w:tc>
        <w:tc>
          <w:tcPr>
            <w:tcW w:w="269" w:type="dxa"/>
            <w:shd w:val="clear" w:color="auto" w:fill="FFFFFF"/>
          </w:tcPr>
          <w:p w14:paraId="58E19FC0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62BA7AA4" w14:textId="6F3570BC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69" w:type="dxa"/>
            <w:shd w:val="clear" w:color="auto" w:fill="FFFFFF"/>
          </w:tcPr>
          <w:p w14:paraId="26FFC304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/>
          </w:tcPr>
          <w:p w14:paraId="3CE93756" w14:textId="137D8215" w:rsidR="000278B2" w:rsidRPr="00E301AC" w:rsidRDefault="000278B2" w:rsidP="000278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6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159,082</w:t>
            </w:r>
          </w:p>
        </w:tc>
      </w:tr>
      <w:tr w:rsidR="000278B2" w:rsidRPr="00E301AC" w14:paraId="45A0FE0B" w14:textId="77777777" w:rsidTr="00000335">
        <w:tc>
          <w:tcPr>
            <w:tcW w:w="4042" w:type="dxa"/>
            <w:shd w:val="clear" w:color="auto" w:fill="FFFFFF"/>
          </w:tcPr>
          <w:p w14:paraId="4E379A6C" w14:textId="77777777" w:rsidR="000278B2" w:rsidRPr="00E301AC" w:rsidRDefault="000278B2" w:rsidP="000278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6" w:type="dxa"/>
            <w:shd w:val="clear" w:color="auto" w:fill="FFFFFF"/>
          </w:tcPr>
          <w:p w14:paraId="462C03C4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21994A93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0CEB11D" w14:textId="3AA84B4D" w:rsidR="000278B2" w:rsidRPr="00E301AC" w:rsidRDefault="00B14127" w:rsidP="000278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(141,561)</w:t>
            </w:r>
          </w:p>
        </w:tc>
        <w:tc>
          <w:tcPr>
            <w:tcW w:w="269" w:type="dxa"/>
            <w:shd w:val="clear" w:color="auto" w:fill="FFFFFF"/>
          </w:tcPr>
          <w:p w14:paraId="646D527E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51028503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8B5AABD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1C640F05" w14:textId="4248198B" w:rsidR="000278B2" w:rsidRPr="00E301AC" w:rsidRDefault="000278B2" w:rsidP="000278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(102,04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9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278B2" w:rsidRPr="00E301AC" w14:paraId="6E108200" w14:textId="77777777" w:rsidTr="00000335">
        <w:tc>
          <w:tcPr>
            <w:tcW w:w="4042" w:type="dxa"/>
            <w:shd w:val="clear" w:color="auto" w:fill="FFFFFF"/>
          </w:tcPr>
          <w:p w14:paraId="4C3ED3EC" w14:textId="77777777" w:rsidR="000278B2" w:rsidRPr="00E301AC" w:rsidRDefault="000278B2" w:rsidP="000278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976" w:type="dxa"/>
            <w:shd w:val="clear" w:color="auto" w:fill="FFFFFF"/>
          </w:tcPr>
          <w:p w14:paraId="2154DC1A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F8CA357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61632EE6" w14:textId="749E3EEB" w:rsidR="000278B2" w:rsidRPr="00E301AC" w:rsidRDefault="00B14127" w:rsidP="000278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(329)</w:t>
            </w:r>
          </w:p>
        </w:tc>
        <w:tc>
          <w:tcPr>
            <w:tcW w:w="269" w:type="dxa"/>
            <w:shd w:val="clear" w:color="auto" w:fill="FFFFFF"/>
          </w:tcPr>
          <w:p w14:paraId="350B15C8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054F6689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521D572E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4AA66F81" w14:textId="6417B672" w:rsidR="000278B2" w:rsidRPr="00E301AC" w:rsidRDefault="000278B2" w:rsidP="000278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9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278B2" w:rsidRPr="00E301AC" w14:paraId="5D479B33" w14:textId="77777777" w:rsidTr="00000335">
        <w:tc>
          <w:tcPr>
            <w:tcW w:w="4042" w:type="dxa"/>
            <w:shd w:val="clear" w:color="auto" w:fill="FFFFFF"/>
          </w:tcPr>
          <w:p w14:paraId="0A58278C" w14:textId="77777777" w:rsidR="000278B2" w:rsidRPr="00E301AC" w:rsidRDefault="000278B2" w:rsidP="000278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6" w:type="dxa"/>
            <w:shd w:val="clear" w:color="auto" w:fill="FFFFFF"/>
          </w:tcPr>
          <w:p w14:paraId="72F1EEE9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66764AB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078DD010" w14:textId="0B7CF3C4" w:rsidR="000278B2" w:rsidRPr="00E301AC" w:rsidRDefault="00B14127" w:rsidP="000278B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1,323</w:t>
            </w:r>
          </w:p>
        </w:tc>
        <w:tc>
          <w:tcPr>
            <w:tcW w:w="269" w:type="dxa"/>
            <w:shd w:val="clear" w:color="auto" w:fill="FFFFFF"/>
          </w:tcPr>
          <w:p w14:paraId="6673A46A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7D7775F5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AF53714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5C4EFCDD" w14:textId="49523DF0" w:rsidR="000278B2" w:rsidRPr="00E301AC" w:rsidRDefault="000278B2" w:rsidP="000278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1,286</w:t>
            </w:r>
          </w:p>
        </w:tc>
      </w:tr>
      <w:tr w:rsidR="000278B2" w:rsidRPr="00E301AC" w14:paraId="04DC467D" w14:textId="77777777" w:rsidTr="00000335">
        <w:tc>
          <w:tcPr>
            <w:tcW w:w="4042" w:type="dxa"/>
            <w:shd w:val="clear" w:color="auto" w:fill="FFFFFF"/>
          </w:tcPr>
          <w:p w14:paraId="3953D132" w14:textId="706EE73B" w:rsidR="000278B2" w:rsidRPr="00E301AC" w:rsidRDefault="000278B2" w:rsidP="000278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976" w:type="dxa"/>
            <w:shd w:val="clear" w:color="auto" w:fill="FFFFFF"/>
          </w:tcPr>
          <w:p w14:paraId="5F8D3BD3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83CE8EA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63C03BFC" w14:textId="1B386339" w:rsidR="000278B2" w:rsidRPr="002973FC" w:rsidRDefault="00B14127" w:rsidP="00B14127">
            <w:pPr>
              <w:pStyle w:val="BodyText"/>
              <w:tabs>
                <w:tab w:val="decimal" w:pos="670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FFFFFF"/>
          </w:tcPr>
          <w:p w14:paraId="60CA30B9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47BC24EA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17E0FA94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2CF9C3E0" w14:textId="08B515D6" w:rsidR="000278B2" w:rsidRPr="00052275" w:rsidRDefault="000278B2" w:rsidP="000278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419</w:t>
            </w:r>
          </w:p>
        </w:tc>
      </w:tr>
      <w:tr w:rsidR="000278B2" w:rsidRPr="00E301AC" w14:paraId="270D18DB" w14:textId="77777777" w:rsidTr="00000335">
        <w:tc>
          <w:tcPr>
            <w:tcW w:w="4042" w:type="dxa"/>
            <w:shd w:val="clear" w:color="auto" w:fill="FFFFFF"/>
          </w:tcPr>
          <w:p w14:paraId="193BF208" w14:textId="06415973" w:rsidR="000278B2" w:rsidRPr="00E301AC" w:rsidRDefault="000278B2" w:rsidP="000278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ผลขาดทุนสะสมทางภาษีใช้ไป</w:t>
            </w:r>
          </w:p>
        </w:tc>
        <w:tc>
          <w:tcPr>
            <w:tcW w:w="976" w:type="dxa"/>
            <w:shd w:val="clear" w:color="auto" w:fill="FFFFFF"/>
          </w:tcPr>
          <w:p w14:paraId="2BC0CDE9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1EA8358B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361ADD6E" w14:textId="721C5391" w:rsidR="000278B2" w:rsidRPr="002973FC" w:rsidRDefault="00B14127" w:rsidP="00B14127">
            <w:pPr>
              <w:pStyle w:val="BodyText"/>
              <w:tabs>
                <w:tab w:val="decimal" w:pos="670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FFFFFF"/>
          </w:tcPr>
          <w:p w14:paraId="3FAD86D3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7F1A1986" w14:textId="77777777" w:rsidR="000278B2" w:rsidRPr="00E301AC" w:rsidRDefault="000278B2" w:rsidP="000278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275237D2" w14:textId="77777777" w:rsidR="000278B2" w:rsidRPr="00E301AC" w:rsidRDefault="000278B2" w:rsidP="000278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18343CCC" w14:textId="51B83ED8" w:rsidR="000278B2" w:rsidRPr="00052275" w:rsidRDefault="000278B2" w:rsidP="000278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(49,309)</w:t>
            </w:r>
          </w:p>
        </w:tc>
      </w:tr>
      <w:tr w:rsidR="00B14127" w:rsidRPr="00E301AC" w14:paraId="20DE4080" w14:textId="77777777" w:rsidTr="00552189">
        <w:tc>
          <w:tcPr>
            <w:tcW w:w="4042" w:type="dxa"/>
            <w:shd w:val="clear" w:color="auto" w:fill="FFFFFF"/>
          </w:tcPr>
          <w:p w14:paraId="369FEBD9" w14:textId="0C726279" w:rsidR="00B14127" w:rsidRDefault="00B14127" w:rsidP="00B1412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76" w:type="dxa"/>
            <w:shd w:val="clear" w:color="auto" w:fill="FFFFFF"/>
          </w:tcPr>
          <w:p w14:paraId="3027BD13" w14:textId="77777777" w:rsidR="00B14127" w:rsidRPr="00E301AC" w:rsidRDefault="00B14127" w:rsidP="00B141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7F8D4230" w14:textId="77777777" w:rsidR="00B14127" w:rsidRPr="00E301AC" w:rsidRDefault="00B14127" w:rsidP="00B141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  <w:vAlign w:val="bottom"/>
          </w:tcPr>
          <w:p w14:paraId="693125CB" w14:textId="3E583BD8" w:rsidR="00B14127" w:rsidRPr="002973FC" w:rsidRDefault="00B14127" w:rsidP="00B1412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2,803</w:t>
            </w:r>
          </w:p>
        </w:tc>
        <w:tc>
          <w:tcPr>
            <w:tcW w:w="269" w:type="dxa"/>
            <w:shd w:val="clear" w:color="auto" w:fill="FFFFFF"/>
          </w:tcPr>
          <w:p w14:paraId="1D83CE6A" w14:textId="77777777" w:rsidR="00B14127" w:rsidRPr="00E301AC" w:rsidRDefault="00B14127" w:rsidP="00B141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64928109" w14:textId="77777777" w:rsidR="00B14127" w:rsidRPr="00E301AC" w:rsidRDefault="00B14127" w:rsidP="00B141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36D2FE0" w14:textId="77777777" w:rsidR="00B14127" w:rsidRPr="00E301AC" w:rsidRDefault="00B14127" w:rsidP="00B141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  <w:vAlign w:val="bottom"/>
          </w:tcPr>
          <w:p w14:paraId="6ED29D02" w14:textId="39FF1AF5" w:rsidR="00B14127" w:rsidRDefault="00B14127" w:rsidP="00B1412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4127" w:rsidRPr="00E301AC" w14:paraId="5E699D16" w14:textId="77777777" w:rsidTr="00000335">
        <w:tc>
          <w:tcPr>
            <w:tcW w:w="4042" w:type="dxa"/>
            <w:shd w:val="clear" w:color="auto" w:fill="FFFFFF"/>
          </w:tcPr>
          <w:p w14:paraId="23CDF1CB" w14:textId="1C1A8AD4" w:rsidR="00B14127" w:rsidRDefault="00B14127" w:rsidP="00B1412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76" w:type="dxa"/>
            <w:shd w:val="clear" w:color="auto" w:fill="FFFFFF"/>
          </w:tcPr>
          <w:p w14:paraId="2EC1BAD6" w14:textId="77777777" w:rsidR="00B14127" w:rsidRPr="00E301AC" w:rsidRDefault="00B14127" w:rsidP="00B141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59295F29" w14:textId="77777777" w:rsidR="00B14127" w:rsidRPr="00E301AC" w:rsidRDefault="00B14127" w:rsidP="00B141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2334834F" w14:textId="0E73E737" w:rsidR="00B14127" w:rsidRDefault="00B14127" w:rsidP="00B14127">
            <w:pPr>
              <w:pStyle w:val="BodyText"/>
              <w:tabs>
                <w:tab w:val="decimal" w:pos="670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FFFFFF"/>
          </w:tcPr>
          <w:p w14:paraId="309E3841" w14:textId="77777777" w:rsidR="00B14127" w:rsidRPr="00E301AC" w:rsidRDefault="00B14127" w:rsidP="00B141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40E0E530" w14:textId="77777777" w:rsidR="00B14127" w:rsidRPr="00E301AC" w:rsidRDefault="00B14127" w:rsidP="00B141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0EC53889" w14:textId="77777777" w:rsidR="00B14127" w:rsidRPr="00E301AC" w:rsidRDefault="00B14127" w:rsidP="00B141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3F1687EE" w14:textId="207E82CF" w:rsidR="00B14127" w:rsidRPr="00052275" w:rsidRDefault="00B14127" w:rsidP="00B1412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14127" w:rsidRPr="00E301AC" w14:paraId="62C17BF1" w14:textId="77777777" w:rsidTr="00000335">
        <w:tc>
          <w:tcPr>
            <w:tcW w:w="4042" w:type="dxa"/>
            <w:shd w:val="clear" w:color="auto" w:fill="FFFFFF"/>
          </w:tcPr>
          <w:p w14:paraId="7E29F1DA" w14:textId="77777777" w:rsidR="00B14127" w:rsidRPr="00E301AC" w:rsidRDefault="00B14127" w:rsidP="00B1412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A3021B2" w14:textId="0D1A894A" w:rsidR="00B14127" w:rsidRPr="00E301AC" w:rsidRDefault="00B14127" w:rsidP="00B1412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0.44</w:t>
            </w:r>
          </w:p>
        </w:tc>
        <w:tc>
          <w:tcPr>
            <w:tcW w:w="236" w:type="dxa"/>
            <w:shd w:val="clear" w:color="auto" w:fill="FFFFFF"/>
          </w:tcPr>
          <w:p w14:paraId="138979EA" w14:textId="77777777" w:rsidR="00B14127" w:rsidRPr="00E301AC" w:rsidRDefault="00B14127" w:rsidP="00B141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16CE17" w14:textId="46183747" w:rsidR="00B14127" w:rsidRPr="00E301AC" w:rsidRDefault="00B14127" w:rsidP="00B14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3,079</w:t>
            </w:r>
          </w:p>
        </w:tc>
        <w:tc>
          <w:tcPr>
            <w:tcW w:w="269" w:type="dxa"/>
            <w:shd w:val="clear" w:color="auto" w:fill="FFFFFF"/>
          </w:tcPr>
          <w:p w14:paraId="31ED1828" w14:textId="77777777" w:rsidR="00B14127" w:rsidRPr="00E301AC" w:rsidRDefault="00B14127" w:rsidP="00B141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C47B2A" w14:textId="59BFF86D" w:rsidR="00B14127" w:rsidRPr="00E301AC" w:rsidRDefault="00B14127" w:rsidP="00B1412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7.30</w:t>
            </w:r>
          </w:p>
        </w:tc>
        <w:tc>
          <w:tcPr>
            <w:tcW w:w="269" w:type="dxa"/>
            <w:shd w:val="clear" w:color="auto" w:fill="FFFFFF"/>
          </w:tcPr>
          <w:p w14:paraId="5FB5E2C8" w14:textId="77777777" w:rsidR="00B14127" w:rsidRPr="00E301AC" w:rsidRDefault="00B14127" w:rsidP="00B141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FC9FB7B" w14:textId="5E6D2B1B" w:rsidR="00B14127" w:rsidRPr="00E301AC" w:rsidRDefault="00B14127" w:rsidP="00B1412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58,052</w:t>
            </w:r>
          </w:p>
        </w:tc>
      </w:tr>
    </w:tbl>
    <w:p w14:paraId="6BFF6CD3" w14:textId="422DD923" w:rsidR="003006A5" w:rsidRPr="00E301AC" w:rsidRDefault="003006A5">
      <w:pPr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E301AC">
        <w:rPr>
          <w:rFonts w:asciiTheme="majorBidi" w:hAnsiTheme="majorBidi" w:cstheme="majorBidi"/>
          <w:bCs/>
          <w:sz w:val="24"/>
          <w:szCs w:val="24"/>
        </w:rPr>
        <w:t xml:space="preserve"> </w:t>
      </w:r>
    </w:p>
    <w:tbl>
      <w:tblPr>
        <w:tblW w:w="96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70"/>
        <w:gridCol w:w="1170"/>
      </w:tblGrid>
      <w:tr w:rsidR="003006A5" w:rsidRPr="00E301AC" w14:paraId="24ECA834" w14:textId="77777777" w:rsidTr="00EA03A1">
        <w:tc>
          <w:tcPr>
            <w:tcW w:w="4050" w:type="dxa"/>
          </w:tcPr>
          <w:p w14:paraId="40FED263" w14:textId="77777777" w:rsidR="003006A5" w:rsidRPr="00E301AC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ADA03FF" w14:textId="77777777" w:rsidR="003006A5" w:rsidRPr="00E301AC" w:rsidRDefault="003006A5" w:rsidP="00423B8B">
            <w:pPr>
              <w:pStyle w:val="BodyText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</w:p>
          <w:p w14:paraId="68D813EB" w14:textId="77777777" w:rsidR="003006A5" w:rsidRPr="00E301AC" w:rsidRDefault="003006A5" w:rsidP="00423B8B">
            <w:pPr>
              <w:pStyle w:val="BodyText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A5" w:rsidRPr="00E301AC" w14:paraId="67FE3EEA" w14:textId="77777777" w:rsidTr="00EA03A1">
        <w:tc>
          <w:tcPr>
            <w:tcW w:w="4050" w:type="dxa"/>
          </w:tcPr>
          <w:p w14:paraId="25FD8C10" w14:textId="77777777" w:rsidR="003006A5" w:rsidRPr="0050162F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vAlign w:val="bottom"/>
          </w:tcPr>
          <w:p w14:paraId="0AF30BFF" w14:textId="77777777" w:rsidR="003006A5" w:rsidRPr="00E301AC" w:rsidRDefault="003006A5" w:rsidP="00423B8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91FE25F" w14:textId="77777777" w:rsidR="003006A5" w:rsidRPr="00E301AC" w:rsidRDefault="003006A5" w:rsidP="00423B8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73C1AD9" w14:textId="77777777" w:rsidR="003006A5" w:rsidRPr="00E301AC" w:rsidRDefault="003006A5" w:rsidP="00423B8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3006A5" w:rsidRPr="00E301AC" w14:paraId="6665185E" w14:textId="77777777" w:rsidTr="00423B8B">
        <w:tc>
          <w:tcPr>
            <w:tcW w:w="4050" w:type="dxa"/>
          </w:tcPr>
          <w:p w14:paraId="1FC0932B" w14:textId="508EB338" w:rsidR="003006A5" w:rsidRPr="0050162F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14:paraId="39DA8B46" w14:textId="46BFC65B" w:rsidR="003006A5" w:rsidRPr="00E301AC" w:rsidRDefault="0031338A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01DCE2E" w14:textId="77777777" w:rsidR="003006A5" w:rsidRPr="00E301AC" w:rsidRDefault="003006A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B74B4" w14:textId="7283EAED" w:rsidR="003006A5" w:rsidRPr="00E301AC" w:rsidRDefault="0031338A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35390DDC" w14:textId="77777777" w:rsidR="003006A5" w:rsidRPr="00E301AC" w:rsidRDefault="003006A5" w:rsidP="00423B8B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57D0C" w14:textId="3CA67A5C" w:rsidR="003006A5" w:rsidRPr="00E301AC" w:rsidRDefault="0031338A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12B242D" w14:textId="77777777" w:rsidR="003006A5" w:rsidRPr="00E301AC" w:rsidRDefault="003006A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7C4FD" w14:textId="11043C8D" w:rsidR="003006A5" w:rsidRPr="00E301AC" w:rsidRDefault="0031338A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3006A5" w:rsidRPr="00E301AC" w14:paraId="79CE4C0E" w14:textId="77777777" w:rsidTr="00EA03A1">
        <w:tc>
          <w:tcPr>
            <w:tcW w:w="4050" w:type="dxa"/>
          </w:tcPr>
          <w:p w14:paraId="4F64CBA7" w14:textId="77777777" w:rsidR="003006A5" w:rsidRPr="00E301AC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8E5A905" w14:textId="77777777" w:rsidR="003006A5" w:rsidRPr="00E301AC" w:rsidRDefault="003006A5" w:rsidP="00423B8B">
            <w:pPr>
              <w:pStyle w:val="BodyText"/>
              <w:tabs>
                <w:tab w:val="decimal" w:pos="-10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8B2" w:rsidRPr="00E301AC" w14:paraId="26DDFE48" w14:textId="77777777" w:rsidTr="00423B8B">
        <w:tc>
          <w:tcPr>
            <w:tcW w:w="4050" w:type="dxa"/>
          </w:tcPr>
          <w:p w14:paraId="7A48B2E3" w14:textId="77777777" w:rsidR="000278B2" w:rsidRPr="00E301AC" w:rsidRDefault="000278B2" w:rsidP="000278B2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203ADC4" w14:textId="189760A7" w:rsidR="000278B2" w:rsidRPr="00E301AC" w:rsidRDefault="007C1A11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A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76,271</w:t>
            </w:r>
          </w:p>
        </w:tc>
        <w:tc>
          <w:tcPr>
            <w:tcW w:w="270" w:type="dxa"/>
            <w:vAlign w:val="bottom"/>
          </w:tcPr>
          <w:p w14:paraId="722E296B" w14:textId="77777777" w:rsidR="000278B2" w:rsidRPr="00E301AC" w:rsidRDefault="000278B2" w:rsidP="000278B2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F7D951" w14:textId="600F8379" w:rsidR="000278B2" w:rsidRPr="00E301AC" w:rsidRDefault="000278B2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74,836</w:t>
            </w:r>
          </w:p>
        </w:tc>
        <w:tc>
          <w:tcPr>
            <w:tcW w:w="270" w:type="dxa"/>
            <w:vAlign w:val="bottom"/>
          </w:tcPr>
          <w:p w14:paraId="1258E48D" w14:textId="77777777" w:rsidR="000278B2" w:rsidRPr="00E301AC" w:rsidRDefault="000278B2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44ACE4" w14:textId="55428895" w:rsidR="000278B2" w:rsidRPr="00E301AC" w:rsidRDefault="00523E3C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1A11" w:rsidRPr="007C1A11">
              <w:rPr>
                <w:rFonts w:asciiTheme="majorBidi" w:hAnsiTheme="majorBidi" w:cstheme="majorBidi"/>
                <w:sz w:val="30"/>
                <w:szCs w:val="30"/>
              </w:rPr>
              <w:t>653,987</w:t>
            </w:r>
            <w:r w:rsidRPr="00523E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A9A576" w14:textId="77777777" w:rsidR="000278B2" w:rsidRPr="00E301AC" w:rsidRDefault="000278B2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3D5272" w14:textId="62496DED" w:rsidR="000278B2" w:rsidRPr="00E301AC" w:rsidRDefault="000278B2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</w:rPr>
              <w:t>(622,243)</w:t>
            </w:r>
          </w:p>
        </w:tc>
      </w:tr>
      <w:tr w:rsidR="000278B2" w:rsidRPr="00E301AC" w14:paraId="4A48E7F8" w14:textId="77777777" w:rsidTr="00423B8B">
        <w:tc>
          <w:tcPr>
            <w:tcW w:w="4050" w:type="dxa"/>
          </w:tcPr>
          <w:p w14:paraId="2D70D9F6" w14:textId="77777777" w:rsidR="000278B2" w:rsidRPr="00E301AC" w:rsidRDefault="000278B2" w:rsidP="000278B2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6688FC" w14:textId="2C526532" w:rsidR="000278B2" w:rsidRPr="00E301AC" w:rsidRDefault="00523E3C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1A11" w:rsidRPr="007C1A11">
              <w:rPr>
                <w:rFonts w:asciiTheme="majorBidi" w:hAnsiTheme="majorBidi" w:cstheme="majorBidi"/>
                <w:sz w:val="30"/>
                <w:szCs w:val="30"/>
              </w:rPr>
              <w:t>76,271</w:t>
            </w:r>
            <w:r w:rsidRPr="00523E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A2047D" w14:textId="77777777" w:rsidR="000278B2" w:rsidRPr="00E301AC" w:rsidRDefault="000278B2" w:rsidP="000278B2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92FA2F" w14:textId="30D1D163" w:rsidR="000278B2" w:rsidRPr="00E301AC" w:rsidRDefault="000278B2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</w:rPr>
              <w:t>(74,836)</w:t>
            </w:r>
          </w:p>
        </w:tc>
        <w:tc>
          <w:tcPr>
            <w:tcW w:w="270" w:type="dxa"/>
            <w:vAlign w:val="bottom"/>
          </w:tcPr>
          <w:p w14:paraId="4494E7EB" w14:textId="77777777" w:rsidR="000278B2" w:rsidRPr="00E301AC" w:rsidRDefault="000278B2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91EC2E" w14:textId="4FCF97F8" w:rsidR="000278B2" w:rsidRPr="00E301AC" w:rsidRDefault="007C1A11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C1A11">
              <w:rPr>
                <w:rFonts w:asciiTheme="majorBidi" w:hAnsiTheme="majorBidi" w:cstheme="majorBidi"/>
                <w:sz w:val="30"/>
                <w:szCs w:val="30"/>
              </w:rPr>
              <w:t>76,271</w:t>
            </w:r>
          </w:p>
        </w:tc>
        <w:tc>
          <w:tcPr>
            <w:tcW w:w="270" w:type="dxa"/>
            <w:vAlign w:val="bottom"/>
          </w:tcPr>
          <w:p w14:paraId="3C1E50F7" w14:textId="77777777" w:rsidR="000278B2" w:rsidRPr="00E301AC" w:rsidRDefault="000278B2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14ECAB" w14:textId="613C7DFE" w:rsidR="000278B2" w:rsidRPr="00E301AC" w:rsidRDefault="000278B2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</w:rPr>
              <w:t>74,836</w:t>
            </w:r>
          </w:p>
        </w:tc>
      </w:tr>
      <w:tr w:rsidR="000278B2" w:rsidRPr="00E301AC" w14:paraId="40AABD97" w14:textId="77777777" w:rsidTr="00423B8B">
        <w:tc>
          <w:tcPr>
            <w:tcW w:w="4050" w:type="dxa"/>
          </w:tcPr>
          <w:p w14:paraId="69F7ECC2" w14:textId="35D44FE9" w:rsidR="000278B2" w:rsidRPr="00E301AC" w:rsidRDefault="000278B2" w:rsidP="000278B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สินทรัพย์</w:t>
            </w:r>
            <w:r w:rsidRPr="00E301A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(</w:t>
            </w:r>
            <w:r w:rsidRPr="00E301A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BC3F" w14:textId="6D60BA38" w:rsidR="000278B2" w:rsidRPr="00E301AC" w:rsidRDefault="00523E3C" w:rsidP="000278B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3C9AB3" w14:textId="77777777" w:rsidR="000278B2" w:rsidRPr="00E301AC" w:rsidRDefault="000278B2" w:rsidP="000278B2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78863" w14:textId="3A38C847" w:rsidR="000278B2" w:rsidRPr="00E301AC" w:rsidRDefault="000278B2" w:rsidP="000278B2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08231E" w14:textId="77777777" w:rsidR="000278B2" w:rsidRPr="00E301AC" w:rsidRDefault="000278B2" w:rsidP="000278B2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817FA" w14:textId="5D2701AC" w:rsidR="000278B2" w:rsidRPr="00E301AC" w:rsidRDefault="00523E3C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E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(577,716)</w:t>
            </w:r>
          </w:p>
        </w:tc>
        <w:tc>
          <w:tcPr>
            <w:tcW w:w="270" w:type="dxa"/>
            <w:vAlign w:val="bottom"/>
          </w:tcPr>
          <w:p w14:paraId="1BFCC91C" w14:textId="77777777" w:rsidR="000278B2" w:rsidRPr="00E301AC" w:rsidRDefault="000278B2" w:rsidP="000278B2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BF13E" w14:textId="4F528E5C" w:rsidR="000278B2" w:rsidRPr="00E301AC" w:rsidRDefault="000278B2" w:rsidP="000278B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C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(547,407)</w:t>
            </w:r>
          </w:p>
        </w:tc>
      </w:tr>
    </w:tbl>
    <w:p w14:paraId="5F0BC1C8" w14:textId="62CFA570" w:rsidR="0028587B" w:rsidRPr="00E301AC" w:rsidRDefault="003006A5">
      <w:pPr>
        <w:spacing w:line="240" w:lineRule="auto"/>
        <w:rPr>
          <w:rFonts w:asciiTheme="majorBidi" w:hAnsiTheme="majorBidi" w:cstheme="majorBidi"/>
          <w:bCs/>
          <w:sz w:val="24"/>
          <w:szCs w:val="24"/>
        </w:rPr>
      </w:pPr>
      <w:r w:rsidRPr="00E301AC">
        <w:rPr>
          <w:rFonts w:asciiTheme="majorBidi" w:hAnsiTheme="majorBidi" w:cstheme="majorBidi"/>
          <w:bCs/>
          <w:sz w:val="24"/>
          <w:szCs w:val="24"/>
        </w:rPr>
        <w:t xml:space="preserve"> </w:t>
      </w:r>
    </w:p>
    <w:p w14:paraId="209D1509" w14:textId="453CC13A" w:rsidR="00F93497" w:rsidRPr="00E301AC" w:rsidRDefault="00F93497">
      <w:pPr>
        <w:spacing w:line="240" w:lineRule="auto"/>
        <w:rPr>
          <w:rFonts w:asciiTheme="majorBidi" w:hAnsiTheme="majorBidi" w:cstheme="majorBidi"/>
          <w:bCs/>
          <w:sz w:val="24"/>
          <w:szCs w:val="24"/>
        </w:rPr>
      </w:pPr>
    </w:p>
    <w:p w14:paraId="7DD82BB8" w14:textId="77777777" w:rsidR="00423B8B" w:rsidRPr="00E301AC" w:rsidRDefault="00423B8B">
      <w:pPr>
        <w:rPr>
          <w:rFonts w:asciiTheme="majorBidi" w:hAnsiTheme="majorBidi" w:cstheme="majorBidi"/>
        </w:rPr>
      </w:pPr>
      <w:r w:rsidRPr="00E301AC">
        <w:rPr>
          <w:rFonts w:asciiTheme="majorBidi" w:hAnsiTheme="majorBidi" w:cstheme="majorBidi"/>
        </w:rPr>
        <w:br w:type="page"/>
      </w:r>
    </w:p>
    <w:tbl>
      <w:tblPr>
        <w:tblW w:w="9988" w:type="dxa"/>
        <w:tblLayout w:type="fixed"/>
        <w:tblLook w:val="0000" w:firstRow="0" w:lastRow="0" w:firstColumn="0" w:lastColumn="0" w:noHBand="0" w:noVBand="0"/>
      </w:tblPr>
      <w:tblGrid>
        <w:gridCol w:w="3780"/>
        <w:gridCol w:w="1528"/>
        <w:gridCol w:w="270"/>
        <w:gridCol w:w="1242"/>
        <w:gridCol w:w="270"/>
        <w:gridCol w:w="1170"/>
        <w:gridCol w:w="270"/>
        <w:gridCol w:w="1458"/>
      </w:tblGrid>
      <w:tr w:rsidR="004F0FE4" w:rsidRPr="00E301AC" w14:paraId="0757A013" w14:textId="77777777" w:rsidTr="00E301AC">
        <w:tc>
          <w:tcPr>
            <w:tcW w:w="3780" w:type="dxa"/>
          </w:tcPr>
          <w:p w14:paraId="72521DFF" w14:textId="2FB996BA" w:rsidR="004F0FE4" w:rsidRPr="00E301AC" w:rsidRDefault="00233302" w:rsidP="00A13F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</w:rPr>
              <w:lastRenderedPageBreak/>
              <w:br w:type="page"/>
            </w:r>
            <w:r w:rsidR="004F0FE4"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208" w:type="dxa"/>
            <w:gridSpan w:val="7"/>
          </w:tcPr>
          <w:p w14:paraId="5355A6D0" w14:textId="77777777" w:rsidR="004F0FE4" w:rsidRPr="00E301AC" w:rsidRDefault="004F0FE4" w:rsidP="00A13F0A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17ED580D" w14:textId="77777777" w:rsidR="004F0FE4" w:rsidRPr="00E301AC" w:rsidRDefault="004F0FE4" w:rsidP="00A13F0A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0FE4" w:rsidRPr="00E301AC" w14:paraId="16F9C7AB" w14:textId="77777777" w:rsidTr="00E301AC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47A4B8F7" w14:textId="77777777" w:rsidR="004F0FE4" w:rsidRPr="00E301AC" w:rsidRDefault="004F0FE4" w:rsidP="00A13F0A">
            <w:pPr>
              <w:pStyle w:val="BodyText"/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528" w:type="dxa"/>
            <w:vAlign w:val="bottom"/>
          </w:tcPr>
          <w:p w14:paraId="1558C130" w14:textId="77777777" w:rsidR="004F0FE4" w:rsidRPr="00E301AC" w:rsidRDefault="004F0FE4" w:rsidP="00A13F0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F7FFAB" w14:textId="77777777" w:rsidR="004F0FE4" w:rsidRPr="00E301AC" w:rsidRDefault="004F0FE4" w:rsidP="00A13F0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  <w:vAlign w:val="bottom"/>
          </w:tcPr>
          <w:p w14:paraId="2D180390" w14:textId="77777777" w:rsidR="004F0FE4" w:rsidRPr="00E301AC" w:rsidRDefault="004F0FE4" w:rsidP="00E73B55">
            <w:pPr>
              <w:spacing w:line="240" w:lineRule="auto"/>
              <w:ind w:left="-108" w:right="-143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บันทึกเป็น 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รายจ่าย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)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/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รายไ</w:t>
            </w:r>
            <w:r w:rsidR="00E73B55"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ด้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0D4D66E2" w14:textId="77777777" w:rsidR="004F0FE4" w:rsidRPr="00E301AC" w:rsidRDefault="004F0FE4" w:rsidP="00A13F0A">
            <w:pPr>
              <w:spacing w:line="240" w:lineRule="auto"/>
              <w:ind w:left="-108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6D70AF16" w14:textId="77777777" w:rsidR="004F0FE4" w:rsidRPr="00E301AC" w:rsidRDefault="004F0FE4" w:rsidP="00A13F0A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2863" w:rsidRPr="00E301AC" w14:paraId="18BA728D" w14:textId="77777777" w:rsidTr="00E301AC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076DBB86" w14:textId="77777777" w:rsidR="00482863" w:rsidRPr="00E301AC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BFB356" w14:textId="77777777" w:rsidR="00482863" w:rsidRPr="00E301AC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28" w:type="dxa"/>
            <w:vAlign w:val="bottom"/>
          </w:tcPr>
          <w:p w14:paraId="2069CD44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C64CADA" w14:textId="3C1E697C" w:rsidR="00482863" w:rsidRPr="00E301AC" w:rsidRDefault="00C90145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82863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82863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1C7150A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D7F069D" w14:textId="2989E4FB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D2D70AD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488D2B" w14:textId="7FD60029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15C68D1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3F0D432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3CF09DE" w14:textId="72315A5E" w:rsidR="00482863" w:rsidRPr="00E301AC" w:rsidRDefault="00C90145" w:rsidP="00482863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482863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482863" w:rsidRPr="00E301AC" w14:paraId="627CCDCC" w14:textId="77777777" w:rsidTr="00E301AC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780" w:type="dxa"/>
          </w:tcPr>
          <w:p w14:paraId="43C94A16" w14:textId="77777777" w:rsidR="00482863" w:rsidRPr="00E301AC" w:rsidRDefault="00482863" w:rsidP="0048286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8" w:type="dxa"/>
            <w:gridSpan w:val="7"/>
          </w:tcPr>
          <w:p w14:paraId="1C2C170B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2863" w:rsidRPr="00E301AC" w14:paraId="3BF21BD1" w14:textId="77777777" w:rsidTr="00E301AC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780" w:type="dxa"/>
          </w:tcPr>
          <w:p w14:paraId="68EFEBEA" w14:textId="77777777" w:rsidR="00482863" w:rsidRPr="00E301AC" w:rsidRDefault="00482863" w:rsidP="00482863">
            <w:pPr>
              <w:tabs>
                <w:tab w:val="center" w:pos="1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</w:tcPr>
          <w:p w14:paraId="573A63EC" w14:textId="0A8B456B" w:rsidR="00482863" w:rsidRPr="00E301AC" w:rsidRDefault="00482863" w:rsidP="004828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182E7F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8BCAF35" w14:textId="18F0C241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9A3B7B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E88C24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550C3C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29C31464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433B3" w:rsidRPr="00E301AC" w14:paraId="32405C6D" w14:textId="77777777" w:rsidTr="00907F5A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5221F272" w14:textId="77777777" w:rsidR="002433B3" w:rsidRPr="00E301AC" w:rsidRDefault="002433B3" w:rsidP="002433B3">
            <w:pPr>
              <w:spacing w:line="240" w:lineRule="auto"/>
              <w:ind w:left="-18" w:right="-79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bookmarkStart w:id="3" w:name="_Hlk133956140"/>
            <w:r w:rsidRPr="00E301A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E301A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528" w:type="dxa"/>
            <w:vAlign w:val="bottom"/>
          </w:tcPr>
          <w:p w14:paraId="7B5EF13A" w14:textId="1FAEAD99" w:rsidR="002433B3" w:rsidRPr="00E301AC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3,776</w:t>
            </w:r>
          </w:p>
        </w:tc>
        <w:tc>
          <w:tcPr>
            <w:tcW w:w="270" w:type="dxa"/>
            <w:vAlign w:val="bottom"/>
          </w:tcPr>
          <w:p w14:paraId="04593AE8" w14:textId="77777777" w:rsidR="002433B3" w:rsidRPr="00E301AC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6E357B12" w14:textId="3437ECAE" w:rsidR="002433B3" w:rsidRPr="00E301AC" w:rsidRDefault="00523E3C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668</w:t>
            </w:r>
          </w:p>
        </w:tc>
        <w:tc>
          <w:tcPr>
            <w:tcW w:w="270" w:type="dxa"/>
            <w:vAlign w:val="bottom"/>
          </w:tcPr>
          <w:p w14:paraId="14BF4280" w14:textId="77777777" w:rsidR="002433B3" w:rsidRPr="00E301AC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866DDC7" w14:textId="177B6E92" w:rsidR="002433B3" w:rsidRPr="00E301AC" w:rsidRDefault="002433B3" w:rsidP="002433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56D463" w14:textId="77777777" w:rsidR="002433B3" w:rsidRPr="00E301AC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371EC38A" w14:textId="5ACFC4DA" w:rsidR="002433B3" w:rsidRPr="00E301AC" w:rsidRDefault="009156A6" w:rsidP="002433B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4,444</w:t>
            </w:r>
          </w:p>
        </w:tc>
      </w:tr>
      <w:tr w:rsidR="002433B3" w:rsidRPr="00E301AC" w14:paraId="6D326417" w14:textId="77777777" w:rsidTr="00091D4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6A268C86" w14:textId="77777777" w:rsidR="002433B3" w:rsidRPr="00E301AC" w:rsidRDefault="002433B3" w:rsidP="002433B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528" w:type="dxa"/>
            <w:vAlign w:val="bottom"/>
          </w:tcPr>
          <w:p w14:paraId="63E9E318" w14:textId="2DDBB40C" w:rsidR="002433B3" w:rsidRPr="00E301AC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1,134</w:t>
            </w:r>
          </w:p>
        </w:tc>
        <w:tc>
          <w:tcPr>
            <w:tcW w:w="270" w:type="dxa"/>
            <w:vAlign w:val="bottom"/>
          </w:tcPr>
          <w:p w14:paraId="1EB9F792" w14:textId="77777777" w:rsidR="002433B3" w:rsidRPr="00E301AC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5F5B6C6F" w14:textId="4B428A3B" w:rsidR="002433B3" w:rsidRPr="00E301AC" w:rsidRDefault="002433B3" w:rsidP="002433B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5BDAB4" w14:textId="77777777" w:rsidR="002433B3" w:rsidRPr="00E301AC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E2194F" w14:textId="754D9082" w:rsidR="002433B3" w:rsidRPr="00E301AC" w:rsidRDefault="002433B3" w:rsidP="002433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F1D772" w14:textId="77777777" w:rsidR="002433B3" w:rsidRPr="00E301AC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47E311E5" w14:textId="0696DD17" w:rsidR="002433B3" w:rsidRPr="00E301AC" w:rsidRDefault="009156A6" w:rsidP="009156A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1,134  </w:t>
            </w:r>
          </w:p>
        </w:tc>
      </w:tr>
      <w:bookmarkEnd w:id="3"/>
      <w:tr w:rsidR="00502220" w:rsidRPr="00E301AC" w14:paraId="7426198F" w14:textId="77777777" w:rsidTr="00091D4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68AAA5EE" w14:textId="231977D3" w:rsidR="00502220" w:rsidRPr="00E301AC" w:rsidRDefault="00502220" w:rsidP="005022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D38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28" w:type="dxa"/>
            <w:vAlign w:val="bottom"/>
          </w:tcPr>
          <w:p w14:paraId="75AC8C3A" w14:textId="1C733E82" w:rsidR="00502220" w:rsidRPr="00F25CC6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3,08</w:t>
            </w:r>
            <w:r w:rsidR="00D26D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778C7511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627411DF" w14:textId="30A4A79D" w:rsidR="00502220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  <w:vAlign w:val="bottom"/>
          </w:tcPr>
          <w:p w14:paraId="19DE8C3A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B65C59" w14:textId="46A5B636" w:rsidR="00502220" w:rsidRDefault="00502220" w:rsidP="0050222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017C8D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38140C3C" w14:textId="7D38AA3E" w:rsidR="00502220" w:rsidRPr="009156A6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3,416</w:t>
            </w:r>
          </w:p>
        </w:tc>
      </w:tr>
      <w:tr w:rsidR="00502220" w:rsidRPr="00E301AC" w14:paraId="6367DBDB" w14:textId="77777777" w:rsidTr="00C55191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4136C7C2" w14:textId="77777777" w:rsidR="00502220" w:rsidRPr="00E301AC" w:rsidRDefault="00502220" w:rsidP="005022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528" w:type="dxa"/>
            <w:vAlign w:val="bottom"/>
          </w:tcPr>
          <w:p w14:paraId="6D9A2BA0" w14:textId="1CC85FB4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13,724</w:t>
            </w:r>
          </w:p>
        </w:tc>
        <w:tc>
          <w:tcPr>
            <w:tcW w:w="270" w:type="dxa"/>
            <w:vAlign w:val="bottom"/>
          </w:tcPr>
          <w:p w14:paraId="4E888446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4741AD" w14:textId="11368A45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(1,381)</w:t>
            </w:r>
          </w:p>
        </w:tc>
        <w:tc>
          <w:tcPr>
            <w:tcW w:w="270" w:type="dxa"/>
            <w:vAlign w:val="bottom"/>
          </w:tcPr>
          <w:p w14:paraId="56AF784A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6A50C" w14:textId="3BADB148" w:rsidR="00502220" w:rsidRPr="00E301AC" w:rsidRDefault="00502220" w:rsidP="0050222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1681FF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0285D5CD" w14:textId="67EB03DF" w:rsidR="00502220" w:rsidRPr="00E301AC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12,343</w:t>
            </w:r>
          </w:p>
        </w:tc>
      </w:tr>
      <w:tr w:rsidR="00502220" w:rsidRPr="00E301AC" w14:paraId="5CDCC111" w14:textId="77777777" w:rsidTr="00E301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226A5E38" w14:textId="77777777" w:rsidR="00502220" w:rsidRPr="00E301AC" w:rsidRDefault="00502220" w:rsidP="005022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5AD45E9" w14:textId="45D71AD6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35FE4FE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E0CCF3" w14:textId="701CDD3A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35699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E20FE" w14:textId="1C596C7B" w:rsidR="00502220" w:rsidRPr="00E301AC" w:rsidRDefault="00502220" w:rsidP="0050222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4A251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ED3C296" w14:textId="5D101F17" w:rsidR="00502220" w:rsidRPr="00E301AC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54,256</w:t>
            </w:r>
          </w:p>
        </w:tc>
      </w:tr>
      <w:tr w:rsidR="00502220" w:rsidRPr="00E301AC" w14:paraId="6D24BAA3" w14:textId="77777777" w:rsidTr="002F555A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1BE79B72" w14:textId="77777777" w:rsidR="00502220" w:rsidRPr="00E301AC" w:rsidRDefault="00502220" w:rsidP="005022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F4317F8" w14:textId="2F2CB1A6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967</w:t>
            </w:r>
          </w:p>
        </w:tc>
        <w:tc>
          <w:tcPr>
            <w:tcW w:w="270" w:type="dxa"/>
            <w:vAlign w:val="bottom"/>
          </w:tcPr>
          <w:p w14:paraId="6BFB375E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880CC8" w14:textId="5F6B99C3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F2368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DE22F2" w14:textId="78ADA1C3" w:rsidR="00502220" w:rsidRPr="00E301AC" w:rsidRDefault="00502220" w:rsidP="0050222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F99C5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7EAFE25" w14:textId="0623ED3F" w:rsidR="00502220" w:rsidRPr="00E301AC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678</w:t>
            </w:r>
          </w:p>
        </w:tc>
      </w:tr>
      <w:tr w:rsidR="00502220" w:rsidRPr="00E301AC" w14:paraId="771B9E7D" w14:textId="77777777" w:rsidTr="00FB0A70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5D443AE9" w14:textId="4F915194" w:rsidR="00502220" w:rsidRPr="00E301AC" w:rsidRDefault="00502220" w:rsidP="005022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D94DCC8" w14:textId="256C930D" w:rsidR="00502220" w:rsidRPr="00091D4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</w:t>
            </w:r>
          </w:p>
        </w:tc>
        <w:tc>
          <w:tcPr>
            <w:tcW w:w="270" w:type="dxa"/>
            <w:vAlign w:val="bottom"/>
          </w:tcPr>
          <w:p w14:paraId="72E699DA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3A93F0D" w14:textId="4307F46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49D21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6CD8CD" w14:textId="3823AA21" w:rsidR="00502220" w:rsidRPr="00E301AC" w:rsidRDefault="00502220" w:rsidP="0050222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5F3D6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2281789" w14:textId="2B5135B9" w:rsidR="00502220" w:rsidRPr="00E301AC" w:rsidRDefault="00502220" w:rsidP="005022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02220" w:rsidRPr="00E301AC" w14:paraId="0E2EADF6" w14:textId="77777777" w:rsidTr="00E301AC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</w:tcPr>
          <w:p w14:paraId="167E0F6D" w14:textId="77777777" w:rsidR="00502220" w:rsidRPr="00E301AC" w:rsidRDefault="00502220" w:rsidP="005022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29745" w14:textId="49439A5A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31227A1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7252D" w14:textId="32EBAE0B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AA1973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F0C0B" w14:textId="387A73FD" w:rsidR="00502220" w:rsidRPr="00E301AC" w:rsidRDefault="00502220" w:rsidP="0050222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6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1,173</w:t>
            </w:r>
          </w:p>
        </w:tc>
        <w:tc>
          <w:tcPr>
            <w:tcW w:w="270" w:type="dxa"/>
            <w:shd w:val="clear" w:color="auto" w:fill="auto"/>
          </w:tcPr>
          <w:p w14:paraId="5D9DF5D5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CE58B" w14:textId="7D115B66" w:rsidR="00502220" w:rsidRPr="00E301AC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76,271</w:t>
            </w:r>
          </w:p>
        </w:tc>
      </w:tr>
      <w:tr w:rsidR="00502220" w:rsidRPr="00E301AC" w14:paraId="5FFF145F" w14:textId="77777777" w:rsidTr="00E301AC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  <w:vAlign w:val="bottom"/>
          </w:tcPr>
          <w:p w14:paraId="2FD46D24" w14:textId="77777777" w:rsidR="00502220" w:rsidRPr="00E301AC" w:rsidRDefault="00502220" w:rsidP="005022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BCF74" w14:textId="77777777" w:rsidR="00502220" w:rsidRPr="00E301AC" w:rsidRDefault="00502220" w:rsidP="00502220">
            <w:pPr>
              <w:tabs>
                <w:tab w:val="left" w:pos="6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0252A8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9D5BE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9A447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011DB" w14:textId="77777777" w:rsidR="00502220" w:rsidRPr="00E301AC" w:rsidRDefault="00502220" w:rsidP="00502220">
            <w:pPr>
              <w:tabs>
                <w:tab w:val="left" w:pos="8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59E523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83CBE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02220" w:rsidRPr="00E301AC" w14:paraId="1A0ECC08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57BD6810" w14:textId="77777777" w:rsidR="00502220" w:rsidRPr="00E301AC" w:rsidRDefault="00502220" w:rsidP="0050222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  <w:shd w:val="clear" w:color="auto" w:fill="auto"/>
          </w:tcPr>
          <w:p w14:paraId="184E08B4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A188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731A478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7F3CB4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488635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51574D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3A8EF9B8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220" w:rsidRPr="00E301AC" w14:paraId="442FC734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3C34755" w14:textId="77777777" w:rsidR="00502220" w:rsidRPr="00E301AC" w:rsidRDefault="00502220" w:rsidP="0050222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28" w:type="dxa"/>
            <w:shd w:val="clear" w:color="auto" w:fill="auto"/>
          </w:tcPr>
          <w:p w14:paraId="25948157" w14:textId="77777777" w:rsidR="00502220" w:rsidRPr="00E301AC" w:rsidRDefault="00502220" w:rsidP="005022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2AB04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BD78C13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2583A8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3873D6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C0AE3D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77E9174C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2220" w:rsidRPr="00E301AC" w14:paraId="3059DB98" w14:textId="77777777" w:rsidTr="004F2427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7F9F4D2" w14:textId="77777777" w:rsidR="00502220" w:rsidRPr="00E301AC" w:rsidRDefault="00502220" w:rsidP="005022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528" w:type="dxa"/>
            <w:shd w:val="clear" w:color="auto" w:fill="auto"/>
          </w:tcPr>
          <w:p w14:paraId="4B3221D0" w14:textId="48652566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(11,846)</w:t>
            </w:r>
          </w:p>
        </w:tc>
        <w:tc>
          <w:tcPr>
            <w:tcW w:w="270" w:type="dxa"/>
          </w:tcPr>
          <w:p w14:paraId="5D47F669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CC50FC9" w14:textId="70064734" w:rsidR="00502220" w:rsidRPr="00E301AC" w:rsidRDefault="00502220" w:rsidP="0050222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B4C3E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A89F2C" w14:textId="3BE69006" w:rsidR="00502220" w:rsidRPr="00E301AC" w:rsidRDefault="00502220" w:rsidP="0050222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EF1AC0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23E20155" w14:textId="73258E40" w:rsidR="00502220" w:rsidRPr="00E301AC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(11,846)</w:t>
            </w:r>
          </w:p>
        </w:tc>
      </w:tr>
      <w:tr w:rsidR="00502220" w:rsidRPr="00E301AC" w14:paraId="20D3B644" w14:textId="77777777" w:rsidTr="00F07014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1A95998" w14:textId="75B633DC" w:rsidR="00502220" w:rsidRPr="00502220" w:rsidRDefault="00502220" w:rsidP="0050222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28" w:type="dxa"/>
            <w:shd w:val="clear" w:color="auto" w:fill="auto"/>
          </w:tcPr>
          <w:p w14:paraId="38DF1887" w14:textId="6EB3D819" w:rsidR="00502220" w:rsidRPr="00CA00FB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(2,98</w:t>
            </w:r>
            <w:r w:rsidR="00D26D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502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1BCB3A1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44175C" w14:textId="112ED313" w:rsidR="00502220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</w:t>
            </w:r>
            <w:r w:rsidR="00D26D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022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40DF2B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BE37AE" w14:textId="24E62DBC" w:rsidR="00502220" w:rsidRDefault="00502220" w:rsidP="0050222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6AFDDA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549986C2" w14:textId="2D7544B1" w:rsidR="00502220" w:rsidRPr="009156A6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(3,341)</w:t>
            </w:r>
          </w:p>
        </w:tc>
      </w:tr>
      <w:tr w:rsidR="00502220" w:rsidRPr="00E301AC" w14:paraId="1AE151AD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3EAF0A1" w14:textId="409CCF80" w:rsidR="00502220" w:rsidRPr="00E301AC" w:rsidRDefault="00502220" w:rsidP="005022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528" w:type="dxa"/>
            <w:shd w:val="clear" w:color="auto" w:fill="auto"/>
          </w:tcPr>
          <w:p w14:paraId="371E0EAE" w14:textId="6A4CBF35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25F9E9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F12B2D" w14:textId="1507E0EE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12146C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9A63A1F" w14:textId="1D565BAE" w:rsidR="00502220" w:rsidRPr="00E301AC" w:rsidRDefault="00502220" w:rsidP="0050222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10644B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14E47175" w14:textId="37F3C196" w:rsidR="00502220" w:rsidRPr="00E301AC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2220" w:rsidRPr="00E301AC" w14:paraId="5FACDF6E" w14:textId="77777777" w:rsidTr="00820E58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555BA32E" w14:textId="5AD1296E" w:rsidR="00502220" w:rsidRPr="00E301AC" w:rsidRDefault="00502220" w:rsidP="00502220">
            <w:pPr>
              <w:spacing w:line="240" w:lineRule="auto"/>
              <w:ind w:left="162" w:right="-79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528" w:type="dxa"/>
            <w:shd w:val="clear" w:color="auto" w:fill="auto"/>
          </w:tcPr>
          <w:p w14:paraId="378FF03B" w14:textId="6B58A87F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(610,397)</w:t>
            </w:r>
          </w:p>
        </w:tc>
        <w:tc>
          <w:tcPr>
            <w:tcW w:w="270" w:type="dxa"/>
          </w:tcPr>
          <w:p w14:paraId="27FFDD14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DD11359" w14:textId="00BE0ABD" w:rsidR="00502220" w:rsidRPr="00E301AC" w:rsidRDefault="00502220" w:rsidP="0050222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FF0F4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2BC69D" w14:textId="043D47D2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(28,403)</w:t>
            </w:r>
          </w:p>
        </w:tc>
        <w:tc>
          <w:tcPr>
            <w:tcW w:w="270" w:type="dxa"/>
            <w:shd w:val="clear" w:color="auto" w:fill="auto"/>
          </w:tcPr>
          <w:p w14:paraId="246F462F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5BE4480C" w14:textId="6891F2C1" w:rsidR="00502220" w:rsidRPr="00E301AC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(638,800)</w:t>
            </w:r>
          </w:p>
        </w:tc>
      </w:tr>
      <w:tr w:rsidR="00502220" w:rsidRPr="00E301AC" w14:paraId="6FF21FE1" w14:textId="77777777" w:rsidTr="00746BE5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024A152A" w14:textId="77777777" w:rsidR="00502220" w:rsidRPr="00E301AC" w:rsidRDefault="00502220" w:rsidP="00502220">
            <w:pPr>
              <w:tabs>
                <w:tab w:val="left" w:pos="9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8F8C" w14:textId="425F8971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(625,23</w:t>
            </w:r>
            <w:r w:rsidR="00D26D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901DCE7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4822F" w14:textId="3B2AE0E0" w:rsidR="00502220" w:rsidRPr="00091D4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</w:t>
            </w:r>
            <w:r w:rsidR="00D26D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2E6A5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709CE" w14:textId="229AF952" w:rsidR="00502220" w:rsidRPr="00CA00FB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(28,403)</w:t>
            </w:r>
          </w:p>
        </w:tc>
        <w:tc>
          <w:tcPr>
            <w:tcW w:w="270" w:type="dxa"/>
            <w:shd w:val="clear" w:color="auto" w:fill="auto"/>
          </w:tcPr>
          <w:p w14:paraId="759FF0B6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26966" w14:textId="767E8D6B" w:rsidR="00502220" w:rsidRPr="00E301AC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(653,987)</w:t>
            </w:r>
          </w:p>
        </w:tc>
      </w:tr>
      <w:tr w:rsidR="00502220" w:rsidRPr="00E301AC" w14:paraId="537C4B83" w14:textId="77777777" w:rsidTr="00E301AC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780" w:type="dxa"/>
          </w:tcPr>
          <w:p w14:paraId="36BDF2ED" w14:textId="77777777" w:rsidR="00502220" w:rsidRPr="00E301AC" w:rsidRDefault="00502220" w:rsidP="00502220">
            <w:pPr>
              <w:tabs>
                <w:tab w:val="left" w:pos="9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301D2F10" w14:textId="77777777" w:rsidR="00502220" w:rsidRPr="00E301AC" w:rsidRDefault="00502220" w:rsidP="005022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A33ECB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3ACE49D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CB1FF8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964B22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CD0954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29EBBB47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2220" w:rsidRPr="00E301AC" w14:paraId="0D9FCF69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269CDAF" w14:textId="77777777" w:rsidR="00502220" w:rsidRPr="00E301AC" w:rsidRDefault="00502220" w:rsidP="0050222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</w:tcPr>
          <w:p w14:paraId="10049E66" w14:textId="4A0F7CAE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(547,407)</w:t>
            </w:r>
          </w:p>
        </w:tc>
        <w:tc>
          <w:tcPr>
            <w:tcW w:w="270" w:type="dxa"/>
          </w:tcPr>
          <w:p w14:paraId="1C3D7125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7C2A53DB" w14:textId="048B6D82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(3,079)</w:t>
            </w:r>
          </w:p>
        </w:tc>
        <w:tc>
          <w:tcPr>
            <w:tcW w:w="270" w:type="dxa"/>
            <w:shd w:val="clear" w:color="auto" w:fill="auto"/>
          </w:tcPr>
          <w:p w14:paraId="7EDFFA55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937FCB" w14:textId="3EE3C710" w:rsidR="00502220" w:rsidRPr="00E301AC" w:rsidRDefault="00502220" w:rsidP="005022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(27,230)</w:t>
            </w:r>
          </w:p>
        </w:tc>
        <w:tc>
          <w:tcPr>
            <w:tcW w:w="270" w:type="dxa"/>
            <w:shd w:val="clear" w:color="auto" w:fill="auto"/>
          </w:tcPr>
          <w:p w14:paraId="429A84C2" w14:textId="77777777" w:rsidR="00502220" w:rsidRPr="00E301AC" w:rsidRDefault="00502220" w:rsidP="0050222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3CE3E39D" w14:textId="6A6FC6DB" w:rsidR="00502220" w:rsidRPr="00E301AC" w:rsidRDefault="00502220" w:rsidP="005022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6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(577,716)</w:t>
            </w:r>
          </w:p>
        </w:tc>
      </w:tr>
    </w:tbl>
    <w:p w14:paraId="0DEB6070" w14:textId="728D94FA" w:rsidR="00C34EA1" w:rsidRPr="00E301AC" w:rsidRDefault="00C34EA1">
      <w:pPr>
        <w:rPr>
          <w:rFonts w:asciiTheme="majorBidi" w:hAnsiTheme="majorBidi" w:cstheme="majorBidi"/>
          <w:sz w:val="30"/>
          <w:szCs w:val="30"/>
        </w:rPr>
      </w:pPr>
    </w:p>
    <w:p w14:paraId="16689364" w14:textId="15F6CA10" w:rsidR="00E301AC" w:rsidRDefault="00E301A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988" w:type="dxa"/>
        <w:tblLayout w:type="fixed"/>
        <w:tblLook w:val="0000" w:firstRow="0" w:lastRow="0" w:firstColumn="0" w:lastColumn="0" w:noHBand="0" w:noVBand="0"/>
      </w:tblPr>
      <w:tblGrid>
        <w:gridCol w:w="3780"/>
        <w:gridCol w:w="1528"/>
        <w:gridCol w:w="270"/>
        <w:gridCol w:w="1242"/>
        <w:gridCol w:w="270"/>
        <w:gridCol w:w="1170"/>
        <w:gridCol w:w="270"/>
        <w:gridCol w:w="1458"/>
      </w:tblGrid>
      <w:tr w:rsidR="00E301AC" w:rsidRPr="000E016F" w14:paraId="03E9E8FC" w14:textId="77777777" w:rsidTr="005B0359">
        <w:tc>
          <w:tcPr>
            <w:tcW w:w="3780" w:type="dxa"/>
          </w:tcPr>
          <w:p w14:paraId="55AC31FE" w14:textId="77777777" w:rsidR="00E301AC" w:rsidRPr="000E016F" w:rsidRDefault="00E301AC" w:rsidP="005B035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lastRenderedPageBreak/>
              <w:br w:type="page"/>
            </w:r>
            <w:r w:rsidRPr="000E016F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6208" w:type="dxa"/>
            <w:gridSpan w:val="7"/>
          </w:tcPr>
          <w:p w14:paraId="4A06C546" w14:textId="77777777" w:rsidR="00E301AC" w:rsidRPr="000E016F" w:rsidRDefault="00E301AC" w:rsidP="005B0359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00CAECC5" w14:textId="77777777" w:rsidR="00E301AC" w:rsidRPr="000E016F" w:rsidRDefault="00E301AC" w:rsidP="005B0359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1AC" w:rsidRPr="000E016F" w14:paraId="7940E8F2" w14:textId="77777777" w:rsidTr="005B0359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3F9BAD7E" w14:textId="77777777" w:rsidR="00E301AC" w:rsidRPr="000E016F" w:rsidRDefault="00E301AC" w:rsidP="005B0359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528" w:type="dxa"/>
            <w:vAlign w:val="bottom"/>
          </w:tcPr>
          <w:p w14:paraId="525B849C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FB3A5A" w14:textId="77777777" w:rsidR="00E301AC" w:rsidRPr="000E016F" w:rsidRDefault="00E301AC" w:rsidP="005B035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  <w:vAlign w:val="bottom"/>
          </w:tcPr>
          <w:p w14:paraId="0FFA54D5" w14:textId="77777777" w:rsidR="00E301AC" w:rsidRPr="000E016F" w:rsidRDefault="00E301AC" w:rsidP="005B0359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บันทึกเป็น 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</w:rPr>
              <w:t>(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รายจ่าย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</w:rPr>
              <w:t>)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</w:rPr>
              <w:t>/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11952375" w14:textId="77777777" w:rsidR="00E301AC" w:rsidRPr="000E016F" w:rsidRDefault="00E301AC" w:rsidP="005B0359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17DFC33" w14:textId="77777777" w:rsidR="00E301AC" w:rsidRPr="000E016F" w:rsidRDefault="00E301AC" w:rsidP="005B0359">
            <w:pPr>
              <w:spacing w:line="240" w:lineRule="auto"/>
              <w:ind w:left="-108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1AC" w:rsidRPr="000E016F" w14:paraId="06FC8599" w14:textId="77777777" w:rsidTr="005B0359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4A358380" w14:textId="77777777" w:rsidR="00E301AC" w:rsidRPr="000E016F" w:rsidRDefault="00E301AC" w:rsidP="005B03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2029B72" w14:textId="77777777" w:rsidR="00E301AC" w:rsidRPr="000E016F" w:rsidRDefault="00E301AC" w:rsidP="005B03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28" w:type="dxa"/>
            <w:vAlign w:val="bottom"/>
          </w:tcPr>
          <w:p w14:paraId="39122501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82260E0" w14:textId="2E2DA643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2433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29EB1CC3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BBB1ED6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9AC1D9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0B6DF6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1863ED3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624F0EE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23BB0DA" w14:textId="1E1C9F99" w:rsidR="00E301AC" w:rsidRPr="000E016F" w:rsidRDefault="00E301AC" w:rsidP="005B0359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="0031338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E301AC" w:rsidRPr="000E016F" w14:paraId="6FD6C996" w14:textId="77777777" w:rsidTr="005B0359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780" w:type="dxa"/>
          </w:tcPr>
          <w:p w14:paraId="209DEF5D" w14:textId="77777777" w:rsidR="00E301AC" w:rsidRPr="000E016F" w:rsidRDefault="00E301AC" w:rsidP="005B035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8" w:type="dxa"/>
            <w:gridSpan w:val="7"/>
          </w:tcPr>
          <w:p w14:paraId="65F47FC6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01AC" w:rsidRPr="000E016F" w14:paraId="496A8D19" w14:textId="77777777" w:rsidTr="005B0359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780" w:type="dxa"/>
          </w:tcPr>
          <w:p w14:paraId="1E006699" w14:textId="77777777" w:rsidR="00E301AC" w:rsidRPr="000E016F" w:rsidRDefault="00E301AC" w:rsidP="005B0359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</w:tcPr>
          <w:p w14:paraId="106CACAA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28A84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6CBD627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E35868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0C3572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F2ACE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18DF4BC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433B3" w:rsidRPr="000E016F" w14:paraId="4B0227C2" w14:textId="77777777" w:rsidTr="00B54E7F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3425AB13" w14:textId="77777777" w:rsidR="002433B3" w:rsidRPr="000E016F" w:rsidRDefault="002433B3" w:rsidP="002433B3">
            <w:pPr>
              <w:spacing w:line="240" w:lineRule="auto"/>
              <w:ind w:left="-18" w:right="-7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0E016F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528" w:type="dxa"/>
            <w:vAlign w:val="bottom"/>
          </w:tcPr>
          <w:p w14:paraId="2420D018" w14:textId="52AB2437" w:rsidR="002433B3" w:rsidRPr="000E016F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9DBFA8B" w14:textId="77777777" w:rsidR="002433B3" w:rsidRPr="000E016F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27276776" w14:textId="33C52B59" w:rsidR="002433B3" w:rsidRPr="000E016F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(3,237)</w:t>
            </w:r>
          </w:p>
        </w:tc>
        <w:tc>
          <w:tcPr>
            <w:tcW w:w="270" w:type="dxa"/>
            <w:vAlign w:val="bottom"/>
          </w:tcPr>
          <w:p w14:paraId="2DB8DFDA" w14:textId="77777777" w:rsidR="002433B3" w:rsidRPr="000E016F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8707AB3" w14:textId="1EC0E523" w:rsidR="002433B3" w:rsidRPr="000E016F" w:rsidRDefault="002433B3" w:rsidP="002433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1FE9F5" w14:textId="77777777" w:rsidR="002433B3" w:rsidRPr="000E016F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295F6067" w14:textId="078D97FF" w:rsidR="002433B3" w:rsidRPr="000E016F" w:rsidRDefault="002433B3" w:rsidP="002433B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3,776</w:t>
            </w:r>
          </w:p>
        </w:tc>
      </w:tr>
      <w:tr w:rsidR="002433B3" w:rsidRPr="000E016F" w14:paraId="4ADCF43F" w14:textId="77777777" w:rsidTr="005B03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2CBC1D3D" w14:textId="77777777" w:rsidR="002433B3" w:rsidRPr="000E016F" w:rsidRDefault="002433B3" w:rsidP="002433B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528" w:type="dxa"/>
            <w:vAlign w:val="bottom"/>
          </w:tcPr>
          <w:p w14:paraId="47BA65E1" w14:textId="2D0C4306" w:rsidR="002433B3" w:rsidRPr="000E016F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1,134</w:t>
            </w:r>
          </w:p>
        </w:tc>
        <w:tc>
          <w:tcPr>
            <w:tcW w:w="270" w:type="dxa"/>
            <w:vAlign w:val="bottom"/>
          </w:tcPr>
          <w:p w14:paraId="54E355D5" w14:textId="77777777" w:rsidR="002433B3" w:rsidRPr="000E016F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3060B834" w14:textId="62115315" w:rsidR="002433B3" w:rsidRPr="000E016F" w:rsidRDefault="002433B3" w:rsidP="002433B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8764FB" w14:textId="77777777" w:rsidR="002433B3" w:rsidRPr="000E016F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A39AC9A" w14:textId="09589C5C" w:rsidR="002433B3" w:rsidRPr="000E016F" w:rsidRDefault="002433B3" w:rsidP="002433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9F6B5D" w14:textId="77777777" w:rsidR="002433B3" w:rsidRPr="000E016F" w:rsidRDefault="002433B3" w:rsidP="00243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32D5B065" w14:textId="09C39C69" w:rsidR="002433B3" w:rsidRPr="000E016F" w:rsidRDefault="002433B3" w:rsidP="002433B3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1,134</w:t>
            </w:r>
          </w:p>
        </w:tc>
      </w:tr>
      <w:tr w:rsidR="0097111E" w:rsidRPr="000E016F" w14:paraId="2DD9287C" w14:textId="77777777" w:rsidTr="005B03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37F9FFEF" w14:textId="49D9756E" w:rsidR="0097111E" w:rsidRPr="000E016F" w:rsidRDefault="0097111E" w:rsidP="0097111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7111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28" w:type="dxa"/>
            <w:vAlign w:val="bottom"/>
          </w:tcPr>
          <w:p w14:paraId="0CDC3F48" w14:textId="65B6DD15" w:rsidR="0097111E" w:rsidRPr="00091D4C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11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4,332</w:t>
            </w:r>
          </w:p>
        </w:tc>
        <w:tc>
          <w:tcPr>
            <w:tcW w:w="270" w:type="dxa"/>
            <w:vAlign w:val="bottom"/>
          </w:tcPr>
          <w:p w14:paraId="78745D42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232A9E58" w14:textId="01512F43" w:rsidR="0097111E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97111E">
              <w:rPr>
                <w:rFonts w:asciiTheme="majorBidi" w:hAnsiTheme="majorBidi" w:cstheme="majorBidi"/>
                <w:sz w:val="30"/>
                <w:szCs w:val="30"/>
              </w:rPr>
              <w:t>(1,24</w:t>
            </w:r>
            <w:r w:rsidR="00D26D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11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5096911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5107583" w14:textId="185A2173" w:rsidR="0097111E" w:rsidRDefault="0097111E" w:rsidP="009711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78EF3E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717EF064" w14:textId="723648EC" w:rsidR="0097111E" w:rsidRPr="00F25CC6" w:rsidRDefault="0097111E" w:rsidP="0097111E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11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3,08</w:t>
            </w:r>
            <w:r w:rsidR="00D26D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97111E" w:rsidRPr="000E016F" w14:paraId="42812F4F" w14:textId="77777777" w:rsidTr="00F05BBA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342E3654" w14:textId="77777777" w:rsidR="0097111E" w:rsidRPr="000E016F" w:rsidRDefault="0097111E" w:rsidP="0097111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528" w:type="dxa"/>
            <w:vAlign w:val="bottom"/>
          </w:tcPr>
          <w:p w14:paraId="6BE6F28E" w14:textId="23F128BD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15,162</w:t>
            </w:r>
          </w:p>
        </w:tc>
        <w:tc>
          <w:tcPr>
            <w:tcW w:w="270" w:type="dxa"/>
            <w:vAlign w:val="bottom"/>
          </w:tcPr>
          <w:p w14:paraId="15F41AB7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0B18BF6" w14:textId="2FA5CDDF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(1,438)</w:t>
            </w:r>
          </w:p>
        </w:tc>
        <w:tc>
          <w:tcPr>
            <w:tcW w:w="270" w:type="dxa"/>
            <w:vAlign w:val="bottom"/>
          </w:tcPr>
          <w:p w14:paraId="46534006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BEFFD" w14:textId="1DE022C4" w:rsidR="0097111E" w:rsidRPr="000E016F" w:rsidRDefault="0097111E" w:rsidP="009711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C26D29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11E2BD34" w14:textId="068BC5BA" w:rsidR="0097111E" w:rsidRPr="000E016F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13,724</w:t>
            </w:r>
          </w:p>
        </w:tc>
      </w:tr>
      <w:tr w:rsidR="0097111E" w:rsidRPr="000E016F" w14:paraId="5032A7FF" w14:textId="77777777" w:rsidTr="005B03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7100C51C" w14:textId="77777777" w:rsidR="0097111E" w:rsidRPr="000E016F" w:rsidRDefault="0097111E" w:rsidP="0097111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596B417" w14:textId="50451594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54,006</w:t>
            </w:r>
          </w:p>
        </w:tc>
        <w:tc>
          <w:tcPr>
            <w:tcW w:w="270" w:type="dxa"/>
            <w:vAlign w:val="bottom"/>
          </w:tcPr>
          <w:p w14:paraId="4187A601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F8516D" w14:textId="5DB13C71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88D00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620FF" w14:textId="10A8A389" w:rsidR="0097111E" w:rsidRPr="000E016F" w:rsidRDefault="0097111E" w:rsidP="0097111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CDB57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B074018" w14:textId="16423138" w:rsidR="0097111E" w:rsidRPr="000E016F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97111E" w:rsidRPr="000E016F" w14:paraId="56A72124" w14:textId="77777777" w:rsidTr="00CE65A1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4263B2DC" w14:textId="77777777" w:rsidR="0097111E" w:rsidRPr="000E016F" w:rsidRDefault="0097111E" w:rsidP="0097111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5D177DE" w14:textId="7990678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1,271</w:t>
            </w:r>
          </w:p>
        </w:tc>
        <w:tc>
          <w:tcPr>
            <w:tcW w:w="270" w:type="dxa"/>
            <w:vAlign w:val="bottom"/>
          </w:tcPr>
          <w:p w14:paraId="4FF0403C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EDD2DAA" w14:textId="4BFA94C6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DB3DE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5A0EB5" w14:textId="5A1B163B" w:rsidR="0097111E" w:rsidRPr="000E016F" w:rsidRDefault="0097111E" w:rsidP="009711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32567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1EE8669" w14:textId="56169BB1" w:rsidR="0097111E" w:rsidRPr="000E016F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967</w:t>
            </w:r>
          </w:p>
        </w:tc>
      </w:tr>
      <w:tr w:rsidR="0097111E" w:rsidRPr="000E016F" w14:paraId="30BDBDA8" w14:textId="77777777" w:rsidTr="00CE65A1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64AF485A" w14:textId="77777777" w:rsidR="0097111E" w:rsidRPr="000E016F" w:rsidRDefault="0097111E" w:rsidP="0097111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377A293" w14:textId="3E4A6430" w:rsidR="0097111E" w:rsidRPr="000E016F" w:rsidRDefault="0097111E" w:rsidP="0097111E">
            <w:pPr>
              <w:pStyle w:val="acctfourfigures"/>
              <w:tabs>
                <w:tab w:val="clear" w:pos="765"/>
                <w:tab w:val="decimal" w:pos="1301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49,419</w:t>
            </w:r>
          </w:p>
        </w:tc>
        <w:tc>
          <w:tcPr>
            <w:tcW w:w="270" w:type="dxa"/>
            <w:vAlign w:val="bottom"/>
          </w:tcPr>
          <w:p w14:paraId="0FA4C13D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9600DA" w14:textId="5D5D4005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(49,309)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B6DCF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A06409" w14:textId="5E34C64F" w:rsidR="0097111E" w:rsidRPr="000E016F" w:rsidRDefault="0097111E" w:rsidP="009711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A6BD6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477BDEA" w14:textId="4677B30D" w:rsidR="0097111E" w:rsidRPr="000E016F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</w:t>
            </w:r>
          </w:p>
        </w:tc>
      </w:tr>
      <w:tr w:rsidR="0097111E" w:rsidRPr="000E016F" w14:paraId="2266379E" w14:textId="77777777" w:rsidTr="005B0359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</w:tcPr>
          <w:p w14:paraId="7A21B569" w14:textId="77777777" w:rsidR="0097111E" w:rsidRPr="000E016F" w:rsidRDefault="0097111E" w:rsidP="0097111E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9861C" w14:textId="4588B553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71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132,33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BDAE1E0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81208" w14:textId="4782892D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11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(55,07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9711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78BDEF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B4B6C" w14:textId="33DF06C8" w:rsidR="0097111E" w:rsidRPr="000E016F" w:rsidRDefault="0097111E" w:rsidP="0097111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C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222940A8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23F61" w14:textId="13F7BC89" w:rsidR="0097111E" w:rsidRPr="000E016F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71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97111E" w:rsidRPr="000E016F" w14:paraId="30D144B0" w14:textId="77777777" w:rsidTr="005B0359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  <w:vAlign w:val="bottom"/>
          </w:tcPr>
          <w:p w14:paraId="467077E6" w14:textId="77777777" w:rsidR="0097111E" w:rsidRPr="000E016F" w:rsidRDefault="0097111E" w:rsidP="0097111E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481AD" w14:textId="77777777" w:rsidR="0097111E" w:rsidRPr="000E016F" w:rsidRDefault="0097111E" w:rsidP="0097111E">
            <w:pPr>
              <w:tabs>
                <w:tab w:val="left" w:pos="61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DFC2DC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332D0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011493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F4264" w14:textId="77777777" w:rsidR="0097111E" w:rsidRPr="000E016F" w:rsidRDefault="0097111E" w:rsidP="0097111E">
            <w:pPr>
              <w:tabs>
                <w:tab w:val="left" w:pos="8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22BAE3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87805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7111E" w:rsidRPr="000E016F" w14:paraId="547D30E5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744EADA" w14:textId="77777777" w:rsidR="0097111E" w:rsidRPr="000E016F" w:rsidRDefault="0097111E" w:rsidP="0097111E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  <w:shd w:val="clear" w:color="auto" w:fill="auto"/>
          </w:tcPr>
          <w:p w14:paraId="59F2A202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E0762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2AE2095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24AFC5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7808E3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F9C1A9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6E873806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111E" w:rsidRPr="000E016F" w14:paraId="5466CE67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1C99EA0" w14:textId="77777777" w:rsidR="0097111E" w:rsidRPr="000E016F" w:rsidRDefault="0097111E" w:rsidP="0097111E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28" w:type="dxa"/>
            <w:shd w:val="clear" w:color="auto" w:fill="auto"/>
          </w:tcPr>
          <w:p w14:paraId="0ED74D60" w14:textId="77777777" w:rsidR="0097111E" w:rsidRPr="000E016F" w:rsidRDefault="0097111E" w:rsidP="009711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008E7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6228C7E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7479F0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76E6EB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85B398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7547892F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7111E" w:rsidRPr="000E016F" w14:paraId="178C030F" w14:textId="77777777" w:rsidTr="00A84844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070928DA" w14:textId="77777777" w:rsidR="0097111E" w:rsidRPr="000E016F" w:rsidRDefault="0097111E" w:rsidP="0097111E">
            <w:pPr>
              <w:spacing w:line="240" w:lineRule="auto"/>
              <w:ind w:left="162" w:right="-79" w:hanging="16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528" w:type="dxa"/>
            <w:shd w:val="clear" w:color="auto" w:fill="auto"/>
          </w:tcPr>
          <w:p w14:paraId="0570E819" w14:textId="6E5F5423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(11,846)</w:t>
            </w:r>
          </w:p>
        </w:tc>
        <w:tc>
          <w:tcPr>
            <w:tcW w:w="270" w:type="dxa"/>
          </w:tcPr>
          <w:p w14:paraId="5784C3B3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B5481D9" w14:textId="5C1540CA" w:rsidR="0097111E" w:rsidRPr="000E016F" w:rsidRDefault="0097111E" w:rsidP="009711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610D1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BFD121" w14:textId="1EA4AFBC" w:rsidR="0097111E" w:rsidRPr="000E016F" w:rsidRDefault="0097111E" w:rsidP="009711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C6C977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792B91F9" w14:textId="3F8F8840" w:rsidR="0097111E" w:rsidRPr="000E016F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(11,846)</w:t>
            </w:r>
          </w:p>
        </w:tc>
      </w:tr>
      <w:tr w:rsidR="0097111E" w:rsidRPr="000E016F" w14:paraId="07214904" w14:textId="77777777" w:rsidTr="00A84844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0E78376" w14:textId="5A258E8A" w:rsidR="0097111E" w:rsidRPr="0097111E" w:rsidRDefault="0097111E" w:rsidP="0097111E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7111E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28" w:type="dxa"/>
            <w:shd w:val="clear" w:color="auto" w:fill="auto"/>
          </w:tcPr>
          <w:p w14:paraId="7CAB2DA4" w14:textId="4FD0AB15" w:rsidR="0097111E" w:rsidRPr="00091D4C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11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(4,181)</w:t>
            </w:r>
          </w:p>
        </w:tc>
        <w:tc>
          <w:tcPr>
            <w:tcW w:w="270" w:type="dxa"/>
          </w:tcPr>
          <w:p w14:paraId="4E02DC72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ECFE298" w14:textId="5B2A3C64" w:rsidR="0097111E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</w:t>
            </w:r>
            <w:r w:rsidR="00D26D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34D19C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D5A3932" w14:textId="5E8F7465" w:rsidR="0097111E" w:rsidRDefault="0097111E" w:rsidP="009711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50FFBE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536FE7ED" w14:textId="1FD18615" w:rsidR="0097111E" w:rsidRPr="00CA00FB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11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(2,98</w:t>
            </w:r>
            <w:r w:rsidR="00D26D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9711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97111E" w:rsidRPr="000E016F" w14:paraId="39BCC0BC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15E04D4" w14:textId="77777777" w:rsidR="0097111E" w:rsidRPr="000E016F" w:rsidRDefault="0097111E" w:rsidP="0097111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528" w:type="dxa"/>
            <w:shd w:val="clear" w:color="auto" w:fill="auto"/>
          </w:tcPr>
          <w:p w14:paraId="3EEC2390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1D308B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EDC072E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704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0C62E1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83A0C43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F51480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262021C8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7111E" w:rsidRPr="000E016F" w14:paraId="7B79F6EF" w14:textId="77777777" w:rsidTr="00A84844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93AC64A" w14:textId="77777777" w:rsidR="0097111E" w:rsidRPr="000E016F" w:rsidRDefault="0097111E" w:rsidP="0097111E">
            <w:pPr>
              <w:spacing w:line="240" w:lineRule="auto"/>
              <w:ind w:left="162" w:right="-79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528" w:type="dxa"/>
            <w:shd w:val="clear" w:color="auto" w:fill="auto"/>
          </w:tcPr>
          <w:p w14:paraId="7ED5BE20" w14:textId="1B5C9875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(406,663)</w:t>
            </w:r>
          </w:p>
        </w:tc>
        <w:tc>
          <w:tcPr>
            <w:tcW w:w="270" w:type="dxa"/>
          </w:tcPr>
          <w:p w14:paraId="68EBC922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89012C4" w14:textId="32625B48" w:rsidR="0097111E" w:rsidRPr="000E016F" w:rsidRDefault="0097111E" w:rsidP="009711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CB4E2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24071C" w14:textId="027E3F30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00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(203,734)</w:t>
            </w:r>
          </w:p>
        </w:tc>
        <w:tc>
          <w:tcPr>
            <w:tcW w:w="270" w:type="dxa"/>
            <w:shd w:val="clear" w:color="auto" w:fill="auto"/>
          </w:tcPr>
          <w:p w14:paraId="3131A22D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58276C7E" w14:textId="11685339" w:rsidR="0097111E" w:rsidRPr="000E016F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(610,397)</w:t>
            </w:r>
          </w:p>
        </w:tc>
      </w:tr>
      <w:tr w:rsidR="0097111E" w:rsidRPr="000E016F" w14:paraId="3A85F0FB" w14:textId="77777777" w:rsidTr="00A84844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10334E0" w14:textId="77777777" w:rsidR="0097111E" w:rsidRPr="000E016F" w:rsidRDefault="0097111E" w:rsidP="0097111E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02734" w14:textId="4383998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11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(422,6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</w:t>
            </w:r>
            <w:r w:rsidRPr="009711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DBCC7B6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67872" w14:textId="297594B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71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1,19</w:t>
            </w:r>
            <w:r w:rsidR="00D26D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77365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2DC8E" w14:textId="2CA5F116" w:rsidR="0097111E" w:rsidRPr="00DD4E44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(203,734)</w:t>
            </w:r>
          </w:p>
        </w:tc>
        <w:tc>
          <w:tcPr>
            <w:tcW w:w="270" w:type="dxa"/>
            <w:shd w:val="clear" w:color="auto" w:fill="auto"/>
          </w:tcPr>
          <w:p w14:paraId="36B41EE2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1A223" w14:textId="36EB090B" w:rsidR="0097111E" w:rsidRPr="000E016F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11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(625,23</w:t>
            </w:r>
            <w:r w:rsidR="00D26D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9711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97111E" w:rsidRPr="000E016F" w14:paraId="5A5DFCC4" w14:textId="77777777" w:rsidTr="005B0359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780" w:type="dxa"/>
          </w:tcPr>
          <w:p w14:paraId="3F7AA5F9" w14:textId="77777777" w:rsidR="0097111E" w:rsidRPr="000E016F" w:rsidRDefault="0097111E" w:rsidP="0097111E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5F3E24A9" w14:textId="77777777" w:rsidR="0097111E" w:rsidRPr="000E016F" w:rsidRDefault="0097111E" w:rsidP="009711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1541D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9D4CBE1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9E4D94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13149C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0A8974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4D47E661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7111E" w:rsidRPr="000E016F" w14:paraId="0DED9C9D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2B6C9C3" w14:textId="77777777" w:rsidR="0097111E" w:rsidRPr="000E016F" w:rsidRDefault="0097111E" w:rsidP="0097111E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</w:tcPr>
          <w:p w14:paraId="19672086" w14:textId="619A28BA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(290,353)</w:t>
            </w:r>
          </w:p>
        </w:tc>
        <w:tc>
          <w:tcPr>
            <w:tcW w:w="270" w:type="dxa"/>
          </w:tcPr>
          <w:p w14:paraId="245770A0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49886997" w14:textId="4EA7228A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(53,883)</w:t>
            </w:r>
          </w:p>
        </w:tc>
        <w:tc>
          <w:tcPr>
            <w:tcW w:w="270" w:type="dxa"/>
            <w:shd w:val="clear" w:color="auto" w:fill="auto"/>
          </w:tcPr>
          <w:p w14:paraId="114799EE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E8EB4C" w14:textId="746A575E" w:rsidR="0097111E" w:rsidRPr="000E016F" w:rsidRDefault="0097111E" w:rsidP="009711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(203,17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97800D" w14:textId="77777777" w:rsidR="0097111E" w:rsidRPr="000E016F" w:rsidRDefault="0097111E" w:rsidP="0097111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1B184A78" w14:textId="4953B972" w:rsidR="0097111E" w:rsidRPr="000E016F" w:rsidRDefault="0097111E" w:rsidP="0097111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25C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(547,407)</w:t>
            </w:r>
          </w:p>
        </w:tc>
      </w:tr>
    </w:tbl>
    <w:p w14:paraId="37B27E83" w14:textId="77777777" w:rsidR="00963F3B" w:rsidRDefault="00963F3B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8A8CEE4" w14:textId="355D49DB" w:rsidR="00BE2CD0" w:rsidRPr="00BE2CD0" w:rsidRDefault="00BE2CD0" w:rsidP="00E841D3">
      <w:pPr>
        <w:ind w:left="9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551A1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ขาดทุนทางภาษีจะสิ้นอายุในปี </w:t>
      </w:r>
      <w:r w:rsidR="001E6C3D" w:rsidRPr="00F551A1">
        <w:rPr>
          <w:rFonts w:asciiTheme="majorBidi" w:hAnsiTheme="majorBidi" w:cstheme="majorBidi"/>
          <w:sz w:val="30"/>
          <w:szCs w:val="30"/>
          <w:lang w:val="en-US"/>
        </w:rPr>
        <w:t>2572</w:t>
      </w:r>
      <w:r w:rsidRPr="00F551A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BE2CD0">
        <w:rPr>
          <w:rFonts w:asciiTheme="majorBidi" w:hAnsiTheme="majorBidi"/>
          <w:sz w:val="30"/>
          <w:szCs w:val="30"/>
          <w:cs/>
          <w:lang w:val="en-US"/>
        </w:rPr>
        <w:t xml:space="preserve"> 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41607825" w14:textId="1F86AAFE" w:rsidR="009D227D" w:rsidRPr="00E301AC" w:rsidRDefault="00691F10" w:rsidP="00F551A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sz w:val="30"/>
          <w:szCs w:val="30"/>
        </w:rPr>
        <w:br w:type="page"/>
      </w:r>
      <w:r w:rsidR="009D227D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กำไรต่อหุ้น</w:t>
      </w:r>
    </w:p>
    <w:p w14:paraId="2CEDECB9" w14:textId="204CBEFD" w:rsidR="00471CCE" w:rsidRPr="00E301AC" w:rsidRDefault="00471CCE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36"/>
        <w:gridCol w:w="1080"/>
      </w:tblGrid>
      <w:tr w:rsidR="006A50BD" w:rsidRPr="00E301AC" w14:paraId="3A2ABF14" w14:textId="77777777" w:rsidTr="006A50BD">
        <w:tc>
          <w:tcPr>
            <w:tcW w:w="3960" w:type="dxa"/>
          </w:tcPr>
          <w:p w14:paraId="0A5E1F60" w14:textId="77777777" w:rsidR="006A50BD" w:rsidRPr="00E301AC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57E66CD5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  <w:vAlign w:val="bottom"/>
          </w:tcPr>
          <w:p w14:paraId="3DEA01BE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5551B21C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50BD" w:rsidRPr="00E301AC" w14:paraId="45F04976" w14:textId="77777777" w:rsidTr="006A50BD">
        <w:tc>
          <w:tcPr>
            <w:tcW w:w="3960" w:type="dxa"/>
          </w:tcPr>
          <w:p w14:paraId="14F1331E" w14:textId="77777777" w:rsidR="006A50BD" w:rsidRPr="00E301AC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442B901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  <w:vAlign w:val="bottom"/>
          </w:tcPr>
          <w:p w14:paraId="0EC00A32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7853E7CB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C4647" w:rsidRPr="00E301AC" w14:paraId="779B318D" w14:textId="77777777" w:rsidTr="006A50BD">
        <w:tc>
          <w:tcPr>
            <w:tcW w:w="3960" w:type="dxa"/>
            <w:vAlign w:val="bottom"/>
          </w:tcPr>
          <w:p w14:paraId="2E3F114E" w14:textId="3CC0290C" w:rsidR="00DC4647" w:rsidRPr="00E301AC" w:rsidRDefault="00DC4647" w:rsidP="00DC4647">
            <w:pPr>
              <w:tabs>
                <w:tab w:val="left" w:pos="189"/>
                <w:tab w:val="left" w:pos="43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สำหรับปีสิ้นสุดวันที่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487A438" w14:textId="33CC4008" w:rsidR="00DC4647" w:rsidRPr="00E301AC" w:rsidRDefault="0031338A" w:rsidP="00DC4647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22B3CBBE" w14:textId="77777777" w:rsidR="00DC4647" w:rsidRPr="00E301AC" w:rsidRDefault="00DC4647" w:rsidP="00DC464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9BF1DE" w14:textId="27F0630E" w:rsidR="00DC4647" w:rsidRPr="00E301AC" w:rsidRDefault="0031338A" w:rsidP="00DC4647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079AB42F" w14:textId="77777777" w:rsidR="00DC4647" w:rsidRPr="00E301AC" w:rsidRDefault="00DC4647" w:rsidP="00DC4647">
            <w:pPr>
              <w:tabs>
                <w:tab w:val="decimal" w:pos="1197"/>
              </w:tabs>
              <w:spacing w:line="240" w:lineRule="auto"/>
              <w:ind w:lef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FF1D14" w14:textId="3AB5B80D" w:rsidR="00DC4647" w:rsidRPr="00E301AC" w:rsidRDefault="0031338A" w:rsidP="00DC4647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5A0B7656" w14:textId="77777777" w:rsidR="00DC4647" w:rsidRPr="00E301AC" w:rsidRDefault="00DC4647" w:rsidP="00DC464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C79491" w14:textId="552BEB23" w:rsidR="00DC4647" w:rsidRPr="00E301AC" w:rsidRDefault="0031338A" w:rsidP="00DC4647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A50BD" w:rsidRPr="00E301AC" w14:paraId="7B2BEC7A" w14:textId="77777777" w:rsidTr="006A50BD">
        <w:tc>
          <w:tcPr>
            <w:tcW w:w="3960" w:type="dxa"/>
            <w:vAlign w:val="bottom"/>
          </w:tcPr>
          <w:p w14:paraId="17C8D4E1" w14:textId="77777777" w:rsidR="006A50BD" w:rsidRPr="00E301AC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  <w:vAlign w:val="bottom"/>
          </w:tcPr>
          <w:p w14:paraId="0E9B6986" w14:textId="77777777" w:rsidR="006A50BD" w:rsidRPr="00E301AC" w:rsidRDefault="006A50BD" w:rsidP="006A50BD">
            <w:pPr>
              <w:tabs>
                <w:tab w:val="decimal" w:pos="-108"/>
              </w:tabs>
              <w:spacing w:line="240" w:lineRule="auto"/>
              <w:ind w:left="-18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A50BD" w:rsidRPr="00E301AC" w14:paraId="54B4C7BE" w14:textId="77777777" w:rsidTr="006A50BD">
        <w:trPr>
          <w:trHeight w:val="245"/>
        </w:trPr>
        <w:tc>
          <w:tcPr>
            <w:tcW w:w="3960" w:type="dxa"/>
            <w:vAlign w:val="bottom"/>
          </w:tcPr>
          <w:p w14:paraId="5F1C0A5E" w14:textId="77777777" w:rsidR="006A50BD" w:rsidRPr="00A7771D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71D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51C69057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C2B6D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073ADBED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3D914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2C7BC722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3285D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F80366C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7215" w:rsidRPr="00E301AC" w14:paraId="1D8910B7" w14:textId="77777777" w:rsidTr="006A50BD">
        <w:tc>
          <w:tcPr>
            <w:tcW w:w="3960" w:type="dxa"/>
            <w:vAlign w:val="bottom"/>
          </w:tcPr>
          <w:p w14:paraId="365F9D30" w14:textId="77777777" w:rsidR="00AF7215" w:rsidRPr="00A7771D" w:rsidRDefault="00AF7215" w:rsidP="00AF7215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A7771D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  <w:t xml:space="preserve">       </w:t>
            </w:r>
            <w:r w:rsidRPr="00A7771D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1E1A20" w14:textId="43D53565" w:rsidR="00AF7215" w:rsidRPr="00E301AC" w:rsidRDefault="00ED02CF" w:rsidP="00AF7215">
            <w:pPr>
              <w:tabs>
                <w:tab w:val="decimal" w:pos="885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702,507</w:t>
            </w:r>
          </w:p>
        </w:tc>
        <w:tc>
          <w:tcPr>
            <w:tcW w:w="270" w:type="dxa"/>
            <w:vAlign w:val="bottom"/>
          </w:tcPr>
          <w:p w14:paraId="56DCEF60" w14:textId="77777777" w:rsidR="00AF7215" w:rsidRPr="00E301AC" w:rsidRDefault="00AF7215" w:rsidP="00AF7215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D82717" w14:textId="62E1E482" w:rsidR="00AF7215" w:rsidRPr="00E301AC" w:rsidRDefault="00AF7215" w:rsidP="00AF7215">
            <w:pPr>
              <w:tabs>
                <w:tab w:val="decimal" w:pos="795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737,616</w:t>
            </w:r>
          </w:p>
        </w:tc>
        <w:tc>
          <w:tcPr>
            <w:tcW w:w="270" w:type="dxa"/>
            <w:vAlign w:val="bottom"/>
          </w:tcPr>
          <w:p w14:paraId="236088CE" w14:textId="77777777" w:rsidR="00AF7215" w:rsidRPr="00E301AC" w:rsidRDefault="00AF7215" w:rsidP="00AF7215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6D0C98" w14:textId="7F0FE418" w:rsidR="00AF7215" w:rsidRPr="00E301AC" w:rsidRDefault="00ED02CF" w:rsidP="00AF7215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701,138</w:t>
            </w:r>
          </w:p>
        </w:tc>
        <w:tc>
          <w:tcPr>
            <w:tcW w:w="236" w:type="dxa"/>
            <w:vAlign w:val="bottom"/>
          </w:tcPr>
          <w:p w14:paraId="7789012D" w14:textId="77777777" w:rsidR="00AF7215" w:rsidRPr="00E301AC" w:rsidRDefault="00AF7215" w:rsidP="00AF7215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FF1302" w14:textId="61D02A5D" w:rsidR="00AF7215" w:rsidRPr="00E301AC" w:rsidRDefault="00AF7215" w:rsidP="00AF7215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737,357</w:t>
            </w:r>
          </w:p>
        </w:tc>
      </w:tr>
      <w:tr w:rsidR="00AF7215" w:rsidRPr="00E301AC" w14:paraId="5887E483" w14:textId="77777777" w:rsidTr="00BF10E0">
        <w:tc>
          <w:tcPr>
            <w:tcW w:w="3960" w:type="dxa"/>
            <w:vAlign w:val="bottom"/>
          </w:tcPr>
          <w:p w14:paraId="2E52FFEB" w14:textId="12FA89AF" w:rsidR="00AF7215" w:rsidRPr="00E301AC" w:rsidRDefault="00AF7215" w:rsidP="00AF7215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30A021" w14:textId="1B37B336" w:rsidR="00AF7215" w:rsidRPr="00E301AC" w:rsidRDefault="00AF7215" w:rsidP="00AF7215">
            <w:pPr>
              <w:tabs>
                <w:tab w:val="decimal" w:pos="885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  <w:vAlign w:val="bottom"/>
          </w:tcPr>
          <w:p w14:paraId="017BEFF4" w14:textId="77777777" w:rsidR="00AF7215" w:rsidRPr="00E301AC" w:rsidRDefault="00AF7215" w:rsidP="00AF7215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B10E94" w14:textId="4B972F3F" w:rsidR="00AF7215" w:rsidRPr="00E301AC" w:rsidRDefault="00AF7215" w:rsidP="00AF7215">
            <w:pPr>
              <w:tabs>
                <w:tab w:val="decimal" w:pos="795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  <w:vAlign w:val="bottom"/>
          </w:tcPr>
          <w:p w14:paraId="4588FA51" w14:textId="77777777" w:rsidR="00AF7215" w:rsidRPr="00E301AC" w:rsidRDefault="00AF7215" w:rsidP="00AF7215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F7BD65" w14:textId="674292F9" w:rsidR="00AF7215" w:rsidRPr="00E301AC" w:rsidRDefault="00AF7215" w:rsidP="00AF7215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36" w:type="dxa"/>
            <w:vAlign w:val="bottom"/>
          </w:tcPr>
          <w:p w14:paraId="6529A441" w14:textId="77777777" w:rsidR="00AF7215" w:rsidRPr="00E301AC" w:rsidRDefault="00AF7215" w:rsidP="00AF7215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8F4648" w14:textId="4025BF6B" w:rsidR="00AF7215" w:rsidRPr="00E301AC" w:rsidRDefault="00AF7215" w:rsidP="00AF7215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19,800</w:t>
            </w:r>
          </w:p>
        </w:tc>
      </w:tr>
      <w:tr w:rsidR="00AF7215" w:rsidRPr="00E301AC" w14:paraId="2F7331EC" w14:textId="77777777" w:rsidTr="006A50BD">
        <w:tc>
          <w:tcPr>
            <w:tcW w:w="3960" w:type="dxa"/>
            <w:vAlign w:val="bottom"/>
          </w:tcPr>
          <w:p w14:paraId="705663CF" w14:textId="77777777" w:rsidR="00AF7215" w:rsidRPr="00E301AC" w:rsidRDefault="00AF7215" w:rsidP="00AF7215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3FDD75" w14:textId="1448732D" w:rsidR="00AF7215" w:rsidRPr="00E301AC" w:rsidRDefault="00ED02CF" w:rsidP="00AF7215">
            <w:pPr>
              <w:tabs>
                <w:tab w:val="decimal" w:pos="6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35.48</w:t>
            </w:r>
          </w:p>
        </w:tc>
        <w:tc>
          <w:tcPr>
            <w:tcW w:w="270" w:type="dxa"/>
            <w:vAlign w:val="bottom"/>
          </w:tcPr>
          <w:p w14:paraId="561FA2A6" w14:textId="77777777" w:rsidR="00AF7215" w:rsidRPr="00E301AC" w:rsidRDefault="00AF7215" w:rsidP="00AF7215">
            <w:pPr>
              <w:spacing w:line="240" w:lineRule="auto"/>
              <w:ind w:left="-18" w:right="9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AFAFA5" w14:textId="4A5F51D6" w:rsidR="00AF7215" w:rsidRPr="00E301AC" w:rsidRDefault="00AF7215" w:rsidP="00AF7215">
            <w:pPr>
              <w:tabs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37.25</w:t>
            </w:r>
          </w:p>
        </w:tc>
        <w:tc>
          <w:tcPr>
            <w:tcW w:w="270" w:type="dxa"/>
            <w:vAlign w:val="bottom"/>
          </w:tcPr>
          <w:p w14:paraId="6CF211A6" w14:textId="77777777" w:rsidR="00AF7215" w:rsidRPr="00E301AC" w:rsidRDefault="00AF7215" w:rsidP="00AF7215">
            <w:pPr>
              <w:spacing w:line="240" w:lineRule="auto"/>
              <w:ind w:left="-18" w:right="9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9BFCCD" w14:textId="01442539" w:rsidR="00AF7215" w:rsidRPr="00E301AC" w:rsidRDefault="00ED02CF" w:rsidP="00AF7215">
            <w:pPr>
              <w:tabs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35.41</w:t>
            </w:r>
          </w:p>
        </w:tc>
        <w:tc>
          <w:tcPr>
            <w:tcW w:w="236" w:type="dxa"/>
            <w:vAlign w:val="bottom"/>
          </w:tcPr>
          <w:p w14:paraId="043E02BE" w14:textId="77777777" w:rsidR="00AF7215" w:rsidRPr="00E301AC" w:rsidRDefault="00AF7215" w:rsidP="00AF7215">
            <w:pPr>
              <w:spacing w:line="240" w:lineRule="auto"/>
              <w:ind w:left="-18" w:right="9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FBE453" w14:textId="782C0791" w:rsidR="00AF7215" w:rsidRPr="00E301AC" w:rsidRDefault="00AF7215" w:rsidP="00AF7215">
            <w:pPr>
              <w:tabs>
                <w:tab w:val="decimal" w:pos="5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37.24</w:t>
            </w:r>
          </w:p>
        </w:tc>
      </w:tr>
    </w:tbl>
    <w:p w14:paraId="59C75574" w14:textId="77777777" w:rsidR="00640078" w:rsidRPr="00E301AC" w:rsidRDefault="00640078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261FE7" w14:textId="77777777" w:rsidR="009D227D" w:rsidRPr="00E301A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2F348854" w14:textId="77777777" w:rsidR="00DA3E13" w:rsidRPr="00E301AC" w:rsidRDefault="00DA3E13" w:rsidP="00F9349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80"/>
        <w:gridCol w:w="1710"/>
        <w:gridCol w:w="1980"/>
        <w:gridCol w:w="1278"/>
        <w:gridCol w:w="236"/>
        <w:gridCol w:w="1294"/>
      </w:tblGrid>
      <w:tr w:rsidR="00017288" w:rsidRPr="00E301AC" w14:paraId="7BAAC4EC" w14:textId="77777777" w:rsidTr="00725B34">
        <w:tc>
          <w:tcPr>
            <w:tcW w:w="2880" w:type="dxa"/>
            <w:shd w:val="clear" w:color="auto" w:fill="auto"/>
            <w:vAlign w:val="bottom"/>
          </w:tcPr>
          <w:p w14:paraId="3B7BC415" w14:textId="77777777" w:rsidR="00640078" w:rsidRPr="00E301AC" w:rsidRDefault="00640078" w:rsidP="00017288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1E2E9A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E31AB33" w14:textId="38E7B326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="00DA3E13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819FC4" w14:textId="0D5EBDE9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11DAECAF" w14:textId="77777777" w:rsidR="00640078" w:rsidRPr="00E301AC" w:rsidRDefault="00640078" w:rsidP="00017288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B6BE2F" w14:textId="77777777" w:rsidR="00640078" w:rsidRPr="00E301AC" w:rsidDel="00D43E7A" w:rsidRDefault="00640078" w:rsidP="00017288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17288" w:rsidRPr="00E301AC" w14:paraId="4CCE737E" w14:textId="77777777" w:rsidTr="00725B34">
        <w:tc>
          <w:tcPr>
            <w:tcW w:w="2880" w:type="dxa"/>
            <w:shd w:val="clear" w:color="auto" w:fill="auto"/>
          </w:tcPr>
          <w:p w14:paraId="6151863F" w14:textId="77777777" w:rsidR="00640078" w:rsidRPr="00E301AC" w:rsidRDefault="00640078" w:rsidP="00017288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F980A1D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6C8AB3D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B5E1F8B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4ED1647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67C6228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7288" w:rsidRPr="00E301AC" w14:paraId="2896020C" w14:textId="77777777" w:rsidTr="00725B34">
        <w:tc>
          <w:tcPr>
            <w:tcW w:w="2880" w:type="dxa"/>
            <w:shd w:val="clear" w:color="auto" w:fill="auto"/>
          </w:tcPr>
          <w:p w14:paraId="2731963F" w14:textId="4B494BF9" w:rsidR="00640078" w:rsidRPr="00E301AC" w:rsidRDefault="0031338A" w:rsidP="00017288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42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14:paraId="345DB0D3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9556280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BB085CB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09868D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7BA5D7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7288" w:rsidRPr="00E301AC" w14:paraId="1DB16813" w14:textId="77777777" w:rsidTr="00725B34">
        <w:tc>
          <w:tcPr>
            <w:tcW w:w="2880" w:type="dxa"/>
            <w:shd w:val="clear" w:color="auto" w:fill="auto"/>
          </w:tcPr>
          <w:p w14:paraId="1DD95124" w14:textId="1D2D7223" w:rsidR="00640078" w:rsidRPr="00E301AC" w:rsidRDefault="00640078" w:rsidP="00017288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F93497"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33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4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350A9032" w14:textId="0F32D269" w:rsidR="00640078" w:rsidRPr="00EE5434" w:rsidRDefault="0053384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BD15BE" w:rsidRPr="00EE54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15BE" w:rsidRPr="00EE54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="003133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714A97E4" w14:textId="4E70DF9B" w:rsidR="00640078" w:rsidRPr="002330CC" w:rsidRDefault="00BD15BE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7F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3133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5B1FBD7" w14:textId="5D4EF40F" w:rsidR="00640078" w:rsidRPr="00E301AC" w:rsidRDefault="00634E40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29.85</w:t>
            </w:r>
          </w:p>
        </w:tc>
        <w:tc>
          <w:tcPr>
            <w:tcW w:w="236" w:type="dxa"/>
            <w:shd w:val="clear" w:color="auto" w:fill="auto"/>
          </w:tcPr>
          <w:p w14:paraId="2817443E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FA1CFE6" w14:textId="5E22E37D" w:rsidR="00640078" w:rsidRPr="00E301AC" w:rsidRDefault="00634E40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591.03</w:t>
            </w:r>
          </w:p>
        </w:tc>
      </w:tr>
      <w:tr w:rsidR="00017288" w:rsidRPr="00E301AC" w14:paraId="1BB5DFD6" w14:textId="77777777" w:rsidTr="00725B34">
        <w:tc>
          <w:tcPr>
            <w:tcW w:w="2880" w:type="dxa"/>
            <w:shd w:val="clear" w:color="auto" w:fill="auto"/>
          </w:tcPr>
          <w:p w14:paraId="39F25940" w14:textId="77777777" w:rsidR="00640078" w:rsidRPr="00E301AC" w:rsidRDefault="00640078" w:rsidP="00017288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156B682" w14:textId="77777777" w:rsidR="00640078" w:rsidRPr="00E301AC" w:rsidRDefault="00640078" w:rsidP="0001728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6A44CEE" w14:textId="77777777" w:rsidR="00640078" w:rsidRPr="00E301AC" w:rsidRDefault="00640078" w:rsidP="0001728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82806AD" w14:textId="77777777" w:rsidR="00640078" w:rsidRPr="00E301A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  <w:shd w:val="clear" w:color="auto" w:fill="auto"/>
          </w:tcPr>
          <w:p w14:paraId="7294E7DF" w14:textId="77777777" w:rsidR="00640078" w:rsidRPr="00E301AC" w:rsidRDefault="00640078" w:rsidP="0001728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5904BB9" w14:textId="77777777" w:rsidR="00640078" w:rsidRPr="00E301A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DC4647" w:rsidRPr="00E301AC" w14:paraId="0F36D023" w14:textId="77777777" w:rsidTr="00725B34">
        <w:tc>
          <w:tcPr>
            <w:tcW w:w="2880" w:type="dxa"/>
            <w:shd w:val="clear" w:color="auto" w:fill="auto"/>
          </w:tcPr>
          <w:p w14:paraId="2B58D03D" w14:textId="1FA266DC" w:rsidR="00DC4647" w:rsidRPr="00E301AC" w:rsidRDefault="0031338A" w:rsidP="00DC4647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42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0939702E" w14:textId="77777777" w:rsidR="00DC4647" w:rsidRPr="00E301AC" w:rsidRDefault="00DC4647" w:rsidP="00DC4647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B915B24" w14:textId="77777777" w:rsidR="00DC4647" w:rsidRPr="00E301AC" w:rsidRDefault="00DC4647" w:rsidP="00DC4647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2626A65" w14:textId="77777777" w:rsidR="00DC4647" w:rsidRPr="00E301AC" w:rsidRDefault="00DC4647" w:rsidP="00DC4647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  <w:shd w:val="clear" w:color="auto" w:fill="auto"/>
          </w:tcPr>
          <w:p w14:paraId="649850F9" w14:textId="77777777" w:rsidR="00DC4647" w:rsidRPr="00E301AC" w:rsidRDefault="00DC4647" w:rsidP="00DC4647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6747B5" w14:textId="77777777" w:rsidR="00DC4647" w:rsidRPr="00E301AC" w:rsidRDefault="00DC4647" w:rsidP="00DC4647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AF7215" w:rsidRPr="00E301AC" w14:paraId="4B873C1B" w14:textId="77777777" w:rsidTr="001471D5">
        <w:tc>
          <w:tcPr>
            <w:tcW w:w="2880" w:type="dxa"/>
            <w:shd w:val="clear" w:color="auto" w:fill="auto"/>
          </w:tcPr>
          <w:p w14:paraId="44DB78F9" w14:textId="1CCA9758" w:rsidR="00AF7215" w:rsidRPr="00E301AC" w:rsidRDefault="00AF7215" w:rsidP="00AF7215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4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32BCD361" w14:textId="3FE3E691" w:rsidR="00AF7215" w:rsidRPr="00E301AC" w:rsidRDefault="00AF7215" w:rsidP="00AF7215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EE54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4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34E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110611CC" w14:textId="1AAE52ED" w:rsidR="00AF7215" w:rsidRPr="00E301AC" w:rsidRDefault="00AF7215" w:rsidP="00AF721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7F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34E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0E5859E" w14:textId="0FA53FDD" w:rsidR="00AF7215" w:rsidRPr="00E301AC" w:rsidRDefault="00AF7215" w:rsidP="00AF721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4.10</w:t>
            </w:r>
          </w:p>
        </w:tc>
        <w:tc>
          <w:tcPr>
            <w:tcW w:w="236" w:type="dxa"/>
            <w:shd w:val="clear" w:color="auto" w:fill="auto"/>
          </w:tcPr>
          <w:p w14:paraId="7043D550" w14:textId="77777777" w:rsidR="00AF7215" w:rsidRPr="00E301AC" w:rsidRDefault="00AF7215" w:rsidP="00AF7215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55B52DF" w14:textId="10951456" w:rsidR="00AF7215" w:rsidRPr="00E301AC" w:rsidRDefault="00AF7215" w:rsidP="00AF721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81.18</w:t>
            </w:r>
          </w:p>
        </w:tc>
      </w:tr>
    </w:tbl>
    <w:p w14:paraId="1E19C4D5" w14:textId="77777777" w:rsidR="00585D70" w:rsidRPr="00E301AC" w:rsidRDefault="00585D70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F2460DA" w14:textId="77777777" w:rsidR="00D7021C" w:rsidRPr="00E301AC" w:rsidRDefault="00C34EA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D7021C" w:rsidRPr="00E301AC" w:rsidSect="00E841D3">
          <w:headerReference w:type="default" r:id="rId21"/>
          <w:footerReference w:type="default" r:id="rId22"/>
          <w:pgSz w:w="11909" w:h="16834" w:code="9"/>
          <w:pgMar w:top="691" w:right="749" w:bottom="576" w:left="1152" w:header="720" w:footer="720" w:gutter="0"/>
          <w:cols w:space="737"/>
        </w:sect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DA0DDDE" w14:textId="2AEAB165" w:rsidR="009D227D" w:rsidRPr="00E301AC" w:rsidRDefault="009D227D" w:rsidP="00EE57CA">
      <w:pPr>
        <w:numPr>
          <w:ilvl w:val="0"/>
          <w:numId w:val="12"/>
        </w:num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15DE29EA" w14:textId="77777777" w:rsidR="00D7021C" w:rsidRPr="00E301AC" w:rsidRDefault="00D7021C" w:rsidP="00644FF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06FAB780" w14:textId="376E00F1" w:rsidR="00D7021C" w:rsidRPr="00E301AC" w:rsidRDefault="00D7021C" w:rsidP="00EE57CA">
      <w:pPr>
        <w:autoSpaceDE w:val="0"/>
        <w:autoSpaceDN w:val="0"/>
        <w:adjustRightInd w:val="0"/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ab/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ab/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(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ก)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ab/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มูลค่าตามบัญชีและมูลค่ายุติธรรม </w:t>
      </w:r>
      <w:r w:rsidRPr="00E301AC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val="en-US"/>
        </w:rPr>
        <w:t xml:space="preserve"> </w:t>
      </w:r>
    </w:p>
    <w:p w14:paraId="11B35DC0" w14:textId="77777777" w:rsidR="00E70C68" w:rsidRPr="00E301AC" w:rsidRDefault="00D7021C" w:rsidP="00D702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ab/>
      </w:r>
      <w:r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ab/>
      </w:r>
      <w:r w:rsidR="00E70C68"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ab/>
      </w:r>
    </w:p>
    <w:p w14:paraId="7824458F" w14:textId="5772F5E5" w:rsidR="00D7021C" w:rsidRPr="00E301AC" w:rsidRDefault="00D7021C" w:rsidP="00EE57CA">
      <w:pPr>
        <w:autoSpaceDE w:val="0"/>
        <w:autoSpaceDN w:val="0"/>
        <w:adjustRightInd w:val="0"/>
        <w:spacing w:line="240" w:lineRule="auto"/>
        <w:ind w:left="117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0503A1D" w14:textId="77777777" w:rsidR="003262AA" w:rsidRPr="00E301AC" w:rsidRDefault="003262AA" w:rsidP="00E70C68">
      <w:pPr>
        <w:autoSpaceDE w:val="0"/>
        <w:autoSpaceDN w:val="0"/>
        <w:adjustRightInd w:val="0"/>
        <w:spacing w:line="240" w:lineRule="auto"/>
        <w:ind w:left="1686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tbl>
      <w:tblPr>
        <w:tblW w:w="13677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410"/>
        <w:gridCol w:w="143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E57CA" w:rsidRPr="00E301AC" w14:paraId="4E5BDF0F" w14:textId="77777777" w:rsidTr="00EE57CA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45ACC2BA" w14:textId="77777777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009E2772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E57CA" w:rsidRPr="00E301AC" w14:paraId="3C032607" w14:textId="77777777" w:rsidTr="00EE57CA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35892774" w14:textId="77777777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7" w:type="dxa"/>
            <w:gridSpan w:val="3"/>
            <w:shd w:val="clear" w:color="auto" w:fill="auto"/>
            <w:vAlign w:val="bottom"/>
          </w:tcPr>
          <w:p w14:paraId="5647D2E5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C729088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21F761D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57CA" w:rsidRPr="00E301AC" w14:paraId="08D59A40" w14:textId="77777777" w:rsidTr="00EE57CA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5FD6BF2C" w14:textId="496A9611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F4E1814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6EB7" w14:textId="77777777" w:rsidR="00EE57CA" w:rsidRPr="00E301AC" w:rsidRDefault="00EE57CA" w:rsidP="00D31EA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8EA25D7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9BA8E41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04F05C10" w14:textId="7BCA0946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4087C73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49B08D1" w14:textId="4036E362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AAE06E0" w14:textId="77777777" w:rsidR="00EE57CA" w:rsidRPr="00E301AC" w:rsidRDefault="00EE57CA" w:rsidP="00D31EA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14AAE1F" w14:textId="7AD7E0DC" w:rsidR="00EE57CA" w:rsidRPr="00E301AC" w:rsidRDefault="00EE57CA" w:rsidP="00D31EA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906A093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E4ADB8E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57CA" w:rsidRPr="00E301AC" w14:paraId="22EC2D77" w14:textId="77777777" w:rsidTr="00EE57CA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058B3D8E" w14:textId="77777777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29C919B6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57CA" w:rsidRPr="00E301AC" w14:paraId="52A5DBA1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33F07471" w14:textId="1C8A0EC9" w:rsidR="00EE57CA" w:rsidRPr="00E301AC" w:rsidRDefault="0031338A" w:rsidP="00D31E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7" w:type="dxa"/>
            <w:shd w:val="clear" w:color="auto" w:fill="auto"/>
          </w:tcPr>
          <w:p w14:paraId="39E63B1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59A13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AA4B7FF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339D7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32C79F4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4F676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3F75A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912BDC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4C667F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4EC3A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7E761F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7CA" w:rsidRPr="00E301AC" w14:paraId="03512003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5998F99B" w14:textId="77777777" w:rsidR="00EE57CA" w:rsidRPr="00E301AC" w:rsidRDefault="00EE57CA" w:rsidP="00D31E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7" w:type="dxa"/>
            <w:shd w:val="clear" w:color="auto" w:fill="auto"/>
          </w:tcPr>
          <w:p w14:paraId="6649581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C5FCD2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480C52E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934BA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1089433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A06B9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450C8C5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2D92D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C2623E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FEEFD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EC05387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7CA" w:rsidRPr="00E301AC" w14:paraId="0BBBC575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5A45CEE2" w14:textId="77777777" w:rsidR="00EE57CA" w:rsidRPr="00E301AC" w:rsidRDefault="00EE57CA" w:rsidP="00D31EA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7" w:type="dxa"/>
            <w:shd w:val="clear" w:color="auto" w:fill="auto"/>
          </w:tcPr>
          <w:p w14:paraId="05ED8298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B7A33D" w14:textId="77777777" w:rsidR="00EE57CA" w:rsidRPr="00E301AC" w:rsidRDefault="00EE57CA" w:rsidP="00D31EA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6FE2078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0761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42FD3D5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E6D0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0A1098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B69A3" w14:textId="77777777" w:rsidR="00EE57CA" w:rsidRPr="00E301AC" w:rsidRDefault="00EE57CA" w:rsidP="00D31E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808AEC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E718C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3704B0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0AC134A8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3D92D419" w14:textId="77777777" w:rsidR="001639E7" w:rsidRPr="00E301AC" w:rsidRDefault="001639E7" w:rsidP="001639E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37" w:type="dxa"/>
            <w:shd w:val="clear" w:color="auto" w:fill="auto"/>
          </w:tcPr>
          <w:p w14:paraId="51D3188F" w14:textId="476947C6" w:rsidR="001639E7" w:rsidRPr="00E301AC" w:rsidRDefault="00ED02CF" w:rsidP="001639E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  <w:tc>
          <w:tcPr>
            <w:tcW w:w="236" w:type="dxa"/>
            <w:shd w:val="clear" w:color="auto" w:fill="auto"/>
          </w:tcPr>
          <w:p w14:paraId="2A6217C4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03690AC" w14:textId="528B6410" w:rsidR="001639E7" w:rsidRPr="00E301AC" w:rsidRDefault="00ED02CF" w:rsidP="001639E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1858E17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4CF4B6F" w14:textId="6C0793F4" w:rsidR="001639E7" w:rsidRPr="00E301AC" w:rsidRDefault="00ED02CF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36" w:type="dxa"/>
          </w:tcPr>
          <w:p w14:paraId="3F8D9EB1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70DBD13" w14:textId="7A14A64E" w:rsidR="001639E7" w:rsidRPr="00E301AC" w:rsidRDefault="00533848" w:rsidP="001639E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1B5466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81A65F" w14:textId="459ABE40" w:rsidR="001639E7" w:rsidRPr="00E301AC" w:rsidRDefault="00ED02CF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3,355,843</w:t>
            </w:r>
          </w:p>
        </w:tc>
        <w:tc>
          <w:tcPr>
            <w:tcW w:w="270" w:type="dxa"/>
          </w:tcPr>
          <w:p w14:paraId="1CD851C5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1C5C271" w14:textId="4B191B5C" w:rsidR="001639E7" w:rsidRPr="00E301AC" w:rsidRDefault="00ED02CF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</w:tr>
      <w:tr w:rsidR="001639E7" w:rsidRPr="00E301AC" w14:paraId="71E774A6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310DCF13" w14:textId="77777777" w:rsidR="001639E7" w:rsidRPr="00E301AC" w:rsidRDefault="001639E7" w:rsidP="006428AF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E2387" w14:textId="3EDBF624" w:rsidR="001639E7" w:rsidRPr="00E301AC" w:rsidRDefault="00ED02CF" w:rsidP="001639E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3,356,627</w:t>
            </w:r>
          </w:p>
        </w:tc>
        <w:tc>
          <w:tcPr>
            <w:tcW w:w="236" w:type="dxa"/>
            <w:shd w:val="clear" w:color="auto" w:fill="auto"/>
          </w:tcPr>
          <w:p w14:paraId="6D25CEE0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E6999" w14:textId="1ACBCDF6" w:rsidR="001639E7" w:rsidRPr="00E301AC" w:rsidRDefault="00ED02CF" w:rsidP="001639E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32A6071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6B0ED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62AB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42C1E4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5463B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342FC1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8F5A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794C8C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197863CE" w14:textId="77777777" w:rsidTr="005B0359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15F8C833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0424F930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639E7" w:rsidRPr="00E301AC" w14:paraId="2F958A4A" w14:textId="77777777" w:rsidTr="005B0359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3A99A69C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7" w:type="dxa"/>
            <w:gridSpan w:val="3"/>
            <w:shd w:val="clear" w:color="auto" w:fill="auto"/>
            <w:vAlign w:val="bottom"/>
          </w:tcPr>
          <w:p w14:paraId="3399812B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FD27F0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64F1E971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639E7" w:rsidRPr="00E301AC" w14:paraId="15D6BDF9" w14:textId="77777777" w:rsidTr="005B0359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16E7047D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7A3ED74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D93DE7" w14:textId="77777777" w:rsidR="001639E7" w:rsidRPr="00E301AC" w:rsidRDefault="001639E7" w:rsidP="001639E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289AAF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BC32E9F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39E07E20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4536EE8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FD2BFF4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31ACF48" w14:textId="77777777" w:rsidR="001639E7" w:rsidRPr="00E301AC" w:rsidRDefault="001639E7" w:rsidP="001639E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68EB641" w14:textId="77777777" w:rsidR="001639E7" w:rsidRPr="00E301AC" w:rsidRDefault="001639E7" w:rsidP="001639E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BF29ED3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5C3DBDF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639E7" w:rsidRPr="00E301AC" w14:paraId="2A8433A7" w14:textId="77777777" w:rsidTr="005B0359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6A42C9A1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1F3E0CF7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639E7" w:rsidRPr="00E301AC" w14:paraId="0706E823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2CBE51EE" w14:textId="26561CF3" w:rsidR="001639E7" w:rsidRPr="00E301AC" w:rsidRDefault="0031338A" w:rsidP="001639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7" w:type="dxa"/>
            <w:shd w:val="clear" w:color="auto" w:fill="auto"/>
          </w:tcPr>
          <w:p w14:paraId="1C59DD2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85AB6F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90E96BF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B9D390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6F5FB4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B6977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DD3F37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CF076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5C063C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80363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D56D3C3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77CE6470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2F0449C7" w14:textId="77777777" w:rsidR="001639E7" w:rsidRPr="00E301AC" w:rsidRDefault="001639E7" w:rsidP="001639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7" w:type="dxa"/>
            <w:shd w:val="clear" w:color="auto" w:fill="auto"/>
          </w:tcPr>
          <w:p w14:paraId="528F2092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E1739A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F1CD0BB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808475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0662CFB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D8870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C0FC52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CBB78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CD0B0BA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8AA02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63EF1C8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38F4507B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43F01446" w14:textId="31840F27" w:rsidR="001639E7" w:rsidRPr="00E301AC" w:rsidRDefault="001639E7" w:rsidP="001639E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7" w:type="dxa"/>
            <w:shd w:val="clear" w:color="auto" w:fill="auto"/>
          </w:tcPr>
          <w:p w14:paraId="6C46975F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29FE76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513E4E3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0A13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575C97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BFD30C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1038F8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6521F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692270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AFED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EFB4B4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4647" w:rsidRPr="00E301AC" w14:paraId="75C2D3FD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0FC05887" w14:textId="77777777" w:rsidR="00DC4647" w:rsidRPr="00E301AC" w:rsidRDefault="00DC4647" w:rsidP="00DC464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37" w:type="dxa"/>
            <w:shd w:val="clear" w:color="auto" w:fill="auto"/>
          </w:tcPr>
          <w:p w14:paraId="6110DE5A" w14:textId="7F624E7A" w:rsidR="00DC4647" w:rsidRPr="00E301AC" w:rsidRDefault="00306687" w:rsidP="00DC464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06687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  <w:tc>
          <w:tcPr>
            <w:tcW w:w="236" w:type="dxa"/>
            <w:shd w:val="clear" w:color="auto" w:fill="auto"/>
          </w:tcPr>
          <w:p w14:paraId="5F2EFC15" w14:textId="77777777" w:rsidR="00DC4647" w:rsidRPr="00E301AC" w:rsidRDefault="00DC4647" w:rsidP="00DC464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889A638" w14:textId="7B0C72D6" w:rsidR="00DC4647" w:rsidRPr="00E301AC" w:rsidRDefault="00306687" w:rsidP="00DC464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06687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  <w:tc>
          <w:tcPr>
            <w:tcW w:w="236" w:type="dxa"/>
          </w:tcPr>
          <w:p w14:paraId="43BA7E19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484510F" w14:textId="6344B064" w:rsidR="00DC4647" w:rsidRPr="00E301AC" w:rsidRDefault="00306687" w:rsidP="00DC464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06687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  <w:tc>
          <w:tcPr>
            <w:tcW w:w="236" w:type="dxa"/>
          </w:tcPr>
          <w:p w14:paraId="43268D55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08CA66" w14:textId="12CE6A59" w:rsidR="00DC4647" w:rsidRPr="00E301AC" w:rsidRDefault="00DC4647" w:rsidP="00DC464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36" w:type="dxa"/>
          </w:tcPr>
          <w:p w14:paraId="214980B3" w14:textId="77777777" w:rsidR="00DC4647" w:rsidRPr="00E301AC" w:rsidRDefault="00DC4647" w:rsidP="00DC464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DB1E1C" w14:textId="7CF1D825" w:rsidR="00DC4647" w:rsidRPr="00E301AC" w:rsidRDefault="00306687" w:rsidP="00DC464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06687">
              <w:rPr>
                <w:rFonts w:asciiTheme="majorBidi" w:hAnsiTheme="majorBidi" w:cstheme="majorBidi"/>
                <w:sz w:val="30"/>
                <w:szCs w:val="30"/>
              </w:rPr>
              <w:t>3,213,372</w:t>
            </w:r>
          </w:p>
        </w:tc>
        <w:tc>
          <w:tcPr>
            <w:tcW w:w="270" w:type="dxa"/>
          </w:tcPr>
          <w:p w14:paraId="401ECBCC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87D30B7" w14:textId="7DB00264" w:rsidR="00DC4647" w:rsidRPr="00E301AC" w:rsidRDefault="00306687" w:rsidP="00DC464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06687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</w:tr>
      <w:tr w:rsidR="00DC4647" w:rsidRPr="00E301AC" w14:paraId="3E4E574E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4E4B8652" w14:textId="77777777" w:rsidR="00DC4647" w:rsidRPr="00E301AC" w:rsidRDefault="00DC4647" w:rsidP="006428AF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8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CE9E8" w14:textId="2864412F" w:rsidR="00DC4647" w:rsidRPr="00E301AC" w:rsidRDefault="00306687" w:rsidP="00DC464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3,214,612</w:t>
            </w:r>
          </w:p>
        </w:tc>
        <w:tc>
          <w:tcPr>
            <w:tcW w:w="236" w:type="dxa"/>
            <w:shd w:val="clear" w:color="auto" w:fill="auto"/>
          </w:tcPr>
          <w:p w14:paraId="67563542" w14:textId="77777777" w:rsidR="00DC4647" w:rsidRPr="00E301AC" w:rsidRDefault="00DC4647" w:rsidP="00DC464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605DB" w14:textId="780B083C" w:rsidR="00DC4647" w:rsidRPr="00E301AC" w:rsidRDefault="00306687" w:rsidP="00DC464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3,214,612</w:t>
            </w:r>
          </w:p>
        </w:tc>
        <w:tc>
          <w:tcPr>
            <w:tcW w:w="236" w:type="dxa"/>
          </w:tcPr>
          <w:p w14:paraId="265B9D71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3B3CDB2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6F0BE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DAE8304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4E9B2" w14:textId="77777777" w:rsidR="00DC4647" w:rsidRPr="00E301AC" w:rsidRDefault="00DC4647" w:rsidP="00DC464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E6492D" w14:textId="77777777" w:rsidR="00DC4647" w:rsidRPr="00E301AC" w:rsidRDefault="00DC4647" w:rsidP="00DC464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21266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1D89EBC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AC89F1" w14:textId="53AAEB54" w:rsidR="00EE57CA" w:rsidRDefault="00EE57CA"/>
    <w:p w14:paraId="5F12DE0A" w14:textId="71DD0E61" w:rsidR="00EE57CA" w:rsidRDefault="00EE57CA"/>
    <w:p w14:paraId="487D9CE5" w14:textId="77777777" w:rsidR="00EE57CA" w:rsidRDefault="00EE57CA"/>
    <w:p w14:paraId="101D7454" w14:textId="74BB14F7" w:rsidR="00BD34C9" w:rsidRPr="00E301AC" w:rsidRDefault="00BD34C9" w:rsidP="00BD34C9">
      <w:pPr>
        <w:rPr>
          <w:rFonts w:asciiTheme="majorBidi" w:hAnsiTheme="majorBidi" w:cstheme="majorBidi"/>
          <w:sz w:val="24"/>
          <w:szCs w:val="24"/>
          <w:cs/>
        </w:rPr>
        <w:sectPr w:rsidR="00BD34C9" w:rsidRPr="00E301AC" w:rsidSect="001437A4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5F408E54" w14:textId="77777777" w:rsidR="00F142FB" w:rsidRPr="00E301AC" w:rsidRDefault="00F142FB" w:rsidP="00F142FB">
      <w:pPr>
        <w:tabs>
          <w:tab w:val="left" w:pos="5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4AA1279F" w14:textId="77777777" w:rsidR="00F142FB" w:rsidRPr="00E301AC" w:rsidRDefault="00F142FB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09784" w14:textId="1AD4B909" w:rsidR="004B4E8E" w:rsidRPr="00E301AC" w:rsidRDefault="004B31E9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</w:t>
      </w:r>
      <w:r w:rsidR="000376ED" w:rsidRPr="00E301AC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การเปรียบเทียบราคาตลาด</w:t>
      </w:r>
    </w:p>
    <w:p w14:paraId="1E837D92" w14:textId="3575108C" w:rsidR="00031FF6" w:rsidRPr="00E301AC" w:rsidRDefault="00031FF6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708A1C6" w14:textId="4C723514" w:rsidR="00031FF6" w:rsidRPr="00E301AC" w:rsidRDefault="00031FF6" w:rsidP="00031FF6">
      <w:pPr>
        <w:tabs>
          <w:tab w:val="left" w:pos="5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การวิเคราะห์ความอ่อนไหว</w:t>
      </w:r>
    </w:p>
    <w:p w14:paraId="546B292A" w14:textId="2E17157D" w:rsidR="00031FF6" w:rsidRPr="00E301AC" w:rsidRDefault="00031FF6" w:rsidP="00031FF6">
      <w:pPr>
        <w:tabs>
          <w:tab w:val="left" w:pos="5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A01F19" w14:textId="2B77B91C" w:rsidR="00031FF6" w:rsidRPr="00E301AC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ารเปลี่ยนแปลงในข้อมูลที่ไม่สามารถสังเกตได้ที่มีนัยสำคัญเพียงหนึ่งอย่างซึ่งอาจเป็นไปได้อย่างมีเหตุผล ณ วันที่รายงาน โดยถือว่าข้อมูลอื่นๆ คงที่จะมีผลกระทบต่อ</w:t>
      </w:r>
      <w:r w:rsidR="009A0FF9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สินทรัพย์ทางการเงินที่วัดมูลค่าด้วยมูลค่ายุติธรรมระดับ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ดังต่อไปนี้</w:t>
      </w:r>
    </w:p>
    <w:p w14:paraId="0E50AD59" w14:textId="4816D9AB" w:rsidR="00031FF6" w:rsidRPr="00E301AC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00"/>
      </w:tblGrid>
      <w:tr w:rsidR="00031FF6" w:rsidRPr="00E301AC" w14:paraId="17D1AF4B" w14:textId="77777777" w:rsidTr="00457612">
        <w:tc>
          <w:tcPr>
            <w:tcW w:w="2250" w:type="dxa"/>
          </w:tcPr>
          <w:p w14:paraId="240AA8DE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7FD16C1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649DD975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16AC5A6A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00" w:type="dxa"/>
          </w:tcPr>
          <w:p w14:paraId="63498DCC" w14:textId="634AA90D" w:rsidR="00031FF6" w:rsidRPr="00E301AC" w:rsidRDefault="00031FF6" w:rsidP="00131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 w:rsidR="007B382E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 w:rsidR="00131687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031FF6" w:rsidRPr="00E301AC" w14:paraId="1654F720" w14:textId="77777777" w:rsidTr="00457612">
        <w:tc>
          <w:tcPr>
            <w:tcW w:w="2250" w:type="dxa"/>
          </w:tcPr>
          <w:p w14:paraId="3460845D" w14:textId="207138E7" w:rsidR="00031FF6" w:rsidRPr="00E301AC" w:rsidRDefault="00031FF6" w:rsidP="00131687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75C2C20B" w14:textId="32A0BC47" w:rsidR="00031FF6" w:rsidRPr="00E301AC" w:rsidRDefault="00031FF6" w:rsidP="00131687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00" w:type="dxa"/>
          </w:tcPr>
          <w:p w14:paraId="4B9B0D2B" w14:textId="1834588C" w:rsidR="00031FF6" w:rsidRPr="00E301AC" w:rsidRDefault="00131687" w:rsidP="002F1DF7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31FF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</w:t>
            </w:r>
            <w:r w:rsidR="00031FF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031FF6" w:rsidRPr="00E301AC" w14:paraId="04C0294C" w14:textId="77777777" w:rsidTr="00457612">
        <w:tc>
          <w:tcPr>
            <w:tcW w:w="2250" w:type="dxa"/>
          </w:tcPr>
          <w:p w14:paraId="12788B95" w14:textId="098E53DB" w:rsidR="00031FF6" w:rsidRPr="00E301AC" w:rsidRDefault="00031FF6" w:rsidP="00031FF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 w:rsidR="009B45FE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5E6DD701" w14:textId="7819CC2B" w:rsidR="00031FF6" w:rsidRPr="00E301AC" w:rsidRDefault="00031FF6" w:rsidP="004B7FE0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00" w:type="dxa"/>
          </w:tcPr>
          <w:p w14:paraId="36DE2F0F" w14:textId="5A681F64" w:rsidR="00031FF6" w:rsidRPr="00E301AC" w:rsidRDefault="00031FF6" w:rsidP="00031FF6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หากตัวคูณร่วมของตลาดที่ปรับปรุงแล้วสูงขึ้น (ตํ่าลง) </w:t>
            </w:r>
          </w:p>
        </w:tc>
      </w:tr>
    </w:tbl>
    <w:p w14:paraId="1ECF0710" w14:textId="77777777" w:rsidR="004B4E8E" w:rsidRPr="00E301AC" w:rsidRDefault="004B4E8E" w:rsidP="0013476B">
      <w:pPr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662" w:type="pct"/>
        <w:tblInd w:w="450" w:type="dxa"/>
        <w:tblLook w:val="00A0" w:firstRow="1" w:lastRow="0" w:firstColumn="1" w:lastColumn="0" w:noHBand="0" w:noVBand="0"/>
      </w:tblPr>
      <w:tblGrid>
        <w:gridCol w:w="5109"/>
        <w:gridCol w:w="885"/>
        <w:gridCol w:w="1388"/>
        <w:gridCol w:w="222"/>
        <w:gridCol w:w="1352"/>
      </w:tblGrid>
      <w:tr w:rsidR="00482AEC" w:rsidRPr="00E301AC" w14:paraId="76A29A12" w14:textId="77777777" w:rsidTr="00C36FFA">
        <w:trPr>
          <w:tblHeader/>
        </w:trPr>
        <w:tc>
          <w:tcPr>
            <w:tcW w:w="2852" w:type="pct"/>
          </w:tcPr>
          <w:p w14:paraId="5133FA25" w14:textId="77777777" w:rsidR="009F5672" w:rsidRPr="00E301AC" w:rsidRDefault="009F5672" w:rsidP="00CE70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14:paraId="5210473D" w14:textId="77777777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pct"/>
            <w:gridSpan w:val="3"/>
          </w:tcPr>
          <w:p w14:paraId="0B25D302" w14:textId="77777777" w:rsidR="009F5672" w:rsidRPr="00E301AC" w:rsidRDefault="009F5672" w:rsidP="009F56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5589DB48" w14:textId="46999758" w:rsidR="009F5672" w:rsidRPr="00E301AC" w:rsidRDefault="009F5672" w:rsidP="009F56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482AEC" w:rsidRPr="00E301AC" w14:paraId="58DD350B" w14:textId="77777777" w:rsidTr="00C36FFA">
        <w:trPr>
          <w:tblHeader/>
        </w:trPr>
        <w:tc>
          <w:tcPr>
            <w:tcW w:w="2852" w:type="pct"/>
          </w:tcPr>
          <w:p w14:paraId="56FDADBB" w14:textId="77777777" w:rsidR="009F5672" w:rsidRPr="00E301AC" w:rsidRDefault="009F5672" w:rsidP="00CE70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14:paraId="5CFECF40" w14:textId="77777777" w:rsidR="009F5672" w:rsidRPr="00E301AC" w:rsidRDefault="009F5672" w:rsidP="00482AEC">
            <w:pPr>
              <w:spacing w:line="240" w:lineRule="auto"/>
              <w:ind w:left="470" w:right="-120" w:hanging="6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pct"/>
            <w:gridSpan w:val="3"/>
          </w:tcPr>
          <w:p w14:paraId="3661AECE" w14:textId="0D4FF179" w:rsidR="009F5672" w:rsidRPr="00E301AC" w:rsidRDefault="009F5672" w:rsidP="00CE700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82AEC" w:rsidRPr="00E301AC" w14:paraId="21C82665" w14:textId="77777777" w:rsidTr="00C36FFA">
        <w:trPr>
          <w:tblHeader/>
        </w:trPr>
        <w:tc>
          <w:tcPr>
            <w:tcW w:w="2852" w:type="pct"/>
          </w:tcPr>
          <w:p w14:paraId="3948D43E" w14:textId="013A7D2F" w:rsidR="009F5672" w:rsidRPr="00E301AC" w:rsidRDefault="0013476B" w:rsidP="00CE700D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="00C90145"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494" w:type="pct"/>
          </w:tcPr>
          <w:p w14:paraId="3A0321EB" w14:textId="3A1C91C5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25391495" w14:textId="1BC8DF7C" w:rsidR="009F5672" w:rsidRPr="00E301AC" w:rsidRDefault="0031338A" w:rsidP="00A63F6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4" w:type="pct"/>
          </w:tcPr>
          <w:p w14:paraId="19D7544D" w14:textId="77777777" w:rsidR="009F5672" w:rsidRPr="00E301AC" w:rsidRDefault="009F5672" w:rsidP="00CE700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55" w:type="pct"/>
          </w:tcPr>
          <w:p w14:paraId="74C9BBFA" w14:textId="57F03344" w:rsidR="009F5672" w:rsidRPr="00E301AC" w:rsidRDefault="0031338A" w:rsidP="00A63F6D">
            <w:pPr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482AEC" w:rsidRPr="00E301AC" w14:paraId="0D263034" w14:textId="77777777" w:rsidTr="00C36FFA">
        <w:trPr>
          <w:tblHeader/>
        </w:trPr>
        <w:tc>
          <w:tcPr>
            <w:tcW w:w="2852" w:type="pct"/>
          </w:tcPr>
          <w:p w14:paraId="1675B8C6" w14:textId="77777777" w:rsidR="009F5672" w:rsidRPr="00E301AC" w:rsidRDefault="009F5672" w:rsidP="00CE70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14:paraId="3D3E53BB" w14:textId="77777777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pct"/>
            <w:gridSpan w:val="3"/>
          </w:tcPr>
          <w:p w14:paraId="3D879145" w14:textId="77777777" w:rsidR="009F5672" w:rsidRPr="00E301AC" w:rsidRDefault="009F5672" w:rsidP="00CE70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82AEC" w:rsidRPr="00E301AC" w14:paraId="38C77B2F" w14:textId="77777777" w:rsidTr="00C36FFA">
        <w:tc>
          <w:tcPr>
            <w:tcW w:w="2852" w:type="pct"/>
          </w:tcPr>
          <w:p w14:paraId="0D13FD48" w14:textId="7E7527A4" w:rsidR="009F5672" w:rsidRPr="00E301AC" w:rsidRDefault="009F5672" w:rsidP="00CE700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494" w:type="pct"/>
          </w:tcPr>
          <w:p w14:paraId="52E86415" w14:textId="77777777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38546AEC" w14:textId="77777777" w:rsidR="009F5672" w:rsidRPr="00E301AC" w:rsidRDefault="009F5672" w:rsidP="00C36FFA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14:paraId="1996ABCA" w14:textId="77777777" w:rsidR="009F5672" w:rsidRPr="00E301AC" w:rsidRDefault="009F5672" w:rsidP="00C36FFA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</w:tcPr>
          <w:p w14:paraId="444925DF" w14:textId="77777777" w:rsidR="009F5672" w:rsidRPr="00E301AC" w:rsidRDefault="009F5672" w:rsidP="00C36FFA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6687" w:rsidRPr="00E301AC" w14:paraId="1CA11FD4" w14:textId="77777777" w:rsidTr="00C36FFA">
        <w:tc>
          <w:tcPr>
            <w:tcW w:w="2852" w:type="pct"/>
          </w:tcPr>
          <w:p w14:paraId="57CD799D" w14:textId="676824EC" w:rsidR="00306687" w:rsidRPr="00E301AC" w:rsidRDefault="00306687" w:rsidP="003066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</w:t>
            </w:r>
            <w:r w:rsidR="00D2444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ที่ </w:t>
            </w:r>
            <w:r w:rsidR="00D244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="00D2444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เมษายน</w:t>
            </w:r>
          </w:p>
        </w:tc>
        <w:tc>
          <w:tcPr>
            <w:tcW w:w="494" w:type="pct"/>
          </w:tcPr>
          <w:p w14:paraId="00BF5714" w14:textId="77777777" w:rsidR="00306687" w:rsidRPr="00E301AC" w:rsidRDefault="00306687" w:rsidP="00306687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477C41FA" w14:textId="4D2FC2F2" w:rsidR="00306687" w:rsidRPr="00E301AC" w:rsidRDefault="00306687" w:rsidP="00306687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6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3,213,372</w:t>
            </w:r>
          </w:p>
        </w:tc>
        <w:tc>
          <w:tcPr>
            <w:tcW w:w="124" w:type="pct"/>
          </w:tcPr>
          <w:p w14:paraId="04FBF801" w14:textId="77777777" w:rsidR="00306687" w:rsidRPr="00E301AC" w:rsidRDefault="00306687" w:rsidP="00306687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</w:tcPr>
          <w:p w14:paraId="5165F7AF" w14:textId="75241F90" w:rsidR="00306687" w:rsidRPr="00E301AC" w:rsidRDefault="00306687" w:rsidP="00306687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2,194,283</w:t>
            </w:r>
          </w:p>
        </w:tc>
      </w:tr>
      <w:tr w:rsidR="00306687" w:rsidRPr="00E301AC" w14:paraId="45834ECE" w14:textId="77777777" w:rsidTr="00C36FFA">
        <w:tc>
          <w:tcPr>
            <w:tcW w:w="2852" w:type="pct"/>
          </w:tcPr>
          <w:p w14:paraId="768ACD22" w14:textId="77777777" w:rsidR="00306687" w:rsidRPr="00E301AC" w:rsidRDefault="00306687" w:rsidP="00306687">
            <w:pPr>
              <w:ind w:hanging="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การเปลี่ยนแปลงสุทธิในมูลค่ายุติธรรม  </w:t>
            </w:r>
          </w:p>
          <w:p w14:paraId="1B813406" w14:textId="255CDCAE" w:rsidR="00306687" w:rsidRPr="00E301AC" w:rsidRDefault="00306687" w:rsidP="00306687">
            <w:pPr>
              <w:ind w:left="246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(รวมรายการที่ยังไม่เกิดขึ้น)</w:t>
            </w:r>
          </w:p>
        </w:tc>
        <w:tc>
          <w:tcPr>
            <w:tcW w:w="494" w:type="pct"/>
          </w:tcPr>
          <w:p w14:paraId="46B5848C" w14:textId="21CE22F5" w:rsidR="00306687" w:rsidRPr="00E301AC" w:rsidRDefault="00306687" w:rsidP="00306687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5" w:type="pct"/>
          </w:tcPr>
          <w:p w14:paraId="3CAADBCE" w14:textId="77777777" w:rsidR="00306687" w:rsidRPr="00E301AC" w:rsidRDefault="00306687" w:rsidP="00306687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14:paraId="01BF4BBA" w14:textId="77777777" w:rsidR="00306687" w:rsidRPr="00E301AC" w:rsidRDefault="00306687" w:rsidP="00306687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</w:tcPr>
          <w:p w14:paraId="22C8C28A" w14:textId="722F75FB" w:rsidR="00306687" w:rsidRPr="00E301AC" w:rsidRDefault="00306687" w:rsidP="00306687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06687" w:rsidRPr="00E301AC" w14:paraId="7BF02968" w14:textId="77777777" w:rsidTr="00C36FFA">
        <w:tc>
          <w:tcPr>
            <w:tcW w:w="2852" w:type="pct"/>
          </w:tcPr>
          <w:p w14:paraId="01FDFAD9" w14:textId="7F3D9A1B" w:rsidR="00306687" w:rsidRPr="00E301AC" w:rsidRDefault="00306687" w:rsidP="00306687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4" w:type="pct"/>
          </w:tcPr>
          <w:p w14:paraId="078D1075" w14:textId="77777777" w:rsidR="00306687" w:rsidRPr="00E301AC" w:rsidRDefault="00306687" w:rsidP="00306687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49BCFFC5" w14:textId="600D109A" w:rsidR="00306687" w:rsidRPr="00E301AC" w:rsidRDefault="00ED02CF" w:rsidP="00306687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142,471</w:t>
            </w:r>
          </w:p>
        </w:tc>
        <w:tc>
          <w:tcPr>
            <w:tcW w:w="124" w:type="pct"/>
          </w:tcPr>
          <w:p w14:paraId="72ACF9ED" w14:textId="77777777" w:rsidR="00306687" w:rsidRPr="00E301AC" w:rsidRDefault="00306687" w:rsidP="00306687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70FCF40D" w14:textId="59A365D8" w:rsidR="00306687" w:rsidRPr="00E301AC" w:rsidRDefault="00306687" w:rsidP="00306687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1,019,0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</w:tr>
      <w:tr w:rsidR="00306687" w:rsidRPr="00E301AC" w14:paraId="35D41E06" w14:textId="77777777" w:rsidTr="00C36FFA">
        <w:tc>
          <w:tcPr>
            <w:tcW w:w="2852" w:type="pct"/>
          </w:tcPr>
          <w:p w14:paraId="1E4D1609" w14:textId="6142B312" w:rsidR="00306687" w:rsidRPr="00D24449" w:rsidRDefault="00306687" w:rsidP="0030668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="00D244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D244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D244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494" w:type="pct"/>
          </w:tcPr>
          <w:p w14:paraId="0E531CBB" w14:textId="77777777" w:rsidR="00306687" w:rsidRPr="00E301AC" w:rsidRDefault="00306687" w:rsidP="00306687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2581F406" w14:textId="191CC6BD" w:rsidR="00306687" w:rsidRPr="00E301AC" w:rsidRDefault="00ED02CF" w:rsidP="00306687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3,355,843</w:t>
            </w:r>
          </w:p>
        </w:tc>
        <w:tc>
          <w:tcPr>
            <w:tcW w:w="124" w:type="pct"/>
          </w:tcPr>
          <w:p w14:paraId="057B459A" w14:textId="77777777" w:rsidR="00306687" w:rsidRPr="00E301AC" w:rsidRDefault="00306687" w:rsidP="00306687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</w:tcPr>
          <w:p w14:paraId="6529D9FE" w14:textId="0EA2EE05" w:rsidR="00306687" w:rsidRPr="00E301AC" w:rsidRDefault="00306687" w:rsidP="00306687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38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3,213,372</w:t>
            </w:r>
          </w:p>
        </w:tc>
      </w:tr>
    </w:tbl>
    <w:p w14:paraId="1467E395" w14:textId="77777777" w:rsidR="0013476B" w:rsidRPr="00E301AC" w:rsidRDefault="0013476B" w:rsidP="00C53F6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40572743" w14:textId="77777777" w:rsidR="0013476B" w:rsidRPr="00E301AC" w:rsidRDefault="0013476B" w:rsidP="00C53F6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3CDD6069" w14:textId="70928722" w:rsidR="00E328C8" w:rsidRPr="00E301AC" w:rsidRDefault="00E328C8" w:rsidP="00C53F6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lastRenderedPageBreak/>
        <w:t>(</w:t>
      </w:r>
      <w:r w:rsidR="00C62A58"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)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ab/>
        <w:t xml:space="preserve"> นโยบายการจัดการความเสี่ยงทางด้านการเงิน </w:t>
      </w:r>
    </w:p>
    <w:p w14:paraId="1587506C" w14:textId="0324F1BD" w:rsidR="00C94D99" w:rsidRPr="00E301AC" w:rsidRDefault="00C94D99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D5B44" w14:textId="640640A3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กรอบการบริหารจัดการความเสี่ยง</w:t>
      </w:r>
      <w:r w:rsidRPr="00E301AC"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/>
        </w:rPr>
        <w:t xml:space="preserve"> </w:t>
      </w:r>
    </w:p>
    <w:p w14:paraId="3F15589D" w14:textId="77777777" w:rsidR="00151A4D" w:rsidRPr="00E301AC" w:rsidRDefault="00151A4D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32E86" w14:textId="451B3036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คณะกรรมการบริหารความเสี่ยงจะรายงานการดำเนินการดังกล่าวต่อคณะกรรมการบริษัทอย่างสมํ่าเสมอ </w:t>
      </w:r>
    </w:p>
    <w:p w14:paraId="77570554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C9707" w14:textId="60744F11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ํ่าเสมอเพื่อให้สะท้อนการเปลี่ยนแปลงของสภาวการณ์ในตลาดและการดำเนินงาน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 </w:t>
      </w:r>
    </w:p>
    <w:p w14:paraId="690A1A36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AEB44" w14:textId="40EB482C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ํ่าเสมอและในกรณีพิเศษและจะรายงานผลที่ได้ต่อคณะกรรมการตรวจสอบ </w:t>
      </w:r>
    </w:p>
    <w:p w14:paraId="6A7C2C19" w14:textId="77777777" w:rsidR="00FD7930" w:rsidRPr="00E301AC" w:rsidRDefault="00FD7930" w:rsidP="00E328C8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3B5AA379" w14:textId="1BF8E3E6" w:rsidR="00C94D99" w:rsidRPr="00E301AC" w:rsidRDefault="00E328C8" w:rsidP="00836DC4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(</w:t>
      </w:r>
      <w:r w:rsidR="00151A4D"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ความเสี่ยงด้านเครดิต</w:t>
      </w:r>
    </w:p>
    <w:p w14:paraId="13E94A07" w14:textId="35DBE023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05AF609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63405DAD" w14:textId="617194C7" w:rsidR="00FD7930" w:rsidRPr="00E301AC" w:rsidRDefault="00FD7930" w:rsidP="00FD7930">
      <w:pPr>
        <w:tabs>
          <w:tab w:val="left" w:pos="550"/>
        </w:tabs>
        <w:ind w:left="547" w:firstLine="623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151A4D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ลูกหนี้การค้า</w:t>
      </w:r>
    </w:p>
    <w:p w14:paraId="44A6AE1A" w14:textId="30FE40E6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 </w:t>
      </w:r>
    </w:p>
    <w:p w14:paraId="63DADBBF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4971FB81" w14:textId="44E1F368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 แต่ละรายก่อนที่บริษัทจะเสนอระยะเวลาและเงื่อนไขทางการค้า บริษัทจะทบทวนวงเงินยอดขาย</w:t>
      </w:r>
      <w:r w:rsidR="004D7BDD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ที่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กำหนดไว้สำหรับลูกค้าแต่ละราย</w:t>
      </w:r>
      <w:r w:rsidR="004D7BDD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อย่างสม่ำเสมอ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ยอดขายที่เกินกว่าวงเงินดังกล่าวต้องได้รับการอนุมัติ </w:t>
      </w:r>
    </w:p>
    <w:p w14:paraId="39145B81" w14:textId="56202F74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C95101" w14:textId="4C8F1E58" w:rsidR="0013476B" w:rsidRPr="00E301AC" w:rsidRDefault="0013476B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เดือน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และมีการติดตามยอดคงค้างของลูกหนี้การค้าอย่างสม่ำเสมอ 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2CA62D86" w14:textId="67AC8B80" w:rsidR="00C94D99" w:rsidRPr="00E301AC" w:rsidRDefault="00C94D99" w:rsidP="00FD7930">
      <w:pPr>
        <w:tabs>
          <w:tab w:val="left" w:pos="55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709799" w14:textId="43468657" w:rsidR="00786BE3" w:rsidRPr="00E301AC" w:rsidRDefault="00786BE3" w:rsidP="00786BE3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ข้อมูลเกี่ยวกับลูกหนี้การค้าเปิดเผยในหมายเหตุข้อ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11B2CD76" w14:textId="77777777" w:rsidR="00786BE3" w:rsidRPr="00E301AC" w:rsidRDefault="00786BE3" w:rsidP="00FD7930">
      <w:pPr>
        <w:tabs>
          <w:tab w:val="left" w:pos="55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01AD43" w14:textId="3EBB9A56" w:rsidR="00836DC4" w:rsidRPr="00E301AC" w:rsidRDefault="00836DC4" w:rsidP="00836DC4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565404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เงินสดและรายการเทียบเท่าเงินสด </w:t>
      </w:r>
      <w:r w:rsidRPr="00E301AC">
        <w:rPr>
          <w:rFonts w:asciiTheme="majorBidi" w:hAnsiTheme="majorBidi" w:cstheme="majorBidi"/>
          <w:b/>
          <w:bCs/>
          <w:color w:val="0000FF"/>
          <w:sz w:val="30"/>
          <w:szCs w:val="30"/>
          <w:lang w:val="en-US"/>
        </w:rPr>
        <w:t xml:space="preserve"> </w:t>
      </w:r>
    </w:p>
    <w:p w14:paraId="27C1E626" w14:textId="560EE4C5" w:rsidR="00C94D99" w:rsidRPr="00E301AC" w:rsidRDefault="00836DC4" w:rsidP="00836DC4">
      <w:pPr>
        <w:tabs>
          <w:tab w:val="left" w:pos="1710"/>
        </w:tabs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วามเสี่ยงด้านเครดิตของ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ซึ่งบริษัทพิจารณาว่ามีความเสี่ยงด้านเครดิตตํ่า</w:t>
      </w:r>
    </w:p>
    <w:p w14:paraId="413AEC69" w14:textId="77777777" w:rsidR="00D56988" w:rsidRPr="00E301AC" w:rsidRDefault="00D56988" w:rsidP="00836DC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422AABFF" w14:textId="6F8F121D" w:rsidR="00836DC4" w:rsidRPr="00E301AC" w:rsidRDefault="00836DC4" w:rsidP="00836DC4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(</w:t>
      </w:r>
      <w:r w:rsidR="00565404"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ความเสี่ยงด้านสภาพคล่อง </w:t>
      </w:r>
    </w:p>
    <w:p w14:paraId="26F4BE9E" w14:textId="55CEB9F1" w:rsidR="00C94D99" w:rsidRPr="00E301AC" w:rsidRDefault="00836DC4" w:rsidP="00836DC4">
      <w:pPr>
        <w:tabs>
          <w:tab w:val="left" w:pos="5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14:paraId="76C042CA" w14:textId="4B1DB3AE" w:rsidR="001109B3" w:rsidRPr="00E301AC" w:rsidRDefault="001109B3" w:rsidP="00836DC4">
      <w:pPr>
        <w:tabs>
          <w:tab w:val="left" w:pos="5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318C22E8" w14:textId="5AAE6E35" w:rsidR="0028104B" w:rsidRPr="00E301AC" w:rsidRDefault="0028104B" w:rsidP="00327DD4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E301AC">
        <w:rPr>
          <w:rFonts w:asciiTheme="majorBidi" w:hAnsiTheme="majorBidi" w:cstheme="majorBidi"/>
          <w:sz w:val="30"/>
          <w:szCs w:val="30"/>
        </w:rPr>
        <w:t xml:space="preserve">       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</w:t>
      </w:r>
      <w:r w:rsidR="0013476B" w:rsidRPr="00E301AC">
        <w:rPr>
          <w:rFonts w:asciiTheme="majorBidi" w:hAnsiTheme="majorBidi" w:cstheme="majorBidi"/>
          <w:sz w:val="30"/>
          <w:szCs w:val="30"/>
          <w:cs/>
        </w:rPr>
        <w:t>แสดง</w:t>
      </w:r>
      <w:r w:rsidRPr="00E301AC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A70D03C" w14:textId="418B0A24" w:rsidR="004D7BDD" w:rsidRPr="00E301AC" w:rsidRDefault="004D7BDD" w:rsidP="004D7BD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C9ECE" w14:textId="77777777" w:rsidR="00C36FFA" w:rsidRDefault="00C36FFA"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E13E55" w:rsidRPr="00E301AC" w14:paraId="7EC3DD37" w14:textId="77777777" w:rsidTr="00C458C1">
        <w:tc>
          <w:tcPr>
            <w:tcW w:w="3060" w:type="dxa"/>
          </w:tcPr>
          <w:p w14:paraId="4700EE49" w14:textId="4D12C8C2" w:rsidR="00E13E55" w:rsidRPr="00E301AC" w:rsidRDefault="00E13E55" w:rsidP="00E13E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09C251AC" w14:textId="1314089E" w:rsidR="00E13E55" w:rsidRPr="00E301AC" w:rsidRDefault="00E13E55" w:rsidP="00E13E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13E55" w:rsidRPr="00E301AC" w14:paraId="439B74E9" w14:textId="77777777" w:rsidTr="00C1357C">
        <w:tc>
          <w:tcPr>
            <w:tcW w:w="3060" w:type="dxa"/>
          </w:tcPr>
          <w:p w14:paraId="3B0A8DDA" w14:textId="77777777" w:rsidR="00E13E55" w:rsidRPr="00E301AC" w:rsidRDefault="00E13E55" w:rsidP="00E13E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0BC3D" w14:textId="77777777" w:rsidR="00E13E55" w:rsidRPr="00E301AC" w:rsidRDefault="00E13E55" w:rsidP="00E13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2340C" w14:textId="77777777" w:rsidR="00E13E55" w:rsidRPr="00E301AC" w:rsidRDefault="00E13E55" w:rsidP="00E13E55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7C437990" w14:textId="77777777" w:rsidR="00E13E55" w:rsidRPr="00E301AC" w:rsidRDefault="00E13E55" w:rsidP="00E13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458C1" w:rsidRPr="00E301AC" w14:paraId="02A5DE4E" w14:textId="77777777" w:rsidTr="00C1357C">
        <w:tc>
          <w:tcPr>
            <w:tcW w:w="3060" w:type="dxa"/>
            <w:vAlign w:val="bottom"/>
          </w:tcPr>
          <w:p w14:paraId="3DE0E231" w14:textId="254C25C3" w:rsidR="004D7BDD" w:rsidRPr="00E301AC" w:rsidRDefault="004D7BDD" w:rsidP="004D7BD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77523994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877E36B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1A5C5511" w14:textId="77777777" w:rsidR="004D7BDD" w:rsidRPr="00E301AC" w:rsidRDefault="004D7BDD" w:rsidP="004D7BDD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E4EB58C" w14:textId="63BB1CBA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C90145"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193C9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93C9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2C97BF96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9D9D8E" w14:textId="4F2C78A1" w:rsidR="004D7BDD" w:rsidRPr="00E301AC" w:rsidRDefault="00193C9B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แต่ไม่เกิน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  <w:vAlign w:val="bottom"/>
          </w:tcPr>
          <w:p w14:paraId="3DB2360A" w14:textId="77777777" w:rsidR="004D7BDD" w:rsidRPr="00E301AC" w:rsidRDefault="004D7BDD" w:rsidP="004D7BD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23AF86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8CFF539" w14:textId="15D11CA4" w:rsidR="004D7BDD" w:rsidRPr="00E301AC" w:rsidRDefault="00C90145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D7BDD"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7BDD"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CFF7282" w14:textId="77777777" w:rsidR="004D7BDD" w:rsidRPr="00E301AC" w:rsidRDefault="004D7BDD" w:rsidP="004D7BD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5D32E1" w14:textId="4CC065E1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7BDD" w:rsidRPr="00E301AC" w14:paraId="276BFADF" w14:textId="77777777" w:rsidTr="001754D3">
        <w:trPr>
          <w:trHeight w:val="344"/>
        </w:trPr>
        <w:tc>
          <w:tcPr>
            <w:tcW w:w="3060" w:type="dxa"/>
          </w:tcPr>
          <w:p w14:paraId="304DF788" w14:textId="77777777" w:rsidR="004D7BDD" w:rsidRPr="00E301AC" w:rsidRDefault="004D7BDD" w:rsidP="004D7BD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</w:tcPr>
          <w:p w14:paraId="0E86339B" w14:textId="77777777" w:rsidR="004D7BDD" w:rsidRPr="00E301AC" w:rsidRDefault="004D7BDD" w:rsidP="004D7BD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0838" w:rsidRPr="00E301AC" w14:paraId="4A8EDE9F" w14:textId="77777777" w:rsidTr="00C1357C">
        <w:tc>
          <w:tcPr>
            <w:tcW w:w="3060" w:type="dxa"/>
          </w:tcPr>
          <w:p w14:paraId="39F637AA" w14:textId="18D8A1BC" w:rsidR="00EE0838" w:rsidRPr="00E301AC" w:rsidRDefault="0031338A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</w:tcPr>
          <w:p w14:paraId="35C24D07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11C36E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835484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E01AD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A32CC1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8B8F7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DC8ED5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605692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60D09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E301AC" w14:paraId="7A951A49" w14:textId="77777777" w:rsidTr="00C1357C">
        <w:tc>
          <w:tcPr>
            <w:tcW w:w="3060" w:type="dxa"/>
          </w:tcPr>
          <w:p w14:paraId="65FF571F" w14:textId="46419F06" w:rsidR="00EE0838" w:rsidRPr="00E301AC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FBE268B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D953A7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6AE724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20FC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3BB2F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0998B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F4E6D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078C6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E62137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D18" w:rsidRPr="00E301AC" w14:paraId="41F45FB5" w14:textId="77777777" w:rsidTr="00C1357C">
        <w:tc>
          <w:tcPr>
            <w:tcW w:w="3060" w:type="dxa"/>
          </w:tcPr>
          <w:p w14:paraId="451E6485" w14:textId="5E7E8950" w:rsidR="00536D18" w:rsidRPr="00E301AC" w:rsidRDefault="00536D18" w:rsidP="00536D1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A0321DA" w14:textId="55BEF453" w:rsidR="00536D18" w:rsidRPr="00E301AC" w:rsidRDefault="0090507D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454,487</w:t>
            </w:r>
          </w:p>
        </w:tc>
        <w:tc>
          <w:tcPr>
            <w:tcW w:w="270" w:type="dxa"/>
          </w:tcPr>
          <w:p w14:paraId="25367260" w14:textId="77777777" w:rsidR="00536D18" w:rsidRPr="00E301AC" w:rsidRDefault="00536D18" w:rsidP="00536D1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CE9FF9" w14:textId="396B13CA" w:rsidR="00536D18" w:rsidRPr="00E301AC" w:rsidRDefault="0090507D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454,487</w:t>
            </w:r>
          </w:p>
        </w:tc>
        <w:tc>
          <w:tcPr>
            <w:tcW w:w="270" w:type="dxa"/>
          </w:tcPr>
          <w:p w14:paraId="75DBD7CA" w14:textId="77777777" w:rsidR="00536D18" w:rsidRPr="00E301AC" w:rsidRDefault="00536D1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F25367" w14:textId="6CDB5D6C" w:rsidR="00536D18" w:rsidRPr="00E301AC" w:rsidRDefault="0053384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764301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F533C2" w14:textId="369BEF72" w:rsidR="00536D18" w:rsidRPr="00E301AC" w:rsidRDefault="0053384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CF94BC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89C26A" w14:textId="22CCED46" w:rsidR="00536D18" w:rsidRPr="00E301AC" w:rsidRDefault="0090507D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454,487</w:t>
            </w:r>
          </w:p>
        </w:tc>
      </w:tr>
      <w:tr w:rsidR="00536D18" w:rsidRPr="00E301AC" w14:paraId="5D21D080" w14:textId="77777777" w:rsidTr="00C1357C">
        <w:tc>
          <w:tcPr>
            <w:tcW w:w="3060" w:type="dxa"/>
          </w:tcPr>
          <w:p w14:paraId="57087E9D" w14:textId="2236E8CF" w:rsidR="00536D18" w:rsidRPr="00E301AC" w:rsidRDefault="00536D18" w:rsidP="00536D1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D224A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7BEE4165" w14:textId="08534E44" w:rsidR="00536D18" w:rsidRPr="00E301AC" w:rsidRDefault="0090507D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260,823</w:t>
            </w:r>
          </w:p>
        </w:tc>
        <w:tc>
          <w:tcPr>
            <w:tcW w:w="270" w:type="dxa"/>
          </w:tcPr>
          <w:p w14:paraId="7E4FC343" w14:textId="77777777" w:rsidR="00536D18" w:rsidRPr="00E301AC" w:rsidRDefault="00536D18" w:rsidP="00536D1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02E00B" w14:textId="1D5AA0E8" w:rsidR="00536D18" w:rsidRPr="00E301AC" w:rsidRDefault="0090507D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260,823</w:t>
            </w:r>
          </w:p>
        </w:tc>
        <w:tc>
          <w:tcPr>
            <w:tcW w:w="270" w:type="dxa"/>
          </w:tcPr>
          <w:p w14:paraId="6A59E5D4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D2DC12" w14:textId="695D19CF" w:rsidR="00536D18" w:rsidRPr="00E301AC" w:rsidRDefault="0053384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516126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08DB01" w14:textId="33B3FB02" w:rsidR="00536D18" w:rsidRPr="00E301AC" w:rsidRDefault="0053384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C673EE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A3EA2" w14:textId="314FEFB0" w:rsidR="00536D18" w:rsidRPr="00E301AC" w:rsidRDefault="0090507D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260,823</w:t>
            </w:r>
          </w:p>
        </w:tc>
      </w:tr>
      <w:tr w:rsidR="001639E7" w:rsidRPr="00E301AC" w14:paraId="356048B6" w14:textId="77777777" w:rsidTr="00C1357C">
        <w:tc>
          <w:tcPr>
            <w:tcW w:w="3060" w:type="dxa"/>
          </w:tcPr>
          <w:p w14:paraId="75489DE1" w14:textId="76B9DB9D" w:rsidR="001639E7" w:rsidRPr="00E301AC" w:rsidRDefault="001639E7" w:rsidP="001639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DDC9B4" w14:textId="2F10C0A6" w:rsidR="001639E7" w:rsidRPr="00E301AC" w:rsidRDefault="0090507D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17,079</w:t>
            </w:r>
          </w:p>
        </w:tc>
        <w:tc>
          <w:tcPr>
            <w:tcW w:w="270" w:type="dxa"/>
          </w:tcPr>
          <w:p w14:paraId="40900017" w14:textId="77777777" w:rsidR="001639E7" w:rsidRPr="00E301AC" w:rsidRDefault="001639E7" w:rsidP="001639E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605C60" w14:textId="5D256DF3" w:rsidR="001639E7" w:rsidRPr="00E301AC" w:rsidRDefault="0090507D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7,288</w:t>
            </w:r>
          </w:p>
        </w:tc>
        <w:tc>
          <w:tcPr>
            <w:tcW w:w="270" w:type="dxa"/>
          </w:tcPr>
          <w:p w14:paraId="5EC4CFE6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68A2AA" w14:textId="61B15634" w:rsidR="001639E7" w:rsidRPr="00E301AC" w:rsidRDefault="0090507D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10,80</w:t>
            </w:r>
            <w:r w:rsidR="00F0525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C35341E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1D2D01" w14:textId="01EF56F5" w:rsidR="001639E7" w:rsidRPr="00E301AC" w:rsidRDefault="00533848" w:rsidP="0016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544B7D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E0E93B" w14:textId="3C921A54" w:rsidR="001639E7" w:rsidRPr="00E301AC" w:rsidRDefault="0090507D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18,094</w:t>
            </w:r>
          </w:p>
        </w:tc>
      </w:tr>
      <w:tr w:rsidR="001639E7" w:rsidRPr="00E301AC" w14:paraId="0F6E5F0C" w14:textId="77777777" w:rsidTr="00C1357C">
        <w:tc>
          <w:tcPr>
            <w:tcW w:w="3060" w:type="dxa"/>
          </w:tcPr>
          <w:p w14:paraId="49D24482" w14:textId="77777777" w:rsidR="001639E7" w:rsidRPr="00E301AC" w:rsidRDefault="001639E7" w:rsidP="001639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9B19A0" w14:textId="7540E7A7" w:rsidR="001639E7" w:rsidRPr="00E301AC" w:rsidRDefault="0090507D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732,389</w:t>
            </w:r>
          </w:p>
        </w:tc>
        <w:tc>
          <w:tcPr>
            <w:tcW w:w="270" w:type="dxa"/>
          </w:tcPr>
          <w:p w14:paraId="3332E645" w14:textId="77777777" w:rsidR="001639E7" w:rsidRPr="00E301AC" w:rsidRDefault="001639E7" w:rsidP="001639E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B8A20F" w14:textId="47D67D0C" w:rsidR="001639E7" w:rsidRPr="00E301AC" w:rsidRDefault="0090507D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722,598</w:t>
            </w:r>
          </w:p>
        </w:tc>
        <w:tc>
          <w:tcPr>
            <w:tcW w:w="270" w:type="dxa"/>
          </w:tcPr>
          <w:p w14:paraId="402DEDBE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067920" w14:textId="4C92B36A" w:rsidR="001639E7" w:rsidRPr="00E301AC" w:rsidRDefault="0090507D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10,80</w:t>
            </w:r>
            <w:r w:rsidR="00F052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C619811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139D0B" w14:textId="45860B91" w:rsidR="001639E7" w:rsidRPr="00E301AC" w:rsidRDefault="004D2FD0" w:rsidP="0016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7C72CF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4D3170" w14:textId="7566174C" w:rsidR="001639E7" w:rsidRPr="00E301AC" w:rsidRDefault="0090507D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733,404</w:t>
            </w:r>
          </w:p>
        </w:tc>
      </w:tr>
      <w:tr w:rsidR="00EE0838" w:rsidRPr="00E301AC" w14:paraId="669C3ADE" w14:textId="77777777" w:rsidTr="00C1357C">
        <w:tc>
          <w:tcPr>
            <w:tcW w:w="3060" w:type="dxa"/>
          </w:tcPr>
          <w:p w14:paraId="7CAE23CC" w14:textId="77777777" w:rsidR="00EE0838" w:rsidRPr="00E301AC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FA03621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974EC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17288D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B6026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245923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7C6A8F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10B76E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9DBBD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4FC743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E301AC" w14:paraId="5B64C1FE" w14:textId="77777777" w:rsidTr="00C1357C">
        <w:tc>
          <w:tcPr>
            <w:tcW w:w="3060" w:type="dxa"/>
          </w:tcPr>
          <w:p w14:paraId="0114CB26" w14:textId="4CCB0CB4" w:rsidR="00EE0838" w:rsidRPr="00E301AC" w:rsidRDefault="0031338A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</w:tcPr>
          <w:p w14:paraId="15C22735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66CAC9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7E5EA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1A507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4C328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F7F32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9F5457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369C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D6E14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E301AC" w14:paraId="22F1CBBD" w14:textId="77777777" w:rsidTr="00C1357C">
        <w:tc>
          <w:tcPr>
            <w:tcW w:w="3060" w:type="dxa"/>
          </w:tcPr>
          <w:p w14:paraId="7483F37B" w14:textId="77777777" w:rsidR="00EE0838" w:rsidRPr="00E301AC" w:rsidRDefault="00EE0838" w:rsidP="00EE083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520B7EA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C33CB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9BDDE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C6A4A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67964" w14:textId="77777777" w:rsidR="00EE0838" w:rsidRPr="00E301AC" w:rsidRDefault="00EE0838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8BC95F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B90566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10E343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B4693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687" w:rsidRPr="00E301AC" w14:paraId="00FB8993" w14:textId="77777777" w:rsidTr="00C1357C">
        <w:tc>
          <w:tcPr>
            <w:tcW w:w="3060" w:type="dxa"/>
          </w:tcPr>
          <w:p w14:paraId="6144BDDA" w14:textId="0DFEF370" w:rsidR="00306687" w:rsidRPr="00E301AC" w:rsidRDefault="00306687" w:rsidP="0030668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53434A1" w14:textId="75FCC461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541,849</w:t>
            </w:r>
          </w:p>
        </w:tc>
        <w:tc>
          <w:tcPr>
            <w:tcW w:w="270" w:type="dxa"/>
          </w:tcPr>
          <w:p w14:paraId="5ED3D58F" w14:textId="77777777" w:rsidR="00306687" w:rsidRPr="00E301AC" w:rsidRDefault="00306687" w:rsidP="0030668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B4BD51" w14:textId="246B11E6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541,849</w:t>
            </w:r>
          </w:p>
        </w:tc>
        <w:tc>
          <w:tcPr>
            <w:tcW w:w="270" w:type="dxa"/>
          </w:tcPr>
          <w:p w14:paraId="53CFBB9E" w14:textId="77777777" w:rsidR="00306687" w:rsidRPr="00E301AC" w:rsidRDefault="00306687" w:rsidP="0030668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5D8B84" w14:textId="561FD3C3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BE2F1B" w14:textId="77777777" w:rsidR="00306687" w:rsidRPr="00E301AC" w:rsidRDefault="00306687" w:rsidP="0030668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1E4B8" w14:textId="433835E0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02C61" w14:textId="77777777" w:rsidR="00306687" w:rsidRPr="00E301AC" w:rsidRDefault="00306687" w:rsidP="0030668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34E4B" w14:textId="34A4BA04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541,849</w:t>
            </w:r>
          </w:p>
        </w:tc>
      </w:tr>
      <w:tr w:rsidR="00306687" w:rsidRPr="00E301AC" w14:paraId="51339C7D" w14:textId="77777777" w:rsidTr="00C1357C">
        <w:tc>
          <w:tcPr>
            <w:tcW w:w="3060" w:type="dxa"/>
          </w:tcPr>
          <w:p w14:paraId="30D453F6" w14:textId="0837023A" w:rsidR="00306687" w:rsidRPr="00E301AC" w:rsidRDefault="00306687" w:rsidP="0030668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D224A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5CA5BFEF" w14:textId="0816F8EF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282,570</w:t>
            </w:r>
          </w:p>
        </w:tc>
        <w:tc>
          <w:tcPr>
            <w:tcW w:w="270" w:type="dxa"/>
          </w:tcPr>
          <w:p w14:paraId="5DC11D2C" w14:textId="77777777" w:rsidR="00306687" w:rsidRPr="00E301AC" w:rsidRDefault="00306687" w:rsidP="0030668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8909A9" w14:textId="4FD68991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282,570</w:t>
            </w:r>
          </w:p>
        </w:tc>
        <w:tc>
          <w:tcPr>
            <w:tcW w:w="270" w:type="dxa"/>
          </w:tcPr>
          <w:p w14:paraId="284468B8" w14:textId="77777777" w:rsidR="00306687" w:rsidRPr="00E301AC" w:rsidRDefault="00306687" w:rsidP="0030668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7229E4" w14:textId="22AF1160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BE01DF" w14:textId="77777777" w:rsidR="00306687" w:rsidRPr="00E301AC" w:rsidRDefault="00306687" w:rsidP="0030668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5A8D05" w14:textId="282A4C56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E0DDD2" w14:textId="77777777" w:rsidR="00306687" w:rsidRPr="00E301AC" w:rsidRDefault="00306687" w:rsidP="0030668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A956F" w14:textId="239B839D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282,570</w:t>
            </w:r>
          </w:p>
        </w:tc>
      </w:tr>
      <w:tr w:rsidR="00306687" w:rsidRPr="00E301AC" w14:paraId="663DCF95" w14:textId="77777777" w:rsidTr="00C1357C">
        <w:tc>
          <w:tcPr>
            <w:tcW w:w="3060" w:type="dxa"/>
          </w:tcPr>
          <w:p w14:paraId="42B4FAAB" w14:textId="77777777" w:rsidR="00306687" w:rsidRPr="00E301AC" w:rsidRDefault="00306687" w:rsidP="0030668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4014106" w14:textId="080EF506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38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270" w:type="dxa"/>
          </w:tcPr>
          <w:p w14:paraId="2F2840EC" w14:textId="77777777" w:rsidR="00306687" w:rsidRPr="00E301AC" w:rsidRDefault="00306687" w:rsidP="0030668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4F6AFD" w14:textId="63614190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8,49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FC829CE" w14:textId="77777777" w:rsidR="00306687" w:rsidRPr="00E301AC" w:rsidRDefault="00306687" w:rsidP="003066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F878A9" w14:textId="72AD4C5A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7,548</w:t>
            </w:r>
          </w:p>
        </w:tc>
        <w:tc>
          <w:tcPr>
            <w:tcW w:w="270" w:type="dxa"/>
          </w:tcPr>
          <w:p w14:paraId="4339C768" w14:textId="77777777" w:rsidR="00306687" w:rsidRPr="00E301AC" w:rsidRDefault="00306687" w:rsidP="003066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A3BCB9" w14:textId="479C3F9A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8BB3D1" w14:textId="77777777" w:rsidR="00306687" w:rsidRPr="00E301AC" w:rsidRDefault="00306687" w:rsidP="003066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7E0BA8" w14:textId="5D5F761A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16,041</w:t>
            </w:r>
          </w:p>
        </w:tc>
      </w:tr>
      <w:tr w:rsidR="00306687" w:rsidRPr="00E301AC" w14:paraId="5CFA5B2B" w14:textId="77777777" w:rsidTr="00C1357C">
        <w:tc>
          <w:tcPr>
            <w:tcW w:w="3060" w:type="dxa"/>
          </w:tcPr>
          <w:p w14:paraId="6C517618" w14:textId="77777777" w:rsidR="00306687" w:rsidRPr="00E301AC" w:rsidRDefault="00306687" w:rsidP="0030668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2C774D" w14:textId="206E4E0C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Pr="004D2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70" w:type="dxa"/>
          </w:tcPr>
          <w:p w14:paraId="20E96CC3" w14:textId="77777777" w:rsidR="00306687" w:rsidRPr="00E301AC" w:rsidRDefault="00306687" w:rsidP="0030668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FE39A0" w14:textId="67109F87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832,912</w:t>
            </w:r>
          </w:p>
        </w:tc>
        <w:tc>
          <w:tcPr>
            <w:tcW w:w="270" w:type="dxa"/>
          </w:tcPr>
          <w:p w14:paraId="74F57F38" w14:textId="77777777" w:rsidR="00306687" w:rsidRPr="00E301AC" w:rsidRDefault="00306687" w:rsidP="003066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1E8E38" w14:textId="0EC53F83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7,548</w:t>
            </w:r>
          </w:p>
        </w:tc>
        <w:tc>
          <w:tcPr>
            <w:tcW w:w="270" w:type="dxa"/>
          </w:tcPr>
          <w:p w14:paraId="7442AC05" w14:textId="77777777" w:rsidR="00306687" w:rsidRPr="00E301AC" w:rsidRDefault="00306687" w:rsidP="003066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CE2611" w14:textId="79268EDF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972388" w14:textId="77777777" w:rsidR="00306687" w:rsidRPr="00E301AC" w:rsidRDefault="00306687" w:rsidP="003066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AEB95" w14:textId="406ACD43" w:rsidR="00306687" w:rsidRPr="00E301AC" w:rsidRDefault="00306687" w:rsidP="0030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840,460</w:t>
            </w:r>
          </w:p>
        </w:tc>
      </w:tr>
    </w:tbl>
    <w:p w14:paraId="4D82E4B0" w14:textId="77777777" w:rsidR="0028104B" w:rsidRPr="00C36FFA" w:rsidRDefault="0028104B" w:rsidP="00836DC4">
      <w:pPr>
        <w:tabs>
          <w:tab w:val="left" w:pos="5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1092F2E4" w14:textId="7D7CD030" w:rsidR="001109B3" w:rsidRPr="00C36FFA" w:rsidRDefault="001109B3" w:rsidP="001109B3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(</w:t>
      </w:r>
      <w:r w:rsidR="004842AF" w:rsidRPr="00C36FF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C36FFA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3</w:t>
      </w: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) </w:t>
      </w: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ความเสี่ยงด้านตลาด </w:t>
      </w:r>
    </w:p>
    <w:p w14:paraId="7998A3C3" w14:textId="4AD297D4" w:rsidR="00074D70" w:rsidRPr="00C36FFA" w:rsidRDefault="00CF446B" w:rsidP="002D3840">
      <w:pPr>
        <w:autoSpaceDE w:val="0"/>
        <w:autoSpaceDN w:val="0"/>
        <w:adjustRightInd w:val="0"/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C36FFA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="001109B3" w:rsidRPr="00C36FFA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ผันผวนอันเนื่องมาจากการเปลี่ยนแปลงของราคาตลาด ความเสี่ยงด้านตลาดมีดังนี้</w:t>
      </w:r>
    </w:p>
    <w:p w14:paraId="0C178D0A" w14:textId="77777777" w:rsidR="002D3840" w:rsidRPr="00C36FFA" w:rsidRDefault="002D3840" w:rsidP="002D3840">
      <w:pPr>
        <w:autoSpaceDE w:val="0"/>
        <w:autoSpaceDN w:val="0"/>
        <w:adjustRightInd w:val="0"/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1A65BA14" w14:textId="4B792E76" w:rsidR="00074D70" w:rsidRPr="00E301AC" w:rsidRDefault="001109B3" w:rsidP="00E9100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4842AF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="001471D5" w:rsidRPr="00E301A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F58C4AC" w14:textId="0FC3CEAA" w:rsidR="00074D70" w:rsidRPr="00E301AC" w:rsidRDefault="00CF446B" w:rsidP="00AF73FD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D70" w:rsidRPr="00E301AC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E92040" w:rsidRPr="00E301AC">
        <w:rPr>
          <w:rFonts w:asciiTheme="majorBidi" w:hAnsiTheme="majorBidi" w:cstheme="majorBidi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635DB17" w14:textId="108AF84B" w:rsidR="00EA116D" w:rsidRPr="00E301AC" w:rsidRDefault="00EA116D"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br w:type="page"/>
      </w:r>
    </w:p>
    <w:tbl>
      <w:tblPr>
        <w:tblW w:w="91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0"/>
        <w:gridCol w:w="1041"/>
        <w:gridCol w:w="312"/>
        <w:gridCol w:w="955"/>
        <w:gridCol w:w="315"/>
        <w:gridCol w:w="1041"/>
        <w:gridCol w:w="312"/>
        <w:gridCol w:w="960"/>
      </w:tblGrid>
      <w:tr w:rsidR="00F12854" w:rsidRPr="00D24449" w14:paraId="2302DB08" w14:textId="77777777" w:rsidTr="00D24449">
        <w:trPr>
          <w:trHeight w:val="703"/>
          <w:tblHeader/>
        </w:trPr>
        <w:tc>
          <w:tcPr>
            <w:tcW w:w="4240" w:type="dxa"/>
          </w:tcPr>
          <w:p w14:paraId="148E06C1" w14:textId="77777777" w:rsidR="00F12854" w:rsidRPr="00D24449" w:rsidRDefault="00F12854" w:rsidP="00D31EA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36" w:type="dxa"/>
            <w:gridSpan w:val="7"/>
          </w:tcPr>
          <w:p w14:paraId="48CE3246" w14:textId="77777777" w:rsidR="00D24449" w:rsidRDefault="00F12854" w:rsidP="00D244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ที่แสดงเงินลงทุนตามวิธีส่วนได้เสีย</w:t>
            </w: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27A5E9B0" w14:textId="7F17A2D1" w:rsidR="00F12854" w:rsidRPr="00D24449" w:rsidDel="001F61F5" w:rsidRDefault="00F12854" w:rsidP="00D244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BFF" w:rsidRPr="00D24449" w14:paraId="30E7516A" w14:textId="77777777" w:rsidTr="00D24449">
        <w:trPr>
          <w:trHeight w:val="348"/>
          <w:tblHeader/>
        </w:trPr>
        <w:tc>
          <w:tcPr>
            <w:tcW w:w="4240" w:type="dxa"/>
            <w:hideMark/>
          </w:tcPr>
          <w:p w14:paraId="3F99906E" w14:textId="77777777" w:rsidR="00397BFF" w:rsidRPr="00D24449" w:rsidRDefault="00397BFF" w:rsidP="00D31EA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23" w:type="dxa"/>
            <w:gridSpan w:val="4"/>
          </w:tcPr>
          <w:p w14:paraId="68E86979" w14:textId="19F42AE6" w:rsidR="00397BFF" w:rsidRPr="00D24449" w:rsidRDefault="0031338A" w:rsidP="00923168">
            <w:pPr>
              <w:pStyle w:val="BodyText"/>
              <w:spacing w:after="0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13" w:type="dxa"/>
            <w:gridSpan w:val="3"/>
          </w:tcPr>
          <w:p w14:paraId="76442FB6" w14:textId="06F45575" w:rsidR="00397BFF" w:rsidRPr="00D24449" w:rsidRDefault="0031338A" w:rsidP="00D31E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C20D4" w:rsidRPr="00D24449" w14:paraId="3BD7DBD7" w14:textId="77777777" w:rsidTr="00D24449">
        <w:trPr>
          <w:trHeight w:val="1029"/>
          <w:tblHeader/>
        </w:trPr>
        <w:tc>
          <w:tcPr>
            <w:tcW w:w="4240" w:type="dxa"/>
            <w:vAlign w:val="bottom"/>
            <w:hideMark/>
          </w:tcPr>
          <w:p w14:paraId="352B2E25" w14:textId="77777777" w:rsidR="002C20D4" w:rsidRPr="00D24449" w:rsidRDefault="002C20D4" w:rsidP="002C20D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549604BA" w14:textId="0AA9BEFD" w:rsidR="002C20D4" w:rsidRPr="00D24449" w:rsidRDefault="002C20D4" w:rsidP="002C20D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244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244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44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41" w:type="dxa"/>
            <w:vAlign w:val="bottom"/>
            <w:hideMark/>
          </w:tcPr>
          <w:p w14:paraId="1A4031C2" w14:textId="77777777" w:rsidR="002C20D4" w:rsidRPr="00D24449" w:rsidRDefault="002C20D4" w:rsidP="002C20D4">
            <w:pPr>
              <w:pStyle w:val="BodyText"/>
              <w:spacing w:after="0"/>
              <w:ind w:left="-2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2BC19F51" w14:textId="77777777" w:rsidR="002C20D4" w:rsidRPr="00D24449" w:rsidRDefault="002C20D4" w:rsidP="002C20D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312" w:type="dxa"/>
            <w:vAlign w:val="bottom"/>
          </w:tcPr>
          <w:p w14:paraId="3E09B6F9" w14:textId="77777777" w:rsidR="002C20D4" w:rsidRPr="00D24449" w:rsidRDefault="002C20D4" w:rsidP="002C20D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1EC2B6B4" w14:textId="77777777" w:rsidR="002C20D4" w:rsidRPr="00D24449" w:rsidRDefault="002C20D4" w:rsidP="002C20D4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0F6BD3" w14:textId="2EE7C71F" w:rsidR="002C20D4" w:rsidRPr="00D24449" w:rsidRDefault="002C20D4" w:rsidP="002C20D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ญี่ปุ่น</w:t>
            </w:r>
          </w:p>
        </w:tc>
        <w:tc>
          <w:tcPr>
            <w:tcW w:w="315" w:type="dxa"/>
            <w:vAlign w:val="bottom"/>
          </w:tcPr>
          <w:p w14:paraId="57A4961D" w14:textId="77777777" w:rsidR="002C20D4" w:rsidRPr="00D24449" w:rsidRDefault="002C20D4" w:rsidP="002C20D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41" w:type="dxa"/>
            <w:vAlign w:val="bottom"/>
            <w:hideMark/>
          </w:tcPr>
          <w:p w14:paraId="17242105" w14:textId="77777777" w:rsidR="002C20D4" w:rsidRPr="00D24449" w:rsidRDefault="002C20D4" w:rsidP="002C20D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25012912" w14:textId="5E30F497" w:rsidR="002C20D4" w:rsidRPr="00D24449" w:rsidRDefault="002C20D4" w:rsidP="002C20D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3DEE7FD2" w14:textId="3796888C" w:rsidR="002C20D4" w:rsidRPr="00D24449" w:rsidRDefault="002C20D4" w:rsidP="002C20D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312" w:type="dxa"/>
            <w:vAlign w:val="bottom"/>
          </w:tcPr>
          <w:p w14:paraId="01AA6134" w14:textId="77777777" w:rsidR="002C20D4" w:rsidRPr="00D24449" w:rsidRDefault="002C20D4" w:rsidP="002C20D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0" w:type="dxa"/>
          </w:tcPr>
          <w:p w14:paraId="005FA711" w14:textId="77777777" w:rsidR="002C20D4" w:rsidRPr="00D24449" w:rsidRDefault="002C20D4" w:rsidP="002C20D4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98D9DE" w14:textId="01EC18CA" w:rsidR="002C20D4" w:rsidRPr="00D24449" w:rsidRDefault="002C20D4" w:rsidP="002C20D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ญี่ปุ่น</w:t>
            </w:r>
          </w:p>
        </w:tc>
      </w:tr>
      <w:tr w:rsidR="00226325" w:rsidRPr="00D24449" w14:paraId="11BE6F33" w14:textId="77777777" w:rsidTr="00D24449">
        <w:trPr>
          <w:trHeight w:val="363"/>
          <w:tblHeader/>
        </w:trPr>
        <w:tc>
          <w:tcPr>
            <w:tcW w:w="4240" w:type="dxa"/>
            <w:vAlign w:val="bottom"/>
          </w:tcPr>
          <w:p w14:paraId="54E586F4" w14:textId="77777777" w:rsidR="00226325" w:rsidRPr="00D24449" w:rsidRDefault="00226325" w:rsidP="002C20D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6" w:type="dxa"/>
            <w:gridSpan w:val="7"/>
            <w:vAlign w:val="bottom"/>
          </w:tcPr>
          <w:p w14:paraId="086E7D02" w14:textId="2164CAD1" w:rsidR="00226325" w:rsidRPr="00D24449" w:rsidRDefault="00226325" w:rsidP="00226325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168" w:rsidRPr="00D24449" w14:paraId="2DF59AAF" w14:textId="77777777" w:rsidTr="00D24449">
        <w:trPr>
          <w:gridAfter w:val="7"/>
          <w:wAfter w:w="4936" w:type="dxa"/>
          <w:tblHeader/>
        </w:trPr>
        <w:tc>
          <w:tcPr>
            <w:tcW w:w="4240" w:type="dxa"/>
            <w:hideMark/>
          </w:tcPr>
          <w:p w14:paraId="6319A690" w14:textId="77777777" w:rsidR="00923168" w:rsidRPr="00D24449" w:rsidRDefault="00923168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6687" w:rsidRPr="00D24449" w14:paraId="0D7621A2" w14:textId="77777777" w:rsidTr="00D24449">
        <w:trPr>
          <w:trHeight w:val="340"/>
        </w:trPr>
        <w:tc>
          <w:tcPr>
            <w:tcW w:w="4240" w:type="dxa"/>
            <w:hideMark/>
          </w:tcPr>
          <w:p w14:paraId="423BEF89" w14:textId="77777777" w:rsidR="00306687" w:rsidRPr="00D24449" w:rsidRDefault="00306687" w:rsidP="0030668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41" w:type="dxa"/>
            <w:vAlign w:val="bottom"/>
          </w:tcPr>
          <w:p w14:paraId="10612AF2" w14:textId="15BABE39" w:rsidR="00306687" w:rsidRPr="00D24449" w:rsidRDefault="0090507D" w:rsidP="00306687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</w:rPr>
              <w:t>485,262</w:t>
            </w:r>
          </w:p>
        </w:tc>
        <w:tc>
          <w:tcPr>
            <w:tcW w:w="312" w:type="dxa"/>
          </w:tcPr>
          <w:p w14:paraId="7AB94706" w14:textId="77777777" w:rsidR="00306687" w:rsidRPr="00D24449" w:rsidRDefault="00306687" w:rsidP="0030668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vAlign w:val="bottom"/>
          </w:tcPr>
          <w:p w14:paraId="30E6AB77" w14:textId="66B6C6BD" w:rsidR="00306687" w:rsidRPr="00D24449" w:rsidRDefault="0090507D" w:rsidP="00306687">
            <w:pPr>
              <w:pStyle w:val="BodyText"/>
              <w:spacing w:after="0"/>
              <w:ind w:left="-2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</w:rPr>
              <w:t>168,835</w:t>
            </w:r>
          </w:p>
        </w:tc>
        <w:tc>
          <w:tcPr>
            <w:tcW w:w="315" w:type="dxa"/>
          </w:tcPr>
          <w:p w14:paraId="283F7F20" w14:textId="77777777" w:rsidR="00306687" w:rsidRPr="00D24449" w:rsidRDefault="00306687" w:rsidP="0030668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26FCAE9E" w14:textId="3EDECA92" w:rsidR="00306687" w:rsidRPr="00D24449" w:rsidRDefault="00306687" w:rsidP="00306687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</w:rPr>
              <w:t>307,895</w:t>
            </w:r>
          </w:p>
        </w:tc>
        <w:tc>
          <w:tcPr>
            <w:tcW w:w="312" w:type="dxa"/>
          </w:tcPr>
          <w:p w14:paraId="46C39B85" w14:textId="77777777" w:rsidR="00306687" w:rsidRPr="00D24449" w:rsidRDefault="00306687" w:rsidP="0030668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59321907" w14:textId="0DA46D90" w:rsidR="00306687" w:rsidRPr="00D24449" w:rsidRDefault="00306687" w:rsidP="00306687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</w:rPr>
              <w:t>7,174</w:t>
            </w:r>
          </w:p>
        </w:tc>
      </w:tr>
      <w:tr w:rsidR="00306687" w:rsidRPr="00D24449" w14:paraId="6E9BF50B" w14:textId="77777777" w:rsidTr="00D24449">
        <w:trPr>
          <w:trHeight w:val="348"/>
        </w:trPr>
        <w:tc>
          <w:tcPr>
            <w:tcW w:w="4240" w:type="dxa"/>
            <w:hideMark/>
          </w:tcPr>
          <w:p w14:paraId="07F4EF3D" w14:textId="77777777" w:rsidR="00306687" w:rsidRPr="00D24449" w:rsidRDefault="00306687" w:rsidP="0030668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41" w:type="dxa"/>
            <w:vAlign w:val="bottom"/>
          </w:tcPr>
          <w:p w14:paraId="5A8AB127" w14:textId="0B1EE0FF" w:rsidR="00306687" w:rsidRPr="00D24449" w:rsidRDefault="0090507D" w:rsidP="0030668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</w:rPr>
              <w:t>(34,887)</w:t>
            </w:r>
          </w:p>
        </w:tc>
        <w:tc>
          <w:tcPr>
            <w:tcW w:w="312" w:type="dxa"/>
          </w:tcPr>
          <w:p w14:paraId="15BB15A3" w14:textId="77777777" w:rsidR="00306687" w:rsidRPr="00D24449" w:rsidRDefault="00306687" w:rsidP="0030668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vAlign w:val="bottom"/>
          </w:tcPr>
          <w:p w14:paraId="4539DA58" w14:textId="29E377B9" w:rsidR="00306687" w:rsidRPr="00D24449" w:rsidRDefault="0090507D" w:rsidP="0030668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</w:rPr>
              <w:t>(42,528)</w:t>
            </w:r>
          </w:p>
        </w:tc>
        <w:tc>
          <w:tcPr>
            <w:tcW w:w="315" w:type="dxa"/>
          </w:tcPr>
          <w:p w14:paraId="00CC3E17" w14:textId="77777777" w:rsidR="00306687" w:rsidRPr="00D24449" w:rsidRDefault="00306687" w:rsidP="0030668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3676B559" w14:textId="2DEC6499" w:rsidR="00306687" w:rsidRPr="00D24449" w:rsidRDefault="00306687" w:rsidP="0030668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</w:rPr>
              <w:t>(41,273)</w:t>
            </w:r>
          </w:p>
        </w:tc>
        <w:tc>
          <w:tcPr>
            <w:tcW w:w="312" w:type="dxa"/>
          </w:tcPr>
          <w:p w14:paraId="0317EBA2" w14:textId="77777777" w:rsidR="00306687" w:rsidRPr="00D24449" w:rsidRDefault="00306687" w:rsidP="0030668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47B74BB1" w14:textId="7D47F9B2" w:rsidR="00306687" w:rsidRPr="00D24449" w:rsidRDefault="00306687" w:rsidP="0030668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</w:rPr>
              <w:t>(52,203)</w:t>
            </w:r>
          </w:p>
        </w:tc>
      </w:tr>
      <w:tr w:rsidR="00306687" w:rsidRPr="00D24449" w14:paraId="449FEACC" w14:textId="77777777" w:rsidTr="00D24449">
        <w:trPr>
          <w:trHeight w:val="703"/>
        </w:trPr>
        <w:tc>
          <w:tcPr>
            <w:tcW w:w="4240" w:type="dxa"/>
            <w:hideMark/>
          </w:tcPr>
          <w:p w14:paraId="7014AB9E" w14:textId="32F9D63B" w:rsidR="00306687" w:rsidRPr="00D24449" w:rsidRDefault="00306687" w:rsidP="00306687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8B9B8" w14:textId="421224B2" w:rsidR="00306687" w:rsidRPr="00D24449" w:rsidRDefault="0090507D" w:rsidP="00306687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450,375</w:t>
            </w:r>
          </w:p>
        </w:tc>
        <w:tc>
          <w:tcPr>
            <w:tcW w:w="312" w:type="dxa"/>
          </w:tcPr>
          <w:p w14:paraId="3DC9A248" w14:textId="77777777" w:rsidR="00306687" w:rsidRPr="00D24449" w:rsidRDefault="00306687" w:rsidP="0030668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38735" w14:textId="01ECBA7C" w:rsidR="00306687" w:rsidRPr="00D24449" w:rsidRDefault="0090507D" w:rsidP="0030668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126,307</w:t>
            </w:r>
          </w:p>
        </w:tc>
        <w:tc>
          <w:tcPr>
            <w:tcW w:w="315" w:type="dxa"/>
          </w:tcPr>
          <w:p w14:paraId="57BF53C6" w14:textId="77777777" w:rsidR="00306687" w:rsidRPr="00D24449" w:rsidRDefault="00306687" w:rsidP="0030668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DB083" w14:textId="77374E5A" w:rsidR="00306687" w:rsidRPr="00D24449" w:rsidRDefault="00306687" w:rsidP="00306687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266,622</w:t>
            </w:r>
          </w:p>
        </w:tc>
        <w:tc>
          <w:tcPr>
            <w:tcW w:w="312" w:type="dxa"/>
          </w:tcPr>
          <w:p w14:paraId="5C698CC5" w14:textId="77777777" w:rsidR="00306687" w:rsidRPr="00D24449" w:rsidRDefault="00306687" w:rsidP="0030668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A5315" w14:textId="21326D85" w:rsidR="00306687" w:rsidRPr="00D24449" w:rsidRDefault="00306687" w:rsidP="0030668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(45,029)</w:t>
            </w:r>
          </w:p>
        </w:tc>
      </w:tr>
      <w:tr w:rsidR="00306687" w:rsidRPr="00D24449" w14:paraId="6A57931F" w14:textId="77777777" w:rsidTr="00D24449">
        <w:trPr>
          <w:trHeight w:val="340"/>
        </w:trPr>
        <w:tc>
          <w:tcPr>
            <w:tcW w:w="4240" w:type="dxa"/>
            <w:hideMark/>
          </w:tcPr>
          <w:p w14:paraId="344F9C4F" w14:textId="77777777" w:rsidR="00306687" w:rsidRPr="00D24449" w:rsidRDefault="00306687" w:rsidP="0030668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D24449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244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</w:t>
            </w:r>
            <w:r w:rsidRPr="00D24449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2C5E09" w14:textId="628EE791" w:rsidR="00306687" w:rsidRPr="00D24449" w:rsidRDefault="00306687" w:rsidP="00306687">
            <w:pPr>
              <w:tabs>
                <w:tab w:val="decimal" w:pos="249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2" w:type="dxa"/>
          </w:tcPr>
          <w:p w14:paraId="5A206938" w14:textId="77777777" w:rsidR="00306687" w:rsidRPr="00D24449" w:rsidRDefault="00306687" w:rsidP="0030668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15D31" w14:textId="4A6367B8" w:rsidR="00306687" w:rsidRPr="00D24449" w:rsidRDefault="00306687" w:rsidP="00306687">
            <w:pPr>
              <w:tabs>
                <w:tab w:val="decimal" w:pos="16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4C286300" w14:textId="77777777" w:rsidR="00306687" w:rsidRPr="00D24449" w:rsidRDefault="00306687" w:rsidP="0030668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ADB7B" w14:textId="017DE739" w:rsidR="00306687" w:rsidRPr="00D24449" w:rsidRDefault="00306687" w:rsidP="00306687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2" w:type="dxa"/>
          </w:tcPr>
          <w:p w14:paraId="5272C76A" w14:textId="77777777" w:rsidR="00306687" w:rsidRPr="00D24449" w:rsidRDefault="00306687" w:rsidP="0030668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8FD29" w14:textId="70FB75DE" w:rsidR="00306687" w:rsidRPr="00D24449" w:rsidRDefault="00306687" w:rsidP="00306687">
            <w:pPr>
              <w:tabs>
                <w:tab w:val="decimal" w:pos="74"/>
              </w:tabs>
              <w:spacing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6687" w:rsidRPr="00D24449" w14:paraId="4BFDD8B7" w14:textId="77777777" w:rsidTr="00D24449">
        <w:trPr>
          <w:trHeight w:val="355"/>
        </w:trPr>
        <w:tc>
          <w:tcPr>
            <w:tcW w:w="4240" w:type="dxa"/>
            <w:hideMark/>
          </w:tcPr>
          <w:p w14:paraId="3CB3FAEE" w14:textId="77777777" w:rsidR="00306687" w:rsidRPr="00D24449" w:rsidRDefault="00306687" w:rsidP="0030668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E612A" w14:textId="1449B9EE" w:rsidR="00306687" w:rsidRPr="00D24449" w:rsidRDefault="0090507D" w:rsidP="00306687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450,375</w:t>
            </w:r>
          </w:p>
        </w:tc>
        <w:tc>
          <w:tcPr>
            <w:tcW w:w="312" w:type="dxa"/>
          </w:tcPr>
          <w:p w14:paraId="3FD266E5" w14:textId="77777777" w:rsidR="00306687" w:rsidRPr="00D24449" w:rsidRDefault="00306687" w:rsidP="0030668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2227B" w14:textId="23D87804" w:rsidR="00306687" w:rsidRPr="00D24449" w:rsidRDefault="0090507D" w:rsidP="0030668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126,307</w:t>
            </w:r>
          </w:p>
        </w:tc>
        <w:tc>
          <w:tcPr>
            <w:tcW w:w="315" w:type="dxa"/>
          </w:tcPr>
          <w:p w14:paraId="7F3FF692" w14:textId="77777777" w:rsidR="00306687" w:rsidRPr="00D24449" w:rsidRDefault="00306687" w:rsidP="0030668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32B89" w14:textId="0FBE34C3" w:rsidR="00306687" w:rsidRPr="00D24449" w:rsidRDefault="00306687" w:rsidP="00306687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266,622</w:t>
            </w:r>
          </w:p>
        </w:tc>
        <w:tc>
          <w:tcPr>
            <w:tcW w:w="312" w:type="dxa"/>
          </w:tcPr>
          <w:p w14:paraId="4D0A0135" w14:textId="77777777" w:rsidR="00306687" w:rsidRPr="00D24449" w:rsidRDefault="00306687" w:rsidP="0030668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DD3150" w14:textId="7A3563F1" w:rsidR="00306687" w:rsidRPr="00D24449" w:rsidRDefault="00306687" w:rsidP="0030668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(45,029)</w:t>
            </w:r>
          </w:p>
        </w:tc>
      </w:tr>
    </w:tbl>
    <w:p w14:paraId="74E7C892" w14:textId="69E9F688" w:rsidR="0032243E" w:rsidRPr="00C36FFA" w:rsidRDefault="0032243E" w:rsidP="00C36FF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3AD19EC" w14:textId="7B5E8A2D" w:rsidR="00074D70" w:rsidRPr="00C36FFA" w:rsidRDefault="00B47E4B" w:rsidP="00C36FFA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2749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161C4F53" w14:textId="77777777" w:rsidR="0020587C" w:rsidRPr="00C36FFA" w:rsidRDefault="0020587C" w:rsidP="00C36FFA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14:paraId="6AF41332" w14:textId="19C1A65D" w:rsidR="0020587C" w:rsidRPr="00C36FFA" w:rsidRDefault="0020587C" w:rsidP="00C36FFA">
      <w:pPr>
        <w:pStyle w:val="block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36FFA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0F76F8" w:rsidRPr="00C36FFA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รายงาน</w:t>
      </w:r>
      <w:r w:rsidRPr="00C36F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7AF8F885" w14:textId="77777777" w:rsidR="000F1441" w:rsidRPr="00C36FFA" w:rsidRDefault="000F1441" w:rsidP="00C36FFA">
      <w:pPr>
        <w:pStyle w:val="block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890"/>
        <w:gridCol w:w="1980"/>
        <w:gridCol w:w="180"/>
        <w:gridCol w:w="1980"/>
      </w:tblGrid>
      <w:tr w:rsidR="0020587C" w:rsidRPr="00C36FFA" w14:paraId="3D8C68B1" w14:textId="77777777" w:rsidTr="00E9100A">
        <w:trPr>
          <w:tblHeader/>
        </w:trPr>
        <w:tc>
          <w:tcPr>
            <w:tcW w:w="3150" w:type="dxa"/>
          </w:tcPr>
          <w:p w14:paraId="4FD4738E" w14:textId="77777777" w:rsidR="0020587C" w:rsidRPr="00C36FFA" w:rsidRDefault="0020587C" w:rsidP="00C36F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61E8F4" w14:textId="77777777" w:rsidR="0020587C" w:rsidRPr="00C36FFA" w:rsidRDefault="0020587C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3"/>
            <w:hideMark/>
          </w:tcPr>
          <w:p w14:paraId="79D90FDD" w14:textId="77777777" w:rsidR="0020587C" w:rsidRPr="00C36FFA" w:rsidRDefault="0020587C" w:rsidP="00C36FFA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36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ที่แสดงเงินลงทุนตามวิธีส่วนได้เสีย</w:t>
            </w:r>
            <w:r w:rsidRPr="00C36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5B328E5D" w14:textId="17429C94" w:rsidR="0020587C" w:rsidRPr="00C36FFA" w:rsidRDefault="0020587C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36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8C1" w:rsidRPr="00C36FFA" w14:paraId="3264881E" w14:textId="77777777" w:rsidTr="00E9100A">
        <w:trPr>
          <w:tblHeader/>
        </w:trPr>
        <w:tc>
          <w:tcPr>
            <w:tcW w:w="3150" w:type="dxa"/>
          </w:tcPr>
          <w:p w14:paraId="225F213A" w14:textId="5FF3A4A2" w:rsidR="00C458C1" w:rsidRPr="00C36FFA" w:rsidRDefault="00C458C1" w:rsidP="00C36F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890" w:type="dxa"/>
            <w:hideMark/>
          </w:tcPr>
          <w:p w14:paraId="368A8596" w14:textId="1E011057" w:rsidR="00C458C1" w:rsidRPr="00C36FFA" w:rsidRDefault="00C458C1" w:rsidP="00C36FFA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1980" w:type="dxa"/>
            <w:hideMark/>
          </w:tcPr>
          <w:p w14:paraId="7B33AB52" w14:textId="77777777" w:rsidR="00C458C1" w:rsidRPr="00C36FFA" w:rsidRDefault="00C458C1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8407535" w14:textId="77777777" w:rsidR="00C458C1" w:rsidRPr="00C36FFA" w:rsidRDefault="00C458C1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2BDD3504" w14:textId="77777777" w:rsidR="00C458C1" w:rsidRPr="00C36FFA" w:rsidRDefault="00C458C1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458C1" w:rsidRPr="00C36FFA" w14:paraId="0F919157" w14:textId="77777777" w:rsidTr="00E9100A">
        <w:trPr>
          <w:tblHeader/>
        </w:trPr>
        <w:tc>
          <w:tcPr>
            <w:tcW w:w="3150" w:type="dxa"/>
          </w:tcPr>
          <w:p w14:paraId="55C6A6E3" w14:textId="77777777" w:rsidR="00C458C1" w:rsidRPr="00C36FFA" w:rsidRDefault="00C458C1" w:rsidP="00C36FF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FD30F3" w14:textId="77777777" w:rsidR="00C458C1" w:rsidRPr="00C36FFA" w:rsidRDefault="00C458C1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140" w:type="dxa"/>
            <w:gridSpan w:val="3"/>
            <w:hideMark/>
          </w:tcPr>
          <w:p w14:paraId="00B0DEA4" w14:textId="7740D965" w:rsidR="00C458C1" w:rsidRPr="00C36FFA" w:rsidRDefault="00C458C1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33BF2"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3458" w:rsidRPr="00C36FFA" w14:paraId="5E8132A6" w14:textId="77777777" w:rsidTr="00E9100A">
        <w:trPr>
          <w:tblHeader/>
        </w:trPr>
        <w:tc>
          <w:tcPr>
            <w:tcW w:w="3150" w:type="dxa"/>
          </w:tcPr>
          <w:p w14:paraId="68BF31F2" w14:textId="75A59970" w:rsidR="00FB3458" w:rsidRPr="00C36FFA" w:rsidRDefault="00C90145" w:rsidP="00C36F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FB3458"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FB3458"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3133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90" w:type="dxa"/>
          </w:tcPr>
          <w:p w14:paraId="09EBF4DF" w14:textId="77777777" w:rsidR="00FB3458" w:rsidRPr="00C36FFA" w:rsidRDefault="00FB3458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140" w:type="dxa"/>
            <w:gridSpan w:val="3"/>
          </w:tcPr>
          <w:p w14:paraId="3C1DCE54" w14:textId="77777777" w:rsidR="00FB3458" w:rsidRPr="00C36FFA" w:rsidRDefault="00FB3458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06687" w:rsidRPr="00C36FFA" w14:paraId="2C0A467E" w14:textId="77777777" w:rsidTr="00E9100A">
        <w:tc>
          <w:tcPr>
            <w:tcW w:w="3150" w:type="dxa"/>
            <w:hideMark/>
          </w:tcPr>
          <w:p w14:paraId="5E8175B2" w14:textId="569B208E" w:rsidR="00306687" w:rsidRPr="00C36FFA" w:rsidRDefault="00306687" w:rsidP="003066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C36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278D0542" w14:textId="0BAE0492" w:rsidR="00306687" w:rsidRPr="00E463F8" w:rsidRDefault="00306687" w:rsidP="003066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80" w:type="dxa"/>
          </w:tcPr>
          <w:p w14:paraId="680F756A" w14:textId="68068996" w:rsidR="00306687" w:rsidRPr="00C36FFA" w:rsidRDefault="0090507D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05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(4,504)</w:t>
            </w:r>
          </w:p>
        </w:tc>
        <w:tc>
          <w:tcPr>
            <w:tcW w:w="180" w:type="dxa"/>
          </w:tcPr>
          <w:p w14:paraId="34184571" w14:textId="77777777" w:rsidR="00306687" w:rsidRPr="00C36FFA" w:rsidRDefault="00306687" w:rsidP="0030668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22CC30A" w14:textId="79FB9478" w:rsidR="00306687" w:rsidRPr="00C36FFA" w:rsidRDefault="0090507D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507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</w:t>
            </w:r>
            <w:r w:rsidRPr="0090507D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0507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504</w:t>
            </w:r>
          </w:p>
        </w:tc>
      </w:tr>
      <w:tr w:rsidR="00306687" w:rsidRPr="00C36FFA" w14:paraId="4BA51ABB" w14:textId="77777777" w:rsidTr="00E9100A">
        <w:tc>
          <w:tcPr>
            <w:tcW w:w="3150" w:type="dxa"/>
          </w:tcPr>
          <w:p w14:paraId="5D02EA61" w14:textId="6F7331A5" w:rsidR="00306687" w:rsidRPr="00C36FFA" w:rsidRDefault="00306687" w:rsidP="00306687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90" w:type="dxa"/>
          </w:tcPr>
          <w:p w14:paraId="53E67EC7" w14:textId="2DF1FC74" w:rsidR="00306687" w:rsidRPr="00C36FFA" w:rsidRDefault="00306687" w:rsidP="003066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4C9A7594" w14:textId="060AA5FE" w:rsidR="00306687" w:rsidRPr="0090507D" w:rsidRDefault="0090507D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0507D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90507D">
              <w:rPr>
                <w:rFonts w:asciiTheme="majorBidi" w:hAnsiTheme="majorBidi"/>
                <w:sz w:val="30"/>
                <w:szCs w:val="30"/>
              </w:rPr>
              <w:t>,</w:t>
            </w:r>
            <w:r w:rsidRPr="0090507D">
              <w:rPr>
                <w:rFonts w:asciiTheme="majorBidi" w:hAnsiTheme="majorBidi"/>
                <w:sz w:val="30"/>
                <w:szCs w:val="30"/>
                <w:cs/>
              </w:rPr>
              <w:t>263)</w:t>
            </w:r>
          </w:p>
        </w:tc>
        <w:tc>
          <w:tcPr>
            <w:tcW w:w="180" w:type="dxa"/>
          </w:tcPr>
          <w:p w14:paraId="5C9D8E13" w14:textId="77777777" w:rsidR="00306687" w:rsidRPr="00C36FFA" w:rsidRDefault="00306687" w:rsidP="0030668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604A8B" w14:textId="3BAA708F" w:rsidR="00306687" w:rsidRPr="0090507D" w:rsidRDefault="0090507D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0507D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90507D">
              <w:rPr>
                <w:rFonts w:asciiTheme="majorBidi" w:hAnsiTheme="majorBidi"/>
                <w:sz w:val="30"/>
                <w:szCs w:val="30"/>
              </w:rPr>
              <w:t>,</w:t>
            </w:r>
            <w:r w:rsidRPr="0090507D">
              <w:rPr>
                <w:rFonts w:asciiTheme="majorBidi" w:hAnsiTheme="majorBidi"/>
                <w:sz w:val="30"/>
                <w:szCs w:val="30"/>
                <w:cs/>
              </w:rPr>
              <w:t>263</w:t>
            </w:r>
          </w:p>
        </w:tc>
      </w:tr>
      <w:tr w:rsidR="00306687" w:rsidRPr="00C36FFA" w14:paraId="6B55D361" w14:textId="77777777" w:rsidTr="00E9100A">
        <w:tc>
          <w:tcPr>
            <w:tcW w:w="3150" w:type="dxa"/>
          </w:tcPr>
          <w:p w14:paraId="17A3FE5A" w14:textId="77777777" w:rsidR="00306687" w:rsidRPr="00C36FFA" w:rsidRDefault="00306687" w:rsidP="003066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9618A41" w14:textId="77777777" w:rsidR="00306687" w:rsidRPr="00C36FFA" w:rsidRDefault="00306687" w:rsidP="003066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7E01A4FE" w14:textId="77777777" w:rsidR="00306687" w:rsidRPr="00C36FFA" w:rsidRDefault="00306687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023AC1F" w14:textId="77777777" w:rsidR="00306687" w:rsidRPr="00C36FFA" w:rsidRDefault="00306687" w:rsidP="0030668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8EE0E1" w14:textId="77777777" w:rsidR="00306687" w:rsidRPr="00C36FFA" w:rsidRDefault="00306687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6687" w:rsidRPr="00C36FFA" w14:paraId="69CBD54E" w14:textId="77777777" w:rsidTr="00E9100A">
        <w:tc>
          <w:tcPr>
            <w:tcW w:w="3150" w:type="dxa"/>
          </w:tcPr>
          <w:p w14:paraId="71D4BF8C" w14:textId="35C6D803" w:rsidR="00306687" w:rsidRPr="00C36FFA" w:rsidRDefault="00306687" w:rsidP="0030668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09C55154" w14:textId="77777777" w:rsidR="00306687" w:rsidRPr="00C36FFA" w:rsidRDefault="00306687" w:rsidP="003066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71CDB38B" w14:textId="77777777" w:rsidR="00306687" w:rsidRPr="00C36FFA" w:rsidRDefault="00306687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B6DC5E4" w14:textId="77777777" w:rsidR="00306687" w:rsidRPr="00C36FFA" w:rsidRDefault="00306687" w:rsidP="0030668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4DB955" w14:textId="77777777" w:rsidR="00306687" w:rsidRPr="00C36FFA" w:rsidRDefault="00306687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507D" w:rsidRPr="00C36FFA" w14:paraId="434B1264" w14:textId="77777777" w:rsidTr="00E9100A">
        <w:tc>
          <w:tcPr>
            <w:tcW w:w="3150" w:type="dxa"/>
          </w:tcPr>
          <w:p w14:paraId="7CD8D866" w14:textId="5C4BFDCA" w:rsidR="0090507D" w:rsidRPr="00C36FFA" w:rsidRDefault="0090507D" w:rsidP="0090507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C36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25F2B14D" w14:textId="74805968" w:rsidR="0090507D" w:rsidRPr="00C36FFA" w:rsidRDefault="0090507D" w:rsidP="0090507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6A888E58" w14:textId="5B8C5C12" w:rsidR="0090507D" w:rsidRPr="00C36FFA" w:rsidRDefault="0090507D" w:rsidP="0090507D">
            <w:pPr>
              <w:pStyle w:val="31"/>
              <w:tabs>
                <w:tab w:val="clear" w:pos="360"/>
                <w:tab w:val="clear" w:pos="720"/>
                <w:tab w:val="decimal" w:pos="1628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3F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(2</w:t>
            </w:r>
            <w:r w:rsidRPr="00E46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63F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666)</w:t>
            </w:r>
          </w:p>
        </w:tc>
        <w:tc>
          <w:tcPr>
            <w:tcW w:w="180" w:type="dxa"/>
          </w:tcPr>
          <w:p w14:paraId="13C9A8BA" w14:textId="77777777" w:rsidR="0090507D" w:rsidRPr="00C36FFA" w:rsidRDefault="0090507D" w:rsidP="0090507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A5AAA7B" w14:textId="18A41F23" w:rsidR="0090507D" w:rsidRPr="00C36FFA" w:rsidRDefault="0090507D" w:rsidP="0090507D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63F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</w:t>
            </w:r>
            <w:r w:rsidRPr="00E46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63F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666</w:t>
            </w:r>
          </w:p>
        </w:tc>
      </w:tr>
      <w:tr w:rsidR="0090507D" w:rsidRPr="00C36FFA" w14:paraId="0801D9AF" w14:textId="77777777" w:rsidTr="00E9100A">
        <w:tc>
          <w:tcPr>
            <w:tcW w:w="3150" w:type="dxa"/>
          </w:tcPr>
          <w:p w14:paraId="796FACDF" w14:textId="37E8808E" w:rsidR="0090507D" w:rsidRPr="00C36FFA" w:rsidRDefault="0090507D" w:rsidP="0090507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90" w:type="dxa"/>
          </w:tcPr>
          <w:p w14:paraId="4C47CEB6" w14:textId="051C2028" w:rsidR="0090507D" w:rsidRPr="00C36FFA" w:rsidRDefault="0090507D" w:rsidP="0090507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79D204F0" w14:textId="64A387A8" w:rsidR="0090507D" w:rsidRPr="00C36FFA" w:rsidRDefault="0090507D" w:rsidP="0090507D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3F8">
              <w:rPr>
                <w:rFonts w:asciiTheme="majorBidi" w:hAnsiTheme="majorBidi"/>
                <w:sz w:val="30"/>
                <w:szCs w:val="30"/>
                <w:cs/>
              </w:rPr>
              <w:t>450</w:t>
            </w:r>
          </w:p>
        </w:tc>
        <w:tc>
          <w:tcPr>
            <w:tcW w:w="180" w:type="dxa"/>
          </w:tcPr>
          <w:p w14:paraId="09146FD0" w14:textId="77777777" w:rsidR="0090507D" w:rsidRPr="00C36FFA" w:rsidRDefault="0090507D" w:rsidP="0090507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124584" w14:textId="7D9C454D" w:rsidR="0090507D" w:rsidRPr="0090507D" w:rsidRDefault="0090507D" w:rsidP="0090507D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Pr="00E463F8">
              <w:rPr>
                <w:rFonts w:asciiTheme="majorBidi" w:hAnsiTheme="majorBidi"/>
                <w:sz w:val="30"/>
                <w:szCs w:val="30"/>
                <w:cs/>
              </w:rPr>
              <w:t>450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6877DF27" w14:textId="65E6FD85" w:rsidR="00F31B31" w:rsidRPr="00C36FFA" w:rsidRDefault="00F31B31" w:rsidP="00C36FF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180724E1" w14:textId="21EDFA56" w:rsidR="00E9100A" w:rsidRPr="00E301AC" w:rsidRDefault="00E9100A" w:rsidP="00E9100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lastRenderedPageBreak/>
        <w:t>(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ความเสี่ยงด้านอัตราดอกเบี้ย</w:t>
      </w:r>
    </w:p>
    <w:p w14:paraId="0246AB82" w14:textId="59B8C531" w:rsidR="00E9100A" w:rsidRPr="00E301AC" w:rsidRDefault="00E9100A" w:rsidP="001754D3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1754D3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ซึ่งส่งผลกระทบต่อผลการดําเนินงานและกระแสเงินสดของบริษัท เนื่องจากเงินให้กู้ยืม ส่วนใหญ่มีอัตราดอกเบี้ยคงที่ทําให้บริษัทมีความเสี่ยงต่ำจากการเปลี่ยนแปลงของอัตราดอกเบี้ย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ความอ่อนไหวต่อการเพิ่มขึ้นหรือลดลงในรายได้ดอกเบี้ยจากเงินให้กู้ยืมซึ่งเป็นผลจากการ เปลี่ยนแปลงในอัตราดอกเบี้ยจึงไม่มีผลกระทบอย่างเป็นสาระสําคัญต่องบการเงินของบริษัท</w:t>
      </w:r>
    </w:p>
    <w:p w14:paraId="2071C377" w14:textId="77777777" w:rsidR="00F31B31" w:rsidRPr="00C36FFA" w:rsidRDefault="00F31B31" w:rsidP="001754D3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84BB9" w14:textId="20BCF91F" w:rsidR="008262A9" w:rsidRPr="00C36FFA" w:rsidRDefault="008262A9" w:rsidP="00DC75BD">
      <w:pPr>
        <w:numPr>
          <w:ilvl w:val="0"/>
          <w:numId w:val="12"/>
        </w:numPr>
        <w:tabs>
          <w:tab w:val="left" w:pos="55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77910966" w14:textId="0CADE20C" w:rsidR="008262A9" w:rsidRPr="00C36FFA" w:rsidRDefault="008262A9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59A4A" w14:textId="53744164" w:rsidR="008262A9" w:rsidRPr="00C36FFA" w:rsidRDefault="008262A9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36FFA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0C2838" w:rsidRPr="00C36FFA">
        <w:rPr>
          <w:rFonts w:asciiTheme="majorBidi" w:hAnsiTheme="majorBidi" w:cstheme="majorBidi"/>
          <w:sz w:val="30"/>
          <w:szCs w:val="30"/>
        </w:rPr>
        <w:t xml:space="preserve"> </w:t>
      </w:r>
      <w:r w:rsidR="00735445" w:rsidRPr="00C36FFA">
        <w:rPr>
          <w:rFonts w:asciiTheme="majorBidi" w:hAnsiTheme="majorBidi" w:cstheme="majorBidi"/>
          <w:spacing w:val="-4"/>
          <w:sz w:val="30"/>
          <w:szCs w:val="30"/>
          <w:cs/>
        </w:rPr>
        <w:t>อย่างสม่ำเสมอ โดย</w:t>
      </w:r>
      <w:r w:rsidR="00644FF7" w:rsidRPr="00C36FFA">
        <w:rPr>
          <w:rFonts w:asciiTheme="majorBidi" w:hAnsiTheme="majorBidi" w:cstheme="majorBidi"/>
          <w:spacing w:val="-4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4698E392" w14:textId="73A6C926" w:rsidR="00701EF6" w:rsidRPr="00C36FFA" w:rsidRDefault="00701EF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2990725" w14:textId="76D6B64E" w:rsidR="009D227D" w:rsidRPr="00C36FFA" w:rsidRDefault="00AF200E" w:rsidP="00DC75BD">
      <w:pPr>
        <w:numPr>
          <w:ilvl w:val="0"/>
          <w:numId w:val="12"/>
        </w:numPr>
        <w:tabs>
          <w:tab w:val="left" w:pos="55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</w:t>
      </w:r>
      <w:r w:rsidR="00C35719"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</w:t>
      </w:r>
      <w:r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33B3D203" w14:textId="77777777" w:rsidR="006F13E5" w:rsidRPr="00C36FFA" w:rsidRDefault="006F13E5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2"/>
        <w:gridCol w:w="1260"/>
        <w:gridCol w:w="283"/>
        <w:gridCol w:w="1247"/>
      </w:tblGrid>
      <w:tr w:rsidR="00471CCE" w:rsidRPr="00E301AC" w14:paraId="23529B17" w14:textId="77777777" w:rsidTr="00833EBE">
        <w:trPr>
          <w:tblHeader/>
        </w:trPr>
        <w:tc>
          <w:tcPr>
            <w:tcW w:w="6372" w:type="dxa"/>
          </w:tcPr>
          <w:p w14:paraId="148C8014" w14:textId="77777777" w:rsidR="00471CCE" w:rsidRPr="00E301AC" w:rsidRDefault="00471CCE" w:rsidP="008A64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D1A4193" w14:textId="77777777" w:rsidR="00471CCE" w:rsidRPr="00E301AC" w:rsidRDefault="00471CCE" w:rsidP="008A64AD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6448C0E0" w14:textId="77777777" w:rsidTr="00833EBE">
        <w:trPr>
          <w:tblHeader/>
        </w:trPr>
        <w:tc>
          <w:tcPr>
            <w:tcW w:w="6372" w:type="dxa"/>
          </w:tcPr>
          <w:p w14:paraId="33149068" w14:textId="77777777" w:rsidR="00471CCE" w:rsidRPr="00E301AC" w:rsidRDefault="00471CCE" w:rsidP="008A64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36F4B176" w14:textId="77777777" w:rsidR="00471CCE" w:rsidRPr="00E301AC" w:rsidRDefault="00471CCE" w:rsidP="008A64AD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3DDEB7C4" w14:textId="77777777" w:rsidTr="00833EBE">
        <w:trPr>
          <w:tblHeader/>
        </w:trPr>
        <w:tc>
          <w:tcPr>
            <w:tcW w:w="6372" w:type="dxa"/>
          </w:tcPr>
          <w:p w14:paraId="561C3661" w14:textId="77777777" w:rsidR="00471CCE" w:rsidRPr="00E301AC" w:rsidRDefault="00471CCE" w:rsidP="008A64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35EFB63" w14:textId="77777777" w:rsidR="00471CCE" w:rsidRPr="00E301AC" w:rsidRDefault="00471CCE" w:rsidP="008A64AD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653BF" w:rsidRPr="00E301AC" w14:paraId="36355776" w14:textId="77777777" w:rsidTr="00833EBE">
        <w:trPr>
          <w:tblHeader/>
        </w:trPr>
        <w:tc>
          <w:tcPr>
            <w:tcW w:w="6372" w:type="dxa"/>
          </w:tcPr>
          <w:p w14:paraId="243CB9E3" w14:textId="77777777" w:rsidR="00C653BF" w:rsidRPr="00E301AC" w:rsidRDefault="00C653BF" w:rsidP="00C653B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8B41195" w14:textId="2615A352" w:rsidR="00C653BF" w:rsidRPr="00E301AC" w:rsidRDefault="0031338A" w:rsidP="00CB1B8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3F134BFC" w14:textId="77777777" w:rsidR="00C653BF" w:rsidRPr="00E301AC" w:rsidRDefault="00C653BF" w:rsidP="00C653B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7" w:type="dxa"/>
          </w:tcPr>
          <w:p w14:paraId="6256C7A1" w14:textId="14BCC8F7" w:rsidR="00C653BF" w:rsidRPr="00E301AC" w:rsidRDefault="0031338A" w:rsidP="00CB1B8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653BF" w:rsidRPr="00E301AC" w14:paraId="35C10750" w14:textId="77777777" w:rsidTr="00833EBE">
        <w:trPr>
          <w:tblHeader/>
        </w:trPr>
        <w:tc>
          <w:tcPr>
            <w:tcW w:w="6372" w:type="dxa"/>
          </w:tcPr>
          <w:p w14:paraId="376919E4" w14:textId="77777777" w:rsidR="00C653BF" w:rsidRPr="00E301AC" w:rsidRDefault="00C653BF" w:rsidP="00C653B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613195E" w14:textId="77777777" w:rsidR="00C653BF" w:rsidRPr="00E301AC" w:rsidRDefault="00C653BF" w:rsidP="00C653BF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653BF" w:rsidRPr="00E301AC" w14:paraId="460F7954" w14:textId="77777777" w:rsidTr="00833EBE">
        <w:tc>
          <w:tcPr>
            <w:tcW w:w="6372" w:type="dxa"/>
          </w:tcPr>
          <w:p w14:paraId="49424B93" w14:textId="77777777" w:rsidR="00C653BF" w:rsidRPr="00E301AC" w:rsidRDefault="00C653BF" w:rsidP="00C653BF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0F5A1322" w14:textId="77777777" w:rsidR="00C653BF" w:rsidRPr="00E301AC" w:rsidRDefault="00C653BF" w:rsidP="00C653BF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D9CB2D5" w14:textId="77777777" w:rsidR="00C653BF" w:rsidRPr="00E301AC" w:rsidRDefault="00C653BF" w:rsidP="00C653BF">
            <w:pPr>
              <w:tabs>
                <w:tab w:val="decimal" w:pos="10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4F8540B0" w14:textId="77777777" w:rsidR="00C653BF" w:rsidRPr="00E301AC" w:rsidRDefault="00C653BF" w:rsidP="00C653BF">
            <w:pPr>
              <w:tabs>
                <w:tab w:val="decimal" w:pos="9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06687" w:rsidRPr="00E301AC" w14:paraId="2C17CFB6" w14:textId="77777777" w:rsidTr="00BF10E0">
        <w:tc>
          <w:tcPr>
            <w:tcW w:w="6372" w:type="dxa"/>
          </w:tcPr>
          <w:p w14:paraId="68BDCF67" w14:textId="77777777" w:rsidR="00306687" w:rsidRPr="00E301AC" w:rsidRDefault="00306687" w:rsidP="00306687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A907D" w14:textId="7D448EED" w:rsidR="00306687" w:rsidRPr="00E301AC" w:rsidRDefault="009532C1" w:rsidP="00306687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32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6,617</w:t>
            </w:r>
          </w:p>
        </w:tc>
        <w:tc>
          <w:tcPr>
            <w:tcW w:w="283" w:type="dxa"/>
          </w:tcPr>
          <w:p w14:paraId="7A15DEBA" w14:textId="77777777" w:rsidR="00306687" w:rsidRPr="00E301AC" w:rsidRDefault="00306687" w:rsidP="00306687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E852D" w14:textId="486FB24A" w:rsidR="00306687" w:rsidRPr="00E301AC" w:rsidRDefault="00306687" w:rsidP="00306687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63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46,232</w:t>
            </w:r>
          </w:p>
        </w:tc>
      </w:tr>
      <w:tr w:rsidR="00306687" w:rsidRPr="00E301AC" w14:paraId="458D3A54" w14:textId="77777777" w:rsidTr="00D70746">
        <w:tc>
          <w:tcPr>
            <w:tcW w:w="6372" w:type="dxa"/>
          </w:tcPr>
          <w:p w14:paraId="28885415" w14:textId="507E5EE0" w:rsidR="00306687" w:rsidRPr="00E301AC" w:rsidRDefault="00306687" w:rsidP="00306687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0E70BD" w14:textId="77777777" w:rsidR="00306687" w:rsidRPr="00E301AC" w:rsidRDefault="00306687" w:rsidP="00306687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</w:tcPr>
          <w:p w14:paraId="7207C498" w14:textId="77777777" w:rsidR="00306687" w:rsidRPr="00E301AC" w:rsidRDefault="00306687" w:rsidP="00306687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DF56E" w14:textId="77777777" w:rsidR="00306687" w:rsidRPr="00E301AC" w:rsidRDefault="00306687" w:rsidP="00306687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306687" w:rsidRPr="00E301AC" w14:paraId="217E8C58" w14:textId="77777777" w:rsidTr="00D70746">
        <w:tc>
          <w:tcPr>
            <w:tcW w:w="6372" w:type="dxa"/>
            <w:vAlign w:val="center"/>
          </w:tcPr>
          <w:p w14:paraId="5603794A" w14:textId="4FEF0200" w:rsidR="00306687" w:rsidRPr="00E301AC" w:rsidRDefault="00306687" w:rsidP="00306687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ภาระผูกพันอื่นๆ</w:t>
            </w:r>
          </w:p>
        </w:tc>
        <w:tc>
          <w:tcPr>
            <w:tcW w:w="1260" w:type="dxa"/>
            <w:vAlign w:val="bottom"/>
          </w:tcPr>
          <w:p w14:paraId="5E50DE61" w14:textId="77777777" w:rsidR="00306687" w:rsidRPr="00E301AC" w:rsidRDefault="00306687" w:rsidP="00306687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F70088D" w14:textId="77777777" w:rsidR="00306687" w:rsidRPr="00E301AC" w:rsidRDefault="00306687" w:rsidP="00306687">
            <w:pPr>
              <w:tabs>
                <w:tab w:val="decimal" w:pos="10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6804F6D7" w14:textId="77777777" w:rsidR="00306687" w:rsidRPr="00E301AC" w:rsidRDefault="00306687" w:rsidP="00306687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6687" w:rsidRPr="00E301AC" w14:paraId="4AE1D99C" w14:textId="77777777" w:rsidTr="00D70746">
        <w:tc>
          <w:tcPr>
            <w:tcW w:w="6372" w:type="dxa"/>
            <w:vAlign w:val="center"/>
          </w:tcPr>
          <w:p w14:paraId="620E5EBC" w14:textId="0EC114CC" w:rsidR="00306687" w:rsidRPr="00E301AC" w:rsidRDefault="00306687" w:rsidP="00306687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894E2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552F95" w14:textId="11E9322A" w:rsidR="00306687" w:rsidRPr="00E301AC" w:rsidRDefault="009532C1" w:rsidP="00306687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32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8,150</w:t>
            </w:r>
          </w:p>
        </w:tc>
        <w:tc>
          <w:tcPr>
            <w:tcW w:w="283" w:type="dxa"/>
          </w:tcPr>
          <w:p w14:paraId="4B0F4670" w14:textId="77777777" w:rsidR="00306687" w:rsidRPr="00E301AC" w:rsidRDefault="00306687" w:rsidP="00306687">
            <w:pPr>
              <w:tabs>
                <w:tab w:val="decimal" w:pos="10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240E1254" w14:textId="23330CEB" w:rsidR="00306687" w:rsidRPr="00E301AC" w:rsidRDefault="00306687" w:rsidP="00306687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10,000</w:t>
            </w:r>
          </w:p>
        </w:tc>
      </w:tr>
    </w:tbl>
    <w:p w14:paraId="5F8BC55C" w14:textId="1D3DC54D" w:rsidR="002260AE" w:rsidRPr="00E301AC" w:rsidRDefault="002260AE" w:rsidP="003F26B2">
      <w:pPr>
        <w:tabs>
          <w:tab w:val="left" w:pos="550"/>
        </w:tabs>
        <w:rPr>
          <w:rFonts w:asciiTheme="majorBidi" w:hAnsiTheme="majorBidi" w:cstheme="majorBidi"/>
          <w:sz w:val="30"/>
          <w:szCs w:val="30"/>
        </w:rPr>
      </w:pPr>
    </w:p>
    <w:sectPr w:rsidR="002260AE" w:rsidRPr="00E301AC" w:rsidSect="001437A4">
      <w:headerReference w:type="default" r:id="rId25"/>
      <w:footerReference w:type="default" r:id="rId26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ED030" w14:textId="77777777" w:rsidR="00657426" w:rsidRDefault="00657426">
      <w:r>
        <w:separator/>
      </w:r>
    </w:p>
  </w:endnote>
  <w:endnote w:type="continuationSeparator" w:id="0">
    <w:p w14:paraId="61BF4901" w14:textId="77777777" w:rsidR="00657426" w:rsidRDefault="0065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2FBE" w14:textId="49158161" w:rsidR="001D2E2E" w:rsidRPr="00F84FBE" w:rsidRDefault="001D2E2E">
    <w:pPr>
      <w:pStyle w:val="Footer"/>
      <w:jc w:val="center"/>
      <w:rPr>
        <w:rFonts w:ascii="Angsana New" w:hAnsi="Angsana New"/>
        <w:sz w:val="30"/>
        <w:szCs w:val="30"/>
      </w:rPr>
    </w:pPr>
    <w:r w:rsidRPr="00F84FBE">
      <w:rPr>
        <w:rFonts w:ascii="Angsana New" w:hAnsi="Angsana New" w:hint="cs"/>
        <w:sz w:val="30"/>
        <w:szCs w:val="30"/>
      </w:rPr>
      <w:fldChar w:fldCharType="begin"/>
    </w:r>
    <w:r w:rsidRPr="00F84FBE">
      <w:rPr>
        <w:rFonts w:ascii="Angsana New" w:hAnsi="Angsana New" w:hint="cs"/>
        <w:sz w:val="30"/>
        <w:szCs w:val="30"/>
      </w:rPr>
      <w:instrText xml:space="preserve"> PAGE   \* MERGEFORMAT </w:instrText>
    </w:r>
    <w:r w:rsidRPr="00F84FBE">
      <w:rPr>
        <w:rFonts w:ascii="Angsana New" w:hAnsi="Angsana New" w:hint="cs"/>
        <w:sz w:val="30"/>
        <w:szCs w:val="30"/>
      </w:rPr>
      <w:fldChar w:fldCharType="separate"/>
    </w:r>
    <w:r w:rsidRPr="00F84FBE">
      <w:rPr>
        <w:rFonts w:ascii="Angsana New" w:hAnsi="Angsana New" w:hint="cs"/>
        <w:noProof/>
        <w:sz w:val="30"/>
        <w:szCs w:val="30"/>
      </w:rPr>
      <w:t>4</w:t>
    </w:r>
    <w:r w:rsidR="00C90145" w:rsidRPr="00C90145">
      <w:rPr>
        <w:rFonts w:ascii="Angsana New" w:hAnsi="Angsana New" w:hint="cs"/>
        <w:noProof/>
        <w:sz w:val="30"/>
        <w:szCs w:val="30"/>
        <w:lang w:val="en-US"/>
      </w:rPr>
      <w:t>6</w:t>
    </w:r>
    <w:r w:rsidRPr="00F84FBE">
      <w:rPr>
        <w:rFonts w:ascii="Angsana New" w:hAnsi="Angsana New" w:hint="cs"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E9EB3" w14:textId="77777777" w:rsidR="00C36FFA" w:rsidRPr="005F1339" w:rsidRDefault="00C36F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11B3389" w14:textId="77777777" w:rsidR="00C36FFA" w:rsidRPr="00783104" w:rsidRDefault="00C36F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D6A3" w14:textId="77777777" w:rsidR="00341046" w:rsidRPr="00F84FBE" w:rsidRDefault="00341046">
    <w:pPr>
      <w:pStyle w:val="Footer"/>
      <w:jc w:val="center"/>
      <w:rPr>
        <w:rFonts w:ascii="Angsana New" w:hAnsi="Angsana New"/>
        <w:sz w:val="30"/>
        <w:szCs w:val="30"/>
      </w:rPr>
    </w:pPr>
    <w:r w:rsidRPr="00F84FBE">
      <w:rPr>
        <w:rFonts w:ascii="Angsana New" w:hAnsi="Angsana New" w:hint="cs"/>
        <w:sz w:val="30"/>
        <w:szCs w:val="30"/>
      </w:rPr>
      <w:fldChar w:fldCharType="begin"/>
    </w:r>
    <w:r w:rsidRPr="00F84FBE">
      <w:rPr>
        <w:rFonts w:ascii="Angsana New" w:hAnsi="Angsana New" w:hint="cs"/>
        <w:sz w:val="30"/>
        <w:szCs w:val="30"/>
      </w:rPr>
      <w:instrText xml:space="preserve"> PAGE   \* MERGEFORMAT </w:instrText>
    </w:r>
    <w:r w:rsidRPr="00F84FBE">
      <w:rPr>
        <w:rFonts w:ascii="Angsana New" w:hAnsi="Angsana New" w:hint="cs"/>
        <w:sz w:val="30"/>
        <w:szCs w:val="30"/>
      </w:rPr>
      <w:fldChar w:fldCharType="separate"/>
    </w:r>
    <w:r w:rsidRPr="00F84FBE">
      <w:rPr>
        <w:rFonts w:ascii="Angsana New" w:hAnsi="Angsana New" w:hint="cs"/>
        <w:noProof/>
        <w:sz w:val="30"/>
        <w:szCs w:val="30"/>
      </w:rPr>
      <w:t>4</w:t>
    </w:r>
    <w:r w:rsidRPr="00C90145">
      <w:rPr>
        <w:rFonts w:ascii="Angsana New" w:hAnsi="Angsana New" w:hint="cs"/>
        <w:noProof/>
        <w:sz w:val="30"/>
        <w:szCs w:val="30"/>
        <w:lang w:val="en-US"/>
      </w:rPr>
      <w:t>6</w:t>
    </w:r>
    <w:r w:rsidRPr="00F84FBE">
      <w:rPr>
        <w:rFonts w:ascii="Angsana New" w:hAnsi="Angsana New" w:hint="cs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79594" w14:textId="11A1960C" w:rsidR="001D2E2E" w:rsidRPr="00AF45C4" w:rsidRDefault="001D2E2E" w:rsidP="00B64B9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F45C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C90145"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0021606" w14:textId="77777777" w:rsidR="001D2E2E" w:rsidRPr="00197075" w:rsidRDefault="001D2E2E" w:rsidP="00B64B9F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3E4498C0" w:rsidR="001D2E2E" w:rsidRDefault="001D2E2E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C90145" w:rsidRPr="00C90145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1D2E2E" w:rsidRDefault="001D2E2E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220ECC69" w:rsidR="001D2E2E" w:rsidRPr="005F1339" w:rsidRDefault="001D2E2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C90145"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1D2E2E" w:rsidRPr="00783104" w:rsidRDefault="001D2E2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071B0" w14:textId="77777777" w:rsidR="006A30CE" w:rsidRPr="005F1339" w:rsidRDefault="006A3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E0646A1" w14:textId="77777777" w:rsidR="006A30CE" w:rsidRPr="00783104" w:rsidRDefault="006A3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90828" w14:textId="77777777" w:rsidR="006A30CE" w:rsidRPr="005F1339" w:rsidRDefault="006A3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CFAF08C" w14:textId="77777777" w:rsidR="006A30CE" w:rsidRPr="00783104" w:rsidRDefault="006A3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832B7" w14:textId="77777777" w:rsidR="00423B8B" w:rsidRPr="005F1339" w:rsidRDefault="00423B8B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AFE750A" w14:textId="77777777" w:rsidR="00423B8B" w:rsidRPr="00783104" w:rsidRDefault="00423B8B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093D3" w14:textId="77777777" w:rsidR="00C36FFA" w:rsidRPr="005F1339" w:rsidRDefault="00C36F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DA3D5FB" w14:textId="77777777" w:rsidR="00C36FFA" w:rsidRPr="00783104" w:rsidRDefault="00C36F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399B8" w14:textId="77777777" w:rsidR="00657426" w:rsidRDefault="00657426">
      <w:r>
        <w:separator/>
      </w:r>
    </w:p>
  </w:footnote>
  <w:footnote w:type="continuationSeparator" w:id="0">
    <w:p w14:paraId="1163589E" w14:textId="77777777" w:rsidR="00657426" w:rsidRDefault="00657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E790" w14:textId="77777777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611777B8" w14:textId="77777777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58CA26" w14:textId="4AF75C2C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2568</w:t>
    </w:r>
  </w:p>
  <w:p w14:paraId="6385B95C" w14:textId="77777777" w:rsidR="001D2E2E" w:rsidRPr="00762386" w:rsidRDefault="001D2E2E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1BE69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01B2BF47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60C775" w14:textId="7502E3DA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2568</w:t>
    </w:r>
  </w:p>
  <w:p w14:paraId="44BCF998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448DA" w14:textId="77777777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39BB92BC" w14:textId="77777777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F91155" w14:textId="20D66A75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2568</w:t>
    </w:r>
  </w:p>
  <w:p w14:paraId="4D1ADE51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531F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3697B8FC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A06499" w14:textId="1FDB11B5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2568</w:t>
    </w:r>
  </w:p>
  <w:p w14:paraId="2540459C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2C650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433ECA39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AE0BA68" w14:textId="51247551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2568</w:t>
    </w:r>
  </w:p>
  <w:p w14:paraId="1F51E470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828F1" w14:textId="77777777" w:rsidR="001D2E2E" w:rsidRPr="00652214" w:rsidRDefault="001D2E2E" w:rsidP="00EE57C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7107981D" w14:textId="77777777" w:rsidR="001D2E2E" w:rsidRPr="00652214" w:rsidRDefault="001D2E2E" w:rsidP="00EE57C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638652" w14:textId="16E743C7" w:rsidR="001D2E2E" w:rsidRPr="00652214" w:rsidRDefault="001D2E2E" w:rsidP="00EE57CA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2568</w:t>
    </w:r>
  </w:p>
  <w:p w14:paraId="4424E64F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7B9A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540C7D63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3332E0" w14:textId="01C95C30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2568</w:t>
    </w:r>
  </w:p>
  <w:p w14:paraId="0D33BB81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5E11064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7"/>
  </w:num>
  <w:num w:numId="5">
    <w:abstractNumId w:val="16"/>
  </w:num>
  <w:num w:numId="6">
    <w:abstractNumId w:val="9"/>
  </w:num>
  <w:num w:numId="7">
    <w:abstractNumId w:val="17"/>
  </w:num>
  <w:num w:numId="8">
    <w:abstractNumId w:val="11"/>
  </w:num>
  <w:num w:numId="9">
    <w:abstractNumId w:val="2"/>
  </w:num>
  <w:num w:numId="10">
    <w:abstractNumId w:val="13"/>
  </w:num>
  <w:num w:numId="11">
    <w:abstractNumId w:val="19"/>
  </w:num>
  <w:num w:numId="12">
    <w:abstractNumId w:val="10"/>
  </w:num>
  <w:num w:numId="13">
    <w:abstractNumId w:val="18"/>
  </w:num>
  <w:num w:numId="14">
    <w:abstractNumId w:val="15"/>
  </w:num>
  <w:num w:numId="15">
    <w:abstractNumId w:val="8"/>
  </w:num>
  <w:num w:numId="16">
    <w:abstractNumId w:val="4"/>
  </w:num>
  <w:num w:numId="17">
    <w:abstractNumId w:val="1"/>
  </w:num>
  <w:num w:numId="18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9">
    <w:abstractNumId w:val="6"/>
  </w:num>
  <w:num w:numId="20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335"/>
    <w:rsid w:val="0000078F"/>
    <w:rsid w:val="00000F8C"/>
    <w:rsid w:val="000012CD"/>
    <w:rsid w:val="000012E7"/>
    <w:rsid w:val="00001529"/>
    <w:rsid w:val="00001545"/>
    <w:rsid w:val="0000189F"/>
    <w:rsid w:val="0000192A"/>
    <w:rsid w:val="00001ED7"/>
    <w:rsid w:val="000020CA"/>
    <w:rsid w:val="000022E5"/>
    <w:rsid w:val="00002345"/>
    <w:rsid w:val="00002555"/>
    <w:rsid w:val="00002A12"/>
    <w:rsid w:val="00002FB0"/>
    <w:rsid w:val="00003865"/>
    <w:rsid w:val="0000386E"/>
    <w:rsid w:val="000038AD"/>
    <w:rsid w:val="00003987"/>
    <w:rsid w:val="00004B2A"/>
    <w:rsid w:val="00005067"/>
    <w:rsid w:val="000058DD"/>
    <w:rsid w:val="0000597A"/>
    <w:rsid w:val="000069C5"/>
    <w:rsid w:val="00010106"/>
    <w:rsid w:val="00010D8C"/>
    <w:rsid w:val="00010E75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5F51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22DE"/>
    <w:rsid w:val="00023370"/>
    <w:rsid w:val="00023982"/>
    <w:rsid w:val="00023ED8"/>
    <w:rsid w:val="000243BD"/>
    <w:rsid w:val="000243BE"/>
    <w:rsid w:val="00024463"/>
    <w:rsid w:val="0002449B"/>
    <w:rsid w:val="00024D17"/>
    <w:rsid w:val="00025631"/>
    <w:rsid w:val="000260E3"/>
    <w:rsid w:val="00026799"/>
    <w:rsid w:val="00026AD7"/>
    <w:rsid w:val="00027061"/>
    <w:rsid w:val="000272E1"/>
    <w:rsid w:val="00027794"/>
    <w:rsid w:val="000278B2"/>
    <w:rsid w:val="00027A79"/>
    <w:rsid w:val="00027DE4"/>
    <w:rsid w:val="00030579"/>
    <w:rsid w:val="00030C59"/>
    <w:rsid w:val="00031094"/>
    <w:rsid w:val="000312E1"/>
    <w:rsid w:val="00031A9A"/>
    <w:rsid w:val="00031FF6"/>
    <w:rsid w:val="0003349D"/>
    <w:rsid w:val="00033521"/>
    <w:rsid w:val="00033C00"/>
    <w:rsid w:val="00033CF6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EAC"/>
    <w:rsid w:val="000376ED"/>
    <w:rsid w:val="000377F8"/>
    <w:rsid w:val="00037A93"/>
    <w:rsid w:val="00040B14"/>
    <w:rsid w:val="00040C6E"/>
    <w:rsid w:val="00040DDC"/>
    <w:rsid w:val="00041977"/>
    <w:rsid w:val="00041991"/>
    <w:rsid w:val="00041ADF"/>
    <w:rsid w:val="00041C1E"/>
    <w:rsid w:val="00041E38"/>
    <w:rsid w:val="000425A0"/>
    <w:rsid w:val="00042827"/>
    <w:rsid w:val="00042D05"/>
    <w:rsid w:val="000432C0"/>
    <w:rsid w:val="00043CAC"/>
    <w:rsid w:val="00043EF5"/>
    <w:rsid w:val="00043FFD"/>
    <w:rsid w:val="0004424A"/>
    <w:rsid w:val="000442A9"/>
    <w:rsid w:val="000447D4"/>
    <w:rsid w:val="0004494A"/>
    <w:rsid w:val="00044BCF"/>
    <w:rsid w:val="00045A36"/>
    <w:rsid w:val="00045ABE"/>
    <w:rsid w:val="00045D18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275"/>
    <w:rsid w:val="000523AA"/>
    <w:rsid w:val="00052A3B"/>
    <w:rsid w:val="000532D8"/>
    <w:rsid w:val="00053CF4"/>
    <w:rsid w:val="00054178"/>
    <w:rsid w:val="000541F5"/>
    <w:rsid w:val="0005421C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0C8"/>
    <w:rsid w:val="0005681B"/>
    <w:rsid w:val="00056886"/>
    <w:rsid w:val="00056A2E"/>
    <w:rsid w:val="00056A98"/>
    <w:rsid w:val="00057241"/>
    <w:rsid w:val="00057275"/>
    <w:rsid w:val="00057BB0"/>
    <w:rsid w:val="000600D4"/>
    <w:rsid w:val="0006018F"/>
    <w:rsid w:val="000605C6"/>
    <w:rsid w:val="00060A6A"/>
    <w:rsid w:val="00060D2C"/>
    <w:rsid w:val="00060FC7"/>
    <w:rsid w:val="0006145A"/>
    <w:rsid w:val="0006182F"/>
    <w:rsid w:val="00061C01"/>
    <w:rsid w:val="00061D66"/>
    <w:rsid w:val="00061F71"/>
    <w:rsid w:val="0006238D"/>
    <w:rsid w:val="0006247B"/>
    <w:rsid w:val="00062A4B"/>
    <w:rsid w:val="00062BE0"/>
    <w:rsid w:val="000636E1"/>
    <w:rsid w:val="00063C6C"/>
    <w:rsid w:val="00064700"/>
    <w:rsid w:val="00064EB6"/>
    <w:rsid w:val="00065067"/>
    <w:rsid w:val="0006596A"/>
    <w:rsid w:val="00065CE9"/>
    <w:rsid w:val="000661F3"/>
    <w:rsid w:val="000662BC"/>
    <w:rsid w:val="00066384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F5D"/>
    <w:rsid w:val="00071866"/>
    <w:rsid w:val="000718EB"/>
    <w:rsid w:val="00071AA4"/>
    <w:rsid w:val="00071B4B"/>
    <w:rsid w:val="0007208E"/>
    <w:rsid w:val="00072273"/>
    <w:rsid w:val="00073437"/>
    <w:rsid w:val="000735A2"/>
    <w:rsid w:val="00073675"/>
    <w:rsid w:val="0007424E"/>
    <w:rsid w:val="0007484E"/>
    <w:rsid w:val="00074971"/>
    <w:rsid w:val="00074AD9"/>
    <w:rsid w:val="00074D70"/>
    <w:rsid w:val="00075DAB"/>
    <w:rsid w:val="00076258"/>
    <w:rsid w:val="00076313"/>
    <w:rsid w:val="000764BA"/>
    <w:rsid w:val="000768ED"/>
    <w:rsid w:val="00076B23"/>
    <w:rsid w:val="00077491"/>
    <w:rsid w:val="00077A6D"/>
    <w:rsid w:val="00077D74"/>
    <w:rsid w:val="0008127D"/>
    <w:rsid w:val="000813FA"/>
    <w:rsid w:val="0008163F"/>
    <w:rsid w:val="0008210E"/>
    <w:rsid w:val="00082771"/>
    <w:rsid w:val="00082999"/>
    <w:rsid w:val="000830D6"/>
    <w:rsid w:val="00083307"/>
    <w:rsid w:val="000838FF"/>
    <w:rsid w:val="00083A11"/>
    <w:rsid w:val="00083F87"/>
    <w:rsid w:val="00084083"/>
    <w:rsid w:val="00084CAD"/>
    <w:rsid w:val="00085023"/>
    <w:rsid w:val="0008588E"/>
    <w:rsid w:val="00085C94"/>
    <w:rsid w:val="0008644D"/>
    <w:rsid w:val="000870EB"/>
    <w:rsid w:val="00087B1D"/>
    <w:rsid w:val="00087C95"/>
    <w:rsid w:val="00087FF7"/>
    <w:rsid w:val="000904A3"/>
    <w:rsid w:val="000906D6"/>
    <w:rsid w:val="00090A95"/>
    <w:rsid w:val="00090AAA"/>
    <w:rsid w:val="00090B74"/>
    <w:rsid w:val="0009163D"/>
    <w:rsid w:val="000918CC"/>
    <w:rsid w:val="00091D4C"/>
    <w:rsid w:val="00091F0B"/>
    <w:rsid w:val="00091FC3"/>
    <w:rsid w:val="00093C9D"/>
    <w:rsid w:val="00093CB7"/>
    <w:rsid w:val="00094005"/>
    <w:rsid w:val="0009430C"/>
    <w:rsid w:val="00094689"/>
    <w:rsid w:val="00094A0A"/>
    <w:rsid w:val="00094EA7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D83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2868"/>
    <w:rsid w:val="000A3375"/>
    <w:rsid w:val="000A39D8"/>
    <w:rsid w:val="000A3DDF"/>
    <w:rsid w:val="000A4224"/>
    <w:rsid w:val="000A60FA"/>
    <w:rsid w:val="000A64C2"/>
    <w:rsid w:val="000A6632"/>
    <w:rsid w:val="000A6CCE"/>
    <w:rsid w:val="000A6E30"/>
    <w:rsid w:val="000A799D"/>
    <w:rsid w:val="000A7A85"/>
    <w:rsid w:val="000A7B77"/>
    <w:rsid w:val="000B05CE"/>
    <w:rsid w:val="000B0B0E"/>
    <w:rsid w:val="000B0FF5"/>
    <w:rsid w:val="000B1007"/>
    <w:rsid w:val="000B11F0"/>
    <w:rsid w:val="000B1654"/>
    <w:rsid w:val="000B19A0"/>
    <w:rsid w:val="000B2BDA"/>
    <w:rsid w:val="000B34FE"/>
    <w:rsid w:val="000B44EF"/>
    <w:rsid w:val="000B46A4"/>
    <w:rsid w:val="000B4ABA"/>
    <w:rsid w:val="000B558C"/>
    <w:rsid w:val="000B55F2"/>
    <w:rsid w:val="000B5971"/>
    <w:rsid w:val="000B5BAD"/>
    <w:rsid w:val="000B5EB0"/>
    <w:rsid w:val="000B5EDF"/>
    <w:rsid w:val="000B6256"/>
    <w:rsid w:val="000B67A1"/>
    <w:rsid w:val="000B74D0"/>
    <w:rsid w:val="000B7A00"/>
    <w:rsid w:val="000B7C93"/>
    <w:rsid w:val="000C047A"/>
    <w:rsid w:val="000C079C"/>
    <w:rsid w:val="000C07E2"/>
    <w:rsid w:val="000C0822"/>
    <w:rsid w:val="000C08CE"/>
    <w:rsid w:val="000C0D7E"/>
    <w:rsid w:val="000C10D3"/>
    <w:rsid w:val="000C1C41"/>
    <w:rsid w:val="000C2179"/>
    <w:rsid w:val="000C2184"/>
    <w:rsid w:val="000C2838"/>
    <w:rsid w:val="000C2EA8"/>
    <w:rsid w:val="000C314E"/>
    <w:rsid w:val="000C3217"/>
    <w:rsid w:val="000C336D"/>
    <w:rsid w:val="000C3DFC"/>
    <w:rsid w:val="000C3FEC"/>
    <w:rsid w:val="000C494E"/>
    <w:rsid w:val="000C4AA0"/>
    <w:rsid w:val="000C4BDC"/>
    <w:rsid w:val="000C4CB5"/>
    <w:rsid w:val="000C4F27"/>
    <w:rsid w:val="000C5891"/>
    <w:rsid w:val="000C5975"/>
    <w:rsid w:val="000C61C5"/>
    <w:rsid w:val="000C6B27"/>
    <w:rsid w:val="000C6F9C"/>
    <w:rsid w:val="000C72DF"/>
    <w:rsid w:val="000C7569"/>
    <w:rsid w:val="000C7BD7"/>
    <w:rsid w:val="000C7F73"/>
    <w:rsid w:val="000D0218"/>
    <w:rsid w:val="000D035B"/>
    <w:rsid w:val="000D03F2"/>
    <w:rsid w:val="000D095F"/>
    <w:rsid w:val="000D1060"/>
    <w:rsid w:val="000D108A"/>
    <w:rsid w:val="000D25FB"/>
    <w:rsid w:val="000D2AEC"/>
    <w:rsid w:val="000D31E2"/>
    <w:rsid w:val="000D3653"/>
    <w:rsid w:val="000D3828"/>
    <w:rsid w:val="000D3C96"/>
    <w:rsid w:val="000D3D8A"/>
    <w:rsid w:val="000D4C4C"/>
    <w:rsid w:val="000D4C8D"/>
    <w:rsid w:val="000D558E"/>
    <w:rsid w:val="000D5612"/>
    <w:rsid w:val="000D59A8"/>
    <w:rsid w:val="000D5A3D"/>
    <w:rsid w:val="000D5B76"/>
    <w:rsid w:val="000D61B3"/>
    <w:rsid w:val="000D635B"/>
    <w:rsid w:val="000D63FA"/>
    <w:rsid w:val="000D79E9"/>
    <w:rsid w:val="000D7CD8"/>
    <w:rsid w:val="000E016F"/>
    <w:rsid w:val="000E0514"/>
    <w:rsid w:val="000E0A85"/>
    <w:rsid w:val="000E0E7C"/>
    <w:rsid w:val="000E1057"/>
    <w:rsid w:val="000E133F"/>
    <w:rsid w:val="000E184E"/>
    <w:rsid w:val="000E1B9F"/>
    <w:rsid w:val="000E27CB"/>
    <w:rsid w:val="000E2A0D"/>
    <w:rsid w:val="000E2E36"/>
    <w:rsid w:val="000E2EBC"/>
    <w:rsid w:val="000E2ED5"/>
    <w:rsid w:val="000E2F60"/>
    <w:rsid w:val="000E406E"/>
    <w:rsid w:val="000E41BD"/>
    <w:rsid w:val="000E4A2F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576"/>
    <w:rsid w:val="000E6722"/>
    <w:rsid w:val="000E68AA"/>
    <w:rsid w:val="000E6A36"/>
    <w:rsid w:val="000E6DE1"/>
    <w:rsid w:val="000E6ED6"/>
    <w:rsid w:val="000E71DB"/>
    <w:rsid w:val="000E777F"/>
    <w:rsid w:val="000E7DB7"/>
    <w:rsid w:val="000E7E9E"/>
    <w:rsid w:val="000F0E73"/>
    <w:rsid w:val="000F113B"/>
    <w:rsid w:val="000F1227"/>
    <w:rsid w:val="000F1441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09"/>
    <w:rsid w:val="000F4D60"/>
    <w:rsid w:val="000F4FE5"/>
    <w:rsid w:val="000F5174"/>
    <w:rsid w:val="000F52B6"/>
    <w:rsid w:val="000F584E"/>
    <w:rsid w:val="000F5FE3"/>
    <w:rsid w:val="000F6051"/>
    <w:rsid w:val="000F61E5"/>
    <w:rsid w:val="000F669E"/>
    <w:rsid w:val="000F6A35"/>
    <w:rsid w:val="000F7399"/>
    <w:rsid w:val="000F76F8"/>
    <w:rsid w:val="000F7CA6"/>
    <w:rsid w:val="00100376"/>
    <w:rsid w:val="00100659"/>
    <w:rsid w:val="00100765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BEB"/>
    <w:rsid w:val="00104C2E"/>
    <w:rsid w:val="0010519B"/>
    <w:rsid w:val="001055CD"/>
    <w:rsid w:val="0010579C"/>
    <w:rsid w:val="001058D7"/>
    <w:rsid w:val="00105963"/>
    <w:rsid w:val="001059AE"/>
    <w:rsid w:val="00105CDB"/>
    <w:rsid w:val="00106056"/>
    <w:rsid w:val="00106803"/>
    <w:rsid w:val="001068DF"/>
    <w:rsid w:val="00106AB9"/>
    <w:rsid w:val="00106DAB"/>
    <w:rsid w:val="00106DE7"/>
    <w:rsid w:val="00107413"/>
    <w:rsid w:val="0010767E"/>
    <w:rsid w:val="001100A9"/>
    <w:rsid w:val="001106DF"/>
    <w:rsid w:val="0011081B"/>
    <w:rsid w:val="00110841"/>
    <w:rsid w:val="001109B3"/>
    <w:rsid w:val="00110B31"/>
    <w:rsid w:val="00111AC6"/>
    <w:rsid w:val="00111D11"/>
    <w:rsid w:val="00111F5F"/>
    <w:rsid w:val="0011211E"/>
    <w:rsid w:val="001123C8"/>
    <w:rsid w:val="00112597"/>
    <w:rsid w:val="001129E2"/>
    <w:rsid w:val="00112C6E"/>
    <w:rsid w:val="00112F0F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12F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A14"/>
    <w:rsid w:val="00122B70"/>
    <w:rsid w:val="001234CC"/>
    <w:rsid w:val="00123C73"/>
    <w:rsid w:val="00123EF5"/>
    <w:rsid w:val="00124262"/>
    <w:rsid w:val="00124CF9"/>
    <w:rsid w:val="001254C5"/>
    <w:rsid w:val="001262D7"/>
    <w:rsid w:val="001265CC"/>
    <w:rsid w:val="001269F7"/>
    <w:rsid w:val="00126A6B"/>
    <w:rsid w:val="00126C44"/>
    <w:rsid w:val="00126D7D"/>
    <w:rsid w:val="0012734A"/>
    <w:rsid w:val="00127462"/>
    <w:rsid w:val="00127505"/>
    <w:rsid w:val="00127632"/>
    <w:rsid w:val="001276A8"/>
    <w:rsid w:val="001277FA"/>
    <w:rsid w:val="00127930"/>
    <w:rsid w:val="00127A76"/>
    <w:rsid w:val="00130D41"/>
    <w:rsid w:val="001312B8"/>
    <w:rsid w:val="0013165C"/>
    <w:rsid w:val="00131687"/>
    <w:rsid w:val="001319F1"/>
    <w:rsid w:val="00131D9A"/>
    <w:rsid w:val="00132935"/>
    <w:rsid w:val="00132BB0"/>
    <w:rsid w:val="00133117"/>
    <w:rsid w:val="001332EC"/>
    <w:rsid w:val="0013333E"/>
    <w:rsid w:val="0013335C"/>
    <w:rsid w:val="00133400"/>
    <w:rsid w:val="001339F4"/>
    <w:rsid w:val="001340DE"/>
    <w:rsid w:val="001341A0"/>
    <w:rsid w:val="001341A4"/>
    <w:rsid w:val="0013458A"/>
    <w:rsid w:val="0013476B"/>
    <w:rsid w:val="001348B6"/>
    <w:rsid w:val="00134B5C"/>
    <w:rsid w:val="00134CE2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11C"/>
    <w:rsid w:val="0014023E"/>
    <w:rsid w:val="00140A4F"/>
    <w:rsid w:val="00140F12"/>
    <w:rsid w:val="00140F50"/>
    <w:rsid w:val="001419F7"/>
    <w:rsid w:val="00141CCA"/>
    <w:rsid w:val="00141E1A"/>
    <w:rsid w:val="00141E38"/>
    <w:rsid w:val="001425FE"/>
    <w:rsid w:val="0014275E"/>
    <w:rsid w:val="0014352F"/>
    <w:rsid w:val="001436C4"/>
    <w:rsid w:val="00143712"/>
    <w:rsid w:val="001437A4"/>
    <w:rsid w:val="00143A76"/>
    <w:rsid w:val="00143A89"/>
    <w:rsid w:val="00143C1A"/>
    <w:rsid w:val="00143DCC"/>
    <w:rsid w:val="00143E09"/>
    <w:rsid w:val="00144287"/>
    <w:rsid w:val="001445A8"/>
    <w:rsid w:val="00144782"/>
    <w:rsid w:val="00144836"/>
    <w:rsid w:val="00144C6F"/>
    <w:rsid w:val="0014511C"/>
    <w:rsid w:val="001456ED"/>
    <w:rsid w:val="00145B94"/>
    <w:rsid w:val="00145DEF"/>
    <w:rsid w:val="00146499"/>
    <w:rsid w:val="00146743"/>
    <w:rsid w:val="00146778"/>
    <w:rsid w:val="00146A44"/>
    <w:rsid w:val="00146AB9"/>
    <w:rsid w:val="001471D5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3E"/>
    <w:rsid w:val="00151641"/>
    <w:rsid w:val="001516B7"/>
    <w:rsid w:val="00151A4D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6F60"/>
    <w:rsid w:val="00157246"/>
    <w:rsid w:val="001572EE"/>
    <w:rsid w:val="0015744B"/>
    <w:rsid w:val="001578E7"/>
    <w:rsid w:val="00157E29"/>
    <w:rsid w:val="00160582"/>
    <w:rsid w:val="0016077F"/>
    <w:rsid w:val="00160828"/>
    <w:rsid w:val="00160AA3"/>
    <w:rsid w:val="00160F9E"/>
    <w:rsid w:val="0016117A"/>
    <w:rsid w:val="00161262"/>
    <w:rsid w:val="001615D5"/>
    <w:rsid w:val="0016164B"/>
    <w:rsid w:val="00162468"/>
    <w:rsid w:val="001629BA"/>
    <w:rsid w:val="00162D05"/>
    <w:rsid w:val="001639E7"/>
    <w:rsid w:val="00163BB1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28F"/>
    <w:rsid w:val="00170F39"/>
    <w:rsid w:val="00171725"/>
    <w:rsid w:val="0017276F"/>
    <w:rsid w:val="00172937"/>
    <w:rsid w:val="00173082"/>
    <w:rsid w:val="001738B7"/>
    <w:rsid w:val="001739E5"/>
    <w:rsid w:val="00173B40"/>
    <w:rsid w:val="00173BF1"/>
    <w:rsid w:val="00173ECF"/>
    <w:rsid w:val="00174303"/>
    <w:rsid w:val="001744D9"/>
    <w:rsid w:val="001744DE"/>
    <w:rsid w:val="001744FA"/>
    <w:rsid w:val="0017470E"/>
    <w:rsid w:val="00174B28"/>
    <w:rsid w:val="00174D8C"/>
    <w:rsid w:val="00174F07"/>
    <w:rsid w:val="001754D3"/>
    <w:rsid w:val="00175640"/>
    <w:rsid w:val="001756CF"/>
    <w:rsid w:val="00175AE5"/>
    <w:rsid w:val="00175B6A"/>
    <w:rsid w:val="00175BA9"/>
    <w:rsid w:val="00176082"/>
    <w:rsid w:val="0017610E"/>
    <w:rsid w:val="001761DB"/>
    <w:rsid w:val="00176318"/>
    <w:rsid w:val="001769F3"/>
    <w:rsid w:val="00176BB9"/>
    <w:rsid w:val="00176D1E"/>
    <w:rsid w:val="00177329"/>
    <w:rsid w:val="0017736B"/>
    <w:rsid w:val="00177481"/>
    <w:rsid w:val="001775AC"/>
    <w:rsid w:val="00177830"/>
    <w:rsid w:val="00180279"/>
    <w:rsid w:val="001805CB"/>
    <w:rsid w:val="001806C0"/>
    <w:rsid w:val="00181130"/>
    <w:rsid w:val="00181168"/>
    <w:rsid w:val="0018151D"/>
    <w:rsid w:val="001817FE"/>
    <w:rsid w:val="00181FF9"/>
    <w:rsid w:val="001826F4"/>
    <w:rsid w:val="00182A2F"/>
    <w:rsid w:val="00182A8E"/>
    <w:rsid w:val="00182B6B"/>
    <w:rsid w:val="0018326C"/>
    <w:rsid w:val="001834EE"/>
    <w:rsid w:val="00183671"/>
    <w:rsid w:val="00183C0B"/>
    <w:rsid w:val="00183F0C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08F"/>
    <w:rsid w:val="001912D1"/>
    <w:rsid w:val="0019141E"/>
    <w:rsid w:val="00191636"/>
    <w:rsid w:val="00192034"/>
    <w:rsid w:val="0019246B"/>
    <w:rsid w:val="00192E44"/>
    <w:rsid w:val="0019308F"/>
    <w:rsid w:val="00193591"/>
    <w:rsid w:val="0019379C"/>
    <w:rsid w:val="0019394D"/>
    <w:rsid w:val="00193C9B"/>
    <w:rsid w:val="0019403F"/>
    <w:rsid w:val="0019483D"/>
    <w:rsid w:val="00194BC3"/>
    <w:rsid w:val="001958AE"/>
    <w:rsid w:val="001959C8"/>
    <w:rsid w:val="00195F20"/>
    <w:rsid w:val="00196CDC"/>
    <w:rsid w:val="00197075"/>
    <w:rsid w:val="001971AC"/>
    <w:rsid w:val="00197B83"/>
    <w:rsid w:val="00197FDF"/>
    <w:rsid w:val="001A00DC"/>
    <w:rsid w:val="001A07C6"/>
    <w:rsid w:val="001A0E97"/>
    <w:rsid w:val="001A14B4"/>
    <w:rsid w:val="001A155E"/>
    <w:rsid w:val="001A1671"/>
    <w:rsid w:val="001A1804"/>
    <w:rsid w:val="001A1825"/>
    <w:rsid w:val="001A1D38"/>
    <w:rsid w:val="001A24EB"/>
    <w:rsid w:val="001A2567"/>
    <w:rsid w:val="001A28EF"/>
    <w:rsid w:val="001A2A1D"/>
    <w:rsid w:val="001A309B"/>
    <w:rsid w:val="001A30E4"/>
    <w:rsid w:val="001A311F"/>
    <w:rsid w:val="001A33AD"/>
    <w:rsid w:val="001A3553"/>
    <w:rsid w:val="001A3C71"/>
    <w:rsid w:val="001A423F"/>
    <w:rsid w:val="001A42BE"/>
    <w:rsid w:val="001A459F"/>
    <w:rsid w:val="001A5144"/>
    <w:rsid w:val="001A52D7"/>
    <w:rsid w:val="001A5A90"/>
    <w:rsid w:val="001A5C86"/>
    <w:rsid w:val="001A5DAE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110C"/>
    <w:rsid w:val="001B210A"/>
    <w:rsid w:val="001B2830"/>
    <w:rsid w:val="001B2B48"/>
    <w:rsid w:val="001B2CA0"/>
    <w:rsid w:val="001B3451"/>
    <w:rsid w:val="001B3474"/>
    <w:rsid w:val="001B3642"/>
    <w:rsid w:val="001B3BDC"/>
    <w:rsid w:val="001B4095"/>
    <w:rsid w:val="001B419B"/>
    <w:rsid w:val="001B4F67"/>
    <w:rsid w:val="001B5495"/>
    <w:rsid w:val="001B559F"/>
    <w:rsid w:val="001B583F"/>
    <w:rsid w:val="001B5D9A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1EF2"/>
    <w:rsid w:val="001C20FE"/>
    <w:rsid w:val="001C2ABB"/>
    <w:rsid w:val="001C2B36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0D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2E2E"/>
    <w:rsid w:val="001D3517"/>
    <w:rsid w:val="001D35DE"/>
    <w:rsid w:val="001D35E6"/>
    <w:rsid w:val="001D3859"/>
    <w:rsid w:val="001D432D"/>
    <w:rsid w:val="001D4435"/>
    <w:rsid w:val="001D44E5"/>
    <w:rsid w:val="001D4703"/>
    <w:rsid w:val="001D4AF4"/>
    <w:rsid w:val="001D515C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15"/>
    <w:rsid w:val="001E4B9D"/>
    <w:rsid w:val="001E4DF2"/>
    <w:rsid w:val="001E5308"/>
    <w:rsid w:val="001E5602"/>
    <w:rsid w:val="001E5C25"/>
    <w:rsid w:val="001E5E23"/>
    <w:rsid w:val="001E605F"/>
    <w:rsid w:val="001E646B"/>
    <w:rsid w:val="001E64D3"/>
    <w:rsid w:val="001E6665"/>
    <w:rsid w:val="001E673C"/>
    <w:rsid w:val="001E677F"/>
    <w:rsid w:val="001E67C0"/>
    <w:rsid w:val="001E6C3D"/>
    <w:rsid w:val="001E6F28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1EEB"/>
    <w:rsid w:val="001F21E3"/>
    <w:rsid w:val="001F2461"/>
    <w:rsid w:val="001F4651"/>
    <w:rsid w:val="001F4DAF"/>
    <w:rsid w:val="001F525C"/>
    <w:rsid w:val="001F55D4"/>
    <w:rsid w:val="001F5C26"/>
    <w:rsid w:val="001F605D"/>
    <w:rsid w:val="001F6283"/>
    <w:rsid w:val="001F65E8"/>
    <w:rsid w:val="001F6762"/>
    <w:rsid w:val="001F75BA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062"/>
    <w:rsid w:val="00204213"/>
    <w:rsid w:val="00204497"/>
    <w:rsid w:val="00204A32"/>
    <w:rsid w:val="002052E8"/>
    <w:rsid w:val="0020587C"/>
    <w:rsid w:val="002059D0"/>
    <w:rsid w:val="00206024"/>
    <w:rsid w:val="0020626F"/>
    <w:rsid w:val="002063A8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BC2"/>
    <w:rsid w:val="00214C78"/>
    <w:rsid w:val="002150EF"/>
    <w:rsid w:val="002157BD"/>
    <w:rsid w:val="00215DBF"/>
    <w:rsid w:val="0021627D"/>
    <w:rsid w:val="00216957"/>
    <w:rsid w:val="00216FAB"/>
    <w:rsid w:val="002171D8"/>
    <w:rsid w:val="0021775C"/>
    <w:rsid w:val="00220024"/>
    <w:rsid w:val="00220330"/>
    <w:rsid w:val="00220988"/>
    <w:rsid w:val="00220C0C"/>
    <w:rsid w:val="00222064"/>
    <w:rsid w:val="002228D0"/>
    <w:rsid w:val="00222C3E"/>
    <w:rsid w:val="0022310B"/>
    <w:rsid w:val="002231DC"/>
    <w:rsid w:val="002236DD"/>
    <w:rsid w:val="00223A89"/>
    <w:rsid w:val="0022435B"/>
    <w:rsid w:val="002243BC"/>
    <w:rsid w:val="00224412"/>
    <w:rsid w:val="00224522"/>
    <w:rsid w:val="002249A8"/>
    <w:rsid w:val="0022517A"/>
    <w:rsid w:val="002252C3"/>
    <w:rsid w:val="002255D0"/>
    <w:rsid w:val="0022593C"/>
    <w:rsid w:val="00225D59"/>
    <w:rsid w:val="00226015"/>
    <w:rsid w:val="002260AE"/>
    <w:rsid w:val="00226325"/>
    <w:rsid w:val="00226447"/>
    <w:rsid w:val="002264F6"/>
    <w:rsid w:val="00226CD7"/>
    <w:rsid w:val="00226D3F"/>
    <w:rsid w:val="0022751C"/>
    <w:rsid w:val="002275F8"/>
    <w:rsid w:val="0022760F"/>
    <w:rsid w:val="00227678"/>
    <w:rsid w:val="00227E69"/>
    <w:rsid w:val="00227FF4"/>
    <w:rsid w:val="0023038A"/>
    <w:rsid w:val="0023058C"/>
    <w:rsid w:val="0023061A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0CC"/>
    <w:rsid w:val="00233302"/>
    <w:rsid w:val="0023344D"/>
    <w:rsid w:val="0023360F"/>
    <w:rsid w:val="00233BF2"/>
    <w:rsid w:val="00233DD2"/>
    <w:rsid w:val="00234053"/>
    <w:rsid w:val="00234622"/>
    <w:rsid w:val="00234D57"/>
    <w:rsid w:val="00235164"/>
    <w:rsid w:val="002363E6"/>
    <w:rsid w:val="002364E0"/>
    <w:rsid w:val="00237AA7"/>
    <w:rsid w:val="00237E04"/>
    <w:rsid w:val="00237E7B"/>
    <w:rsid w:val="0024027B"/>
    <w:rsid w:val="0024027C"/>
    <w:rsid w:val="00240739"/>
    <w:rsid w:val="00240BAB"/>
    <w:rsid w:val="00240BAD"/>
    <w:rsid w:val="00240F18"/>
    <w:rsid w:val="002416FE"/>
    <w:rsid w:val="00242C88"/>
    <w:rsid w:val="002433B3"/>
    <w:rsid w:val="00243837"/>
    <w:rsid w:val="00243A32"/>
    <w:rsid w:val="00243B6D"/>
    <w:rsid w:val="00243C7B"/>
    <w:rsid w:val="002441A7"/>
    <w:rsid w:val="00244436"/>
    <w:rsid w:val="002447AE"/>
    <w:rsid w:val="00244825"/>
    <w:rsid w:val="00244C93"/>
    <w:rsid w:val="00244D9E"/>
    <w:rsid w:val="00245073"/>
    <w:rsid w:val="00245105"/>
    <w:rsid w:val="0024514A"/>
    <w:rsid w:val="00245351"/>
    <w:rsid w:val="0024613C"/>
    <w:rsid w:val="00246C98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27E"/>
    <w:rsid w:val="0025163F"/>
    <w:rsid w:val="00251729"/>
    <w:rsid w:val="00251E93"/>
    <w:rsid w:val="00251F8E"/>
    <w:rsid w:val="002526BC"/>
    <w:rsid w:val="002526E0"/>
    <w:rsid w:val="00252874"/>
    <w:rsid w:val="00253008"/>
    <w:rsid w:val="00253231"/>
    <w:rsid w:val="002533DC"/>
    <w:rsid w:val="00253C76"/>
    <w:rsid w:val="00253D60"/>
    <w:rsid w:val="00254124"/>
    <w:rsid w:val="00254909"/>
    <w:rsid w:val="00255240"/>
    <w:rsid w:val="002552FE"/>
    <w:rsid w:val="0025543B"/>
    <w:rsid w:val="00255600"/>
    <w:rsid w:val="00255A29"/>
    <w:rsid w:val="00255B6D"/>
    <w:rsid w:val="00255DFD"/>
    <w:rsid w:val="00255E28"/>
    <w:rsid w:val="002563F4"/>
    <w:rsid w:val="00256D08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812"/>
    <w:rsid w:val="00261B6E"/>
    <w:rsid w:val="00261CAA"/>
    <w:rsid w:val="00262073"/>
    <w:rsid w:val="00262351"/>
    <w:rsid w:val="00262B43"/>
    <w:rsid w:val="00262DC9"/>
    <w:rsid w:val="002633B6"/>
    <w:rsid w:val="00263730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3B"/>
    <w:rsid w:val="00267CF4"/>
    <w:rsid w:val="0027033B"/>
    <w:rsid w:val="002705F9"/>
    <w:rsid w:val="002708E2"/>
    <w:rsid w:val="00270A76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3BF9"/>
    <w:rsid w:val="002747B0"/>
    <w:rsid w:val="00274915"/>
    <w:rsid w:val="00274B5D"/>
    <w:rsid w:val="002765CC"/>
    <w:rsid w:val="00276FD1"/>
    <w:rsid w:val="002771DA"/>
    <w:rsid w:val="00277BC3"/>
    <w:rsid w:val="0028032B"/>
    <w:rsid w:val="00280569"/>
    <w:rsid w:val="0028104B"/>
    <w:rsid w:val="00281652"/>
    <w:rsid w:val="00281C1E"/>
    <w:rsid w:val="002822B8"/>
    <w:rsid w:val="002824A2"/>
    <w:rsid w:val="00282D02"/>
    <w:rsid w:val="00283791"/>
    <w:rsid w:val="00284033"/>
    <w:rsid w:val="00284064"/>
    <w:rsid w:val="00284856"/>
    <w:rsid w:val="00284AAE"/>
    <w:rsid w:val="00285103"/>
    <w:rsid w:val="0028555C"/>
    <w:rsid w:val="002857DC"/>
    <w:rsid w:val="0028587B"/>
    <w:rsid w:val="00285AFC"/>
    <w:rsid w:val="00285B40"/>
    <w:rsid w:val="00285B41"/>
    <w:rsid w:val="002862D2"/>
    <w:rsid w:val="0028652C"/>
    <w:rsid w:val="002868E5"/>
    <w:rsid w:val="00286FF1"/>
    <w:rsid w:val="00287115"/>
    <w:rsid w:val="002872F3"/>
    <w:rsid w:val="0028765C"/>
    <w:rsid w:val="0028772E"/>
    <w:rsid w:val="00290AE8"/>
    <w:rsid w:val="00290DA0"/>
    <w:rsid w:val="00291DBB"/>
    <w:rsid w:val="00292187"/>
    <w:rsid w:val="00292B1E"/>
    <w:rsid w:val="0029386B"/>
    <w:rsid w:val="00293935"/>
    <w:rsid w:val="00293960"/>
    <w:rsid w:val="00294627"/>
    <w:rsid w:val="002953B3"/>
    <w:rsid w:val="00295CA6"/>
    <w:rsid w:val="00295EC5"/>
    <w:rsid w:val="00297279"/>
    <w:rsid w:val="002973FC"/>
    <w:rsid w:val="002974C6"/>
    <w:rsid w:val="002976B9"/>
    <w:rsid w:val="00297938"/>
    <w:rsid w:val="002979EC"/>
    <w:rsid w:val="00297B5D"/>
    <w:rsid w:val="00297BB4"/>
    <w:rsid w:val="00297FF2"/>
    <w:rsid w:val="002A0250"/>
    <w:rsid w:val="002A0604"/>
    <w:rsid w:val="002A0BAB"/>
    <w:rsid w:val="002A0D76"/>
    <w:rsid w:val="002A0DB2"/>
    <w:rsid w:val="002A0F47"/>
    <w:rsid w:val="002A129C"/>
    <w:rsid w:val="002A133D"/>
    <w:rsid w:val="002A144F"/>
    <w:rsid w:val="002A1B82"/>
    <w:rsid w:val="002A1E4C"/>
    <w:rsid w:val="002A2265"/>
    <w:rsid w:val="002A2D6A"/>
    <w:rsid w:val="002A2DFC"/>
    <w:rsid w:val="002A36A8"/>
    <w:rsid w:val="002A3B66"/>
    <w:rsid w:val="002A40CF"/>
    <w:rsid w:val="002A43B1"/>
    <w:rsid w:val="002A4BAD"/>
    <w:rsid w:val="002A4C37"/>
    <w:rsid w:val="002A5026"/>
    <w:rsid w:val="002A5334"/>
    <w:rsid w:val="002A53FB"/>
    <w:rsid w:val="002A556E"/>
    <w:rsid w:val="002A688C"/>
    <w:rsid w:val="002A6AB4"/>
    <w:rsid w:val="002A6D03"/>
    <w:rsid w:val="002A6D22"/>
    <w:rsid w:val="002A7317"/>
    <w:rsid w:val="002B02E4"/>
    <w:rsid w:val="002B046F"/>
    <w:rsid w:val="002B0B55"/>
    <w:rsid w:val="002B0C99"/>
    <w:rsid w:val="002B0DC7"/>
    <w:rsid w:val="002B10F4"/>
    <w:rsid w:val="002B16E1"/>
    <w:rsid w:val="002B178C"/>
    <w:rsid w:val="002B195E"/>
    <w:rsid w:val="002B287F"/>
    <w:rsid w:val="002B2E9F"/>
    <w:rsid w:val="002B2F9F"/>
    <w:rsid w:val="002B31E5"/>
    <w:rsid w:val="002B3765"/>
    <w:rsid w:val="002B3B94"/>
    <w:rsid w:val="002B3C2F"/>
    <w:rsid w:val="002B3FF5"/>
    <w:rsid w:val="002B4A6A"/>
    <w:rsid w:val="002B54D5"/>
    <w:rsid w:val="002B60A1"/>
    <w:rsid w:val="002B641B"/>
    <w:rsid w:val="002B6454"/>
    <w:rsid w:val="002B6947"/>
    <w:rsid w:val="002B6A9F"/>
    <w:rsid w:val="002B6B40"/>
    <w:rsid w:val="002B6DC4"/>
    <w:rsid w:val="002B6EDC"/>
    <w:rsid w:val="002B6F48"/>
    <w:rsid w:val="002B70B9"/>
    <w:rsid w:val="002B7113"/>
    <w:rsid w:val="002B7814"/>
    <w:rsid w:val="002B7C02"/>
    <w:rsid w:val="002C0ADE"/>
    <w:rsid w:val="002C1156"/>
    <w:rsid w:val="002C11CC"/>
    <w:rsid w:val="002C14F5"/>
    <w:rsid w:val="002C2088"/>
    <w:rsid w:val="002C20D4"/>
    <w:rsid w:val="002C2590"/>
    <w:rsid w:val="002C292F"/>
    <w:rsid w:val="002C297B"/>
    <w:rsid w:val="002C3BBC"/>
    <w:rsid w:val="002C3DFC"/>
    <w:rsid w:val="002C493F"/>
    <w:rsid w:val="002C4BE9"/>
    <w:rsid w:val="002C4C44"/>
    <w:rsid w:val="002C4C9A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A59"/>
    <w:rsid w:val="002D1C11"/>
    <w:rsid w:val="002D20BB"/>
    <w:rsid w:val="002D210F"/>
    <w:rsid w:val="002D223E"/>
    <w:rsid w:val="002D2931"/>
    <w:rsid w:val="002D2BB9"/>
    <w:rsid w:val="002D2CF7"/>
    <w:rsid w:val="002D3021"/>
    <w:rsid w:val="002D31D3"/>
    <w:rsid w:val="002D3840"/>
    <w:rsid w:val="002D3A50"/>
    <w:rsid w:val="002D3AD6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A48"/>
    <w:rsid w:val="002D6B2D"/>
    <w:rsid w:val="002D6BC7"/>
    <w:rsid w:val="002D7102"/>
    <w:rsid w:val="002D7768"/>
    <w:rsid w:val="002D7C07"/>
    <w:rsid w:val="002D7E1B"/>
    <w:rsid w:val="002E02C8"/>
    <w:rsid w:val="002E035E"/>
    <w:rsid w:val="002E0364"/>
    <w:rsid w:val="002E0C33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79B"/>
    <w:rsid w:val="002E5B4F"/>
    <w:rsid w:val="002E5CD6"/>
    <w:rsid w:val="002E5D88"/>
    <w:rsid w:val="002E605D"/>
    <w:rsid w:val="002E638B"/>
    <w:rsid w:val="002E6900"/>
    <w:rsid w:val="002E6F53"/>
    <w:rsid w:val="002E7167"/>
    <w:rsid w:val="002E7714"/>
    <w:rsid w:val="002E7AAC"/>
    <w:rsid w:val="002E7AC5"/>
    <w:rsid w:val="002F07C2"/>
    <w:rsid w:val="002F0E27"/>
    <w:rsid w:val="002F1204"/>
    <w:rsid w:val="002F1412"/>
    <w:rsid w:val="002F1961"/>
    <w:rsid w:val="002F1973"/>
    <w:rsid w:val="002F1DF7"/>
    <w:rsid w:val="002F29A8"/>
    <w:rsid w:val="002F2FAC"/>
    <w:rsid w:val="002F36A7"/>
    <w:rsid w:val="002F3B00"/>
    <w:rsid w:val="002F3BE8"/>
    <w:rsid w:val="002F3D6F"/>
    <w:rsid w:val="002F3FF8"/>
    <w:rsid w:val="002F4133"/>
    <w:rsid w:val="002F4570"/>
    <w:rsid w:val="002F494D"/>
    <w:rsid w:val="002F4D91"/>
    <w:rsid w:val="002F552A"/>
    <w:rsid w:val="002F5F9F"/>
    <w:rsid w:val="002F6869"/>
    <w:rsid w:val="002F6C3E"/>
    <w:rsid w:val="002F733D"/>
    <w:rsid w:val="002F744F"/>
    <w:rsid w:val="002F7682"/>
    <w:rsid w:val="002F7AE5"/>
    <w:rsid w:val="002F7D0A"/>
    <w:rsid w:val="003002EF"/>
    <w:rsid w:val="003006A5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687"/>
    <w:rsid w:val="003068B1"/>
    <w:rsid w:val="00306CA8"/>
    <w:rsid w:val="00307194"/>
    <w:rsid w:val="00307778"/>
    <w:rsid w:val="0030782B"/>
    <w:rsid w:val="003079B2"/>
    <w:rsid w:val="00307ACA"/>
    <w:rsid w:val="00307B4B"/>
    <w:rsid w:val="00307F49"/>
    <w:rsid w:val="00310313"/>
    <w:rsid w:val="00310332"/>
    <w:rsid w:val="003119C0"/>
    <w:rsid w:val="00311A8C"/>
    <w:rsid w:val="00311F0B"/>
    <w:rsid w:val="00312097"/>
    <w:rsid w:val="00312BDC"/>
    <w:rsid w:val="0031338A"/>
    <w:rsid w:val="00313446"/>
    <w:rsid w:val="003136BA"/>
    <w:rsid w:val="003138F5"/>
    <w:rsid w:val="003143A2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051"/>
    <w:rsid w:val="00316B05"/>
    <w:rsid w:val="00316F5C"/>
    <w:rsid w:val="00317C41"/>
    <w:rsid w:val="003204F0"/>
    <w:rsid w:val="00320ACD"/>
    <w:rsid w:val="00321400"/>
    <w:rsid w:val="0032237B"/>
    <w:rsid w:val="0032243E"/>
    <w:rsid w:val="00322515"/>
    <w:rsid w:val="003228D2"/>
    <w:rsid w:val="00322A8B"/>
    <w:rsid w:val="00322C81"/>
    <w:rsid w:val="003232F5"/>
    <w:rsid w:val="0032345A"/>
    <w:rsid w:val="00323779"/>
    <w:rsid w:val="00323D4E"/>
    <w:rsid w:val="00324941"/>
    <w:rsid w:val="00324D9E"/>
    <w:rsid w:val="0032513A"/>
    <w:rsid w:val="003252D5"/>
    <w:rsid w:val="00325B21"/>
    <w:rsid w:val="003262AA"/>
    <w:rsid w:val="0032676D"/>
    <w:rsid w:val="003268DE"/>
    <w:rsid w:val="00326903"/>
    <w:rsid w:val="00326979"/>
    <w:rsid w:val="00326EA8"/>
    <w:rsid w:val="00327241"/>
    <w:rsid w:val="003273C2"/>
    <w:rsid w:val="00327A53"/>
    <w:rsid w:val="00327ABA"/>
    <w:rsid w:val="00327DD4"/>
    <w:rsid w:val="003300D8"/>
    <w:rsid w:val="00330990"/>
    <w:rsid w:val="00330B62"/>
    <w:rsid w:val="00330DA4"/>
    <w:rsid w:val="00331137"/>
    <w:rsid w:val="0033171D"/>
    <w:rsid w:val="003317FC"/>
    <w:rsid w:val="00332161"/>
    <w:rsid w:val="00332355"/>
    <w:rsid w:val="00332CBF"/>
    <w:rsid w:val="00332D97"/>
    <w:rsid w:val="00332E9C"/>
    <w:rsid w:val="0033332B"/>
    <w:rsid w:val="003339A4"/>
    <w:rsid w:val="00333B64"/>
    <w:rsid w:val="00334908"/>
    <w:rsid w:val="00335261"/>
    <w:rsid w:val="003353A3"/>
    <w:rsid w:val="00335A95"/>
    <w:rsid w:val="00335C02"/>
    <w:rsid w:val="00336132"/>
    <w:rsid w:val="0033668C"/>
    <w:rsid w:val="0033683C"/>
    <w:rsid w:val="00336CEE"/>
    <w:rsid w:val="00337A22"/>
    <w:rsid w:val="00337EEE"/>
    <w:rsid w:val="00340057"/>
    <w:rsid w:val="00340469"/>
    <w:rsid w:val="003405BD"/>
    <w:rsid w:val="0034064F"/>
    <w:rsid w:val="003406FD"/>
    <w:rsid w:val="003408C2"/>
    <w:rsid w:val="00340A7F"/>
    <w:rsid w:val="00340D69"/>
    <w:rsid w:val="00341046"/>
    <w:rsid w:val="003411EB"/>
    <w:rsid w:val="0034130F"/>
    <w:rsid w:val="00341337"/>
    <w:rsid w:val="00341A73"/>
    <w:rsid w:val="00341B78"/>
    <w:rsid w:val="00341F48"/>
    <w:rsid w:val="00342151"/>
    <w:rsid w:val="00342153"/>
    <w:rsid w:val="00342231"/>
    <w:rsid w:val="00342553"/>
    <w:rsid w:val="003426D7"/>
    <w:rsid w:val="00342EF8"/>
    <w:rsid w:val="00343D19"/>
    <w:rsid w:val="00344A6D"/>
    <w:rsid w:val="00344F08"/>
    <w:rsid w:val="00345217"/>
    <w:rsid w:val="003452CE"/>
    <w:rsid w:val="003455BE"/>
    <w:rsid w:val="00345935"/>
    <w:rsid w:val="00345BC7"/>
    <w:rsid w:val="00345DC4"/>
    <w:rsid w:val="00345E6C"/>
    <w:rsid w:val="00345ECF"/>
    <w:rsid w:val="00345FC1"/>
    <w:rsid w:val="0034699F"/>
    <w:rsid w:val="00346A9A"/>
    <w:rsid w:val="00346E13"/>
    <w:rsid w:val="00346F79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3397"/>
    <w:rsid w:val="00354F00"/>
    <w:rsid w:val="00355193"/>
    <w:rsid w:val="003558A9"/>
    <w:rsid w:val="00355950"/>
    <w:rsid w:val="00355FDA"/>
    <w:rsid w:val="00356EFF"/>
    <w:rsid w:val="00357151"/>
    <w:rsid w:val="00357455"/>
    <w:rsid w:val="00357D9A"/>
    <w:rsid w:val="00357E63"/>
    <w:rsid w:val="0036005A"/>
    <w:rsid w:val="003615BC"/>
    <w:rsid w:val="00361E8F"/>
    <w:rsid w:val="00362003"/>
    <w:rsid w:val="00362CC7"/>
    <w:rsid w:val="00362F8C"/>
    <w:rsid w:val="003633E3"/>
    <w:rsid w:val="003637AB"/>
    <w:rsid w:val="003643C0"/>
    <w:rsid w:val="003645DB"/>
    <w:rsid w:val="0036469B"/>
    <w:rsid w:val="00364D33"/>
    <w:rsid w:val="00365B89"/>
    <w:rsid w:val="00365FA4"/>
    <w:rsid w:val="00365FC2"/>
    <w:rsid w:val="0036613C"/>
    <w:rsid w:val="003665DF"/>
    <w:rsid w:val="0036661D"/>
    <w:rsid w:val="00366884"/>
    <w:rsid w:val="00366D74"/>
    <w:rsid w:val="00366F5B"/>
    <w:rsid w:val="0036725C"/>
    <w:rsid w:val="003675B1"/>
    <w:rsid w:val="00367924"/>
    <w:rsid w:val="003700E5"/>
    <w:rsid w:val="00370A73"/>
    <w:rsid w:val="0037121C"/>
    <w:rsid w:val="003713B7"/>
    <w:rsid w:val="00371405"/>
    <w:rsid w:val="00371D4F"/>
    <w:rsid w:val="00372506"/>
    <w:rsid w:val="003727A6"/>
    <w:rsid w:val="00372837"/>
    <w:rsid w:val="00372BAD"/>
    <w:rsid w:val="00372D2A"/>
    <w:rsid w:val="00373413"/>
    <w:rsid w:val="00374858"/>
    <w:rsid w:val="0037534A"/>
    <w:rsid w:val="0037542B"/>
    <w:rsid w:val="003755B0"/>
    <w:rsid w:val="00375CCB"/>
    <w:rsid w:val="00376320"/>
    <w:rsid w:val="003769CD"/>
    <w:rsid w:val="003769D3"/>
    <w:rsid w:val="00376CD3"/>
    <w:rsid w:val="00376EF0"/>
    <w:rsid w:val="00377448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3CF2"/>
    <w:rsid w:val="00384EFB"/>
    <w:rsid w:val="00384F64"/>
    <w:rsid w:val="0038539F"/>
    <w:rsid w:val="00385EB0"/>
    <w:rsid w:val="00385F76"/>
    <w:rsid w:val="003865A4"/>
    <w:rsid w:val="00386703"/>
    <w:rsid w:val="003869EE"/>
    <w:rsid w:val="00386C7A"/>
    <w:rsid w:val="00386F6A"/>
    <w:rsid w:val="003871AC"/>
    <w:rsid w:val="00387834"/>
    <w:rsid w:val="00387ED6"/>
    <w:rsid w:val="003902F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465"/>
    <w:rsid w:val="00391535"/>
    <w:rsid w:val="003915FE"/>
    <w:rsid w:val="00391AD9"/>
    <w:rsid w:val="0039279E"/>
    <w:rsid w:val="00392DFE"/>
    <w:rsid w:val="003939FC"/>
    <w:rsid w:val="00393EE2"/>
    <w:rsid w:val="0039431E"/>
    <w:rsid w:val="00394432"/>
    <w:rsid w:val="003947E7"/>
    <w:rsid w:val="00394D69"/>
    <w:rsid w:val="00395560"/>
    <w:rsid w:val="00395633"/>
    <w:rsid w:val="00396E7D"/>
    <w:rsid w:val="0039736C"/>
    <w:rsid w:val="0039754B"/>
    <w:rsid w:val="00397866"/>
    <w:rsid w:val="003978CF"/>
    <w:rsid w:val="00397BFF"/>
    <w:rsid w:val="003A0042"/>
    <w:rsid w:val="003A01D4"/>
    <w:rsid w:val="003A082B"/>
    <w:rsid w:val="003A1855"/>
    <w:rsid w:val="003A1B0C"/>
    <w:rsid w:val="003A1C17"/>
    <w:rsid w:val="003A1DFC"/>
    <w:rsid w:val="003A2D51"/>
    <w:rsid w:val="003A2E68"/>
    <w:rsid w:val="003A33EB"/>
    <w:rsid w:val="003A37E4"/>
    <w:rsid w:val="003A4006"/>
    <w:rsid w:val="003A43AF"/>
    <w:rsid w:val="003A46F0"/>
    <w:rsid w:val="003A49B8"/>
    <w:rsid w:val="003A4D9E"/>
    <w:rsid w:val="003A5259"/>
    <w:rsid w:val="003A5DF4"/>
    <w:rsid w:val="003A5FD6"/>
    <w:rsid w:val="003A644A"/>
    <w:rsid w:val="003A6632"/>
    <w:rsid w:val="003A6AFB"/>
    <w:rsid w:val="003A6ECC"/>
    <w:rsid w:val="003A6EEF"/>
    <w:rsid w:val="003A7337"/>
    <w:rsid w:val="003A7416"/>
    <w:rsid w:val="003A7A2C"/>
    <w:rsid w:val="003A7CE6"/>
    <w:rsid w:val="003A7D61"/>
    <w:rsid w:val="003A7F5F"/>
    <w:rsid w:val="003B0041"/>
    <w:rsid w:val="003B086D"/>
    <w:rsid w:val="003B0E1B"/>
    <w:rsid w:val="003B146D"/>
    <w:rsid w:val="003B14E4"/>
    <w:rsid w:val="003B152F"/>
    <w:rsid w:val="003B20FC"/>
    <w:rsid w:val="003B22D1"/>
    <w:rsid w:val="003B2A5B"/>
    <w:rsid w:val="003B306A"/>
    <w:rsid w:val="003B317B"/>
    <w:rsid w:val="003B31D4"/>
    <w:rsid w:val="003B3274"/>
    <w:rsid w:val="003B3CFE"/>
    <w:rsid w:val="003B4813"/>
    <w:rsid w:val="003B4A49"/>
    <w:rsid w:val="003B4FFC"/>
    <w:rsid w:val="003B506A"/>
    <w:rsid w:val="003B5405"/>
    <w:rsid w:val="003B55B5"/>
    <w:rsid w:val="003B57B6"/>
    <w:rsid w:val="003B58B3"/>
    <w:rsid w:val="003B599F"/>
    <w:rsid w:val="003B5A03"/>
    <w:rsid w:val="003B6185"/>
    <w:rsid w:val="003B6D35"/>
    <w:rsid w:val="003B72B9"/>
    <w:rsid w:val="003B74AB"/>
    <w:rsid w:val="003B7772"/>
    <w:rsid w:val="003B7AEA"/>
    <w:rsid w:val="003C0423"/>
    <w:rsid w:val="003C0898"/>
    <w:rsid w:val="003C0A26"/>
    <w:rsid w:val="003C127B"/>
    <w:rsid w:val="003C16D8"/>
    <w:rsid w:val="003C1869"/>
    <w:rsid w:val="003C1AE0"/>
    <w:rsid w:val="003C1D17"/>
    <w:rsid w:val="003C1DB2"/>
    <w:rsid w:val="003C1E8B"/>
    <w:rsid w:val="003C216E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49FB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2AEA"/>
    <w:rsid w:val="003D3154"/>
    <w:rsid w:val="003D3815"/>
    <w:rsid w:val="003D3A3D"/>
    <w:rsid w:val="003D405A"/>
    <w:rsid w:val="003D4C9E"/>
    <w:rsid w:val="003D4E2D"/>
    <w:rsid w:val="003D529E"/>
    <w:rsid w:val="003D597C"/>
    <w:rsid w:val="003D5A32"/>
    <w:rsid w:val="003D6814"/>
    <w:rsid w:val="003D6CA3"/>
    <w:rsid w:val="003D761F"/>
    <w:rsid w:val="003D7780"/>
    <w:rsid w:val="003D7E24"/>
    <w:rsid w:val="003E08F3"/>
    <w:rsid w:val="003E0B9E"/>
    <w:rsid w:val="003E176D"/>
    <w:rsid w:val="003E1B51"/>
    <w:rsid w:val="003E1C94"/>
    <w:rsid w:val="003E1DED"/>
    <w:rsid w:val="003E29BF"/>
    <w:rsid w:val="003E2CCF"/>
    <w:rsid w:val="003E4008"/>
    <w:rsid w:val="003E40DA"/>
    <w:rsid w:val="003E4285"/>
    <w:rsid w:val="003E47DC"/>
    <w:rsid w:val="003E4975"/>
    <w:rsid w:val="003E4E03"/>
    <w:rsid w:val="003E4E7B"/>
    <w:rsid w:val="003E5538"/>
    <w:rsid w:val="003E5FF2"/>
    <w:rsid w:val="003E6CAD"/>
    <w:rsid w:val="003E7008"/>
    <w:rsid w:val="003E7733"/>
    <w:rsid w:val="003E7AF5"/>
    <w:rsid w:val="003F0108"/>
    <w:rsid w:val="003F010D"/>
    <w:rsid w:val="003F0E31"/>
    <w:rsid w:val="003F0F05"/>
    <w:rsid w:val="003F0F63"/>
    <w:rsid w:val="003F1021"/>
    <w:rsid w:val="003F1941"/>
    <w:rsid w:val="003F1C4B"/>
    <w:rsid w:val="003F26B2"/>
    <w:rsid w:val="003F28A0"/>
    <w:rsid w:val="003F29E5"/>
    <w:rsid w:val="003F2A30"/>
    <w:rsid w:val="003F311D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C9B"/>
    <w:rsid w:val="00400598"/>
    <w:rsid w:val="00400C3C"/>
    <w:rsid w:val="00400C8F"/>
    <w:rsid w:val="00401193"/>
    <w:rsid w:val="00401556"/>
    <w:rsid w:val="00401967"/>
    <w:rsid w:val="00401C97"/>
    <w:rsid w:val="00402089"/>
    <w:rsid w:val="00402159"/>
    <w:rsid w:val="0040238D"/>
    <w:rsid w:val="004024CA"/>
    <w:rsid w:val="004032C3"/>
    <w:rsid w:val="00403852"/>
    <w:rsid w:val="004039BE"/>
    <w:rsid w:val="00403A70"/>
    <w:rsid w:val="00403F0C"/>
    <w:rsid w:val="00404257"/>
    <w:rsid w:val="00404315"/>
    <w:rsid w:val="00404970"/>
    <w:rsid w:val="00404FCA"/>
    <w:rsid w:val="004050EB"/>
    <w:rsid w:val="00405366"/>
    <w:rsid w:val="004055F2"/>
    <w:rsid w:val="00405C2B"/>
    <w:rsid w:val="00406245"/>
    <w:rsid w:val="0040667D"/>
    <w:rsid w:val="0040669B"/>
    <w:rsid w:val="00406A56"/>
    <w:rsid w:val="004073C6"/>
    <w:rsid w:val="004074C6"/>
    <w:rsid w:val="00407626"/>
    <w:rsid w:val="00407B00"/>
    <w:rsid w:val="00407C5D"/>
    <w:rsid w:val="00407E61"/>
    <w:rsid w:val="00407EC8"/>
    <w:rsid w:val="004100B4"/>
    <w:rsid w:val="004109F1"/>
    <w:rsid w:val="00410A99"/>
    <w:rsid w:val="00411747"/>
    <w:rsid w:val="00411A81"/>
    <w:rsid w:val="00411AC1"/>
    <w:rsid w:val="00411FA6"/>
    <w:rsid w:val="00412A6E"/>
    <w:rsid w:val="00412F12"/>
    <w:rsid w:val="00413027"/>
    <w:rsid w:val="004132B3"/>
    <w:rsid w:val="004134CD"/>
    <w:rsid w:val="00413930"/>
    <w:rsid w:val="004145D5"/>
    <w:rsid w:val="0041533C"/>
    <w:rsid w:val="00415586"/>
    <w:rsid w:val="00415A88"/>
    <w:rsid w:val="00415B7B"/>
    <w:rsid w:val="00415C8C"/>
    <w:rsid w:val="0041619D"/>
    <w:rsid w:val="0041671B"/>
    <w:rsid w:val="00416DF4"/>
    <w:rsid w:val="00417928"/>
    <w:rsid w:val="004206A5"/>
    <w:rsid w:val="004209B3"/>
    <w:rsid w:val="00420B19"/>
    <w:rsid w:val="00420B4A"/>
    <w:rsid w:val="00420BEE"/>
    <w:rsid w:val="00420FB0"/>
    <w:rsid w:val="00421501"/>
    <w:rsid w:val="00421860"/>
    <w:rsid w:val="004218B3"/>
    <w:rsid w:val="00421ACD"/>
    <w:rsid w:val="00422663"/>
    <w:rsid w:val="004231B0"/>
    <w:rsid w:val="00423214"/>
    <w:rsid w:val="00423B8B"/>
    <w:rsid w:val="00423C20"/>
    <w:rsid w:val="004244F0"/>
    <w:rsid w:val="00424F47"/>
    <w:rsid w:val="004253F0"/>
    <w:rsid w:val="004255A0"/>
    <w:rsid w:val="004258BC"/>
    <w:rsid w:val="00425C8F"/>
    <w:rsid w:val="00425E90"/>
    <w:rsid w:val="00425F47"/>
    <w:rsid w:val="00426403"/>
    <w:rsid w:val="00426786"/>
    <w:rsid w:val="0042685F"/>
    <w:rsid w:val="004270C3"/>
    <w:rsid w:val="004271D2"/>
    <w:rsid w:val="004272C9"/>
    <w:rsid w:val="004275E3"/>
    <w:rsid w:val="00427BE8"/>
    <w:rsid w:val="00427E35"/>
    <w:rsid w:val="004305B8"/>
    <w:rsid w:val="0043063A"/>
    <w:rsid w:val="004313EE"/>
    <w:rsid w:val="00431939"/>
    <w:rsid w:val="00431A0C"/>
    <w:rsid w:val="00431B16"/>
    <w:rsid w:val="00432546"/>
    <w:rsid w:val="00432E98"/>
    <w:rsid w:val="00432F12"/>
    <w:rsid w:val="00432F68"/>
    <w:rsid w:val="004331DA"/>
    <w:rsid w:val="00433375"/>
    <w:rsid w:val="004337FB"/>
    <w:rsid w:val="00433943"/>
    <w:rsid w:val="00433C7F"/>
    <w:rsid w:val="00433EBB"/>
    <w:rsid w:val="00434051"/>
    <w:rsid w:val="00434AF3"/>
    <w:rsid w:val="00434B8C"/>
    <w:rsid w:val="00434CFE"/>
    <w:rsid w:val="00434FB7"/>
    <w:rsid w:val="00436216"/>
    <w:rsid w:val="004367B5"/>
    <w:rsid w:val="00436AE8"/>
    <w:rsid w:val="0043729C"/>
    <w:rsid w:val="00437AA6"/>
    <w:rsid w:val="00440B5B"/>
    <w:rsid w:val="0044156A"/>
    <w:rsid w:val="0044175B"/>
    <w:rsid w:val="00441AC4"/>
    <w:rsid w:val="00441B88"/>
    <w:rsid w:val="00441E19"/>
    <w:rsid w:val="00441E84"/>
    <w:rsid w:val="00441FEE"/>
    <w:rsid w:val="00442132"/>
    <w:rsid w:val="00443577"/>
    <w:rsid w:val="004436F8"/>
    <w:rsid w:val="00443B64"/>
    <w:rsid w:val="00443EC7"/>
    <w:rsid w:val="00443EDA"/>
    <w:rsid w:val="00443FE4"/>
    <w:rsid w:val="004441AD"/>
    <w:rsid w:val="00444403"/>
    <w:rsid w:val="00444628"/>
    <w:rsid w:val="0044495F"/>
    <w:rsid w:val="00445128"/>
    <w:rsid w:val="00445624"/>
    <w:rsid w:val="00446864"/>
    <w:rsid w:val="00447EBA"/>
    <w:rsid w:val="00447EDB"/>
    <w:rsid w:val="00450AD1"/>
    <w:rsid w:val="00450DC0"/>
    <w:rsid w:val="00450DCE"/>
    <w:rsid w:val="00451D31"/>
    <w:rsid w:val="00451E11"/>
    <w:rsid w:val="004521EE"/>
    <w:rsid w:val="00452705"/>
    <w:rsid w:val="00452D82"/>
    <w:rsid w:val="004534D3"/>
    <w:rsid w:val="004535A6"/>
    <w:rsid w:val="0045391C"/>
    <w:rsid w:val="00453AA1"/>
    <w:rsid w:val="00453B40"/>
    <w:rsid w:val="004542F8"/>
    <w:rsid w:val="004543D2"/>
    <w:rsid w:val="00454592"/>
    <w:rsid w:val="00454748"/>
    <w:rsid w:val="00454779"/>
    <w:rsid w:val="00454845"/>
    <w:rsid w:val="00454C29"/>
    <w:rsid w:val="00454C32"/>
    <w:rsid w:val="00454E8E"/>
    <w:rsid w:val="00454FFF"/>
    <w:rsid w:val="00455AFC"/>
    <w:rsid w:val="00455CEC"/>
    <w:rsid w:val="00455E40"/>
    <w:rsid w:val="00456485"/>
    <w:rsid w:val="0045690E"/>
    <w:rsid w:val="00456BAE"/>
    <w:rsid w:val="0045705E"/>
    <w:rsid w:val="004570AE"/>
    <w:rsid w:val="00457481"/>
    <w:rsid w:val="00457612"/>
    <w:rsid w:val="00457698"/>
    <w:rsid w:val="004579F9"/>
    <w:rsid w:val="00457D59"/>
    <w:rsid w:val="004607B2"/>
    <w:rsid w:val="004609B0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4CF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A22"/>
    <w:rsid w:val="00471C93"/>
    <w:rsid w:val="00471CCE"/>
    <w:rsid w:val="00471D28"/>
    <w:rsid w:val="00472041"/>
    <w:rsid w:val="00472312"/>
    <w:rsid w:val="00473467"/>
    <w:rsid w:val="00473AF7"/>
    <w:rsid w:val="00473C89"/>
    <w:rsid w:val="00473E12"/>
    <w:rsid w:val="00474367"/>
    <w:rsid w:val="004745C4"/>
    <w:rsid w:val="00475402"/>
    <w:rsid w:val="004754C1"/>
    <w:rsid w:val="00476A95"/>
    <w:rsid w:val="00476B1D"/>
    <w:rsid w:val="00476C39"/>
    <w:rsid w:val="004772D5"/>
    <w:rsid w:val="00477731"/>
    <w:rsid w:val="00477E34"/>
    <w:rsid w:val="00480AD1"/>
    <w:rsid w:val="004813B1"/>
    <w:rsid w:val="004819A2"/>
    <w:rsid w:val="00481EC9"/>
    <w:rsid w:val="004820B1"/>
    <w:rsid w:val="00482265"/>
    <w:rsid w:val="00482863"/>
    <w:rsid w:val="00482A31"/>
    <w:rsid w:val="00482AEC"/>
    <w:rsid w:val="004835CA"/>
    <w:rsid w:val="00483696"/>
    <w:rsid w:val="00483F7F"/>
    <w:rsid w:val="00484186"/>
    <w:rsid w:val="004842AF"/>
    <w:rsid w:val="00484335"/>
    <w:rsid w:val="00484347"/>
    <w:rsid w:val="00484387"/>
    <w:rsid w:val="004847C3"/>
    <w:rsid w:val="00484911"/>
    <w:rsid w:val="00484946"/>
    <w:rsid w:val="00484B02"/>
    <w:rsid w:val="00484DA2"/>
    <w:rsid w:val="00485418"/>
    <w:rsid w:val="00485565"/>
    <w:rsid w:val="0048580C"/>
    <w:rsid w:val="0048638D"/>
    <w:rsid w:val="004864C4"/>
    <w:rsid w:val="00486BAA"/>
    <w:rsid w:val="00486CC8"/>
    <w:rsid w:val="0048737A"/>
    <w:rsid w:val="00490182"/>
    <w:rsid w:val="0049024A"/>
    <w:rsid w:val="0049047D"/>
    <w:rsid w:val="00490564"/>
    <w:rsid w:val="00490D8E"/>
    <w:rsid w:val="004913DF"/>
    <w:rsid w:val="004916E7"/>
    <w:rsid w:val="004919FB"/>
    <w:rsid w:val="00491AAA"/>
    <w:rsid w:val="00491E81"/>
    <w:rsid w:val="004923BD"/>
    <w:rsid w:val="00492717"/>
    <w:rsid w:val="00492D3C"/>
    <w:rsid w:val="00492EC7"/>
    <w:rsid w:val="004935D2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467"/>
    <w:rsid w:val="004977CA"/>
    <w:rsid w:val="004A012F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EA7"/>
    <w:rsid w:val="004A4F3F"/>
    <w:rsid w:val="004A50C2"/>
    <w:rsid w:val="004A541C"/>
    <w:rsid w:val="004A5556"/>
    <w:rsid w:val="004A5CA1"/>
    <w:rsid w:val="004A5D52"/>
    <w:rsid w:val="004A5F65"/>
    <w:rsid w:val="004A6244"/>
    <w:rsid w:val="004A671E"/>
    <w:rsid w:val="004A67FE"/>
    <w:rsid w:val="004A7FEF"/>
    <w:rsid w:val="004B02E0"/>
    <w:rsid w:val="004B07C9"/>
    <w:rsid w:val="004B108C"/>
    <w:rsid w:val="004B116B"/>
    <w:rsid w:val="004B11A4"/>
    <w:rsid w:val="004B1852"/>
    <w:rsid w:val="004B1896"/>
    <w:rsid w:val="004B20A5"/>
    <w:rsid w:val="004B24A4"/>
    <w:rsid w:val="004B2B06"/>
    <w:rsid w:val="004B31E9"/>
    <w:rsid w:val="004B31EA"/>
    <w:rsid w:val="004B3224"/>
    <w:rsid w:val="004B33FD"/>
    <w:rsid w:val="004B355B"/>
    <w:rsid w:val="004B35BE"/>
    <w:rsid w:val="004B3AD6"/>
    <w:rsid w:val="004B483C"/>
    <w:rsid w:val="004B4C03"/>
    <w:rsid w:val="004B4E8E"/>
    <w:rsid w:val="004B54AC"/>
    <w:rsid w:val="004B63BD"/>
    <w:rsid w:val="004B68D0"/>
    <w:rsid w:val="004B696B"/>
    <w:rsid w:val="004B7424"/>
    <w:rsid w:val="004B7741"/>
    <w:rsid w:val="004B79E8"/>
    <w:rsid w:val="004B7FE0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2E6"/>
    <w:rsid w:val="004C2423"/>
    <w:rsid w:val="004C25CD"/>
    <w:rsid w:val="004C28E7"/>
    <w:rsid w:val="004C29D2"/>
    <w:rsid w:val="004C2CAA"/>
    <w:rsid w:val="004C3150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B5D"/>
    <w:rsid w:val="004D0FD2"/>
    <w:rsid w:val="004D1138"/>
    <w:rsid w:val="004D129A"/>
    <w:rsid w:val="004D12F9"/>
    <w:rsid w:val="004D15AC"/>
    <w:rsid w:val="004D170D"/>
    <w:rsid w:val="004D1776"/>
    <w:rsid w:val="004D186E"/>
    <w:rsid w:val="004D1928"/>
    <w:rsid w:val="004D1F71"/>
    <w:rsid w:val="004D248F"/>
    <w:rsid w:val="004D28A3"/>
    <w:rsid w:val="004D2C82"/>
    <w:rsid w:val="004D2FD0"/>
    <w:rsid w:val="004D3211"/>
    <w:rsid w:val="004D3497"/>
    <w:rsid w:val="004D38BD"/>
    <w:rsid w:val="004D3CA0"/>
    <w:rsid w:val="004D3F99"/>
    <w:rsid w:val="004D40BD"/>
    <w:rsid w:val="004D40D3"/>
    <w:rsid w:val="004D4366"/>
    <w:rsid w:val="004D46DD"/>
    <w:rsid w:val="004D56B4"/>
    <w:rsid w:val="004D5B09"/>
    <w:rsid w:val="004D5B49"/>
    <w:rsid w:val="004D6703"/>
    <w:rsid w:val="004D6839"/>
    <w:rsid w:val="004D6BC6"/>
    <w:rsid w:val="004D6FE3"/>
    <w:rsid w:val="004D7116"/>
    <w:rsid w:val="004D751B"/>
    <w:rsid w:val="004D7757"/>
    <w:rsid w:val="004D7928"/>
    <w:rsid w:val="004D795E"/>
    <w:rsid w:val="004D7A16"/>
    <w:rsid w:val="004D7BDD"/>
    <w:rsid w:val="004E0366"/>
    <w:rsid w:val="004E0722"/>
    <w:rsid w:val="004E0B2C"/>
    <w:rsid w:val="004E0EDE"/>
    <w:rsid w:val="004E1209"/>
    <w:rsid w:val="004E1554"/>
    <w:rsid w:val="004E15CF"/>
    <w:rsid w:val="004E2B46"/>
    <w:rsid w:val="004E2E43"/>
    <w:rsid w:val="004E3677"/>
    <w:rsid w:val="004E3BA5"/>
    <w:rsid w:val="004E3EBA"/>
    <w:rsid w:val="004E4189"/>
    <w:rsid w:val="004E442E"/>
    <w:rsid w:val="004E47FB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6BAF"/>
    <w:rsid w:val="004E79A8"/>
    <w:rsid w:val="004E7E79"/>
    <w:rsid w:val="004E7F36"/>
    <w:rsid w:val="004F01AF"/>
    <w:rsid w:val="004F0326"/>
    <w:rsid w:val="004F0780"/>
    <w:rsid w:val="004F0FE4"/>
    <w:rsid w:val="004F105F"/>
    <w:rsid w:val="004F1BC1"/>
    <w:rsid w:val="004F1C60"/>
    <w:rsid w:val="004F1CEB"/>
    <w:rsid w:val="004F213F"/>
    <w:rsid w:val="004F2814"/>
    <w:rsid w:val="004F2AB5"/>
    <w:rsid w:val="004F3876"/>
    <w:rsid w:val="004F39C8"/>
    <w:rsid w:val="004F4C42"/>
    <w:rsid w:val="004F4D17"/>
    <w:rsid w:val="004F4E9D"/>
    <w:rsid w:val="004F4EAA"/>
    <w:rsid w:val="004F57A5"/>
    <w:rsid w:val="004F6054"/>
    <w:rsid w:val="004F634B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13"/>
    <w:rsid w:val="005005DF"/>
    <w:rsid w:val="0050162F"/>
    <w:rsid w:val="0050179B"/>
    <w:rsid w:val="00502220"/>
    <w:rsid w:val="005024FF"/>
    <w:rsid w:val="00502957"/>
    <w:rsid w:val="0050336C"/>
    <w:rsid w:val="0050391E"/>
    <w:rsid w:val="00503A92"/>
    <w:rsid w:val="00503BED"/>
    <w:rsid w:val="00503C40"/>
    <w:rsid w:val="00503DA1"/>
    <w:rsid w:val="00504431"/>
    <w:rsid w:val="00504670"/>
    <w:rsid w:val="00504936"/>
    <w:rsid w:val="005049D7"/>
    <w:rsid w:val="00505367"/>
    <w:rsid w:val="00505B1D"/>
    <w:rsid w:val="00505C77"/>
    <w:rsid w:val="00505EB0"/>
    <w:rsid w:val="0050673D"/>
    <w:rsid w:val="0050687D"/>
    <w:rsid w:val="00506FD2"/>
    <w:rsid w:val="00507055"/>
    <w:rsid w:val="00507A99"/>
    <w:rsid w:val="00510079"/>
    <w:rsid w:val="005107CC"/>
    <w:rsid w:val="0051097B"/>
    <w:rsid w:val="0051099F"/>
    <w:rsid w:val="00510E6F"/>
    <w:rsid w:val="00511AFD"/>
    <w:rsid w:val="00511E90"/>
    <w:rsid w:val="005122DF"/>
    <w:rsid w:val="00512720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4D38"/>
    <w:rsid w:val="00514EA4"/>
    <w:rsid w:val="00515339"/>
    <w:rsid w:val="00515AC3"/>
    <w:rsid w:val="00515B36"/>
    <w:rsid w:val="00515FE8"/>
    <w:rsid w:val="00516423"/>
    <w:rsid w:val="005167F2"/>
    <w:rsid w:val="00516806"/>
    <w:rsid w:val="0051680B"/>
    <w:rsid w:val="00516874"/>
    <w:rsid w:val="00516A52"/>
    <w:rsid w:val="00516CE3"/>
    <w:rsid w:val="0051710A"/>
    <w:rsid w:val="005174E2"/>
    <w:rsid w:val="00520467"/>
    <w:rsid w:val="005207D3"/>
    <w:rsid w:val="00520D93"/>
    <w:rsid w:val="00521420"/>
    <w:rsid w:val="005216B0"/>
    <w:rsid w:val="00521DCB"/>
    <w:rsid w:val="00521E77"/>
    <w:rsid w:val="00522335"/>
    <w:rsid w:val="00522B5E"/>
    <w:rsid w:val="005231EC"/>
    <w:rsid w:val="00523B73"/>
    <w:rsid w:val="00523DFD"/>
    <w:rsid w:val="00523DFF"/>
    <w:rsid w:val="00523E3C"/>
    <w:rsid w:val="00524B56"/>
    <w:rsid w:val="00524DD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26A"/>
    <w:rsid w:val="00526411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0953"/>
    <w:rsid w:val="00530D25"/>
    <w:rsid w:val="00531838"/>
    <w:rsid w:val="00531BBA"/>
    <w:rsid w:val="005320AD"/>
    <w:rsid w:val="005321BC"/>
    <w:rsid w:val="005322FF"/>
    <w:rsid w:val="0053230C"/>
    <w:rsid w:val="00532692"/>
    <w:rsid w:val="0053279D"/>
    <w:rsid w:val="00532B65"/>
    <w:rsid w:val="00532F21"/>
    <w:rsid w:val="00532F70"/>
    <w:rsid w:val="0053349D"/>
    <w:rsid w:val="00533617"/>
    <w:rsid w:val="00533652"/>
    <w:rsid w:val="00533848"/>
    <w:rsid w:val="00533C86"/>
    <w:rsid w:val="00533CC0"/>
    <w:rsid w:val="00534772"/>
    <w:rsid w:val="005347D2"/>
    <w:rsid w:val="005348B1"/>
    <w:rsid w:val="005348B9"/>
    <w:rsid w:val="00535225"/>
    <w:rsid w:val="00535413"/>
    <w:rsid w:val="00535F39"/>
    <w:rsid w:val="005366B6"/>
    <w:rsid w:val="0053689C"/>
    <w:rsid w:val="00536B49"/>
    <w:rsid w:val="00536BE8"/>
    <w:rsid w:val="00536D18"/>
    <w:rsid w:val="00536E45"/>
    <w:rsid w:val="00536F66"/>
    <w:rsid w:val="005372BE"/>
    <w:rsid w:val="00537319"/>
    <w:rsid w:val="00537367"/>
    <w:rsid w:val="0053759C"/>
    <w:rsid w:val="00537694"/>
    <w:rsid w:val="00537861"/>
    <w:rsid w:val="00540291"/>
    <w:rsid w:val="00540663"/>
    <w:rsid w:val="005406DD"/>
    <w:rsid w:val="0054096A"/>
    <w:rsid w:val="005409E8"/>
    <w:rsid w:val="00540E68"/>
    <w:rsid w:val="00541309"/>
    <w:rsid w:val="005417A6"/>
    <w:rsid w:val="00541E79"/>
    <w:rsid w:val="0054235C"/>
    <w:rsid w:val="00542F42"/>
    <w:rsid w:val="00542F4D"/>
    <w:rsid w:val="005435C7"/>
    <w:rsid w:val="00543A49"/>
    <w:rsid w:val="00543BE6"/>
    <w:rsid w:val="00544214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A80"/>
    <w:rsid w:val="00550C73"/>
    <w:rsid w:val="00551072"/>
    <w:rsid w:val="00551420"/>
    <w:rsid w:val="0055154E"/>
    <w:rsid w:val="00551674"/>
    <w:rsid w:val="0055208C"/>
    <w:rsid w:val="00552673"/>
    <w:rsid w:val="00553A3F"/>
    <w:rsid w:val="00553BD2"/>
    <w:rsid w:val="00553BE9"/>
    <w:rsid w:val="00553C6D"/>
    <w:rsid w:val="00554CF9"/>
    <w:rsid w:val="005553F3"/>
    <w:rsid w:val="00555918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E73"/>
    <w:rsid w:val="00560F4C"/>
    <w:rsid w:val="005611D3"/>
    <w:rsid w:val="0056174D"/>
    <w:rsid w:val="00561964"/>
    <w:rsid w:val="00561CC5"/>
    <w:rsid w:val="00561DF5"/>
    <w:rsid w:val="00562053"/>
    <w:rsid w:val="0056293A"/>
    <w:rsid w:val="00562EA5"/>
    <w:rsid w:val="00563693"/>
    <w:rsid w:val="00563C73"/>
    <w:rsid w:val="0056421C"/>
    <w:rsid w:val="00564749"/>
    <w:rsid w:val="005647B1"/>
    <w:rsid w:val="00565307"/>
    <w:rsid w:val="00565404"/>
    <w:rsid w:val="00566051"/>
    <w:rsid w:val="00566392"/>
    <w:rsid w:val="00566407"/>
    <w:rsid w:val="00566D53"/>
    <w:rsid w:val="0056765C"/>
    <w:rsid w:val="00567E63"/>
    <w:rsid w:val="00570559"/>
    <w:rsid w:val="00570623"/>
    <w:rsid w:val="0057071F"/>
    <w:rsid w:val="00570AF7"/>
    <w:rsid w:val="00570B8B"/>
    <w:rsid w:val="00570C05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54C"/>
    <w:rsid w:val="00573748"/>
    <w:rsid w:val="00573F30"/>
    <w:rsid w:val="005744AD"/>
    <w:rsid w:val="00574BAC"/>
    <w:rsid w:val="00574C54"/>
    <w:rsid w:val="00574C71"/>
    <w:rsid w:val="00574E9B"/>
    <w:rsid w:val="00574F73"/>
    <w:rsid w:val="00575197"/>
    <w:rsid w:val="005753CE"/>
    <w:rsid w:val="00575491"/>
    <w:rsid w:val="0057562F"/>
    <w:rsid w:val="00575780"/>
    <w:rsid w:val="00575CA3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02B"/>
    <w:rsid w:val="0058064D"/>
    <w:rsid w:val="005806FB"/>
    <w:rsid w:val="00580E29"/>
    <w:rsid w:val="00580FCC"/>
    <w:rsid w:val="005813AC"/>
    <w:rsid w:val="00581650"/>
    <w:rsid w:val="00581D3A"/>
    <w:rsid w:val="00581FAF"/>
    <w:rsid w:val="005821A9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D70"/>
    <w:rsid w:val="00585FED"/>
    <w:rsid w:val="005860BC"/>
    <w:rsid w:val="00587142"/>
    <w:rsid w:val="00587213"/>
    <w:rsid w:val="0058729F"/>
    <w:rsid w:val="00587C40"/>
    <w:rsid w:val="005901A0"/>
    <w:rsid w:val="00590A60"/>
    <w:rsid w:val="00590B4C"/>
    <w:rsid w:val="005915B8"/>
    <w:rsid w:val="005918AE"/>
    <w:rsid w:val="005918FD"/>
    <w:rsid w:val="0059195E"/>
    <w:rsid w:val="00591AFA"/>
    <w:rsid w:val="0059209B"/>
    <w:rsid w:val="005924DC"/>
    <w:rsid w:val="00592D80"/>
    <w:rsid w:val="00592DF0"/>
    <w:rsid w:val="005931F0"/>
    <w:rsid w:val="0059332C"/>
    <w:rsid w:val="00593561"/>
    <w:rsid w:val="00594076"/>
    <w:rsid w:val="005949CC"/>
    <w:rsid w:val="0059507C"/>
    <w:rsid w:val="005957E3"/>
    <w:rsid w:val="00595BE8"/>
    <w:rsid w:val="00596357"/>
    <w:rsid w:val="00596594"/>
    <w:rsid w:val="00596758"/>
    <w:rsid w:val="00596891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105"/>
    <w:rsid w:val="005A125F"/>
    <w:rsid w:val="005A1D1A"/>
    <w:rsid w:val="005A26FE"/>
    <w:rsid w:val="005A2E96"/>
    <w:rsid w:val="005A31D8"/>
    <w:rsid w:val="005A37DD"/>
    <w:rsid w:val="005A412E"/>
    <w:rsid w:val="005A5086"/>
    <w:rsid w:val="005A597B"/>
    <w:rsid w:val="005A5A95"/>
    <w:rsid w:val="005A61FC"/>
    <w:rsid w:val="005A6A47"/>
    <w:rsid w:val="005A7BF8"/>
    <w:rsid w:val="005A7C77"/>
    <w:rsid w:val="005A7ED2"/>
    <w:rsid w:val="005A7FD5"/>
    <w:rsid w:val="005B0F98"/>
    <w:rsid w:val="005B1045"/>
    <w:rsid w:val="005B16A7"/>
    <w:rsid w:val="005B18CD"/>
    <w:rsid w:val="005B26BE"/>
    <w:rsid w:val="005B2C56"/>
    <w:rsid w:val="005B2D69"/>
    <w:rsid w:val="005B322E"/>
    <w:rsid w:val="005B3580"/>
    <w:rsid w:val="005B359C"/>
    <w:rsid w:val="005B3CF1"/>
    <w:rsid w:val="005B3DEC"/>
    <w:rsid w:val="005B4168"/>
    <w:rsid w:val="005B5333"/>
    <w:rsid w:val="005B5CD4"/>
    <w:rsid w:val="005B5EBD"/>
    <w:rsid w:val="005B60DD"/>
    <w:rsid w:val="005B619B"/>
    <w:rsid w:val="005B6EBF"/>
    <w:rsid w:val="005B6FE3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1A71"/>
    <w:rsid w:val="005C2060"/>
    <w:rsid w:val="005C22D1"/>
    <w:rsid w:val="005C2445"/>
    <w:rsid w:val="005C2DCF"/>
    <w:rsid w:val="005C3486"/>
    <w:rsid w:val="005C382F"/>
    <w:rsid w:val="005C3CD1"/>
    <w:rsid w:val="005C42F1"/>
    <w:rsid w:val="005C4413"/>
    <w:rsid w:val="005C4AA2"/>
    <w:rsid w:val="005C4C20"/>
    <w:rsid w:val="005C51FD"/>
    <w:rsid w:val="005C5460"/>
    <w:rsid w:val="005C5836"/>
    <w:rsid w:val="005C5AB3"/>
    <w:rsid w:val="005C5F21"/>
    <w:rsid w:val="005C6584"/>
    <w:rsid w:val="005C6A88"/>
    <w:rsid w:val="005C6B29"/>
    <w:rsid w:val="005C7ED7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CC"/>
    <w:rsid w:val="005D6DE8"/>
    <w:rsid w:val="005D76BF"/>
    <w:rsid w:val="005D7AB0"/>
    <w:rsid w:val="005E0815"/>
    <w:rsid w:val="005E0F74"/>
    <w:rsid w:val="005E1357"/>
    <w:rsid w:val="005E1B06"/>
    <w:rsid w:val="005E1BEB"/>
    <w:rsid w:val="005E1D94"/>
    <w:rsid w:val="005E1FE0"/>
    <w:rsid w:val="005E26AD"/>
    <w:rsid w:val="005E2A21"/>
    <w:rsid w:val="005E2EF4"/>
    <w:rsid w:val="005E38A2"/>
    <w:rsid w:val="005E3ACA"/>
    <w:rsid w:val="005E3B5C"/>
    <w:rsid w:val="005E3DE2"/>
    <w:rsid w:val="005E3E5A"/>
    <w:rsid w:val="005E4FA1"/>
    <w:rsid w:val="005E510B"/>
    <w:rsid w:val="005E541E"/>
    <w:rsid w:val="005E543C"/>
    <w:rsid w:val="005E60C4"/>
    <w:rsid w:val="005E6426"/>
    <w:rsid w:val="005E6890"/>
    <w:rsid w:val="005E6E2C"/>
    <w:rsid w:val="005E70E2"/>
    <w:rsid w:val="005E7377"/>
    <w:rsid w:val="005E7DE2"/>
    <w:rsid w:val="005F056A"/>
    <w:rsid w:val="005F0967"/>
    <w:rsid w:val="005F0F4D"/>
    <w:rsid w:val="005F1337"/>
    <w:rsid w:val="005F1339"/>
    <w:rsid w:val="005F14FA"/>
    <w:rsid w:val="005F189C"/>
    <w:rsid w:val="005F1EE0"/>
    <w:rsid w:val="005F2319"/>
    <w:rsid w:val="005F26C4"/>
    <w:rsid w:val="005F27BC"/>
    <w:rsid w:val="005F2E41"/>
    <w:rsid w:val="005F31CF"/>
    <w:rsid w:val="005F322C"/>
    <w:rsid w:val="005F3AEF"/>
    <w:rsid w:val="005F3C18"/>
    <w:rsid w:val="005F3E8A"/>
    <w:rsid w:val="005F3F92"/>
    <w:rsid w:val="005F3FE0"/>
    <w:rsid w:val="005F42F0"/>
    <w:rsid w:val="005F4330"/>
    <w:rsid w:val="005F4384"/>
    <w:rsid w:val="005F456A"/>
    <w:rsid w:val="005F472F"/>
    <w:rsid w:val="005F4C3F"/>
    <w:rsid w:val="005F4E15"/>
    <w:rsid w:val="005F4EC4"/>
    <w:rsid w:val="005F5246"/>
    <w:rsid w:val="005F53CC"/>
    <w:rsid w:val="005F5428"/>
    <w:rsid w:val="005F5657"/>
    <w:rsid w:val="005F5847"/>
    <w:rsid w:val="005F59C1"/>
    <w:rsid w:val="005F5CD6"/>
    <w:rsid w:val="005F640F"/>
    <w:rsid w:val="005F6B95"/>
    <w:rsid w:val="005F6CB8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3DA"/>
    <w:rsid w:val="006039C7"/>
    <w:rsid w:val="00603E61"/>
    <w:rsid w:val="00603F5F"/>
    <w:rsid w:val="00604676"/>
    <w:rsid w:val="0060489E"/>
    <w:rsid w:val="00604F91"/>
    <w:rsid w:val="00605590"/>
    <w:rsid w:val="00605716"/>
    <w:rsid w:val="00605798"/>
    <w:rsid w:val="00605D97"/>
    <w:rsid w:val="0060635F"/>
    <w:rsid w:val="00606565"/>
    <w:rsid w:val="006069AA"/>
    <w:rsid w:val="00607128"/>
    <w:rsid w:val="00607167"/>
    <w:rsid w:val="00610EE9"/>
    <w:rsid w:val="00611C48"/>
    <w:rsid w:val="00612ABF"/>
    <w:rsid w:val="00612C40"/>
    <w:rsid w:val="006137D8"/>
    <w:rsid w:val="00613A54"/>
    <w:rsid w:val="00614186"/>
    <w:rsid w:val="00614A0B"/>
    <w:rsid w:val="0061562C"/>
    <w:rsid w:val="00615D22"/>
    <w:rsid w:val="00615DD4"/>
    <w:rsid w:val="00615E3F"/>
    <w:rsid w:val="006162D6"/>
    <w:rsid w:val="00616A10"/>
    <w:rsid w:val="00616FCB"/>
    <w:rsid w:val="00617212"/>
    <w:rsid w:val="00617C20"/>
    <w:rsid w:val="00620096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B05"/>
    <w:rsid w:val="00626BEA"/>
    <w:rsid w:val="00626C04"/>
    <w:rsid w:val="006273BB"/>
    <w:rsid w:val="00627400"/>
    <w:rsid w:val="0062760B"/>
    <w:rsid w:val="006279D6"/>
    <w:rsid w:val="00627A25"/>
    <w:rsid w:val="00627AFF"/>
    <w:rsid w:val="00627FC1"/>
    <w:rsid w:val="0063010E"/>
    <w:rsid w:val="006303E3"/>
    <w:rsid w:val="006304A3"/>
    <w:rsid w:val="006306BD"/>
    <w:rsid w:val="006306D2"/>
    <w:rsid w:val="00630863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64C"/>
    <w:rsid w:val="006347B4"/>
    <w:rsid w:val="00634C6A"/>
    <w:rsid w:val="00634E40"/>
    <w:rsid w:val="00635756"/>
    <w:rsid w:val="00635770"/>
    <w:rsid w:val="00635AFC"/>
    <w:rsid w:val="00635FAD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52B"/>
    <w:rsid w:val="00640A5E"/>
    <w:rsid w:val="006410E2"/>
    <w:rsid w:val="006411C3"/>
    <w:rsid w:val="006411F7"/>
    <w:rsid w:val="0064182C"/>
    <w:rsid w:val="00641C02"/>
    <w:rsid w:val="006428AF"/>
    <w:rsid w:val="00642DE1"/>
    <w:rsid w:val="00642E2B"/>
    <w:rsid w:val="0064336A"/>
    <w:rsid w:val="0064409B"/>
    <w:rsid w:val="00644E30"/>
    <w:rsid w:val="00644FF7"/>
    <w:rsid w:val="006455D0"/>
    <w:rsid w:val="00645B82"/>
    <w:rsid w:val="00645F72"/>
    <w:rsid w:val="0064664B"/>
    <w:rsid w:val="006467EC"/>
    <w:rsid w:val="00646934"/>
    <w:rsid w:val="00646ED8"/>
    <w:rsid w:val="00647377"/>
    <w:rsid w:val="006476BB"/>
    <w:rsid w:val="0064776E"/>
    <w:rsid w:val="00647C3F"/>
    <w:rsid w:val="00650E1B"/>
    <w:rsid w:val="006510BE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426"/>
    <w:rsid w:val="00657D3B"/>
    <w:rsid w:val="00657E9C"/>
    <w:rsid w:val="00657F77"/>
    <w:rsid w:val="00660201"/>
    <w:rsid w:val="00660547"/>
    <w:rsid w:val="0066081C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C30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3D6"/>
    <w:rsid w:val="0066579E"/>
    <w:rsid w:val="0066630C"/>
    <w:rsid w:val="0066640C"/>
    <w:rsid w:val="00666435"/>
    <w:rsid w:val="006665EA"/>
    <w:rsid w:val="006666B3"/>
    <w:rsid w:val="00666E0B"/>
    <w:rsid w:val="00666E6D"/>
    <w:rsid w:val="0066728A"/>
    <w:rsid w:val="006672BB"/>
    <w:rsid w:val="00667360"/>
    <w:rsid w:val="006673C5"/>
    <w:rsid w:val="00667600"/>
    <w:rsid w:val="00667A32"/>
    <w:rsid w:val="006700EB"/>
    <w:rsid w:val="00670315"/>
    <w:rsid w:val="00670519"/>
    <w:rsid w:val="0067139D"/>
    <w:rsid w:val="00671990"/>
    <w:rsid w:val="00671EFE"/>
    <w:rsid w:val="00672119"/>
    <w:rsid w:val="0067226D"/>
    <w:rsid w:val="006722AD"/>
    <w:rsid w:val="00672515"/>
    <w:rsid w:val="00672D47"/>
    <w:rsid w:val="006730FE"/>
    <w:rsid w:val="00673590"/>
    <w:rsid w:val="00673856"/>
    <w:rsid w:val="0067447F"/>
    <w:rsid w:val="00675563"/>
    <w:rsid w:val="00675F1A"/>
    <w:rsid w:val="006764C4"/>
    <w:rsid w:val="006764E7"/>
    <w:rsid w:val="006766C2"/>
    <w:rsid w:val="006766EC"/>
    <w:rsid w:val="00676B6C"/>
    <w:rsid w:val="0067715C"/>
    <w:rsid w:val="0067724F"/>
    <w:rsid w:val="006776BE"/>
    <w:rsid w:val="00677745"/>
    <w:rsid w:val="00677BC2"/>
    <w:rsid w:val="006802AD"/>
    <w:rsid w:val="00680762"/>
    <w:rsid w:val="00680DD2"/>
    <w:rsid w:val="00680E43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B41"/>
    <w:rsid w:val="00687DF4"/>
    <w:rsid w:val="00687FAC"/>
    <w:rsid w:val="00690086"/>
    <w:rsid w:val="006902E9"/>
    <w:rsid w:val="006903BA"/>
    <w:rsid w:val="00690535"/>
    <w:rsid w:val="00690800"/>
    <w:rsid w:val="00690D19"/>
    <w:rsid w:val="00690DCE"/>
    <w:rsid w:val="00691D3F"/>
    <w:rsid w:val="00691EC3"/>
    <w:rsid w:val="00691F10"/>
    <w:rsid w:val="00692475"/>
    <w:rsid w:val="00692848"/>
    <w:rsid w:val="00692D28"/>
    <w:rsid w:val="00692EF2"/>
    <w:rsid w:val="00692F20"/>
    <w:rsid w:val="006933FD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691"/>
    <w:rsid w:val="006958C0"/>
    <w:rsid w:val="00695B15"/>
    <w:rsid w:val="00695F79"/>
    <w:rsid w:val="00696112"/>
    <w:rsid w:val="006964F6"/>
    <w:rsid w:val="00696CF7"/>
    <w:rsid w:val="006977B2"/>
    <w:rsid w:val="00697B77"/>
    <w:rsid w:val="00697BBC"/>
    <w:rsid w:val="00697FBE"/>
    <w:rsid w:val="006A042A"/>
    <w:rsid w:val="006A052F"/>
    <w:rsid w:val="006A0666"/>
    <w:rsid w:val="006A067C"/>
    <w:rsid w:val="006A0B19"/>
    <w:rsid w:val="006A0C13"/>
    <w:rsid w:val="006A150D"/>
    <w:rsid w:val="006A1631"/>
    <w:rsid w:val="006A178B"/>
    <w:rsid w:val="006A1AC4"/>
    <w:rsid w:val="006A1EEB"/>
    <w:rsid w:val="006A21FF"/>
    <w:rsid w:val="006A2621"/>
    <w:rsid w:val="006A2F0A"/>
    <w:rsid w:val="006A30CE"/>
    <w:rsid w:val="006A3134"/>
    <w:rsid w:val="006A3346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D2A"/>
    <w:rsid w:val="006A5ED4"/>
    <w:rsid w:val="006A6213"/>
    <w:rsid w:val="006A6297"/>
    <w:rsid w:val="006A67BB"/>
    <w:rsid w:val="006A6AC3"/>
    <w:rsid w:val="006A6DC4"/>
    <w:rsid w:val="006A6EA2"/>
    <w:rsid w:val="006B0259"/>
    <w:rsid w:val="006B0339"/>
    <w:rsid w:val="006B0E14"/>
    <w:rsid w:val="006B10E6"/>
    <w:rsid w:val="006B1294"/>
    <w:rsid w:val="006B1D4A"/>
    <w:rsid w:val="006B21B7"/>
    <w:rsid w:val="006B27BA"/>
    <w:rsid w:val="006B2BCA"/>
    <w:rsid w:val="006B2E06"/>
    <w:rsid w:val="006B2FA8"/>
    <w:rsid w:val="006B3088"/>
    <w:rsid w:val="006B355C"/>
    <w:rsid w:val="006B3B06"/>
    <w:rsid w:val="006B3DBC"/>
    <w:rsid w:val="006B3DFA"/>
    <w:rsid w:val="006B4240"/>
    <w:rsid w:val="006B47C2"/>
    <w:rsid w:val="006B6549"/>
    <w:rsid w:val="006B6905"/>
    <w:rsid w:val="006B6B19"/>
    <w:rsid w:val="006B6FCE"/>
    <w:rsid w:val="006B7399"/>
    <w:rsid w:val="006B7576"/>
    <w:rsid w:val="006B79F2"/>
    <w:rsid w:val="006B7A2D"/>
    <w:rsid w:val="006B7AC6"/>
    <w:rsid w:val="006B7BD3"/>
    <w:rsid w:val="006B7C6E"/>
    <w:rsid w:val="006C0AF6"/>
    <w:rsid w:val="006C0EF5"/>
    <w:rsid w:val="006C0FD5"/>
    <w:rsid w:val="006C1B67"/>
    <w:rsid w:val="006C1C1B"/>
    <w:rsid w:val="006C222B"/>
    <w:rsid w:val="006C22B6"/>
    <w:rsid w:val="006C2751"/>
    <w:rsid w:val="006C2CFC"/>
    <w:rsid w:val="006C322A"/>
    <w:rsid w:val="006C3364"/>
    <w:rsid w:val="006C36CC"/>
    <w:rsid w:val="006C403C"/>
    <w:rsid w:val="006C4182"/>
    <w:rsid w:val="006C4324"/>
    <w:rsid w:val="006C4727"/>
    <w:rsid w:val="006C472E"/>
    <w:rsid w:val="006C476D"/>
    <w:rsid w:val="006C4802"/>
    <w:rsid w:val="006C486A"/>
    <w:rsid w:val="006C5366"/>
    <w:rsid w:val="006C5D2D"/>
    <w:rsid w:val="006C5DCD"/>
    <w:rsid w:val="006C6072"/>
    <w:rsid w:val="006C627A"/>
    <w:rsid w:val="006C64A5"/>
    <w:rsid w:val="006C6A27"/>
    <w:rsid w:val="006C7001"/>
    <w:rsid w:val="006C7337"/>
    <w:rsid w:val="006C734E"/>
    <w:rsid w:val="006C73AF"/>
    <w:rsid w:val="006C748A"/>
    <w:rsid w:val="006C7576"/>
    <w:rsid w:val="006C78E6"/>
    <w:rsid w:val="006C7E66"/>
    <w:rsid w:val="006D029E"/>
    <w:rsid w:val="006D1038"/>
    <w:rsid w:val="006D150D"/>
    <w:rsid w:val="006D1BF9"/>
    <w:rsid w:val="006D1D60"/>
    <w:rsid w:val="006D1F10"/>
    <w:rsid w:val="006D26B0"/>
    <w:rsid w:val="006D2CDD"/>
    <w:rsid w:val="006D302F"/>
    <w:rsid w:val="006D3C31"/>
    <w:rsid w:val="006D4084"/>
    <w:rsid w:val="006D4C4A"/>
    <w:rsid w:val="006D4D4E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D7C98"/>
    <w:rsid w:val="006E072A"/>
    <w:rsid w:val="006E188D"/>
    <w:rsid w:val="006E1BE1"/>
    <w:rsid w:val="006E1CEA"/>
    <w:rsid w:val="006E2212"/>
    <w:rsid w:val="006E23B7"/>
    <w:rsid w:val="006E3046"/>
    <w:rsid w:val="006E32B7"/>
    <w:rsid w:val="006E3447"/>
    <w:rsid w:val="006E35B3"/>
    <w:rsid w:val="006E3A06"/>
    <w:rsid w:val="006E3C2C"/>
    <w:rsid w:val="006E4A1F"/>
    <w:rsid w:val="006E51B3"/>
    <w:rsid w:val="006E537B"/>
    <w:rsid w:val="006E5A8C"/>
    <w:rsid w:val="006E5B21"/>
    <w:rsid w:val="006E5B5D"/>
    <w:rsid w:val="006E62CF"/>
    <w:rsid w:val="006E67EC"/>
    <w:rsid w:val="006E6E99"/>
    <w:rsid w:val="006E6F37"/>
    <w:rsid w:val="006E73D7"/>
    <w:rsid w:val="006E7785"/>
    <w:rsid w:val="006E79CD"/>
    <w:rsid w:val="006E7CF7"/>
    <w:rsid w:val="006F00B4"/>
    <w:rsid w:val="006F0959"/>
    <w:rsid w:val="006F0B3F"/>
    <w:rsid w:val="006F0EAA"/>
    <w:rsid w:val="006F10E5"/>
    <w:rsid w:val="006F122D"/>
    <w:rsid w:val="006F13B3"/>
    <w:rsid w:val="006F13B6"/>
    <w:rsid w:val="006F13E5"/>
    <w:rsid w:val="006F16A0"/>
    <w:rsid w:val="006F1AAC"/>
    <w:rsid w:val="006F1ABD"/>
    <w:rsid w:val="006F2252"/>
    <w:rsid w:val="006F227C"/>
    <w:rsid w:val="006F22CA"/>
    <w:rsid w:val="006F249C"/>
    <w:rsid w:val="006F2878"/>
    <w:rsid w:val="006F2D73"/>
    <w:rsid w:val="006F3174"/>
    <w:rsid w:val="006F3247"/>
    <w:rsid w:val="006F38CF"/>
    <w:rsid w:val="006F3FBA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FF7"/>
    <w:rsid w:val="006F78BD"/>
    <w:rsid w:val="0070005A"/>
    <w:rsid w:val="00700094"/>
    <w:rsid w:val="007004C1"/>
    <w:rsid w:val="00700608"/>
    <w:rsid w:val="0070082C"/>
    <w:rsid w:val="00700C51"/>
    <w:rsid w:val="007012A8"/>
    <w:rsid w:val="00701A2A"/>
    <w:rsid w:val="00701EF6"/>
    <w:rsid w:val="00702264"/>
    <w:rsid w:val="007027BE"/>
    <w:rsid w:val="00702A69"/>
    <w:rsid w:val="00703552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42A"/>
    <w:rsid w:val="00710484"/>
    <w:rsid w:val="00710C9C"/>
    <w:rsid w:val="00710DF9"/>
    <w:rsid w:val="00710E3E"/>
    <w:rsid w:val="0071126A"/>
    <w:rsid w:val="00711342"/>
    <w:rsid w:val="007118B3"/>
    <w:rsid w:val="00712135"/>
    <w:rsid w:val="0071259C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5CD7"/>
    <w:rsid w:val="00716168"/>
    <w:rsid w:val="007162E2"/>
    <w:rsid w:val="007162FA"/>
    <w:rsid w:val="0071634E"/>
    <w:rsid w:val="007164D9"/>
    <w:rsid w:val="007166CE"/>
    <w:rsid w:val="00716A4C"/>
    <w:rsid w:val="00716A67"/>
    <w:rsid w:val="00716BA2"/>
    <w:rsid w:val="0071789E"/>
    <w:rsid w:val="00717D58"/>
    <w:rsid w:val="00717D69"/>
    <w:rsid w:val="00717E5E"/>
    <w:rsid w:val="00720690"/>
    <w:rsid w:val="00721303"/>
    <w:rsid w:val="00721597"/>
    <w:rsid w:val="00721668"/>
    <w:rsid w:val="00722099"/>
    <w:rsid w:val="00722343"/>
    <w:rsid w:val="0072262F"/>
    <w:rsid w:val="00722702"/>
    <w:rsid w:val="00722A76"/>
    <w:rsid w:val="00722EA7"/>
    <w:rsid w:val="00723157"/>
    <w:rsid w:val="00723383"/>
    <w:rsid w:val="00723A8D"/>
    <w:rsid w:val="00723FED"/>
    <w:rsid w:val="0072419E"/>
    <w:rsid w:val="00724309"/>
    <w:rsid w:val="00724B5C"/>
    <w:rsid w:val="00724F18"/>
    <w:rsid w:val="00725290"/>
    <w:rsid w:val="0072541B"/>
    <w:rsid w:val="00725829"/>
    <w:rsid w:val="00725B34"/>
    <w:rsid w:val="00725F0E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0CD"/>
    <w:rsid w:val="0073011A"/>
    <w:rsid w:val="00730A77"/>
    <w:rsid w:val="007317C3"/>
    <w:rsid w:val="00732B6D"/>
    <w:rsid w:val="0073444D"/>
    <w:rsid w:val="0073484A"/>
    <w:rsid w:val="0073486E"/>
    <w:rsid w:val="00734B68"/>
    <w:rsid w:val="00734ED1"/>
    <w:rsid w:val="00735445"/>
    <w:rsid w:val="00735784"/>
    <w:rsid w:val="00735A78"/>
    <w:rsid w:val="007360AA"/>
    <w:rsid w:val="007360BC"/>
    <w:rsid w:val="0073652F"/>
    <w:rsid w:val="00736791"/>
    <w:rsid w:val="00736AA5"/>
    <w:rsid w:val="00736B87"/>
    <w:rsid w:val="00736DDC"/>
    <w:rsid w:val="0073718B"/>
    <w:rsid w:val="0073724D"/>
    <w:rsid w:val="00737585"/>
    <w:rsid w:val="00737663"/>
    <w:rsid w:val="00740450"/>
    <w:rsid w:val="0074072B"/>
    <w:rsid w:val="0074161B"/>
    <w:rsid w:val="00741888"/>
    <w:rsid w:val="007419B9"/>
    <w:rsid w:val="00741C7F"/>
    <w:rsid w:val="00741FBA"/>
    <w:rsid w:val="00741FF9"/>
    <w:rsid w:val="007422CF"/>
    <w:rsid w:val="007425B0"/>
    <w:rsid w:val="00742632"/>
    <w:rsid w:val="00742CA4"/>
    <w:rsid w:val="00743288"/>
    <w:rsid w:val="00743341"/>
    <w:rsid w:val="00743E4E"/>
    <w:rsid w:val="0074412A"/>
    <w:rsid w:val="00744324"/>
    <w:rsid w:val="00744DEF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4A8"/>
    <w:rsid w:val="00747576"/>
    <w:rsid w:val="00747AF0"/>
    <w:rsid w:val="00747FCC"/>
    <w:rsid w:val="007510DA"/>
    <w:rsid w:val="007516FC"/>
    <w:rsid w:val="00751E3D"/>
    <w:rsid w:val="00751E59"/>
    <w:rsid w:val="00751EE2"/>
    <w:rsid w:val="007521BB"/>
    <w:rsid w:val="0075221E"/>
    <w:rsid w:val="00752291"/>
    <w:rsid w:val="00752B5B"/>
    <w:rsid w:val="00752E16"/>
    <w:rsid w:val="007533AE"/>
    <w:rsid w:val="0075373C"/>
    <w:rsid w:val="00753BC8"/>
    <w:rsid w:val="00753BF3"/>
    <w:rsid w:val="00754040"/>
    <w:rsid w:val="0075405E"/>
    <w:rsid w:val="007542F1"/>
    <w:rsid w:val="00754750"/>
    <w:rsid w:val="00754B69"/>
    <w:rsid w:val="00754DD7"/>
    <w:rsid w:val="00754E12"/>
    <w:rsid w:val="00754FC6"/>
    <w:rsid w:val="00754FDD"/>
    <w:rsid w:val="00755E22"/>
    <w:rsid w:val="007562FF"/>
    <w:rsid w:val="007569D9"/>
    <w:rsid w:val="0075703F"/>
    <w:rsid w:val="0075730F"/>
    <w:rsid w:val="00757364"/>
    <w:rsid w:val="00757411"/>
    <w:rsid w:val="0075749D"/>
    <w:rsid w:val="007574D4"/>
    <w:rsid w:val="0075756E"/>
    <w:rsid w:val="00757D64"/>
    <w:rsid w:val="00760F87"/>
    <w:rsid w:val="0076160F"/>
    <w:rsid w:val="00762386"/>
    <w:rsid w:val="0076265E"/>
    <w:rsid w:val="007629CC"/>
    <w:rsid w:val="007639B3"/>
    <w:rsid w:val="00764167"/>
    <w:rsid w:val="00764D12"/>
    <w:rsid w:val="007653E7"/>
    <w:rsid w:val="0076545D"/>
    <w:rsid w:val="0076549A"/>
    <w:rsid w:val="00765682"/>
    <w:rsid w:val="007656D0"/>
    <w:rsid w:val="00765B80"/>
    <w:rsid w:val="00765EAB"/>
    <w:rsid w:val="007663A4"/>
    <w:rsid w:val="007679E5"/>
    <w:rsid w:val="00767D23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7A3"/>
    <w:rsid w:val="00772C67"/>
    <w:rsid w:val="00772E3D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0D1"/>
    <w:rsid w:val="007773BC"/>
    <w:rsid w:val="00777493"/>
    <w:rsid w:val="00777F3E"/>
    <w:rsid w:val="00780051"/>
    <w:rsid w:val="00780064"/>
    <w:rsid w:val="0078036F"/>
    <w:rsid w:val="00780518"/>
    <w:rsid w:val="00780F4E"/>
    <w:rsid w:val="0078107E"/>
    <w:rsid w:val="00781817"/>
    <w:rsid w:val="007825FD"/>
    <w:rsid w:val="00782750"/>
    <w:rsid w:val="00783104"/>
    <w:rsid w:val="007837CA"/>
    <w:rsid w:val="007838F6"/>
    <w:rsid w:val="00783D70"/>
    <w:rsid w:val="0078403D"/>
    <w:rsid w:val="007845EB"/>
    <w:rsid w:val="00784B9B"/>
    <w:rsid w:val="0078514C"/>
    <w:rsid w:val="00785388"/>
    <w:rsid w:val="00785B94"/>
    <w:rsid w:val="00785BA8"/>
    <w:rsid w:val="00786157"/>
    <w:rsid w:val="00786269"/>
    <w:rsid w:val="00786BE3"/>
    <w:rsid w:val="0078714C"/>
    <w:rsid w:val="00787EE2"/>
    <w:rsid w:val="00787EF2"/>
    <w:rsid w:val="007903A0"/>
    <w:rsid w:val="00790463"/>
    <w:rsid w:val="007905D1"/>
    <w:rsid w:val="007909F5"/>
    <w:rsid w:val="00790EAC"/>
    <w:rsid w:val="00790FE6"/>
    <w:rsid w:val="00791011"/>
    <w:rsid w:val="007911E0"/>
    <w:rsid w:val="007920FF"/>
    <w:rsid w:val="007923AC"/>
    <w:rsid w:val="007925A9"/>
    <w:rsid w:val="00792666"/>
    <w:rsid w:val="007929EB"/>
    <w:rsid w:val="00793878"/>
    <w:rsid w:val="00793881"/>
    <w:rsid w:val="00793B9B"/>
    <w:rsid w:val="00793BD5"/>
    <w:rsid w:val="007940A0"/>
    <w:rsid w:val="007941E3"/>
    <w:rsid w:val="00794345"/>
    <w:rsid w:val="0079479E"/>
    <w:rsid w:val="00794B53"/>
    <w:rsid w:val="00794F86"/>
    <w:rsid w:val="007955F0"/>
    <w:rsid w:val="007956CE"/>
    <w:rsid w:val="00795D29"/>
    <w:rsid w:val="0079636C"/>
    <w:rsid w:val="00796414"/>
    <w:rsid w:val="00796524"/>
    <w:rsid w:val="00796781"/>
    <w:rsid w:val="00796952"/>
    <w:rsid w:val="00796AE9"/>
    <w:rsid w:val="0079746B"/>
    <w:rsid w:val="00797AC3"/>
    <w:rsid w:val="00797E49"/>
    <w:rsid w:val="00797F58"/>
    <w:rsid w:val="007A0277"/>
    <w:rsid w:val="007A06E5"/>
    <w:rsid w:val="007A0853"/>
    <w:rsid w:val="007A08A5"/>
    <w:rsid w:val="007A08F4"/>
    <w:rsid w:val="007A1108"/>
    <w:rsid w:val="007A1B65"/>
    <w:rsid w:val="007A1D47"/>
    <w:rsid w:val="007A2365"/>
    <w:rsid w:val="007A25B1"/>
    <w:rsid w:val="007A32B3"/>
    <w:rsid w:val="007A3653"/>
    <w:rsid w:val="007A38C4"/>
    <w:rsid w:val="007A439A"/>
    <w:rsid w:val="007A4568"/>
    <w:rsid w:val="007A45F3"/>
    <w:rsid w:val="007A4B29"/>
    <w:rsid w:val="007A4FD5"/>
    <w:rsid w:val="007A6B0E"/>
    <w:rsid w:val="007A6BE5"/>
    <w:rsid w:val="007A6CB7"/>
    <w:rsid w:val="007A6DCB"/>
    <w:rsid w:val="007A733B"/>
    <w:rsid w:val="007A73EC"/>
    <w:rsid w:val="007A73FB"/>
    <w:rsid w:val="007A7999"/>
    <w:rsid w:val="007A7E3D"/>
    <w:rsid w:val="007B02AD"/>
    <w:rsid w:val="007B07A8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382E"/>
    <w:rsid w:val="007B479F"/>
    <w:rsid w:val="007B54BD"/>
    <w:rsid w:val="007B56AB"/>
    <w:rsid w:val="007B5C30"/>
    <w:rsid w:val="007B5D50"/>
    <w:rsid w:val="007B5E3B"/>
    <w:rsid w:val="007B5F5D"/>
    <w:rsid w:val="007B6002"/>
    <w:rsid w:val="007B70E4"/>
    <w:rsid w:val="007B73E4"/>
    <w:rsid w:val="007B7BDA"/>
    <w:rsid w:val="007C0621"/>
    <w:rsid w:val="007C06D7"/>
    <w:rsid w:val="007C1067"/>
    <w:rsid w:val="007C130F"/>
    <w:rsid w:val="007C1A11"/>
    <w:rsid w:val="007C215E"/>
    <w:rsid w:val="007C2763"/>
    <w:rsid w:val="007C3833"/>
    <w:rsid w:val="007C3B85"/>
    <w:rsid w:val="007C3D75"/>
    <w:rsid w:val="007C41A7"/>
    <w:rsid w:val="007C47D6"/>
    <w:rsid w:val="007C501B"/>
    <w:rsid w:val="007C5082"/>
    <w:rsid w:val="007C52B3"/>
    <w:rsid w:val="007C568A"/>
    <w:rsid w:val="007C587D"/>
    <w:rsid w:val="007C58AF"/>
    <w:rsid w:val="007C5B0A"/>
    <w:rsid w:val="007C5C5C"/>
    <w:rsid w:val="007C630A"/>
    <w:rsid w:val="007C633C"/>
    <w:rsid w:val="007C65F9"/>
    <w:rsid w:val="007C6CF7"/>
    <w:rsid w:val="007C7578"/>
    <w:rsid w:val="007C7AED"/>
    <w:rsid w:val="007C7BD0"/>
    <w:rsid w:val="007D0150"/>
    <w:rsid w:val="007D04E7"/>
    <w:rsid w:val="007D056C"/>
    <w:rsid w:val="007D109E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3B3C"/>
    <w:rsid w:val="007D4B7B"/>
    <w:rsid w:val="007D4C68"/>
    <w:rsid w:val="007D5946"/>
    <w:rsid w:val="007D5D6A"/>
    <w:rsid w:val="007D6155"/>
    <w:rsid w:val="007D66D7"/>
    <w:rsid w:val="007D7136"/>
    <w:rsid w:val="007D7468"/>
    <w:rsid w:val="007D7683"/>
    <w:rsid w:val="007D7E9D"/>
    <w:rsid w:val="007D7F78"/>
    <w:rsid w:val="007E02DC"/>
    <w:rsid w:val="007E0FCE"/>
    <w:rsid w:val="007E16BB"/>
    <w:rsid w:val="007E18E6"/>
    <w:rsid w:val="007E2001"/>
    <w:rsid w:val="007E204A"/>
    <w:rsid w:val="007E2110"/>
    <w:rsid w:val="007E21E6"/>
    <w:rsid w:val="007E24FD"/>
    <w:rsid w:val="007E2887"/>
    <w:rsid w:val="007E2C3F"/>
    <w:rsid w:val="007E2F22"/>
    <w:rsid w:val="007E3149"/>
    <w:rsid w:val="007E39D2"/>
    <w:rsid w:val="007E428F"/>
    <w:rsid w:val="007E4554"/>
    <w:rsid w:val="007E46BA"/>
    <w:rsid w:val="007E47AB"/>
    <w:rsid w:val="007E5898"/>
    <w:rsid w:val="007E5B3E"/>
    <w:rsid w:val="007E6324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563"/>
    <w:rsid w:val="007F15F4"/>
    <w:rsid w:val="007F164A"/>
    <w:rsid w:val="007F1AE2"/>
    <w:rsid w:val="007F1BB0"/>
    <w:rsid w:val="007F1F00"/>
    <w:rsid w:val="007F2129"/>
    <w:rsid w:val="007F23C0"/>
    <w:rsid w:val="007F2A3B"/>
    <w:rsid w:val="007F2F6F"/>
    <w:rsid w:val="007F30BF"/>
    <w:rsid w:val="007F3447"/>
    <w:rsid w:val="007F3A91"/>
    <w:rsid w:val="007F3BFD"/>
    <w:rsid w:val="007F3F61"/>
    <w:rsid w:val="007F4227"/>
    <w:rsid w:val="007F4584"/>
    <w:rsid w:val="007F4850"/>
    <w:rsid w:val="007F48FF"/>
    <w:rsid w:val="007F4DD1"/>
    <w:rsid w:val="007F508D"/>
    <w:rsid w:val="007F641C"/>
    <w:rsid w:val="007F65DD"/>
    <w:rsid w:val="007F668E"/>
    <w:rsid w:val="007F75DE"/>
    <w:rsid w:val="007F773F"/>
    <w:rsid w:val="007F77B3"/>
    <w:rsid w:val="007F7ED3"/>
    <w:rsid w:val="008002C1"/>
    <w:rsid w:val="00800410"/>
    <w:rsid w:val="00800644"/>
    <w:rsid w:val="008007E8"/>
    <w:rsid w:val="00800A76"/>
    <w:rsid w:val="00800CDA"/>
    <w:rsid w:val="00800D80"/>
    <w:rsid w:val="00801605"/>
    <w:rsid w:val="008019B4"/>
    <w:rsid w:val="008019CF"/>
    <w:rsid w:val="00801F64"/>
    <w:rsid w:val="00802591"/>
    <w:rsid w:val="00802930"/>
    <w:rsid w:val="00802F1B"/>
    <w:rsid w:val="00804960"/>
    <w:rsid w:val="00805D50"/>
    <w:rsid w:val="00805ED0"/>
    <w:rsid w:val="00805FAC"/>
    <w:rsid w:val="0080623F"/>
    <w:rsid w:val="008065D3"/>
    <w:rsid w:val="00806651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7B9"/>
    <w:rsid w:val="008118DD"/>
    <w:rsid w:val="008119F5"/>
    <w:rsid w:val="00811B04"/>
    <w:rsid w:val="00811C0F"/>
    <w:rsid w:val="00811FC7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5EB7"/>
    <w:rsid w:val="00816708"/>
    <w:rsid w:val="008167EE"/>
    <w:rsid w:val="008167EF"/>
    <w:rsid w:val="00816821"/>
    <w:rsid w:val="00816B6E"/>
    <w:rsid w:val="00816B85"/>
    <w:rsid w:val="00816F8E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AB3"/>
    <w:rsid w:val="00822C95"/>
    <w:rsid w:val="00822E6D"/>
    <w:rsid w:val="00823297"/>
    <w:rsid w:val="00823355"/>
    <w:rsid w:val="008239FC"/>
    <w:rsid w:val="00823B2E"/>
    <w:rsid w:val="00824333"/>
    <w:rsid w:val="0082434B"/>
    <w:rsid w:val="0082435D"/>
    <w:rsid w:val="008246AF"/>
    <w:rsid w:val="00824DE4"/>
    <w:rsid w:val="00824E41"/>
    <w:rsid w:val="00824E91"/>
    <w:rsid w:val="008250D8"/>
    <w:rsid w:val="00825215"/>
    <w:rsid w:val="0082522E"/>
    <w:rsid w:val="008259B8"/>
    <w:rsid w:val="008260B1"/>
    <w:rsid w:val="008262A9"/>
    <w:rsid w:val="008265C0"/>
    <w:rsid w:val="00827038"/>
    <w:rsid w:val="00827331"/>
    <w:rsid w:val="0082749F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C8F"/>
    <w:rsid w:val="00832CF5"/>
    <w:rsid w:val="00832D3F"/>
    <w:rsid w:val="00832E50"/>
    <w:rsid w:val="00832FE1"/>
    <w:rsid w:val="008330A6"/>
    <w:rsid w:val="008334B5"/>
    <w:rsid w:val="00833985"/>
    <w:rsid w:val="00833A70"/>
    <w:rsid w:val="00833EBE"/>
    <w:rsid w:val="00834C9C"/>
    <w:rsid w:val="00835135"/>
    <w:rsid w:val="00835CAB"/>
    <w:rsid w:val="00835FAE"/>
    <w:rsid w:val="008365A4"/>
    <w:rsid w:val="00836A3A"/>
    <w:rsid w:val="00836D00"/>
    <w:rsid w:val="00836DC4"/>
    <w:rsid w:val="00836FBC"/>
    <w:rsid w:val="008370E5"/>
    <w:rsid w:val="00837272"/>
    <w:rsid w:val="0083753C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94"/>
    <w:rsid w:val="008417B5"/>
    <w:rsid w:val="00841DAF"/>
    <w:rsid w:val="00842984"/>
    <w:rsid w:val="00842C63"/>
    <w:rsid w:val="00842D07"/>
    <w:rsid w:val="00842E76"/>
    <w:rsid w:val="0084318D"/>
    <w:rsid w:val="00843A74"/>
    <w:rsid w:val="00843CD8"/>
    <w:rsid w:val="008440A0"/>
    <w:rsid w:val="008440C0"/>
    <w:rsid w:val="00844188"/>
    <w:rsid w:val="008443FE"/>
    <w:rsid w:val="00844769"/>
    <w:rsid w:val="0084552B"/>
    <w:rsid w:val="008461FA"/>
    <w:rsid w:val="008463A8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2D13"/>
    <w:rsid w:val="008532DE"/>
    <w:rsid w:val="0085331F"/>
    <w:rsid w:val="00853569"/>
    <w:rsid w:val="00853675"/>
    <w:rsid w:val="008538F7"/>
    <w:rsid w:val="008538F9"/>
    <w:rsid w:val="00854040"/>
    <w:rsid w:val="00854085"/>
    <w:rsid w:val="0085441B"/>
    <w:rsid w:val="0085442E"/>
    <w:rsid w:val="00854BE7"/>
    <w:rsid w:val="00854FFD"/>
    <w:rsid w:val="00855E89"/>
    <w:rsid w:val="008567ED"/>
    <w:rsid w:val="00856850"/>
    <w:rsid w:val="00856A51"/>
    <w:rsid w:val="00856EEC"/>
    <w:rsid w:val="00856F74"/>
    <w:rsid w:val="008574F8"/>
    <w:rsid w:val="008576FE"/>
    <w:rsid w:val="00857B74"/>
    <w:rsid w:val="00857DCD"/>
    <w:rsid w:val="0086058F"/>
    <w:rsid w:val="0086073A"/>
    <w:rsid w:val="00860ADB"/>
    <w:rsid w:val="0086176B"/>
    <w:rsid w:val="00861FF8"/>
    <w:rsid w:val="00862471"/>
    <w:rsid w:val="00863039"/>
    <w:rsid w:val="008633F8"/>
    <w:rsid w:val="00863626"/>
    <w:rsid w:val="00864ADC"/>
    <w:rsid w:val="00865375"/>
    <w:rsid w:val="008654EA"/>
    <w:rsid w:val="0086553D"/>
    <w:rsid w:val="00865F11"/>
    <w:rsid w:val="0086615C"/>
    <w:rsid w:val="008661C2"/>
    <w:rsid w:val="00866764"/>
    <w:rsid w:val="00866982"/>
    <w:rsid w:val="0086721C"/>
    <w:rsid w:val="008675F3"/>
    <w:rsid w:val="00867A95"/>
    <w:rsid w:val="008706DB"/>
    <w:rsid w:val="008708E7"/>
    <w:rsid w:val="00870A4E"/>
    <w:rsid w:val="00870C8F"/>
    <w:rsid w:val="00871177"/>
    <w:rsid w:val="008712ED"/>
    <w:rsid w:val="00871895"/>
    <w:rsid w:val="0087197F"/>
    <w:rsid w:val="00871DDF"/>
    <w:rsid w:val="00871EB9"/>
    <w:rsid w:val="00872598"/>
    <w:rsid w:val="00872E0F"/>
    <w:rsid w:val="00873637"/>
    <w:rsid w:val="00873884"/>
    <w:rsid w:val="008739AE"/>
    <w:rsid w:val="00874AEC"/>
    <w:rsid w:val="00874C59"/>
    <w:rsid w:val="0087500B"/>
    <w:rsid w:val="008750AD"/>
    <w:rsid w:val="00875152"/>
    <w:rsid w:val="008757E0"/>
    <w:rsid w:val="00875AB8"/>
    <w:rsid w:val="00875BCE"/>
    <w:rsid w:val="00876119"/>
    <w:rsid w:val="0087637A"/>
    <w:rsid w:val="00876DC7"/>
    <w:rsid w:val="00877981"/>
    <w:rsid w:val="00877AD9"/>
    <w:rsid w:val="00880048"/>
    <w:rsid w:val="00880878"/>
    <w:rsid w:val="00880AE8"/>
    <w:rsid w:val="008810DF"/>
    <w:rsid w:val="00881102"/>
    <w:rsid w:val="0088151E"/>
    <w:rsid w:val="0088188B"/>
    <w:rsid w:val="008819E3"/>
    <w:rsid w:val="008820EC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5C6B"/>
    <w:rsid w:val="008863B5"/>
    <w:rsid w:val="00886684"/>
    <w:rsid w:val="008868EA"/>
    <w:rsid w:val="00886C0B"/>
    <w:rsid w:val="00886E5E"/>
    <w:rsid w:val="00887DF4"/>
    <w:rsid w:val="00887E4B"/>
    <w:rsid w:val="0089013E"/>
    <w:rsid w:val="008902EE"/>
    <w:rsid w:val="0089133F"/>
    <w:rsid w:val="00891664"/>
    <w:rsid w:val="00891CE8"/>
    <w:rsid w:val="00891DD5"/>
    <w:rsid w:val="00891EA3"/>
    <w:rsid w:val="00892181"/>
    <w:rsid w:val="008924BD"/>
    <w:rsid w:val="008925A0"/>
    <w:rsid w:val="00892BC0"/>
    <w:rsid w:val="00892C6D"/>
    <w:rsid w:val="00892D82"/>
    <w:rsid w:val="0089311B"/>
    <w:rsid w:val="008931F2"/>
    <w:rsid w:val="008934E9"/>
    <w:rsid w:val="00894B46"/>
    <w:rsid w:val="00894E2B"/>
    <w:rsid w:val="00894F26"/>
    <w:rsid w:val="008951A1"/>
    <w:rsid w:val="00895713"/>
    <w:rsid w:val="00896374"/>
    <w:rsid w:val="00896532"/>
    <w:rsid w:val="00897776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335C"/>
    <w:rsid w:val="008A5107"/>
    <w:rsid w:val="008A56A5"/>
    <w:rsid w:val="008A56BF"/>
    <w:rsid w:val="008A57AE"/>
    <w:rsid w:val="008A5F71"/>
    <w:rsid w:val="008A64AD"/>
    <w:rsid w:val="008A6607"/>
    <w:rsid w:val="008A67BE"/>
    <w:rsid w:val="008A7A10"/>
    <w:rsid w:val="008B00AC"/>
    <w:rsid w:val="008B00B1"/>
    <w:rsid w:val="008B0771"/>
    <w:rsid w:val="008B0889"/>
    <w:rsid w:val="008B08DE"/>
    <w:rsid w:val="008B0AC1"/>
    <w:rsid w:val="008B0FA1"/>
    <w:rsid w:val="008B0FBC"/>
    <w:rsid w:val="008B1028"/>
    <w:rsid w:val="008B1885"/>
    <w:rsid w:val="008B1952"/>
    <w:rsid w:val="008B19B8"/>
    <w:rsid w:val="008B345A"/>
    <w:rsid w:val="008B36C7"/>
    <w:rsid w:val="008B391E"/>
    <w:rsid w:val="008B3A0B"/>
    <w:rsid w:val="008B3B63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65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16"/>
    <w:rsid w:val="008C0FAF"/>
    <w:rsid w:val="008C0FE1"/>
    <w:rsid w:val="008C1EE8"/>
    <w:rsid w:val="008C226E"/>
    <w:rsid w:val="008C23C4"/>
    <w:rsid w:val="008C276F"/>
    <w:rsid w:val="008C2868"/>
    <w:rsid w:val="008C3621"/>
    <w:rsid w:val="008C3A22"/>
    <w:rsid w:val="008C3C39"/>
    <w:rsid w:val="008C3D15"/>
    <w:rsid w:val="008C41BB"/>
    <w:rsid w:val="008C461C"/>
    <w:rsid w:val="008C4C62"/>
    <w:rsid w:val="008C4EC0"/>
    <w:rsid w:val="008C4F9F"/>
    <w:rsid w:val="008C5837"/>
    <w:rsid w:val="008C5C08"/>
    <w:rsid w:val="008C6241"/>
    <w:rsid w:val="008C661D"/>
    <w:rsid w:val="008C6817"/>
    <w:rsid w:val="008C766A"/>
    <w:rsid w:val="008C7DE9"/>
    <w:rsid w:val="008D03D6"/>
    <w:rsid w:val="008D0A1B"/>
    <w:rsid w:val="008D0D83"/>
    <w:rsid w:val="008D1383"/>
    <w:rsid w:val="008D155F"/>
    <w:rsid w:val="008D19E7"/>
    <w:rsid w:val="008D1B78"/>
    <w:rsid w:val="008D1DB0"/>
    <w:rsid w:val="008D22D2"/>
    <w:rsid w:val="008D24C4"/>
    <w:rsid w:val="008D2798"/>
    <w:rsid w:val="008D3344"/>
    <w:rsid w:val="008D3654"/>
    <w:rsid w:val="008D3799"/>
    <w:rsid w:val="008D39C2"/>
    <w:rsid w:val="008D40D0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BEB"/>
    <w:rsid w:val="008D5D73"/>
    <w:rsid w:val="008D63F9"/>
    <w:rsid w:val="008D64C6"/>
    <w:rsid w:val="008D651C"/>
    <w:rsid w:val="008D6797"/>
    <w:rsid w:val="008D6944"/>
    <w:rsid w:val="008D6AD7"/>
    <w:rsid w:val="008D787F"/>
    <w:rsid w:val="008D7C01"/>
    <w:rsid w:val="008D7C9D"/>
    <w:rsid w:val="008D7F2F"/>
    <w:rsid w:val="008E06A5"/>
    <w:rsid w:val="008E071C"/>
    <w:rsid w:val="008E0843"/>
    <w:rsid w:val="008E1471"/>
    <w:rsid w:val="008E198F"/>
    <w:rsid w:val="008E23F1"/>
    <w:rsid w:val="008E2A7B"/>
    <w:rsid w:val="008E311C"/>
    <w:rsid w:val="008E3283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5C0"/>
    <w:rsid w:val="008F3134"/>
    <w:rsid w:val="008F3A08"/>
    <w:rsid w:val="008F3A2C"/>
    <w:rsid w:val="008F4328"/>
    <w:rsid w:val="008F4454"/>
    <w:rsid w:val="008F50E9"/>
    <w:rsid w:val="008F5674"/>
    <w:rsid w:val="008F57C5"/>
    <w:rsid w:val="008F59E3"/>
    <w:rsid w:val="008F62E0"/>
    <w:rsid w:val="008F6320"/>
    <w:rsid w:val="008F6342"/>
    <w:rsid w:val="008F6961"/>
    <w:rsid w:val="008F6BE4"/>
    <w:rsid w:val="008F7456"/>
    <w:rsid w:val="008F76F8"/>
    <w:rsid w:val="008F76FA"/>
    <w:rsid w:val="008F7C06"/>
    <w:rsid w:val="009002CA"/>
    <w:rsid w:val="00900E58"/>
    <w:rsid w:val="0090130E"/>
    <w:rsid w:val="009013B5"/>
    <w:rsid w:val="00901E42"/>
    <w:rsid w:val="00901FFC"/>
    <w:rsid w:val="00902AE3"/>
    <w:rsid w:val="00902B9C"/>
    <w:rsid w:val="009032A6"/>
    <w:rsid w:val="00903550"/>
    <w:rsid w:val="00903B75"/>
    <w:rsid w:val="00903D86"/>
    <w:rsid w:val="009042C7"/>
    <w:rsid w:val="009046DC"/>
    <w:rsid w:val="00904D75"/>
    <w:rsid w:val="0090507D"/>
    <w:rsid w:val="0090591B"/>
    <w:rsid w:val="00905F22"/>
    <w:rsid w:val="009063DB"/>
    <w:rsid w:val="00906C86"/>
    <w:rsid w:val="009077D8"/>
    <w:rsid w:val="00907A1E"/>
    <w:rsid w:val="00910873"/>
    <w:rsid w:val="00910961"/>
    <w:rsid w:val="00910AD1"/>
    <w:rsid w:val="00910B83"/>
    <w:rsid w:val="00910C02"/>
    <w:rsid w:val="00910D99"/>
    <w:rsid w:val="00911A5C"/>
    <w:rsid w:val="00911D52"/>
    <w:rsid w:val="00911D72"/>
    <w:rsid w:val="00911D89"/>
    <w:rsid w:val="00911F34"/>
    <w:rsid w:val="00911FDE"/>
    <w:rsid w:val="00912256"/>
    <w:rsid w:val="009125DA"/>
    <w:rsid w:val="00912607"/>
    <w:rsid w:val="0091271D"/>
    <w:rsid w:val="0091279B"/>
    <w:rsid w:val="00912EF3"/>
    <w:rsid w:val="0091304D"/>
    <w:rsid w:val="00913C8C"/>
    <w:rsid w:val="00913D02"/>
    <w:rsid w:val="00913E2F"/>
    <w:rsid w:val="00913F55"/>
    <w:rsid w:val="00914358"/>
    <w:rsid w:val="009147E7"/>
    <w:rsid w:val="00914B01"/>
    <w:rsid w:val="00914D2C"/>
    <w:rsid w:val="0091515F"/>
    <w:rsid w:val="009154B5"/>
    <w:rsid w:val="009156A6"/>
    <w:rsid w:val="009157B6"/>
    <w:rsid w:val="009157DE"/>
    <w:rsid w:val="009164FA"/>
    <w:rsid w:val="00916BE7"/>
    <w:rsid w:val="00917158"/>
    <w:rsid w:val="00917B89"/>
    <w:rsid w:val="00917DA1"/>
    <w:rsid w:val="00920437"/>
    <w:rsid w:val="00920810"/>
    <w:rsid w:val="009208C1"/>
    <w:rsid w:val="00920D47"/>
    <w:rsid w:val="00921054"/>
    <w:rsid w:val="0092140D"/>
    <w:rsid w:val="00921494"/>
    <w:rsid w:val="00921B96"/>
    <w:rsid w:val="00922086"/>
    <w:rsid w:val="009222BE"/>
    <w:rsid w:val="00922777"/>
    <w:rsid w:val="0092283A"/>
    <w:rsid w:val="00922D0A"/>
    <w:rsid w:val="00923168"/>
    <w:rsid w:val="00923547"/>
    <w:rsid w:val="00923F30"/>
    <w:rsid w:val="009240D4"/>
    <w:rsid w:val="009241B3"/>
    <w:rsid w:val="00924439"/>
    <w:rsid w:val="0092448E"/>
    <w:rsid w:val="00924858"/>
    <w:rsid w:val="009253F5"/>
    <w:rsid w:val="0092577A"/>
    <w:rsid w:val="00925DF7"/>
    <w:rsid w:val="0092685C"/>
    <w:rsid w:val="0092711D"/>
    <w:rsid w:val="009274AE"/>
    <w:rsid w:val="00927BD2"/>
    <w:rsid w:val="00927D56"/>
    <w:rsid w:val="0093084F"/>
    <w:rsid w:val="00930A29"/>
    <w:rsid w:val="00930BCC"/>
    <w:rsid w:val="009313B7"/>
    <w:rsid w:val="0093171C"/>
    <w:rsid w:val="00931F65"/>
    <w:rsid w:val="009325BF"/>
    <w:rsid w:val="009328B0"/>
    <w:rsid w:val="0093299E"/>
    <w:rsid w:val="009331AC"/>
    <w:rsid w:val="00933BFA"/>
    <w:rsid w:val="00934420"/>
    <w:rsid w:val="00934582"/>
    <w:rsid w:val="009345BB"/>
    <w:rsid w:val="00934BE2"/>
    <w:rsid w:val="00934BE4"/>
    <w:rsid w:val="00934CAE"/>
    <w:rsid w:val="00935426"/>
    <w:rsid w:val="00935912"/>
    <w:rsid w:val="00935A4A"/>
    <w:rsid w:val="00935CA8"/>
    <w:rsid w:val="009361D1"/>
    <w:rsid w:val="009361D5"/>
    <w:rsid w:val="00936488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312"/>
    <w:rsid w:val="009409CA"/>
    <w:rsid w:val="00940C82"/>
    <w:rsid w:val="00940F8C"/>
    <w:rsid w:val="009413B7"/>
    <w:rsid w:val="00941527"/>
    <w:rsid w:val="009417DA"/>
    <w:rsid w:val="00941A79"/>
    <w:rsid w:val="00941A96"/>
    <w:rsid w:val="00941D06"/>
    <w:rsid w:val="00942456"/>
    <w:rsid w:val="009425CF"/>
    <w:rsid w:val="00942B3A"/>
    <w:rsid w:val="00942E06"/>
    <w:rsid w:val="009431CA"/>
    <w:rsid w:val="009432A3"/>
    <w:rsid w:val="0094358C"/>
    <w:rsid w:val="00943C9B"/>
    <w:rsid w:val="00943D17"/>
    <w:rsid w:val="009443D3"/>
    <w:rsid w:val="00944479"/>
    <w:rsid w:val="00944715"/>
    <w:rsid w:val="0094494F"/>
    <w:rsid w:val="00944ADA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3C5"/>
    <w:rsid w:val="009476B9"/>
    <w:rsid w:val="009477EC"/>
    <w:rsid w:val="00947AFB"/>
    <w:rsid w:val="00947B5F"/>
    <w:rsid w:val="00947E5C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32C1"/>
    <w:rsid w:val="0095391F"/>
    <w:rsid w:val="00953F6A"/>
    <w:rsid w:val="00955059"/>
    <w:rsid w:val="00955244"/>
    <w:rsid w:val="0095547A"/>
    <w:rsid w:val="009554B9"/>
    <w:rsid w:val="00955640"/>
    <w:rsid w:val="009556D7"/>
    <w:rsid w:val="009558EE"/>
    <w:rsid w:val="00955D95"/>
    <w:rsid w:val="00955F18"/>
    <w:rsid w:val="009563D1"/>
    <w:rsid w:val="0095680D"/>
    <w:rsid w:val="00956A3F"/>
    <w:rsid w:val="00956BCA"/>
    <w:rsid w:val="00956D3C"/>
    <w:rsid w:val="00957036"/>
    <w:rsid w:val="0095727C"/>
    <w:rsid w:val="0095738A"/>
    <w:rsid w:val="009579E5"/>
    <w:rsid w:val="00957ED8"/>
    <w:rsid w:val="00960041"/>
    <w:rsid w:val="009605A1"/>
    <w:rsid w:val="00961080"/>
    <w:rsid w:val="00961182"/>
    <w:rsid w:val="009616A8"/>
    <w:rsid w:val="009616C8"/>
    <w:rsid w:val="00961893"/>
    <w:rsid w:val="009618A4"/>
    <w:rsid w:val="0096217D"/>
    <w:rsid w:val="009625AF"/>
    <w:rsid w:val="00962747"/>
    <w:rsid w:val="00963371"/>
    <w:rsid w:val="009639EE"/>
    <w:rsid w:val="00963CCC"/>
    <w:rsid w:val="00963F3B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6D4B"/>
    <w:rsid w:val="00967264"/>
    <w:rsid w:val="009676F8"/>
    <w:rsid w:val="00967B91"/>
    <w:rsid w:val="00967FE0"/>
    <w:rsid w:val="00970F90"/>
    <w:rsid w:val="0097111E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09B"/>
    <w:rsid w:val="00975620"/>
    <w:rsid w:val="00976A0A"/>
    <w:rsid w:val="009775FD"/>
    <w:rsid w:val="00977E6E"/>
    <w:rsid w:val="00980484"/>
    <w:rsid w:val="00980F9A"/>
    <w:rsid w:val="009816F2"/>
    <w:rsid w:val="00981795"/>
    <w:rsid w:val="009819E1"/>
    <w:rsid w:val="00982B46"/>
    <w:rsid w:val="009834DD"/>
    <w:rsid w:val="00983A25"/>
    <w:rsid w:val="009848F9"/>
    <w:rsid w:val="0098562C"/>
    <w:rsid w:val="0098645D"/>
    <w:rsid w:val="0098651F"/>
    <w:rsid w:val="009868CA"/>
    <w:rsid w:val="00986A92"/>
    <w:rsid w:val="00986ADE"/>
    <w:rsid w:val="00986C08"/>
    <w:rsid w:val="00986D37"/>
    <w:rsid w:val="00986E35"/>
    <w:rsid w:val="00986FDA"/>
    <w:rsid w:val="0098722A"/>
    <w:rsid w:val="009878EA"/>
    <w:rsid w:val="0098793E"/>
    <w:rsid w:val="00987BC1"/>
    <w:rsid w:val="00987D7E"/>
    <w:rsid w:val="00987E0A"/>
    <w:rsid w:val="00987EE0"/>
    <w:rsid w:val="0099066C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CE8"/>
    <w:rsid w:val="00994EAC"/>
    <w:rsid w:val="00995159"/>
    <w:rsid w:val="009954A2"/>
    <w:rsid w:val="00995896"/>
    <w:rsid w:val="00996964"/>
    <w:rsid w:val="009969E9"/>
    <w:rsid w:val="00996FA2"/>
    <w:rsid w:val="009970C7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0FF9"/>
    <w:rsid w:val="009A2096"/>
    <w:rsid w:val="009A2393"/>
    <w:rsid w:val="009A2DB8"/>
    <w:rsid w:val="009A311F"/>
    <w:rsid w:val="009A36A0"/>
    <w:rsid w:val="009A36A4"/>
    <w:rsid w:val="009A3824"/>
    <w:rsid w:val="009A3878"/>
    <w:rsid w:val="009A3A82"/>
    <w:rsid w:val="009A3A9B"/>
    <w:rsid w:val="009A3AFC"/>
    <w:rsid w:val="009A4446"/>
    <w:rsid w:val="009A4599"/>
    <w:rsid w:val="009A48C0"/>
    <w:rsid w:val="009A5059"/>
    <w:rsid w:val="009A5956"/>
    <w:rsid w:val="009A5C77"/>
    <w:rsid w:val="009A601D"/>
    <w:rsid w:val="009A62A1"/>
    <w:rsid w:val="009A6430"/>
    <w:rsid w:val="009A64DC"/>
    <w:rsid w:val="009A65FD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9FB"/>
    <w:rsid w:val="009B0EE5"/>
    <w:rsid w:val="009B19EB"/>
    <w:rsid w:val="009B1C7B"/>
    <w:rsid w:val="009B21D3"/>
    <w:rsid w:val="009B2983"/>
    <w:rsid w:val="009B2DD5"/>
    <w:rsid w:val="009B2DD6"/>
    <w:rsid w:val="009B2E16"/>
    <w:rsid w:val="009B36CB"/>
    <w:rsid w:val="009B3C88"/>
    <w:rsid w:val="009B4057"/>
    <w:rsid w:val="009B4599"/>
    <w:rsid w:val="009B45FE"/>
    <w:rsid w:val="009B4707"/>
    <w:rsid w:val="009B4A55"/>
    <w:rsid w:val="009B4C9C"/>
    <w:rsid w:val="009B50CC"/>
    <w:rsid w:val="009B51A9"/>
    <w:rsid w:val="009B568A"/>
    <w:rsid w:val="009B5CC8"/>
    <w:rsid w:val="009B61DB"/>
    <w:rsid w:val="009B6593"/>
    <w:rsid w:val="009B6B1C"/>
    <w:rsid w:val="009B6BB9"/>
    <w:rsid w:val="009B6BC8"/>
    <w:rsid w:val="009B6E4F"/>
    <w:rsid w:val="009B7DB4"/>
    <w:rsid w:val="009C0086"/>
    <w:rsid w:val="009C0112"/>
    <w:rsid w:val="009C07F8"/>
    <w:rsid w:val="009C0AA5"/>
    <w:rsid w:val="009C0D2F"/>
    <w:rsid w:val="009C0E6B"/>
    <w:rsid w:val="009C10B2"/>
    <w:rsid w:val="009C128A"/>
    <w:rsid w:val="009C1343"/>
    <w:rsid w:val="009C1670"/>
    <w:rsid w:val="009C1D25"/>
    <w:rsid w:val="009C1D88"/>
    <w:rsid w:val="009C223B"/>
    <w:rsid w:val="009C22A6"/>
    <w:rsid w:val="009C23FE"/>
    <w:rsid w:val="009C29ED"/>
    <w:rsid w:val="009C2ADB"/>
    <w:rsid w:val="009C2F20"/>
    <w:rsid w:val="009C3083"/>
    <w:rsid w:val="009C3474"/>
    <w:rsid w:val="009C3478"/>
    <w:rsid w:val="009C3665"/>
    <w:rsid w:val="009C4265"/>
    <w:rsid w:val="009C443C"/>
    <w:rsid w:val="009C4B61"/>
    <w:rsid w:val="009C5067"/>
    <w:rsid w:val="009C507B"/>
    <w:rsid w:val="009C5622"/>
    <w:rsid w:val="009C5F95"/>
    <w:rsid w:val="009C6263"/>
    <w:rsid w:val="009C63BA"/>
    <w:rsid w:val="009C65CC"/>
    <w:rsid w:val="009C6652"/>
    <w:rsid w:val="009C6BFD"/>
    <w:rsid w:val="009C6F53"/>
    <w:rsid w:val="009C772B"/>
    <w:rsid w:val="009C7BD2"/>
    <w:rsid w:val="009C7DA6"/>
    <w:rsid w:val="009C7EAF"/>
    <w:rsid w:val="009D0588"/>
    <w:rsid w:val="009D0A0B"/>
    <w:rsid w:val="009D0A12"/>
    <w:rsid w:val="009D101D"/>
    <w:rsid w:val="009D16AB"/>
    <w:rsid w:val="009D1902"/>
    <w:rsid w:val="009D1927"/>
    <w:rsid w:val="009D1BC0"/>
    <w:rsid w:val="009D1C35"/>
    <w:rsid w:val="009D209B"/>
    <w:rsid w:val="009D2237"/>
    <w:rsid w:val="009D227D"/>
    <w:rsid w:val="009D237B"/>
    <w:rsid w:val="009D2541"/>
    <w:rsid w:val="009D2586"/>
    <w:rsid w:val="009D272B"/>
    <w:rsid w:val="009D3008"/>
    <w:rsid w:val="009D30DF"/>
    <w:rsid w:val="009D30EE"/>
    <w:rsid w:val="009D43E0"/>
    <w:rsid w:val="009D5156"/>
    <w:rsid w:val="009D531A"/>
    <w:rsid w:val="009D5627"/>
    <w:rsid w:val="009D5D51"/>
    <w:rsid w:val="009D68E5"/>
    <w:rsid w:val="009D6E5D"/>
    <w:rsid w:val="009D79EA"/>
    <w:rsid w:val="009D7A87"/>
    <w:rsid w:val="009E0278"/>
    <w:rsid w:val="009E1137"/>
    <w:rsid w:val="009E14E8"/>
    <w:rsid w:val="009E1592"/>
    <w:rsid w:val="009E1E25"/>
    <w:rsid w:val="009E2050"/>
    <w:rsid w:val="009E2339"/>
    <w:rsid w:val="009E29CF"/>
    <w:rsid w:val="009E29D3"/>
    <w:rsid w:val="009E34A3"/>
    <w:rsid w:val="009E38C8"/>
    <w:rsid w:val="009E461E"/>
    <w:rsid w:val="009E4699"/>
    <w:rsid w:val="009E4814"/>
    <w:rsid w:val="009E4A6E"/>
    <w:rsid w:val="009E4AEB"/>
    <w:rsid w:val="009E51B0"/>
    <w:rsid w:val="009E53D8"/>
    <w:rsid w:val="009E5869"/>
    <w:rsid w:val="009E5AFA"/>
    <w:rsid w:val="009E5EFF"/>
    <w:rsid w:val="009E5FE2"/>
    <w:rsid w:val="009E6523"/>
    <w:rsid w:val="009E65E1"/>
    <w:rsid w:val="009E6C7F"/>
    <w:rsid w:val="009E6EC2"/>
    <w:rsid w:val="009E6FE2"/>
    <w:rsid w:val="009E79DA"/>
    <w:rsid w:val="009E7B7D"/>
    <w:rsid w:val="009E7BEE"/>
    <w:rsid w:val="009E7E67"/>
    <w:rsid w:val="009F00A7"/>
    <w:rsid w:val="009F0547"/>
    <w:rsid w:val="009F055A"/>
    <w:rsid w:val="009F0618"/>
    <w:rsid w:val="009F073C"/>
    <w:rsid w:val="009F0F2B"/>
    <w:rsid w:val="009F0FC3"/>
    <w:rsid w:val="009F116A"/>
    <w:rsid w:val="009F15EB"/>
    <w:rsid w:val="009F1934"/>
    <w:rsid w:val="009F1B73"/>
    <w:rsid w:val="009F2E6C"/>
    <w:rsid w:val="009F2EF3"/>
    <w:rsid w:val="009F2F31"/>
    <w:rsid w:val="009F3C34"/>
    <w:rsid w:val="009F3FF5"/>
    <w:rsid w:val="009F4A11"/>
    <w:rsid w:val="009F4B47"/>
    <w:rsid w:val="009F4FDC"/>
    <w:rsid w:val="009F5109"/>
    <w:rsid w:val="009F5158"/>
    <w:rsid w:val="009F51E8"/>
    <w:rsid w:val="009F5672"/>
    <w:rsid w:val="009F59A8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9F7E16"/>
    <w:rsid w:val="009F7F75"/>
    <w:rsid w:val="00A0021E"/>
    <w:rsid w:val="00A00B05"/>
    <w:rsid w:val="00A01E7D"/>
    <w:rsid w:val="00A0259B"/>
    <w:rsid w:val="00A026C3"/>
    <w:rsid w:val="00A02914"/>
    <w:rsid w:val="00A0303F"/>
    <w:rsid w:val="00A030A5"/>
    <w:rsid w:val="00A032A2"/>
    <w:rsid w:val="00A033EB"/>
    <w:rsid w:val="00A03605"/>
    <w:rsid w:val="00A03B38"/>
    <w:rsid w:val="00A03C69"/>
    <w:rsid w:val="00A03F71"/>
    <w:rsid w:val="00A046DC"/>
    <w:rsid w:val="00A04BED"/>
    <w:rsid w:val="00A050AA"/>
    <w:rsid w:val="00A0514E"/>
    <w:rsid w:val="00A05163"/>
    <w:rsid w:val="00A0541D"/>
    <w:rsid w:val="00A054BE"/>
    <w:rsid w:val="00A059EA"/>
    <w:rsid w:val="00A06871"/>
    <w:rsid w:val="00A07261"/>
    <w:rsid w:val="00A078B2"/>
    <w:rsid w:val="00A07FED"/>
    <w:rsid w:val="00A10152"/>
    <w:rsid w:val="00A1017C"/>
    <w:rsid w:val="00A107A3"/>
    <w:rsid w:val="00A107EF"/>
    <w:rsid w:val="00A11F4D"/>
    <w:rsid w:val="00A12161"/>
    <w:rsid w:val="00A12832"/>
    <w:rsid w:val="00A13278"/>
    <w:rsid w:val="00A132BE"/>
    <w:rsid w:val="00A13F0A"/>
    <w:rsid w:val="00A13F19"/>
    <w:rsid w:val="00A140C9"/>
    <w:rsid w:val="00A14A2B"/>
    <w:rsid w:val="00A14A91"/>
    <w:rsid w:val="00A14B47"/>
    <w:rsid w:val="00A1508A"/>
    <w:rsid w:val="00A153B7"/>
    <w:rsid w:val="00A154B1"/>
    <w:rsid w:val="00A155BD"/>
    <w:rsid w:val="00A15664"/>
    <w:rsid w:val="00A159B0"/>
    <w:rsid w:val="00A1645A"/>
    <w:rsid w:val="00A1661C"/>
    <w:rsid w:val="00A168C2"/>
    <w:rsid w:val="00A17491"/>
    <w:rsid w:val="00A176AE"/>
    <w:rsid w:val="00A17D72"/>
    <w:rsid w:val="00A200D2"/>
    <w:rsid w:val="00A20211"/>
    <w:rsid w:val="00A207FD"/>
    <w:rsid w:val="00A21362"/>
    <w:rsid w:val="00A213E0"/>
    <w:rsid w:val="00A21EDF"/>
    <w:rsid w:val="00A21EF0"/>
    <w:rsid w:val="00A2207F"/>
    <w:rsid w:val="00A22354"/>
    <w:rsid w:val="00A226D4"/>
    <w:rsid w:val="00A227CA"/>
    <w:rsid w:val="00A22C89"/>
    <w:rsid w:val="00A22EA5"/>
    <w:rsid w:val="00A23430"/>
    <w:rsid w:val="00A237A0"/>
    <w:rsid w:val="00A2427C"/>
    <w:rsid w:val="00A2467C"/>
    <w:rsid w:val="00A25369"/>
    <w:rsid w:val="00A274BD"/>
    <w:rsid w:val="00A276D8"/>
    <w:rsid w:val="00A27A84"/>
    <w:rsid w:val="00A30153"/>
    <w:rsid w:val="00A30928"/>
    <w:rsid w:val="00A309A9"/>
    <w:rsid w:val="00A30CCA"/>
    <w:rsid w:val="00A30F03"/>
    <w:rsid w:val="00A30F8A"/>
    <w:rsid w:val="00A30FD7"/>
    <w:rsid w:val="00A313AA"/>
    <w:rsid w:val="00A314A5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217"/>
    <w:rsid w:val="00A35249"/>
    <w:rsid w:val="00A354D7"/>
    <w:rsid w:val="00A35B28"/>
    <w:rsid w:val="00A36557"/>
    <w:rsid w:val="00A36AE6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0EFC"/>
    <w:rsid w:val="00A411F6"/>
    <w:rsid w:val="00A41576"/>
    <w:rsid w:val="00A41B20"/>
    <w:rsid w:val="00A41DA9"/>
    <w:rsid w:val="00A420A9"/>
    <w:rsid w:val="00A42319"/>
    <w:rsid w:val="00A4251F"/>
    <w:rsid w:val="00A426E6"/>
    <w:rsid w:val="00A42AA9"/>
    <w:rsid w:val="00A42B70"/>
    <w:rsid w:val="00A4344B"/>
    <w:rsid w:val="00A43850"/>
    <w:rsid w:val="00A43A68"/>
    <w:rsid w:val="00A4415A"/>
    <w:rsid w:val="00A44E3C"/>
    <w:rsid w:val="00A45A91"/>
    <w:rsid w:val="00A45AF0"/>
    <w:rsid w:val="00A46396"/>
    <w:rsid w:val="00A468C5"/>
    <w:rsid w:val="00A46B40"/>
    <w:rsid w:val="00A47864"/>
    <w:rsid w:val="00A4798D"/>
    <w:rsid w:val="00A479CF"/>
    <w:rsid w:val="00A47A64"/>
    <w:rsid w:val="00A502AF"/>
    <w:rsid w:val="00A505B9"/>
    <w:rsid w:val="00A50F3A"/>
    <w:rsid w:val="00A51C75"/>
    <w:rsid w:val="00A522A9"/>
    <w:rsid w:val="00A5234B"/>
    <w:rsid w:val="00A52568"/>
    <w:rsid w:val="00A525EA"/>
    <w:rsid w:val="00A52945"/>
    <w:rsid w:val="00A52BE1"/>
    <w:rsid w:val="00A54700"/>
    <w:rsid w:val="00A54714"/>
    <w:rsid w:val="00A54CA4"/>
    <w:rsid w:val="00A54D0F"/>
    <w:rsid w:val="00A54FBB"/>
    <w:rsid w:val="00A5544D"/>
    <w:rsid w:val="00A55C38"/>
    <w:rsid w:val="00A56482"/>
    <w:rsid w:val="00A5659D"/>
    <w:rsid w:val="00A5664C"/>
    <w:rsid w:val="00A56D38"/>
    <w:rsid w:val="00A56E32"/>
    <w:rsid w:val="00A5752F"/>
    <w:rsid w:val="00A57D0A"/>
    <w:rsid w:val="00A603B9"/>
    <w:rsid w:val="00A60660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3F6D"/>
    <w:rsid w:val="00A63FE9"/>
    <w:rsid w:val="00A642C0"/>
    <w:rsid w:val="00A643B0"/>
    <w:rsid w:val="00A646E6"/>
    <w:rsid w:val="00A649FC"/>
    <w:rsid w:val="00A65278"/>
    <w:rsid w:val="00A65E84"/>
    <w:rsid w:val="00A65F08"/>
    <w:rsid w:val="00A66020"/>
    <w:rsid w:val="00A6623D"/>
    <w:rsid w:val="00A66259"/>
    <w:rsid w:val="00A66A8D"/>
    <w:rsid w:val="00A67161"/>
    <w:rsid w:val="00A6758C"/>
    <w:rsid w:val="00A679EB"/>
    <w:rsid w:val="00A67C58"/>
    <w:rsid w:val="00A67E0B"/>
    <w:rsid w:val="00A67EF1"/>
    <w:rsid w:val="00A70701"/>
    <w:rsid w:val="00A70B0D"/>
    <w:rsid w:val="00A7178B"/>
    <w:rsid w:val="00A7182F"/>
    <w:rsid w:val="00A718EA"/>
    <w:rsid w:val="00A718F4"/>
    <w:rsid w:val="00A71941"/>
    <w:rsid w:val="00A71BD9"/>
    <w:rsid w:val="00A727ED"/>
    <w:rsid w:val="00A73005"/>
    <w:rsid w:val="00A73538"/>
    <w:rsid w:val="00A7376D"/>
    <w:rsid w:val="00A737CF"/>
    <w:rsid w:val="00A738AA"/>
    <w:rsid w:val="00A73A75"/>
    <w:rsid w:val="00A73EA4"/>
    <w:rsid w:val="00A73ECC"/>
    <w:rsid w:val="00A73F11"/>
    <w:rsid w:val="00A74153"/>
    <w:rsid w:val="00A741C5"/>
    <w:rsid w:val="00A7435F"/>
    <w:rsid w:val="00A744A1"/>
    <w:rsid w:val="00A74E64"/>
    <w:rsid w:val="00A754B2"/>
    <w:rsid w:val="00A76134"/>
    <w:rsid w:val="00A766BF"/>
    <w:rsid w:val="00A7694E"/>
    <w:rsid w:val="00A76EA9"/>
    <w:rsid w:val="00A76F48"/>
    <w:rsid w:val="00A7771D"/>
    <w:rsid w:val="00A7780B"/>
    <w:rsid w:val="00A77A70"/>
    <w:rsid w:val="00A77B90"/>
    <w:rsid w:val="00A77DB0"/>
    <w:rsid w:val="00A77DEA"/>
    <w:rsid w:val="00A8035A"/>
    <w:rsid w:val="00A80656"/>
    <w:rsid w:val="00A81042"/>
    <w:rsid w:val="00A81109"/>
    <w:rsid w:val="00A81215"/>
    <w:rsid w:val="00A815B9"/>
    <w:rsid w:val="00A821FD"/>
    <w:rsid w:val="00A82361"/>
    <w:rsid w:val="00A823BC"/>
    <w:rsid w:val="00A8274D"/>
    <w:rsid w:val="00A82874"/>
    <w:rsid w:val="00A82D81"/>
    <w:rsid w:val="00A82FB2"/>
    <w:rsid w:val="00A83AF1"/>
    <w:rsid w:val="00A83CD6"/>
    <w:rsid w:val="00A83D99"/>
    <w:rsid w:val="00A83E4D"/>
    <w:rsid w:val="00A83E6D"/>
    <w:rsid w:val="00A845AB"/>
    <w:rsid w:val="00A84766"/>
    <w:rsid w:val="00A849DF"/>
    <w:rsid w:val="00A84B9C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6F2"/>
    <w:rsid w:val="00A90A73"/>
    <w:rsid w:val="00A9152F"/>
    <w:rsid w:val="00A91956"/>
    <w:rsid w:val="00A91AAA"/>
    <w:rsid w:val="00A91CB6"/>
    <w:rsid w:val="00A9289E"/>
    <w:rsid w:val="00A92981"/>
    <w:rsid w:val="00A92EAF"/>
    <w:rsid w:val="00A92FED"/>
    <w:rsid w:val="00A9309A"/>
    <w:rsid w:val="00A93794"/>
    <w:rsid w:val="00A9446D"/>
    <w:rsid w:val="00A9446E"/>
    <w:rsid w:val="00A94EB2"/>
    <w:rsid w:val="00A9556F"/>
    <w:rsid w:val="00A95C1E"/>
    <w:rsid w:val="00A9612B"/>
    <w:rsid w:val="00A9653A"/>
    <w:rsid w:val="00A9659E"/>
    <w:rsid w:val="00A96B03"/>
    <w:rsid w:val="00A96C1B"/>
    <w:rsid w:val="00A974FF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3632"/>
    <w:rsid w:val="00AA401D"/>
    <w:rsid w:val="00AA48D5"/>
    <w:rsid w:val="00AA4FDE"/>
    <w:rsid w:val="00AA54DA"/>
    <w:rsid w:val="00AA5519"/>
    <w:rsid w:val="00AA5C4F"/>
    <w:rsid w:val="00AA5D1D"/>
    <w:rsid w:val="00AA67F9"/>
    <w:rsid w:val="00AA6980"/>
    <w:rsid w:val="00AA6E88"/>
    <w:rsid w:val="00AA737A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E85"/>
    <w:rsid w:val="00AB4AFC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ACC"/>
    <w:rsid w:val="00AC5E02"/>
    <w:rsid w:val="00AC5EFE"/>
    <w:rsid w:val="00AC64AE"/>
    <w:rsid w:val="00AC6530"/>
    <w:rsid w:val="00AC6712"/>
    <w:rsid w:val="00AC6B0B"/>
    <w:rsid w:val="00AC6D97"/>
    <w:rsid w:val="00AC74B1"/>
    <w:rsid w:val="00AC761D"/>
    <w:rsid w:val="00AC79E2"/>
    <w:rsid w:val="00AD0093"/>
    <w:rsid w:val="00AD0772"/>
    <w:rsid w:val="00AD1F92"/>
    <w:rsid w:val="00AD2009"/>
    <w:rsid w:val="00AD2014"/>
    <w:rsid w:val="00AD219A"/>
    <w:rsid w:val="00AD27B4"/>
    <w:rsid w:val="00AD2B99"/>
    <w:rsid w:val="00AD32C4"/>
    <w:rsid w:val="00AD3788"/>
    <w:rsid w:val="00AD44B3"/>
    <w:rsid w:val="00AD4641"/>
    <w:rsid w:val="00AD4798"/>
    <w:rsid w:val="00AD5566"/>
    <w:rsid w:val="00AD5BA7"/>
    <w:rsid w:val="00AD64E5"/>
    <w:rsid w:val="00AD6B38"/>
    <w:rsid w:val="00AD72DD"/>
    <w:rsid w:val="00AE0049"/>
    <w:rsid w:val="00AE004F"/>
    <w:rsid w:val="00AE060E"/>
    <w:rsid w:val="00AE13E9"/>
    <w:rsid w:val="00AE1AFA"/>
    <w:rsid w:val="00AE28A2"/>
    <w:rsid w:val="00AE3187"/>
    <w:rsid w:val="00AE32C5"/>
    <w:rsid w:val="00AE3719"/>
    <w:rsid w:val="00AE3863"/>
    <w:rsid w:val="00AE3AFF"/>
    <w:rsid w:val="00AE4892"/>
    <w:rsid w:val="00AE48BE"/>
    <w:rsid w:val="00AE4B28"/>
    <w:rsid w:val="00AE4CCC"/>
    <w:rsid w:val="00AE4D11"/>
    <w:rsid w:val="00AE5981"/>
    <w:rsid w:val="00AE6052"/>
    <w:rsid w:val="00AE6121"/>
    <w:rsid w:val="00AE62C4"/>
    <w:rsid w:val="00AE6669"/>
    <w:rsid w:val="00AE6B30"/>
    <w:rsid w:val="00AE6B6D"/>
    <w:rsid w:val="00AE75B4"/>
    <w:rsid w:val="00AE7847"/>
    <w:rsid w:val="00AF032D"/>
    <w:rsid w:val="00AF07E3"/>
    <w:rsid w:val="00AF093B"/>
    <w:rsid w:val="00AF095D"/>
    <w:rsid w:val="00AF13CC"/>
    <w:rsid w:val="00AF13FE"/>
    <w:rsid w:val="00AF1D46"/>
    <w:rsid w:val="00AF200E"/>
    <w:rsid w:val="00AF22ED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215"/>
    <w:rsid w:val="00AF73FD"/>
    <w:rsid w:val="00AF7828"/>
    <w:rsid w:val="00AF7C9A"/>
    <w:rsid w:val="00AF7F6C"/>
    <w:rsid w:val="00B0025D"/>
    <w:rsid w:val="00B00C21"/>
    <w:rsid w:val="00B00C3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B01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675"/>
    <w:rsid w:val="00B078AC"/>
    <w:rsid w:val="00B10ACC"/>
    <w:rsid w:val="00B10BDE"/>
    <w:rsid w:val="00B10C2A"/>
    <w:rsid w:val="00B116AA"/>
    <w:rsid w:val="00B118D6"/>
    <w:rsid w:val="00B12135"/>
    <w:rsid w:val="00B12374"/>
    <w:rsid w:val="00B12825"/>
    <w:rsid w:val="00B12DD4"/>
    <w:rsid w:val="00B13341"/>
    <w:rsid w:val="00B1398F"/>
    <w:rsid w:val="00B13ECF"/>
    <w:rsid w:val="00B13F73"/>
    <w:rsid w:val="00B14127"/>
    <w:rsid w:val="00B144E9"/>
    <w:rsid w:val="00B15382"/>
    <w:rsid w:val="00B158E9"/>
    <w:rsid w:val="00B15BEC"/>
    <w:rsid w:val="00B1669A"/>
    <w:rsid w:val="00B16A8E"/>
    <w:rsid w:val="00B16B24"/>
    <w:rsid w:val="00B16FC6"/>
    <w:rsid w:val="00B17354"/>
    <w:rsid w:val="00B177B9"/>
    <w:rsid w:val="00B17C0F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2F31"/>
    <w:rsid w:val="00B23B33"/>
    <w:rsid w:val="00B23CAC"/>
    <w:rsid w:val="00B23EC2"/>
    <w:rsid w:val="00B24548"/>
    <w:rsid w:val="00B24561"/>
    <w:rsid w:val="00B24793"/>
    <w:rsid w:val="00B24A3C"/>
    <w:rsid w:val="00B24F33"/>
    <w:rsid w:val="00B25679"/>
    <w:rsid w:val="00B25758"/>
    <w:rsid w:val="00B25980"/>
    <w:rsid w:val="00B25C87"/>
    <w:rsid w:val="00B261A6"/>
    <w:rsid w:val="00B2626A"/>
    <w:rsid w:val="00B26276"/>
    <w:rsid w:val="00B262A5"/>
    <w:rsid w:val="00B273F4"/>
    <w:rsid w:val="00B301B6"/>
    <w:rsid w:val="00B301DD"/>
    <w:rsid w:val="00B301F2"/>
    <w:rsid w:val="00B304CF"/>
    <w:rsid w:val="00B30648"/>
    <w:rsid w:val="00B3080B"/>
    <w:rsid w:val="00B310BB"/>
    <w:rsid w:val="00B3122C"/>
    <w:rsid w:val="00B31763"/>
    <w:rsid w:val="00B31A43"/>
    <w:rsid w:val="00B3206F"/>
    <w:rsid w:val="00B327A8"/>
    <w:rsid w:val="00B32AB8"/>
    <w:rsid w:val="00B33286"/>
    <w:rsid w:val="00B3354B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6EF"/>
    <w:rsid w:val="00B37E7A"/>
    <w:rsid w:val="00B402FF"/>
    <w:rsid w:val="00B4032E"/>
    <w:rsid w:val="00B40427"/>
    <w:rsid w:val="00B4072C"/>
    <w:rsid w:val="00B40B23"/>
    <w:rsid w:val="00B414C8"/>
    <w:rsid w:val="00B41514"/>
    <w:rsid w:val="00B41775"/>
    <w:rsid w:val="00B4185A"/>
    <w:rsid w:val="00B42149"/>
    <w:rsid w:val="00B4285C"/>
    <w:rsid w:val="00B42C62"/>
    <w:rsid w:val="00B42D84"/>
    <w:rsid w:val="00B4302A"/>
    <w:rsid w:val="00B43145"/>
    <w:rsid w:val="00B43318"/>
    <w:rsid w:val="00B4362F"/>
    <w:rsid w:val="00B43D70"/>
    <w:rsid w:val="00B43EBF"/>
    <w:rsid w:val="00B43FCF"/>
    <w:rsid w:val="00B44042"/>
    <w:rsid w:val="00B44497"/>
    <w:rsid w:val="00B4465C"/>
    <w:rsid w:val="00B44919"/>
    <w:rsid w:val="00B4494E"/>
    <w:rsid w:val="00B44A83"/>
    <w:rsid w:val="00B44F3D"/>
    <w:rsid w:val="00B45515"/>
    <w:rsid w:val="00B4643F"/>
    <w:rsid w:val="00B46C38"/>
    <w:rsid w:val="00B474C2"/>
    <w:rsid w:val="00B476B5"/>
    <w:rsid w:val="00B47E4B"/>
    <w:rsid w:val="00B47EE0"/>
    <w:rsid w:val="00B502E8"/>
    <w:rsid w:val="00B50D40"/>
    <w:rsid w:val="00B51089"/>
    <w:rsid w:val="00B5198A"/>
    <w:rsid w:val="00B51E03"/>
    <w:rsid w:val="00B51F24"/>
    <w:rsid w:val="00B525D5"/>
    <w:rsid w:val="00B52BCB"/>
    <w:rsid w:val="00B5334C"/>
    <w:rsid w:val="00B53B82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AF0"/>
    <w:rsid w:val="00B57BAE"/>
    <w:rsid w:val="00B6008E"/>
    <w:rsid w:val="00B601DA"/>
    <w:rsid w:val="00B6025F"/>
    <w:rsid w:val="00B60787"/>
    <w:rsid w:val="00B60BFD"/>
    <w:rsid w:val="00B60D7A"/>
    <w:rsid w:val="00B60E1E"/>
    <w:rsid w:val="00B613C1"/>
    <w:rsid w:val="00B61C2F"/>
    <w:rsid w:val="00B620FA"/>
    <w:rsid w:val="00B63927"/>
    <w:rsid w:val="00B6419D"/>
    <w:rsid w:val="00B64203"/>
    <w:rsid w:val="00B6423A"/>
    <w:rsid w:val="00B6445F"/>
    <w:rsid w:val="00B64967"/>
    <w:rsid w:val="00B64A9D"/>
    <w:rsid w:val="00B64B9F"/>
    <w:rsid w:val="00B64CEC"/>
    <w:rsid w:val="00B65492"/>
    <w:rsid w:val="00B654DF"/>
    <w:rsid w:val="00B658E8"/>
    <w:rsid w:val="00B65A92"/>
    <w:rsid w:val="00B66140"/>
    <w:rsid w:val="00B667D2"/>
    <w:rsid w:val="00B6691E"/>
    <w:rsid w:val="00B66AEB"/>
    <w:rsid w:val="00B66D9D"/>
    <w:rsid w:val="00B6711B"/>
    <w:rsid w:val="00B6763E"/>
    <w:rsid w:val="00B6763F"/>
    <w:rsid w:val="00B676E2"/>
    <w:rsid w:val="00B6776D"/>
    <w:rsid w:val="00B67E70"/>
    <w:rsid w:val="00B67F06"/>
    <w:rsid w:val="00B70C46"/>
    <w:rsid w:val="00B70C67"/>
    <w:rsid w:val="00B7137C"/>
    <w:rsid w:val="00B713EF"/>
    <w:rsid w:val="00B72008"/>
    <w:rsid w:val="00B7210F"/>
    <w:rsid w:val="00B72315"/>
    <w:rsid w:val="00B72439"/>
    <w:rsid w:val="00B72763"/>
    <w:rsid w:val="00B72FE6"/>
    <w:rsid w:val="00B73026"/>
    <w:rsid w:val="00B735C7"/>
    <w:rsid w:val="00B73902"/>
    <w:rsid w:val="00B74384"/>
    <w:rsid w:val="00B7469E"/>
    <w:rsid w:val="00B74B0D"/>
    <w:rsid w:val="00B74EC6"/>
    <w:rsid w:val="00B74FC5"/>
    <w:rsid w:val="00B758C0"/>
    <w:rsid w:val="00B7599B"/>
    <w:rsid w:val="00B75A11"/>
    <w:rsid w:val="00B75EE1"/>
    <w:rsid w:val="00B76615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62"/>
    <w:rsid w:val="00B854C6"/>
    <w:rsid w:val="00B8550F"/>
    <w:rsid w:val="00B85595"/>
    <w:rsid w:val="00B85676"/>
    <w:rsid w:val="00B857E1"/>
    <w:rsid w:val="00B85940"/>
    <w:rsid w:val="00B85B84"/>
    <w:rsid w:val="00B860D4"/>
    <w:rsid w:val="00B86795"/>
    <w:rsid w:val="00B86AE0"/>
    <w:rsid w:val="00B870B9"/>
    <w:rsid w:val="00B87272"/>
    <w:rsid w:val="00B87C63"/>
    <w:rsid w:val="00B87CB8"/>
    <w:rsid w:val="00B87F02"/>
    <w:rsid w:val="00B9070D"/>
    <w:rsid w:val="00B90AD7"/>
    <w:rsid w:val="00B90CE5"/>
    <w:rsid w:val="00B9164E"/>
    <w:rsid w:val="00B91BBA"/>
    <w:rsid w:val="00B91C7A"/>
    <w:rsid w:val="00B92240"/>
    <w:rsid w:val="00B926AC"/>
    <w:rsid w:val="00B92DBE"/>
    <w:rsid w:val="00B93630"/>
    <w:rsid w:val="00B93D72"/>
    <w:rsid w:val="00B93E86"/>
    <w:rsid w:val="00B945F8"/>
    <w:rsid w:val="00B94FC7"/>
    <w:rsid w:val="00B951AE"/>
    <w:rsid w:val="00B953D0"/>
    <w:rsid w:val="00B954B1"/>
    <w:rsid w:val="00B956EC"/>
    <w:rsid w:val="00B9574E"/>
    <w:rsid w:val="00B95C4D"/>
    <w:rsid w:val="00B95D3F"/>
    <w:rsid w:val="00B96124"/>
    <w:rsid w:val="00B961E7"/>
    <w:rsid w:val="00B96A7C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2383"/>
    <w:rsid w:val="00BB23AF"/>
    <w:rsid w:val="00BB3319"/>
    <w:rsid w:val="00BB3680"/>
    <w:rsid w:val="00BB38AC"/>
    <w:rsid w:val="00BB3CBD"/>
    <w:rsid w:val="00BB3D5B"/>
    <w:rsid w:val="00BB3E4D"/>
    <w:rsid w:val="00BB3FE4"/>
    <w:rsid w:val="00BB4042"/>
    <w:rsid w:val="00BB405F"/>
    <w:rsid w:val="00BB43C8"/>
    <w:rsid w:val="00BB462D"/>
    <w:rsid w:val="00BB4AB7"/>
    <w:rsid w:val="00BB4D39"/>
    <w:rsid w:val="00BB4ED2"/>
    <w:rsid w:val="00BB5196"/>
    <w:rsid w:val="00BB578F"/>
    <w:rsid w:val="00BB5AE9"/>
    <w:rsid w:val="00BB5CDB"/>
    <w:rsid w:val="00BB5CDE"/>
    <w:rsid w:val="00BB5FE8"/>
    <w:rsid w:val="00BB634C"/>
    <w:rsid w:val="00BB64A4"/>
    <w:rsid w:val="00BB6601"/>
    <w:rsid w:val="00BB6C05"/>
    <w:rsid w:val="00BB7089"/>
    <w:rsid w:val="00BB753A"/>
    <w:rsid w:val="00BB77E3"/>
    <w:rsid w:val="00BB7A2E"/>
    <w:rsid w:val="00BC03C5"/>
    <w:rsid w:val="00BC0532"/>
    <w:rsid w:val="00BC0CF0"/>
    <w:rsid w:val="00BC0E18"/>
    <w:rsid w:val="00BC0E1D"/>
    <w:rsid w:val="00BC1681"/>
    <w:rsid w:val="00BC176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796"/>
    <w:rsid w:val="00BC48F7"/>
    <w:rsid w:val="00BC4CDF"/>
    <w:rsid w:val="00BC4E64"/>
    <w:rsid w:val="00BC5317"/>
    <w:rsid w:val="00BC5752"/>
    <w:rsid w:val="00BC578E"/>
    <w:rsid w:val="00BC59A4"/>
    <w:rsid w:val="00BC6382"/>
    <w:rsid w:val="00BC6580"/>
    <w:rsid w:val="00BC6A2B"/>
    <w:rsid w:val="00BC6A6F"/>
    <w:rsid w:val="00BC6C1B"/>
    <w:rsid w:val="00BC6F20"/>
    <w:rsid w:val="00BC73A1"/>
    <w:rsid w:val="00BC79C8"/>
    <w:rsid w:val="00BC7B95"/>
    <w:rsid w:val="00BC7CC9"/>
    <w:rsid w:val="00BC7F12"/>
    <w:rsid w:val="00BD0CB8"/>
    <w:rsid w:val="00BD0FD2"/>
    <w:rsid w:val="00BD1168"/>
    <w:rsid w:val="00BD14C1"/>
    <w:rsid w:val="00BD15BE"/>
    <w:rsid w:val="00BD1A69"/>
    <w:rsid w:val="00BD1B21"/>
    <w:rsid w:val="00BD1C9E"/>
    <w:rsid w:val="00BD1DAE"/>
    <w:rsid w:val="00BD1DB5"/>
    <w:rsid w:val="00BD22CE"/>
    <w:rsid w:val="00BD2E11"/>
    <w:rsid w:val="00BD34C9"/>
    <w:rsid w:val="00BD3677"/>
    <w:rsid w:val="00BD3748"/>
    <w:rsid w:val="00BD3E8C"/>
    <w:rsid w:val="00BD41C6"/>
    <w:rsid w:val="00BD4A2A"/>
    <w:rsid w:val="00BD4DE8"/>
    <w:rsid w:val="00BD5279"/>
    <w:rsid w:val="00BD59AD"/>
    <w:rsid w:val="00BD5A4E"/>
    <w:rsid w:val="00BD63B8"/>
    <w:rsid w:val="00BD64CB"/>
    <w:rsid w:val="00BD6A1E"/>
    <w:rsid w:val="00BD6D21"/>
    <w:rsid w:val="00BD718F"/>
    <w:rsid w:val="00BD79D7"/>
    <w:rsid w:val="00BD7DAB"/>
    <w:rsid w:val="00BD7FBB"/>
    <w:rsid w:val="00BE01A6"/>
    <w:rsid w:val="00BE0256"/>
    <w:rsid w:val="00BE0466"/>
    <w:rsid w:val="00BE0479"/>
    <w:rsid w:val="00BE06DF"/>
    <w:rsid w:val="00BE0E02"/>
    <w:rsid w:val="00BE0E1A"/>
    <w:rsid w:val="00BE1990"/>
    <w:rsid w:val="00BE20CA"/>
    <w:rsid w:val="00BE22E9"/>
    <w:rsid w:val="00BE2562"/>
    <w:rsid w:val="00BE2706"/>
    <w:rsid w:val="00BE2CD0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6B2"/>
    <w:rsid w:val="00BE681E"/>
    <w:rsid w:val="00BE68D1"/>
    <w:rsid w:val="00BE712D"/>
    <w:rsid w:val="00BE7365"/>
    <w:rsid w:val="00BE7408"/>
    <w:rsid w:val="00BE7AC6"/>
    <w:rsid w:val="00BE7CCC"/>
    <w:rsid w:val="00BE7D8A"/>
    <w:rsid w:val="00BF0CED"/>
    <w:rsid w:val="00BF10E0"/>
    <w:rsid w:val="00BF16B2"/>
    <w:rsid w:val="00BF2412"/>
    <w:rsid w:val="00BF2777"/>
    <w:rsid w:val="00BF28B4"/>
    <w:rsid w:val="00BF2AB3"/>
    <w:rsid w:val="00BF2FDB"/>
    <w:rsid w:val="00BF3396"/>
    <w:rsid w:val="00BF35ED"/>
    <w:rsid w:val="00BF3648"/>
    <w:rsid w:val="00BF3763"/>
    <w:rsid w:val="00BF392D"/>
    <w:rsid w:val="00BF411A"/>
    <w:rsid w:val="00BF43BC"/>
    <w:rsid w:val="00BF4BFD"/>
    <w:rsid w:val="00BF5159"/>
    <w:rsid w:val="00BF570F"/>
    <w:rsid w:val="00BF57F5"/>
    <w:rsid w:val="00BF5C05"/>
    <w:rsid w:val="00BF633A"/>
    <w:rsid w:val="00BF636C"/>
    <w:rsid w:val="00BF6B45"/>
    <w:rsid w:val="00BF7AAF"/>
    <w:rsid w:val="00C00530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22C"/>
    <w:rsid w:val="00C058B5"/>
    <w:rsid w:val="00C058E1"/>
    <w:rsid w:val="00C05BDE"/>
    <w:rsid w:val="00C05C2B"/>
    <w:rsid w:val="00C05FD1"/>
    <w:rsid w:val="00C06441"/>
    <w:rsid w:val="00C06697"/>
    <w:rsid w:val="00C0708A"/>
    <w:rsid w:val="00C07DD0"/>
    <w:rsid w:val="00C07E12"/>
    <w:rsid w:val="00C07E2F"/>
    <w:rsid w:val="00C103EC"/>
    <w:rsid w:val="00C10994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57C"/>
    <w:rsid w:val="00C136F7"/>
    <w:rsid w:val="00C13A84"/>
    <w:rsid w:val="00C13F17"/>
    <w:rsid w:val="00C1433B"/>
    <w:rsid w:val="00C14C59"/>
    <w:rsid w:val="00C15249"/>
    <w:rsid w:val="00C15322"/>
    <w:rsid w:val="00C1535D"/>
    <w:rsid w:val="00C161EF"/>
    <w:rsid w:val="00C1628A"/>
    <w:rsid w:val="00C162B5"/>
    <w:rsid w:val="00C167A1"/>
    <w:rsid w:val="00C16911"/>
    <w:rsid w:val="00C16CF8"/>
    <w:rsid w:val="00C17735"/>
    <w:rsid w:val="00C205B0"/>
    <w:rsid w:val="00C206E2"/>
    <w:rsid w:val="00C20790"/>
    <w:rsid w:val="00C20BC0"/>
    <w:rsid w:val="00C20D8B"/>
    <w:rsid w:val="00C20DA6"/>
    <w:rsid w:val="00C214B4"/>
    <w:rsid w:val="00C216EC"/>
    <w:rsid w:val="00C216F6"/>
    <w:rsid w:val="00C21A2E"/>
    <w:rsid w:val="00C22728"/>
    <w:rsid w:val="00C22999"/>
    <w:rsid w:val="00C23233"/>
    <w:rsid w:val="00C23281"/>
    <w:rsid w:val="00C23582"/>
    <w:rsid w:val="00C23BF4"/>
    <w:rsid w:val="00C23DAE"/>
    <w:rsid w:val="00C23F32"/>
    <w:rsid w:val="00C24ABA"/>
    <w:rsid w:val="00C24B8D"/>
    <w:rsid w:val="00C24FB0"/>
    <w:rsid w:val="00C2500E"/>
    <w:rsid w:val="00C251D3"/>
    <w:rsid w:val="00C25830"/>
    <w:rsid w:val="00C25C45"/>
    <w:rsid w:val="00C25D87"/>
    <w:rsid w:val="00C266D4"/>
    <w:rsid w:val="00C26C46"/>
    <w:rsid w:val="00C26D83"/>
    <w:rsid w:val="00C276C5"/>
    <w:rsid w:val="00C2790F"/>
    <w:rsid w:val="00C27A9C"/>
    <w:rsid w:val="00C300E3"/>
    <w:rsid w:val="00C301CC"/>
    <w:rsid w:val="00C30275"/>
    <w:rsid w:val="00C31020"/>
    <w:rsid w:val="00C31EA3"/>
    <w:rsid w:val="00C3229A"/>
    <w:rsid w:val="00C328F3"/>
    <w:rsid w:val="00C32A9D"/>
    <w:rsid w:val="00C32B97"/>
    <w:rsid w:val="00C32BCB"/>
    <w:rsid w:val="00C32D56"/>
    <w:rsid w:val="00C33247"/>
    <w:rsid w:val="00C333E7"/>
    <w:rsid w:val="00C337F1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719"/>
    <w:rsid w:val="00C35B38"/>
    <w:rsid w:val="00C35FAF"/>
    <w:rsid w:val="00C3647B"/>
    <w:rsid w:val="00C36757"/>
    <w:rsid w:val="00C36F20"/>
    <w:rsid w:val="00C36FFA"/>
    <w:rsid w:val="00C37085"/>
    <w:rsid w:val="00C371A2"/>
    <w:rsid w:val="00C371F6"/>
    <w:rsid w:val="00C373AB"/>
    <w:rsid w:val="00C37629"/>
    <w:rsid w:val="00C37D3C"/>
    <w:rsid w:val="00C37E29"/>
    <w:rsid w:val="00C40290"/>
    <w:rsid w:val="00C409D5"/>
    <w:rsid w:val="00C409F3"/>
    <w:rsid w:val="00C416F2"/>
    <w:rsid w:val="00C41A26"/>
    <w:rsid w:val="00C41A51"/>
    <w:rsid w:val="00C41CE0"/>
    <w:rsid w:val="00C41ED5"/>
    <w:rsid w:val="00C4270C"/>
    <w:rsid w:val="00C42867"/>
    <w:rsid w:val="00C42923"/>
    <w:rsid w:val="00C429A2"/>
    <w:rsid w:val="00C42E98"/>
    <w:rsid w:val="00C43069"/>
    <w:rsid w:val="00C43622"/>
    <w:rsid w:val="00C43DA4"/>
    <w:rsid w:val="00C4400E"/>
    <w:rsid w:val="00C44171"/>
    <w:rsid w:val="00C445C9"/>
    <w:rsid w:val="00C4461A"/>
    <w:rsid w:val="00C447BE"/>
    <w:rsid w:val="00C450A8"/>
    <w:rsid w:val="00C45190"/>
    <w:rsid w:val="00C45465"/>
    <w:rsid w:val="00C45882"/>
    <w:rsid w:val="00C458C1"/>
    <w:rsid w:val="00C45AEC"/>
    <w:rsid w:val="00C45C24"/>
    <w:rsid w:val="00C45E61"/>
    <w:rsid w:val="00C46150"/>
    <w:rsid w:val="00C462BF"/>
    <w:rsid w:val="00C463B1"/>
    <w:rsid w:val="00C478A3"/>
    <w:rsid w:val="00C478AF"/>
    <w:rsid w:val="00C47932"/>
    <w:rsid w:val="00C47CBB"/>
    <w:rsid w:val="00C5118B"/>
    <w:rsid w:val="00C51714"/>
    <w:rsid w:val="00C51E3A"/>
    <w:rsid w:val="00C51FC8"/>
    <w:rsid w:val="00C51FF6"/>
    <w:rsid w:val="00C522A4"/>
    <w:rsid w:val="00C52F65"/>
    <w:rsid w:val="00C539C1"/>
    <w:rsid w:val="00C539DC"/>
    <w:rsid w:val="00C53F67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57CF1"/>
    <w:rsid w:val="00C616E1"/>
    <w:rsid w:val="00C61EA3"/>
    <w:rsid w:val="00C62331"/>
    <w:rsid w:val="00C6279B"/>
    <w:rsid w:val="00C62852"/>
    <w:rsid w:val="00C62A58"/>
    <w:rsid w:val="00C63F29"/>
    <w:rsid w:val="00C64623"/>
    <w:rsid w:val="00C6468F"/>
    <w:rsid w:val="00C646CD"/>
    <w:rsid w:val="00C6474A"/>
    <w:rsid w:val="00C65171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49FA"/>
    <w:rsid w:val="00C75175"/>
    <w:rsid w:val="00C75977"/>
    <w:rsid w:val="00C75A23"/>
    <w:rsid w:val="00C75E7C"/>
    <w:rsid w:val="00C76042"/>
    <w:rsid w:val="00C760B3"/>
    <w:rsid w:val="00C76289"/>
    <w:rsid w:val="00C76961"/>
    <w:rsid w:val="00C76CE2"/>
    <w:rsid w:val="00C76E31"/>
    <w:rsid w:val="00C77035"/>
    <w:rsid w:val="00C7740C"/>
    <w:rsid w:val="00C7741B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0D86"/>
    <w:rsid w:val="00C81498"/>
    <w:rsid w:val="00C823EF"/>
    <w:rsid w:val="00C82A79"/>
    <w:rsid w:val="00C82C8E"/>
    <w:rsid w:val="00C838DD"/>
    <w:rsid w:val="00C83D0F"/>
    <w:rsid w:val="00C83E9D"/>
    <w:rsid w:val="00C845BC"/>
    <w:rsid w:val="00C849DC"/>
    <w:rsid w:val="00C84B29"/>
    <w:rsid w:val="00C84C37"/>
    <w:rsid w:val="00C85133"/>
    <w:rsid w:val="00C85561"/>
    <w:rsid w:val="00C857FE"/>
    <w:rsid w:val="00C85CDB"/>
    <w:rsid w:val="00C8617A"/>
    <w:rsid w:val="00C86461"/>
    <w:rsid w:val="00C868CE"/>
    <w:rsid w:val="00C86DDE"/>
    <w:rsid w:val="00C873EA"/>
    <w:rsid w:val="00C9010B"/>
    <w:rsid w:val="00C90145"/>
    <w:rsid w:val="00C90653"/>
    <w:rsid w:val="00C90F88"/>
    <w:rsid w:val="00C91056"/>
    <w:rsid w:val="00C9175C"/>
    <w:rsid w:val="00C91DDB"/>
    <w:rsid w:val="00C91E06"/>
    <w:rsid w:val="00C91FEB"/>
    <w:rsid w:val="00C92010"/>
    <w:rsid w:val="00C92145"/>
    <w:rsid w:val="00C92198"/>
    <w:rsid w:val="00C923AF"/>
    <w:rsid w:val="00C92762"/>
    <w:rsid w:val="00C92C78"/>
    <w:rsid w:val="00C92CD2"/>
    <w:rsid w:val="00C93AF2"/>
    <w:rsid w:val="00C93B68"/>
    <w:rsid w:val="00C93E19"/>
    <w:rsid w:val="00C941F4"/>
    <w:rsid w:val="00C9429E"/>
    <w:rsid w:val="00C946A8"/>
    <w:rsid w:val="00C94B3D"/>
    <w:rsid w:val="00C94D55"/>
    <w:rsid w:val="00C94D99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F40"/>
    <w:rsid w:val="00CA00FB"/>
    <w:rsid w:val="00CA031F"/>
    <w:rsid w:val="00CA0B3D"/>
    <w:rsid w:val="00CA0CE8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0E"/>
    <w:rsid w:val="00CB23C2"/>
    <w:rsid w:val="00CB2433"/>
    <w:rsid w:val="00CB2440"/>
    <w:rsid w:val="00CB33A7"/>
    <w:rsid w:val="00CB34A3"/>
    <w:rsid w:val="00CB3A0E"/>
    <w:rsid w:val="00CB3C9D"/>
    <w:rsid w:val="00CB42E0"/>
    <w:rsid w:val="00CB4599"/>
    <w:rsid w:val="00CB4F78"/>
    <w:rsid w:val="00CB5164"/>
    <w:rsid w:val="00CB53E3"/>
    <w:rsid w:val="00CB548B"/>
    <w:rsid w:val="00CB55F5"/>
    <w:rsid w:val="00CB5C2D"/>
    <w:rsid w:val="00CB5C9A"/>
    <w:rsid w:val="00CB5ECE"/>
    <w:rsid w:val="00CB5F64"/>
    <w:rsid w:val="00CB5F86"/>
    <w:rsid w:val="00CB6254"/>
    <w:rsid w:val="00CB639E"/>
    <w:rsid w:val="00CB6E18"/>
    <w:rsid w:val="00CB730A"/>
    <w:rsid w:val="00CB7BD2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5FCA"/>
    <w:rsid w:val="00CC6472"/>
    <w:rsid w:val="00CC675E"/>
    <w:rsid w:val="00CC6A73"/>
    <w:rsid w:val="00CC6DC7"/>
    <w:rsid w:val="00CD00D0"/>
    <w:rsid w:val="00CD00F7"/>
    <w:rsid w:val="00CD06E0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6BF"/>
    <w:rsid w:val="00CD6723"/>
    <w:rsid w:val="00CD69A4"/>
    <w:rsid w:val="00CD6A68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0C6"/>
    <w:rsid w:val="00CE257E"/>
    <w:rsid w:val="00CE2642"/>
    <w:rsid w:val="00CE2678"/>
    <w:rsid w:val="00CE2856"/>
    <w:rsid w:val="00CE28A9"/>
    <w:rsid w:val="00CE2923"/>
    <w:rsid w:val="00CE2950"/>
    <w:rsid w:val="00CE31D6"/>
    <w:rsid w:val="00CE3637"/>
    <w:rsid w:val="00CE377B"/>
    <w:rsid w:val="00CE3835"/>
    <w:rsid w:val="00CE3B18"/>
    <w:rsid w:val="00CE3CD1"/>
    <w:rsid w:val="00CE420C"/>
    <w:rsid w:val="00CE42DA"/>
    <w:rsid w:val="00CE468A"/>
    <w:rsid w:val="00CE4892"/>
    <w:rsid w:val="00CE4CAB"/>
    <w:rsid w:val="00CE523F"/>
    <w:rsid w:val="00CE59B6"/>
    <w:rsid w:val="00CE6781"/>
    <w:rsid w:val="00CE695A"/>
    <w:rsid w:val="00CE6FC5"/>
    <w:rsid w:val="00CE700D"/>
    <w:rsid w:val="00CE7461"/>
    <w:rsid w:val="00CE76A3"/>
    <w:rsid w:val="00CE76CC"/>
    <w:rsid w:val="00CF02AA"/>
    <w:rsid w:val="00CF0866"/>
    <w:rsid w:val="00CF091C"/>
    <w:rsid w:val="00CF1091"/>
    <w:rsid w:val="00CF220C"/>
    <w:rsid w:val="00CF2CC5"/>
    <w:rsid w:val="00CF2D5A"/>
    <w:rsid w:val="00CF39D3"/>
    <w:rsid w:val="00CF403E"/>
    <w:rsid w:val="00CF413D"/>
    <w:rsid w:val="00CF4192"/>
    <w:rsid w:val="00CF446B"/>
    <w:rsid w:val="00CF480A"/>
    <w:rsid w:val="00CF5700"/>
    <w:rsid w:val="00CF5899"/>
    <w:rsid w:val="00CF5B2D"/>
    <w:rsid w:val="00CF618C"/>
    <w:rsid w:val="00CF6209"/>
    <w:rsid w:val="00CF65E3"/>
    <w:rsid w:val="00CF675A"/>
    <w:rsid w:val="00CF694C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CF7E0A"/>
    <w:rsid w:val="00D007EB"/>
    <w:rsid w:val="00D0081B"/>
    <w:rsid w:val="00D00AF4"/>
    <w:rsid w:val="00D01028"/>
    <w:rsid w:val="00D01EA9"/>
    <w:rsid w:val="00D02098"/>
    <w:rsid w:val="00D020B0"/>
    <w:rsid w:val="00D02216"/>
    <w:rsid w:val="00D02CC0"/>
    <w:rsid w:val="00D02DC6"/>
    <w:rsid w:val="00D0335E"/>
    <w:rsid w:val="00D03AD5"/>
    <w:rsid w:val="00D03BB1"/>
    <w:rsid w:val="00D03BF5"/>
    <w:rsid w:val="00D03D58"/>
    <w:rsid w:val="00D03F38"/>
    <w:rsid w:val="00D04965"/>
    <w:rsid w:val="00D04BF9"/>
    <w:rsid w:val="00D04CE0"/>
    <w:rsid w:val="00D04F24"/>
    <w:rsid w:val="00D0528E"/>
    <w:rsid w:val="00D0553A"/>
    <w:rsid w:val="00D056EF"/>
    <w:rsid w:val="00D05798"/>
    <w:rsid w:val="00D05C70"/>
    <w:rsid w:val="00D066FB"/>
    <w:rsid w:val="00D06852"/>
    <w:rsid w:val="00D06901"/>
    <w:rsid w:val="00D06A85"/>
    <w:rsid w:val="00D07467"/>
    <w:rsid w:val="00D07B7A"/>
    <w:rsid w:val="00D07EA8"/>
    <w:rsid w:val="00D100A9"/>
    <w:rsid w:val="00D1020A"/>
    <w:rsid w:val="00D1091F"/>
    <w:rsid w:val="00D110A3"/>
    <w:rsid w:val="00D11389"/>
    <w:rsid w:val="00D11651"/>
    <w:rsid w:val="00D11764"/>
    <w:rsid w:val="00D11813"/>
    <w:rsid w:val="00D1185B"/>
    <w:rsid w:val="00D11CBF"/>
    <w:rsid w:val="00D12888"/>
    <w:rsid w:val="00D12BD1"/>
    <w:rsid w:val="00D12EFF"/>
    <w:rsid w:val="00D12F18"/>
    <w:rsid w:val="00D13244"/>
    <w:rsid w:val="00D134A9"/>
    <w:rsid w:val="00D13B18"/>
    <w:rsid w:val="00D13C7C"/>
    <w:rsid w:val="00D13F80"/>
    <w:rsid w:val="00D141C9"/>
    <w:rsid w:val="00D14292"/>
    <w:rsid w:val="00D14330"/>
    <w:rsid w:val="00D148B3"/>
    <w:rsid w:val="00D149D5"/>
    <w:rsid w:val="00D14A7C"/>
    <w:rsid w:val="00D14B5B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17CCB"/>
    <w:rsid w:val="00D17DA5"/>
    <w:rsid w:val="00D20115"/>
    <w:rsid w:val="00D20547"/>
    <w:rsid w:val="00D207C1"/>
    <w:rsid w:val="00D20CDE"/>
    <w:rsid w:val="00D211E1"/>
    <w:rsid w:val="00D21203"/>
    <w:rsid w:val="00D21715"/>
    <w:rsid w:val="00D21BFF"/>
    <w:rsid w:val="00D220D4"/>
    <w:rsid w:val="00D22258"/>
    <w:rsid w:val="00D224AB"/>
    <w:rsid w:val="00D2262E"/>
    <w:rsid w:val="00D22D80"/>
    <w:rsid w:val="00D22F39"/>
    <w:rsid w:val="00D23709"/>
    <w:rsid w:val="00D23C60"/>
    <w:rsid w:val="00D24025"/>
    <w:rsid w:val="00D2423D"/>
    <w:rsid w:val="00D24449"/>
    <w:rsid w:val="00D24450"/>
    <w:rsid w:val="00D24C82"/>
    <w:rsid w:val="00D25463"/>
    <w:rsid w:val="00D2582F"/>
    <w:rsid w:val="00D25BC1"/>
    <w:rsid w:val="00D25DAD"/>
    <w:rsid w:val="00D25F54"/>
    <w:rsid w:val="00D260BC"/>
    <w:rsid w:val="00D2615A"/>
    <w:rsid w:val="00D26A41"/>
    <w:rsid w:val="00D26B23"/>
    <w:rsid w:val="00D26C42"/>
    <w:rsid w:val="00D26D34"/>
    <w:rsid w:val="00D26E44"/>
    <w:rsid w:val="00D27DF5"/>
    <w:rsid w:val="00D27E6A"/>
    <w:rsid w:val="00D3039E"/>
    <w:rsid w:val="00D30864"/>
    <w:rsid w:val="00D30973"/>
    <w:rsid w:val="00D310B9"/>
    <w:rsid w:val="00D31313"/>
    <w:rsid w:val="00D31329"/>
    <w:rsid w:val="00D3200B"/>
    <w:rsid w:val="00D324DA"/>
    <w:rsid w:val="00D3391E"/>
    <w:rsid w:val="00D339DD"/>
    <w:rsid w:val="00D33A8A"/>
    <w:rsid w:val="00D34232"/>
    <w:rsid w:val="00D3472D"/>
    <w:rsid w:val="00D348B8"/>
    <w:rsid w:val="00D34965"/>
    <w:rsid w:val="00D34AF4"/>
    <w:rsid w:val="00D34DD5"/>
    <w:rsid w:val="00D35149"/>
    <w:rsid w:val="00D351C7"/>
    <w:rsid w:val="00D354C1"/>
    <w:rsid w:val="00D356E2"/>
    <w:rsid w:val="00D35C2C"/>
    <w:rsid w:val="00D35F39"/>
    <w:rsid w:val="00D35FD8"/>
    <w:rsid w:val="00D36319"/>
    <w:rsid w:val="00D36597"/>
    <w:rsid w:val="00D36985"/>
    <w:rsid w:val="00D36B01"/>
    <w:rsid w:val="00D370EB"/>
    <w:rsid w:val="00D371E9"/>
    <w:rsid w:val="00D37CF0"/>
    <w:rsid w:val="00D37EE3"/>
    <w:rsid w:val="00D40629"/>
    <w:rsid w:val="00D40EA3"/>
    <w:rsid w:val="00D4109E"/>
    <w:rsid w:val="00D4118A"/>
    <w:rsid w:val="00D414BB"/>
    <w:rsid w:val="00D414CF"/>
    <w:rsid w:val="00D415D8"/>
    <w:rsid w:val="00D41B60"/>
    <w:rsid w:val="00D41C7B"/>
    <w:rsid w:val="00D42BCC"/>
    <w:rsid w:val="00D43223"/>
    <w:rsid w:val="00D43449"/>
    <w:rsid w:val="00D436DF"/>
    <w:rsid w:val="00D43FFE"/>
    <w:rsid w:val="00D444C3"/>
    <w:rsid w:val="00D457C7"/>
    <w:rsid w:val="00D45980"/>
    <w:rsid w:val="00D45CE5"/>
    <w:rsid w:val="00D46832"/>
    <w:rsid w:val="00D469EF"/>
    <w:rsid w:val="00D479D4"/>
    <w:rsid w:val="00D5022C"/>
    <w:rsid w:val="00D505E0"/>
    <w:rsid w:val="00D50B22"/>
    <w:rsid w:val="00D50BC0"/>
    <w:rsid w:val="00D515CA"/>
    <w:rsid w:val="00D51AED"/>
    <w:rsid w:val="00D5240F"/>
    <w:rsid w:val="00D5242C"/>
    <w:rsid w:val="00D52DE4"/>
    <w:rsid w:val="00D52E3A"/>
    <w:rsid w:val="00D52FC0"/>
    <w:rsid w:val="00D532C0"/>
    <w:rsid w:val="00D534BC"/>
    <w:rsid w:val="00D53502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70"/>
    <w:rsid w:val="00D56988"/>
    <w:rsid w:val="00D569CC"/>
    <w:rsid w:val="00D571CB"/>
    <w:rsid w:val="00D57749"/>
    <w:rsid w:val="00D57EFF"/>
    <w:rsid w:val="00D57F21"/>
    <w:rsid w:val="00D57FD1"/>
    <w:rsid w:val="00D60423"/>
    <w:rsid w:val="00D60711"/>
    <w:rsid w:val="00D6099B"/>
    <w:rsid w:val="00D60C0E"/>
    <w:rsid w:val="00D60DF9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6BC7"/>
    <w:rsid w:val="00D6777D"/>
    <w:rsid w:val="00D67F27"/>
    <w:rsid w:val="00D700D9"/>
    <w:rsid w:val="00D7021C"/>
    <w:rsid w:val="00D70746"/>
    <w:rsid w:val="00D70997"/>
    <w:rsid w:val="00D70EBA"/>
    <w:rsid w:val="00D70FD5"/>
    <w:rsid w:val="00D71378"/>
    <w:rsid w:val="00D71445"/>
    <w:rsid w:val="00D71B77"/>
    <w:rsid w:val="00D71E82"/>
    <w:rsid w:val="00D7274A"/>
    <w:rsid w:val="00D727F0"/>
    <w:rsid w:val="00D729A6"/>
    <w:rsid w:val="00D72B3E"/>
    <w:rsid w:val="00D72B91"/>
    <w:rsid w:val="00D72D66"/>
    <w:rsid w:val="00D734BA"/>
    <w:rsid w:val="00D73550"/>
    <w:rsid w:val="00D7381A"/>
    <w:rsid w:val="00D73C98"/>
    <w:rsid w:val="00D744AE"/>
    <w:rsid w:val="00D747D7"/>
    <w:rsid w:val="00D75996"/>
    <w:rsid w:val="00D759BD"/>
    <w:rsid w:val="00D76674"/>
    <w:rsid w:val="00D767D7"/>
    <w:rsid w:val="00D76911"/>
    <w:rsid w:val="00D77048"/>
    <w:rsid w:val="00D7734F"/>
    <w:rsid w:val="00D80D5E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6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0A"/>
    <w:rsid w:val="00D91E34"/>
    <w:rsid w:val="00D91EC2"/>
    <w:rsid w:val="00D91F1E"/>
    <w:rsid w:val="00D920E5"/>
    <w:rsid w:val="00D92F1B"/>
    <w:rsid w:val="00D92FE6"/>
    <w:rsid w:val="00D933B6"/>
    <w:rsid w:val="00D93826"/>
    <w:rsid w:val="00D938A5"/>
    <w:rsid w:val="00D939D2"/>
    <w:rsid w:val="00D93A4A"/>
    <w:rsid w:val="00D93D43"/>
    <w:rsid w:val="00D93E4F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08"/>
    <w:rsid w:val="00D97B12"/>
    <w:rsid w:val="00D97B7B"/>
    <w:rsid w:val="00D97CCF"/>
    <w:rsid w:val="00D97E65"/>
    <w:rsid w:val="00DA09CE"/>
    <w:rsid w:val="00DA0C9E"/>
    <w:rsid w:val="00DA0F98"/>
    <w:rsid w:val="00DA1265"/>
    <w:rsid w:val="00DA12DE"/>
    <w:rsid w:val="00DA1489"/>
    <w:rsid w:val="00DA1D2B"/>
    <w:rsid w:val="00DA23CB"/>
    <w:rsid w:val="00DA28DE"/>
    <w:rsid w:val="00DA2B2F"/>
    <w:rsid w:val="00DA302D"/>
    <w:rsid w:val="00DA36B9"/>
    <w:rsid w:val="00DA391F"/>
    <w:rsid w:val="00DA3DE8"/>
    <w:rsid w:val="00DA3E05"/>
    <w:rsid w:val="00DA3E13"/>
    <w:rsid w:val="00DA3F63"/>
    <w:rsid w:val="00DA4117"/>
    <w:rsid w:val="00DA4EB9"/>
    <w:rsid w:val="00DA53EC"/>
    <w:rsid w:val="00DA6C27"/>
    <w:rsid w:val="00DA6CA6"/>
    <w:rsid w:val="00DA6CC4"/>
    <w:rsid w:val="00DA733F"/>
    <w:rsid w:val="00DA74C1"/>
    <w:rsid w:val="00DA759E"/>
    <w:rsid w:val="00DA7F20"/>
    <w:rsid w:val="00DB0061"/>
    <w:rsid w:val="00DB0E18"/>
    <w:rsid w:val="00DB0E9B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0CD"/>
    <w:rsid w:val="00DB51DB"/>
    <w:rsid w:val="00DB53DF"/>
    <w:rsid w:val="00DB5698"/>
    <w:rsid w:val="00DB56E0"/>
    <w:rsid w:val="00DB56ED"/>
    <w:rsid w:val="00DB5AB7"/>
    <w:rsid w:val="00DB5D4C"/>
    <w:rsid w:val="00DB5D8A"/>
    <w:rsid w:val="00DB688F"/>
    <w:rsid w:val="00DB6CA4"/>
    <w:rsid w:val="00DB6E56"/>
    <w:rsid w:val="00DB7033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D7A"/>
    <w:rsid w:val="00DC3EF8"/>
    <w:rsid w:val="00DC4637"/>
    <w:rsid w:val="00DC4647"/>
    <w:rsid w:val="00DC48D5"/>
    <w:rsid w:val="00DC4E37"/>
    <w:rsid w:val="00DC66E1"/>
    <w:rsid w:val="00DC69F7"/>
    <w:rsid w:val="00DC6B35"/>
    <w:rsid w:val="00DC706C"/>
    <w:rsid w:val="00DC75BD"/>
    <w:rsid w:val="00DC775E"/>
    <w:rsid w:val="00DC7928"/>
    <w:rsid w:val="00DD0818"/>
    <w:rsid w:val="00DD0C38"/>
    <w:rsid w:val="00DD0C8B"/>
    <w:rsid w:val="00DD0D95"/>
    <w:rsid w:val="00DD1335"/>
    <w:rsid w:val="00DD1533"/>
    <w:rsid w:val="00DD25DB"/>
    <w:rsid w:val="00DD3349"/>
    <w:rsid w:val="00DD38ED"/>
    <w:rsid w:val="00DD3EC2"/>
    <w:rsid w:val="00DD4595"/>
    <w:rsid w:val="00DD4E4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FBA"/>
    <w:rsid w:val="00DE10C9"/>
    <w:rsid w:val="00DE1115"/>
    <w:rsid w:val="00DE111B"/>
    <w:rsid w:val="00DE23A9"/>
    <w:rsid w:val="00DE288F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4803"/>
    <w:rsid w:val="00DE559A"/>
    <w:rsid w:val="00DE59DC"/>
    <w:rsid w:val="00DE5A01"/>
    <w:rsid w:val="00DE67D9"/>
    <w:rsid w:val="00DE6A3F"/>
    <w:rsid w:val="00DE6BA0"/>
    <w:rsid w:val="00DE6C4A"/>
    <w:rsid w:val="00DE714D"/>
    <w:rsid w:val="00DE7F66"/>
    <w:rsid w:val="00DF006C"/>
    <w:rsid w:val="00DF033B"/>
    <w:rsid w:val="00DF0A2D"/>
    <w:rsid w:val="00DF0A83"/>
    <w:rsid w:val="00DF0FDE"/>
    <w:rsid w:val="00DF10BB"/>
    <w:rsid w:val="00DF15F7"/>
    <w:rsid w:val="00DF1627"/>
    <w:rsid w:val="00DF1848"/>
    <w:rsid w:val="00DF1C35"/>
    <w:rsid w:val="00DF1DC9"/>
    <w:rsid w:val="00DF1F17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B80"/>
    <w:rsid w:val="00DF5F40"/>
    <w:rsid w:val="00DF6BE8"/>
    <w:rsid w:val="00DF6D24"/>
    <w:rsid w:val="00DF6FCC"/>
    <w:rsid w:val="00DF7CA2"/>
    <w:rsid w:val="00E002C9"/>
    <w:rsid w:val="00E009AF"/>
    <w:rsid w:val="00E0143A"/>
    <w:rsid w:val="00E017BC"/>
    <w:rsid w:val="00E01DED"/>
    <w:rsid w:val="00E024F6"/>
    <w:rsid w:val="00E033CE"/>
    <w:rsid w:val="00E034D1"/>
    <w:rsid w:val="00E03E1C"/>
    <w:rsid w:val="00E03F62"/>
    <w:rsid w:val="00E041EE"/>
    <w:rsid w:val="00E05123"/>
    <w:rsid w:val="00E05FF9"/>
    <w:rsid w:val="00E06222"/>
    <w:rsid w:val="00E066CC"/>
    <w:rsid w:val="00E066E0"/>
    <w:rsid w:val="00E068DF"/>
    <w:rsid w:val="00E069F7"/>
    <w:rsid w:val="00E06C7C"/>
    <w:rsid w:val="00E06E3A"/>
    <w:rsid w:val="00E1057D"/>
    <w:rsid w:val="00E106AF"/>
    <w:rsid w:val="00E107E2"/>
    <w:rsid w:val="00E1166A"/>
    <w:rsid w:val="00E11BE7"/>
    <w:rsid w:val="00E12017"/>
    <w:rsid w:val="00E121C8"/>
    <w:rsid w:val="00E12874"/>
    <w:rsid w:val="00E12D4B"/>
    <w:rsid w:val="00E13E55"/>
    <w:rsid w:val="00E14E7A"/>
    <w:rsid w:val="00E14FF5"/>
    <w:rsid w:val="00E15017"/>
    <w:rsid w:val="00E1590C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8CB"/>
    <w:rsid w:val="00E20C86"/>
    <w:rsid w:val="00E21086"/>
    <w:rsid w:val="00E215F0"/>
    <w:rsid w:val="00E21851"/>
    <w:rsid w:val="00E21937"/>
    <w:rsid w:val="00E21A26"/>
    <w:rsid w:val="00E21F1E"/>
    <w:rsid w:val="00E21F50"/>
    <w:rsid w:val="00E2203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688"/>
    <w:rsid w:val="00E25A6F"/>
    <w:rsid w:val="00E25EC8"/>
    <w:rsid w:val="00E26187"/>
    <w:rsid w:val="00E26947"/>
    <w:rsid w:val="00E26C01"/>
    <w:rsid w:val="00E26D0B"/>
    <w:rsid w:val="00E26E53"/>
    <w:rsid w:val="00E2716F"/>
    <w:rsid w:val="00E27E73"/>
    <w:rsid w:val="00E301AC"/>
    <w:rsid w:val="00E30550"/>
    <w:rsid w:val="00E3087A"/>
    <w:rsid w:val="00E308B2"/>
    <w:rsid w:val="00E30AF3"/>
    <w:rsid w:val="00E31B1E"/>
    <w:rsid w:val="00E3258F"/>
    <w:rsid w:val="00E328C8"/>
    <w:rsid w:val="00E330E0"/>
    <w:rsid w:val="00E33111"/>
    <w:rsid w:val="00E33C43"/>
    <w:rsid w:val="00E35696"/>
    <w:rsid w:val="00E356A2"/>
    <w:rsid w:val="00E35ADC"/>
    <w:rsid w:val="00E35D42"/>
    <w:rsid w:val="00E35F19"/>
    <w:rsid w:val="00E3625E"/>
    <w:rsid w:val="00E3681C"/>
    <w:rsid w:val="00E3686A"/>
    <w:rsid w:val="00E36ACE"/>
    <w:rsid w:val="00E3702F"/>
    <w:rsid w:val="00E4042B"/>
    <w:rsid w:val="00E404BE"/>
    <w:rsid w:val="00E4119C"/>
    <w:rsid w:val="00E4148D"/>
    <w:rsid w:val="00E41E97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6A"/>
    <w:rsid w:val="00E43E84"/>
    <w:rsid w:val="00E44707"/>
    <w:rsid w:val="00E44A23"/>
    <w:rsid w:val="00E44EA1"/>
    <w:rsid w:val="00E44FB6"/>
    <w:rsid w:val="00E455A3"/>
    <w:rsid w:val="00E45BF3"/>
    <w:rsid w:val="00E463F8"/>
    <w:rsid w:val="00E46B84"/>
    <w:rsid w:val="00E47105"/>
    <w:rsid w:val="00E47548"/>
    <w:rsid w:val="00E477A4"/>
    <w:rsid w:val="00E477EF"/>
    <w:rsid w:val="00E47A15"/>
    <w:rsid w:val="00E500C1"/>
    <w:rsid w:val="00E50618"/>
    <w:rsid w:val="00E509AE"/>
    <w:rsid w:val="00E50B83"/>
    <w:rsid w:val="00E50F95"/>
    <w:rsid w:val="00E510D2"/>
    <w:rsid w:val="00E51105"/>
    <w:rsid w:val="00E51420"/>
    <w:rsid w:val="00E5143E"/>
    <w:rsid w:val="00E51522"/>
    <w:rsid w:val="00E51B91"/>
    <w:rsid w:val="00E52030"/>
    <w:rsid w:val="00E5285C"/>
    <w:rsid w:val="00E53114"/>
    <w:rsid w:val="00E5325F"/>
    <w:rsid w:val="00E53423"/>
    <w:rsid w:val="00E53453"/>
    <w:rsid w:val="00E53517"/>
    <w:rsid w:val="00E53746"/>
    <w:rsid w:val="00E53B8B"/>
    <w:rsid w:val="00E53F10"/>
    <w:rsid w:val="00E540A4"/>
    <w:rsid w:val="00E548D9"/>
    <w:rsid w:val="00E54A6B"/>
    <w:rsid w:val="00E54BA4"/>
    <w:rsid w:val="00E54C7E"/>
    <w:rsid w:val="00E55149"/>
    <w:rsid w:val="00E55841"/>
    <w:rsid w:val="00E559F1"/>
    <w:rsid w:val="00E55B44"/>
    <w:rsid w:val="00E55B60"/>
    <w:rsid w:val="00E56377"/>
    <w:rsid w:val="00E56A84"/>
    <w:rsid w:val="00E570F9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C5A"/>
    <w:rsid w:val="00E63141"/>
    <w:rsid w:val="00E631BF"/>
    <w:rsid w:val="00E63827"/>
    <w:rsid w:val="00E64544"/>
    <w:rsid w:val="00E64D62"/>
    <w:rsid w:val="00E64E78"/>
    <w:rsid w:val="00E64F0A"/>
    <w:rsid w:val="00E65FE4"/>
    <w:rsid w:val="00E667D8"/>
    <w:rsid w:val="00E66881"/>
    <w:rsid w:val="00E67972"/>
    <w:rsid w:val="00E67FDB"/>
    <w:rsid w:val="00E7021F"/>
    <w:rsid w:val="00E70B9B"/>
    <w:rsid w:val="00E70C68"/>
    <w:rsid w:val="00E710F6"/>
    <w:rsid w:val="00E71173"/>
    <w:rsid w:val="00E71D99"/>
    <w:rsid w:val="00E71E72"/>
    <w:rsid w:val="00E72373"/>
    <w:rsid w:val="00E7258A"/>
    <w:rsid w:val="00E728F0"/>
    <w:rsid w:val="00E72A78"/>
    <w:rsid w:val="00E730E2"/>
    <w:rsid w:val="00E734B2"/>
    <w:rsid w:val="00E734CF"/>
    <w:rsid w:val="00E7360C"/>
    <w:rsid w:val="00E737F7"/>
    <w:rsid w:val="00E73B55"/>
    <w:rsid w:val="00E73C0B"/>
    <w:rsid w:val="00E73FA6"/>
    <w:rsid w:val="00E74679"/>
    <w:rsid w:val="00E74DA9"/>
    <w:rsid w:val="00E7595A"/>
    <w:rsid w:val="00E759C2"/>
    <w:rsid w:val="00E75C33"/>
    <w:rsid w:val="00E75CFA"/>
    <w:rsid w:val="00E76673"/>
    <w:rsid w:val="00E76677"/>
    <w:rsid w:val="00E76717"/>
    <w:rsid w:val="00E769E6"/>
    <w:rsid w:val="00E76FA3"/>
    <w:rsid w:val="00E77C74"/>
    <w:rsid w:val="00E804FA"/>
    <w:rsid w:val="00E80777"/>
    <w:rsid w:val="00E8081C"/>
    <w:rsid w:val="00E80EE6"/>
    <w:rsid w:val="00E8160B"/>
    <w:rsid w:val="00E81BEA"/>
    <w:rsid w:val="00E82870"/>
    <w:rsid w:val="00E829C7"/>
    <w:rsid w:val="00E82BC0"/>
    <w:rsid w:val="00E82F34"/>
    <w:rsid w:val="00E82F38"/>
    <w:rsid w:val="00E83538"/>
    <w:rsid w:val="00E83571"/>
    <w:rsid w:val="00E835D5"/>
    <w:rsid w:val="00E83DA5"/>
    <w:rsid w:val="00E83EEE"/>
    <w:rsid w:val="00E841D3"/>
    <w:rsid w:val="00E8488E"/>
    <w:rsid w:val="00E849DE"/>
    <w:rsid w:val="00E85102"/>
    <w:rsid w:val="00E85191"/>
    <w:rsid w:val="00E85664"/>
    <w:rsid w:val="00E86095"/>
    <w:rsid w:val="00E866FF"/>
    <w:rsid w:val="00E86753"/>
    <w:rsid w:val="00E86916"/>
    <w:rsid w:val="00E86BA8"/>
    <w:rsid w:val="00E8703D"/>
    <w:rsid w:val="00E8720C"/>
    <w:rsid w:val="00E874F8"/>
    <w:rsid w:val="00E87A52"/>
    <w:rsid w:val="00E87A90"/>
    <w:rsid w:val="00E87CF9"/>
    <w:rsid w:val="00E87DD4"/>
    <w:rsid w:val="00E90199"/>
    <w:rsid w:val="00E9095D"/>
    <w:rsid w:val="00E90DA8"/>
    <w:rsid w:val="00E90E0D"/>
    <w:rsid w:val="00E9100A"/>
    <w:rsid w:val="00E9175C"/>
    <w:rsid w:val="00E91A96"/>
    <w:rsid w:val="00E91D30"/>
    <w:rsid w:val="00E91F0E"/>
    <w:rsid w:val="00E92040"/>
    <w:rsid w:val="00E922F7"/>
    <w:rsid w:val="00E928B4"/>
    <w:rsid w:val="00E92B86"/>
    <w:rsid w:val="00E93662"/>
    <w:rsid w:val="00E93A2C"/>
    <w:rsid w:val="00E93A7F"/>
    <w:rsid w:val="00E93DA4"/>
    <w:rsid w:val="00E940B8"/>
    <w:rsid w:val="00E94E77"/>
    <w:rsid w:val="00E95118"/>
    <w:rsid w:val="00E95420"/>
    <w:rsid w:val="00E95719"/>
    <w:rsid w:val="00E95974"/>
    <w:rsid w:val="00E95B80"/>
    <w:rsid w:val="00E9605A"/>
    <w:rsid w:val="00E961FD"/>
    <w:rsid w:val="00E96238"/>
    <w:rsid w:val="00E96341"/>
    <w:rsid w:val="00E96B48"/>
    <w:rsid w:val="00E96D32"/>
    <w:rsid w:val="00EA0298"/>
    <w:rsid w:val="00EA02F1"/>
    <w:rsid w:val="00EA032D"/>
    <w:rsid w:val="00EA03A1"/>
    <w:rsid w:val="00EA0CA8"/>
    <w:rsid w:val="00EA0E36"/>
    <w:rsid w:val="00EA116D"/>
    <w:rsid w:val="00EA1436"/>
    <w:rsid w:val="00EA17B7"/>
    <w:rsid w:val="00EA1941"/>
    <w:rsid w:val="00EA203D"/>
    <w:rsid w:val="00EA3297"/>
    <w:rsid w:val="00EA3D05"/>
    <w:rsid w:val="00EA3D2F"/>
    <w:rsid w:val="00EA3DCD"/>
    <w:rsid w:val="00EA4240"/>
    <w:rsid w:val="00EA428A"/>
    <w:rsid w:val="00EA439B"/>
    <w:rsid w:val="00EA50C6"/>
    <w:rsid w:val="00EA56F1"/>
    <w:rsid w:val="00EA5B2B"/>
    <w:rsid w:val="00EA5F06"/>
    <w:rsid w:val="00EA6500"/>
    <w:rsid w:val="00EA6B80"/>
    <w:rsid w:val="00EA6EE4"/>
    <w:rsid w:val="00EA7155"/>
    <w:rsid w:val="00EA75A3"/>
    <w:rsid w:val="00EA797F"/>
    <w:rsid w:val="00EA7B45"/>
    <w:rsid w:val="00EA7CA2"/>
    <w:rsid w:val="00EA7CBC"/>
    <w:rsid w:val="00EB00CC"/>
    <w:rsid w:val="00EB052F"/>
    <w:rsid w:val="00EB0796"/>
    <w:rsid w:val="00EB0C79"/>
    <w:rsid w:val="00EB0FE9"/>
    <w:rsid w:val="00EB1386"/>
    <w:rsid w:val="00EB1E79"/>
    <w:rsid w:val="00EB2920"/>
    <w:rsid w:val="00EB2CB7"/>
    <w:rsid w:val="00EB456B"/>
    <w:rsid w:val="00EB4C31"/>
    <w:rsid w:val="00EB4D72"/>
    <w:rsid w:val="00EB4FC7"/>
    <w:rsid w:val="00EB5983"/>
    <w:rsid w:val="00EB5A3E"/>
    <w:rsid w:val="00EB5F3B"/>
    <w:rsid w:val="00EB636A"/>
    <w:rsid w:val="00EB6370"/>
    <w:rsid w:val="00EB6B69"/>
    <w:rsid w:val="00EB6D89"/>
    <w:rsid w:val="00EB7210"/>
    <w:rsid w:val="00EB72DE"/>
    <w:rsid w:val="00EB7CDA"/>
    <w:rsid w:val="00EC0087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441"/>
    <w:rsid w:val="00EC593C"/>
    <w:rsid w:val="00EC65F8"/>
    <w:rsid w:val="00EC6D08"/>
    <w:rsid w:val="00EC6F0A"/>
    <w:rsid w:val="00EC777F"/>
    <w:rsid w:val="00EC79BE"/>
    <w:rsid w:val="00EC7A04"/>
    <w:rsid w:val="00EC7BF9"/>
    <w:rsid w:val="00EC7F31"/>
    <w:rsid w:val="00ED0027"/>
    <w:rsid w:val="00ED02CF"/>
    <w:rsid w:val="00ED0330"/>
    <w:rsid w:val="00ED0D59"/>
    <w:rsid w:val="00ED1207"/>
    <w:rsid w:val="00ED157E"/>
    <w:rsid w:val="00ED1641"/>
    <w:rsid w:val="00ED1BC0"/>
    <w:rsid w:val="00ED2081"/>
    <w:rsid w:val="00ED24E3"/>
    <w:rsid w:val="00ED2A18"/>
    <w:rsid w:val="00ED2C8A"/>
    <w:rsid w:val="00ED301F"/>
    <w:rsid w:val="00ED3B44"/>
    <w:rsid w:val="00ED3BFE"/>
    <w:rsid w:val="00ED418C"/>
    <w:rsid w:val="00ED429C"/>
    <w:rsid w:val="00ED45E6"/>
    <w:rsid w:val="00ED546B"/>
    <w:rsid w:val="00ED597E"/>
    <w:rsid w:val="00ED6200"/>
    <w:rsid w:val="00ED6262"/>
    <w:rsid w:val="00ED630E"/>
    <w:rsid w:val="00ED67F7"/>
    <w:rsid w:val="00ED6C7F"/>
    <w:rsid w:val="00ED6CA4"/>
    <w:rsid w:val="00ED6CAA"/>
    <w:rsid w:val="00ED709B"/>
    <w:rsid w:val="00ED714E"/>
    <w:rsid w:val="00ED73D2"/>
    <w:rsid w:val="00ED7E26"/>
    <w:rsid w:val="00ED7EFB"/>
    <w:rsid w:val="00EE068E"/>
    <w:rsid w:val="00EE0838"/>
    <w:rsid w:val="00EE08C8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3DAA"/>
    <w:rsid w:val="00EE42C3"/>
    <w:rsid w:val="00EE440B"/>
    <w:rsid w:val="00EE4F9F"/>
    <w:rsid w:val="00EE509E"/>
    <w:rsid w:val="00EE50C6"/>
    <w:rsid w:val="00EE5291"/>
    <w:rsid w:val="00EE5434"/>
    <w:rsid w:val="00EE57CA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83A"/>
    <w:rsid w:val="00EF092B"/>
    <w:rsid w:val="00EF0E43"/>
    <w:rsid w:val="00EF1125"/>
    <w:rsid w:val="00EF1435"/>
    <w:rsid w:val="00EF1A16"/>
    <w:rsid w:val="00EF1A3F"/>
    <w:rsid w:val="00EF1A6A"/>
    <w:rsid w:val="00EF2131"/>
    <w:rsid w:val="00EF224A"/>
    <w:rsid w:val="00EF2356"/>
    <w:rsid w:val="00EF2553"/>
    <w:rsid w:val="00EF2A11"/>
    <w:rsid w:val="00EF2EBA"/>
    <w:rsid w:val="00EF2ED6"/>
    <w:rsid w:val="00EF3551"/>
    <w:rsid w:val="00EF39C5"/>
    <w:rsid w:val="00EF3B06"/>
    <w:rsid w:val="00EF3BC2"/>
    <w:rsid w:val="00EF5002"/>
    <w:rsid w:val="00EF58C5"/>
    <w:rsid w:val="00EF58FF"/>
    <w:rsid w:val="00EF6019"/>
    <w:rsid w:val="00EF6FD6"/>
    <w:rsid w:val="00EF789D"/>
    <w:rsid w:val="00EF7A25"/>
    <w:rsid w:val="00EF7CE7"/>
    <w:rsid w:val="00F0055A"/>
    <w:rsid w:val="00F00902"/>
    <w:rsid w:val="00F00D57"/>
    <w:rsid w:val="00F00E8B"/>
    <w:rsid w:val="00F01AA9"/>
    <w:rsid w:val="00F01ABD"/>
    <w:rsid w:val="00F02611"/>
    <w:rsid w:val="00F02DED"/>
    <w:rsid w:val="00F033B3"/>
    <w:rsid w:val="00F03B0A"/>
    <w:rsid w:val="00F04A4D"/>
    <w:rsid w:val="00F05200"/>
    <w:rsid w:val="00F05250"/>
    <w:rsid w:val="00F0529E"/>
    <w:rsid w:val="00F05314"/>
    <w:rsid w:val="00F055D1"/>
    <w:rsid w:val="00F05C0F"/>
    <w:rsid w:val="00F05D45"/>
    <w:rsid w:val="00F05F28"/>
    <w:rsid w:val="00F06392"/>
    <w:rsid w:val="00F069AC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B48"/>
    <w:rsid w:val="00F11F8A"/>
    <w:rsid w:val="00F12461"/>
    <w:rsid w:val="00F12854"/>
    <w:rsid w:val="00F12C31"/>
    <w:rsid w:val="00F12E0B"/>
    <w:rsid w:val="00F13758"/>
    <w:rsid w:val="00F1385B"/>
    <w:rsid w:val="00F13F23"/>
    <w:rsid w:val="00F142B5"/>
    <w:rsid w:val="00F142FB"/>
    <w:rsid w:val="00F14800"/>
    <w:rsid w:val="00F14AAC"/>
    <w:rsid w:val="00F14C53"/>
    <w:rsid w:val="00F14E44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766"/>
    <w:rsid w:val="00F209B5"/>
    <w:rsid w:val="00F21319"/>
    <w:rsid w:val="00F21AB2"/>
    <w:rsid w:val="00F221BA"/>
    <w:rsid w:val="00F222AC"/>
    <w:rsid w:val="00F226F8"/>
    <w:rsid w:val="00F226FF"/>
    <w:rsid w:val="00F22CF5"/>
    <w:rsid w:val="00F23FEB"/>
    <w:rsid w:val="00F24F00"/>
    <w:rsid w:val="00F25BB8"/>
    <w:rsid w:val="00F25CC6"/>
    <w:rsid w:val="00F25ED3"/>
    <w:rsid w:val="00F260FB"/>
    <w:rsid w:val="00F266DE"/>
    <w:rsid w:val="00F26C1F"/>
    <w:rsid w:val="00F270D6"/>
    <w:rsid w:val="00F279F6"/>
    <w:rsid w:val="00F27B73"/>
    <w:rsid w:val="00F30720"/>
    <w:rsid w:val="00F30C51"/>
    <w:rsid w:val="00F30FD7"/>
    <w:rsid w:val="00F313AA"/>
    <w:rsid w:val="00F3162F"/>
    <w:rsid w:val="00F31B31"/>
    <w:rsid w:val="00F31BDC"/>
    <w:rsid w:val="00F31D38"/>
    <w:rsid w:val="00F32079"/>
    <w:rsid w:val="00F32455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0E5"/>
    <w:rsid w:val="00F3613F"/>
    <w:rsid w:val="00F364F8"/>
    <w:rsid w:val="00F368F4"/>
    <w:rsid w:val="00F369ED"/>
    <w:rsid w:val="00F37753"/>
    <w:rsid w:val="00F37C03"/>
    <w:rsid w:val="00F37FB7"/>
    <w:rsid w:val="00F40C12"/>
    <w:rsid w:val="00F40C8E"/>
    <w:rsid w:val="00F4188A"/>
    <w:rsid w:val="00F426A2"/>
    <w:rsid w:val="00F4277B"/>
    <w:rsid w:val="00F42795"/>
    <w:rsid w:val="00F42B51"/>
    <w:rsid w:val="00F42C0C"/>
    <w:rsid w:val="00F43722"/>
    <w:rsid w:val="00F4419E"/>
    <w:rsid w:val="00F450DF"/>
    <w:rsid w:val="00F45353"/>
    <w:rsid w:val="00F4587C"/>
    <w:rsid w:val="00F459F5"/>
    <w:rsid w:val="00F45B7C"/>
    <w:rsid w:val="00F46124"/>
    <w:rsid w:val="00F468F3"/>
    <w:rsid w:val="00F4691D"/>
    <w:rsid w:val="00F46C36"/>
    <w:rsid w:val="00F47021"/>
    <w:rsid w:val="00F4705E"/>
    <w:rsid w:val="00F47298"/>
    <w:rsid w:val="00F4764E"/>
    <w:rsid w:val="00F50875"/>
    <w:rsid w:val="00F50973"/>
    <w:rsid w:val="00F50EEE"/>
    <w:rsid w:val="00F51175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1A1"/>
    <w:rsid w:val="00F5538A"/>
    <w:rsid w:val="00F55B4D"/>
    <w:rsid w:val="00F56353"/>
    <w:rsid w:val="00F569E0"/>
    <w:rsid w:val="00F56DD7"/>
    <w:rsid w:val="00F57508"/>
    <w:rsid w:val="00F5761A"/>
    <w:rsid w:val="00F5772F"/>
    <w:rsid w:val="00F60CB2"/>
    <w:rsid w:val="00F60E7B"/>
    <w:rsid w:val="00F610E3"/>
    <w:rsid w:val="00F613D1"/>
    <w:rsid w:val="00F62391"/>
    <w:rsid w:val="00F627FD"/>
    <w:rsid w:val="00F6283D"/>
    <w:rsid w:val="00F635A3"/>
    <w:rsid w:val="00F642E2"/>
    <w:rsid w:val="00F651FA"/>
    <w:rsid w:val="00F6548F"/>
    <w:rsid w:val="00F6569D"/>
    <w:rsid w:val="00F657D6"/>
    <w:rsid w:val="00F65BE6"/>
    <w:rsid w:val="00F65C31"/>
    <w:rsid w:val="00F661A6"/>
    <w:rsid w:val="00F66691"/>
    <w:rsid w:val="00F66E9D"/>
    <w:rsid w:val="00F7024D"/>
    <w:rsid w:val="00F71684"/>
    <w:rsid w:val="00F71933"/>
    <w:rsid w:val="00F71ABA"/>
    <w:rsid w:val="00F7212E"/>
    <w:rsid w:val="00F7221C"/>
    <w:rsid w:val="00F72223"/>
    <w:rsid w:val="00F72417"/>
    <w:rsid w:val="00F728C5"/>
    <w:rsid w:val="00F72DAF"/>
    <w:rsid w:val="00F73434"/>
    <w:rsid w:val="00F7344D"/>
    <w:rsid w:val="00F7351C"/>
    <w:rsid w:val="00F73B38"/>
    <w:rsid w:val="00F73F67"/>
    <w:rsid w:val="00F74168"/>
    <w:rsid w:val="00F742BA"/>
    <w:rsid w:val="00F743D8"/>
    <w:rsid w:val="00F747F5"/>
    <w:rsid w:val="00F74C42"/>
    <w:rsid w:val="00F74C63"/>
    <w:rsid w:val="00F752DE"/>
    <w:rsid w:val="00F75A82"/>
    <w:rsid w:val="00F75DA6"/>
    <w:rsid w:val="00F75FDD"/>
    <w:rsid w:val="00F76449"/>
    <w:rsid w:val="00F7648C"/>
    <w:rsid w:val="00F76CB0"/>
    <w:rsid w:val="00F807E5"/>
    <w:rsid w:val="00F80887"/>
    <w:rsid w:val="00F80BB6"/>
    <w:rsid w:val="00F80D1A"/>
    <w:rsid w:val="00F812D1"/>
    <w:rsid w:val="00F814A9"/>
    <w:rsid w:val="00F8153E"/>
    <w:rsid w:val="00F8224B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3497"/>
    <w:rsid w:val="00F942BB"/>
    <w:rsid w:val="00F943B8"/>
    <w:rsid w:val="00F945FF"/>
    <w:rsid w:val="00F94CF6"/>
    <w:rsid w:val="00F94F1E"/>
    <w:rsid w:val="00F94F23"/>
    <w:rsid w:val="00F9586F"/>
    <w:rsid w:val="00F958F3"/>
    <w:rsid w:val="00F95A46"/>
    <w:rsid w:val="00F95C1D"/>
    <w:rsid w:val="00F9661A"/>
    <w:rsid w:val="00F968EE"/>
    <w:rsid w:val="00F96ACC"/>
    <w:rsid w:val="00F96CB4"/>
    <w:rsid w:val="00F970C1"/>
    <w:rsid w:val="00F9722F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FEB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458"/>
    <w:rsid w:val="00FB359A"/>
    <w:rsid w:val="00FB3AB4"/>
    <w:rsid w:val="00FB4236"/>
    <w:rsid w:val="00FB46FE"/>
    <w:rsid w:val="00FB481D"/>
    <w:rsid w:val="00FB4D3C"/>
    <w:rsid w:val="00FB53E1"/>
    <w:rsid w:val="00FB54AF"/>
    <w:rsid w:val="00FB5ACD"/>
    <w:rsid w:val="00FB5E9C"/>
    <w:rsid w:val="00FB603D"/>
    <w:rsid w:val="00FB63AA"/>
    <w:rsid w:val="00FB64DD"/>
    <w:rsid w:val="00FB6624"/>
    <w:rsid w:val="00FB67C9"/>
    <w:rsid w:val="00FB69BC"/>
    <w:rsid w:val="00FB6C28"/>
    <w:rsid w:val="00FB6D48"/>
    <w:rsid w:val="00FB74B6"/>
    <w:rsid w:val="00FB7590"/>
    <w:rsid w:val="00FB774B"/>
    <w:rsid w:val="00FC0A2E"/>
    <w:rsid w:val="00FC12FB"/>
    <w:rsid w:val="00FC1913"/>
    <w:rsid w:val="00FC1E79"/>
    <w:rsid w:val="00FC1F3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42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866"/>
    <w:rsid w:val="00FC6911"/>
    <w:rsid w:val="00FC72E9"/>
    <w:rsid w:val="00FC74E1"/>
    <w:rsid w:val="00FC7B85"/>
    <w:rsid w:val="00FD0337"/>
    <w:rsid w:val="00FD0443"/>
    <w:rsid w:val="00FD08CC"/>
    <w:rsid w:val="00FD1167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96C"/>
    <w:rsid w:val="00FD5FF3"/>
    <w:rsid w:val="00FD69BE"/>
    <w:rsid w:val="00FD6ACB"/>
    <w:rsid w:val="00FD6DA2"/>
    <w:rsid w:val="00FD7678"/>
    <w:rsid w:val="00FD7930"/>
    <w:rsid w:val="00FD7A4F"/>
    <w:rsid w:val="00FD7A64"/>
    <w:rsid w:val="00FE03A1"/>
    <w:rsid w:val="00FE0482"/>
    <w:rsid w:val="00FE04B9"/>
    <w:rsid w:val="00FE0B44"/>
    <w:rsid w:val="00FE0DE4"/>
    <w:rsid w:val="00FE1F05"/>
    <w:rsid w:val="00FE23A5"/>
    <w:rsid w:val="00FE251D"/>
    <w:rsid w:val="00FE27DE"/>
    <w:rsid w:val="00FE30F4"/>
    <w:rsid w:val="00FE33D0"/>
    <w:rsid w:val="00FE385C"/>
    <w:rsid w:val="00FE38D3"/>
    <w:rsid w:val="00FE4B2A"/>
    <w:rsid w:val="00FE4BB9"/>
    <w:rsid w:val="00FE4CD6"/>
    <w:rsid w:val="00FE5089"/>
    <w:rsid w:val="00FE5122"/>
    <w:rsid w:val="00FE56AC"/>
    <w:rsid w:val="00FE5FD8"/>
    <w:rsid w:val="00FE6021"/>
    <w:rsid w:val="00FE61EB"/>
    <w:rsid w:val="00FE6EC0"/>
    <w:rsid w:val="00FE7E5F"/>
    <w:rsid w:val="00FF02CE"/>
    <w:rsid w:val="00FF02ED"/>
    <w:rsid w:val="00FF1387"/>
    <w:rsid w:val="00FF17D0"/>
    <w:rsid w:val="00FF187E"/>
    <w:rsid w:val="00FF1D11"/>
    <w:rsid w:val="00FF23C1"/>
    <w:rsid w:val="00FF2AB8"/>
    <w:rsid w:val="00FF2B48"/>
    <w:rsid w:val="00FF3B4D"/>
    <w:rsid w:val="00FF3BCD"/>
    <w:rsid w:val="00FF3C98"/>
    <w:rsid w:val="00FF3CD9"/>
    <w:rsid w:val="00FF4192"/>
    <w:rsid w:val="00FF41CD"/>
    <w:rsid w:val="00FF426F"/>
    <w:rsid w:val="00FF4A84"/>
    <w:rsid w:val="00FF522D"/>
    <w:rsid w:val="00FF5354"/>
    <w:rsid w:val="00FF5674"/>
    <w:rsid w:val="00FF59C8"/>
    <w:rsid w:val="00FF5B9B"/>
    <w:rsid w:val="00FF6465"/>
    <w:rsid w:val="00FF6474"/>
    <w:rsid w:val="00FF6575"/>
    <w:rsid w:val="00FF664D"/>
    <w:rsid w:val="00FF6999"/>
    <w:rsid w:val="00FF6A64"/>
    <w:rsid w:val="00FF6DF4"/>
    <w:rsid w:val="00FF7345"/>
    <w:rsid w:val="00FF741A"/>
    <w:rsid w:val="00FF744F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tabs>
        <w:tab w:val="num" w:pos="360"/>
      </w:tabs>
      <w:ind w:left="360" w:hanging="360"/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tabs>
        <w:tab w:val="num" w:pos="2458"/>
      </w:tabs>
      <w:spacing w:line="280" w:lineRule="atLeast"/>
      <w:ind w:left="2458" w:hanging="340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uiPriority w:val="99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461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60D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D13244"/>
    <w:rPr>
      <w:rFonts w:cs="Times New Roman"/>
      <w:sz w:val="22"/>
      <w:lang w:val="en-GB" w:bidi="ar-SA"/>
    </w:rPr>
  </w:style>
  <w:style w:type="paragraph" w:customStyle="1" w:styleId="31">
    <w:name w:val="ตาราง3ช่อง"/>
    <w:basedOn w:val="Normal"/>
    <w:rsid w:val="00AF73FD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ragraph">
    <w:name w:val="paragraph"/>
    <w:basedOn w:val="Normal"/>
    <w:rsid w:val="00421860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21860"/>
  </w:style>
  <w:style w:type="character" w:customStyle="1" w:styleId="eop">
    <w:name w:val="eop"/>
    <w:basedOn w:val="DefaultParagraphFont"/>
    <w:rsid w:val="0042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9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409FE-BBA5-4FC1-A9A7-B5CC6926D8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AAD2E-23BF-4158-BAC0-4453384EB1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FAFCEB-2828-4462-AF3C-5F2974803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</TotalTime>
  <Pages>56</Pages>
  <Words>13268</Words>
  <Characters>54731</Characters>
  <Application>Microsoft Office Word</Application>
  <DocSecurity>4</DocSecurity>
  <Lines>456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2025-05-16T06:51:00Z</cp:lastPrinted>
  <dcterms:created xsi:type="dcterms:W3CDTF">2025-05-19T04:13:00Z</dcterms:created>
  <dcterms:modified xsi:type="dcterms:W3CDTF">2025-05-19T04:13:00Z</dcterms:modified>
</cp:coreProperties>
</file>