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A799F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bookmarkStart w:id="0" w:name="OLE_LINK1"/>
    </w:p>
    <w:p w14:paraId="6708A7F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5221B64E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25BB1EA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42C54735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254996FE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133266D7" w14:textId="77777777" w:rsidR="00DA4AAE" w:rsidRPr="00FB2390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6E464D84" w14:textId="77777777" w:rsidR="00DA4AAE" w:rsidRPr="00F867BF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sz w:val="52"/>
          <w:szCs w:val="52"/>
        </w:rPr>
      </w:pPr>
      <w:r w:rsidRPr="00F867BF">
        <w:rPr>
          <w:rFonts w:cs="Angsana New"/>
          <w:sz w:val="52"/>
          <w:szCs w:val="52"/>
          <w:cs/>
        </w:rPr>
        <w:t>บริษัท บางจาก คอร์ปอเรชั่น จำกัด (มหาชน) และบริษัทย่อย</w:t>
      </w:r>
    </w:p>
    <w:p w14:paraId="68FA804C" w14:textId="77777777" w:rsidR="00DA4AAE" w:rsidRPr="00846AA1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6D18D366" w14:textId="77777777" w:rsidR="00DA4AAE" w:rsidRPr="00846AA1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846AA1">
        <w:rPr>
          <w:sz w:val="32"/>
          <w:szCs w:val="32"/>
          <w:cs/>
        </w:rPr>
        <w:t>งบการเงินระหว่างกาล</w:t>
      </w:r>
      <w:r w:rsidRPr="00846AA1">
        <w:rPr>
          <w:rFonts w:hint="cs"/>
          <w:sz w:val="32"/>
          <w:szCs w:val="32"/>
          <w:cs/>
        </w:rPr>
        <w:t>แบบย่อ</w:t>
      </w:r>
      <w:r w:rsidRPr="00846AA1">
        <w:rPr>
          <w:sz w:val="32"/>
          <w:szCs w:val="32"/>
          <w:cs/>
        </w:rPr>
        <w:t xml:space="preserve"> </w:t>
      </w:r>
    </w:p>
    <w:p w14:paraId="6C72F08E" w14:textId="214D95A8" w:rsidR="00DA4AAE" w:rsidRPr="00846AA1" w:rsidRDefault="00DA4AAE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  <w:cs/>
        </w:rPr>
      </w:pPr>
      <w:r w:rsidRPr="00846AA1">
        <w:rPr>
          <w:sz w:val="32"/>
          <w:szCs w:val="32"/>
          <w:cs/>
        </w:rPr>
        <w:t>สำหรับงวดสามเดือนสิ้นสุดวันที่</w:t>
      </w:r>
      <w:r w:rsidRPr="00846AA1"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31</w:t>
      </w:r>
      <w:r w:rsidRPr="00846AA1">
        <w:rPr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มีนาคม</w:t>
      </w:r>
      <w:r w:rsidRPr="00846AA1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>2568</w:t>
      </w:r>
    </w:p>
    <w:p w14:paraId="10836536" w14:textId="77777777" w:rsidR="00DA4AAE" w:rsidRPr="00846AA1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846AA1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1BCE7234" w14:textId="77777777" w:rsidR="00DA4AAE" w:rsidRPr="00AC5B83" w:rsidRDefault="00DA4AAE" w:rsidP="00DA4A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cs/>
        </w:rPr>
      </w:pPr>
      <w:r w:rsidRPr="00846AA1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846AA1">
        <w:rPr>
          <w:rFonts w:cs="Angsana New" w:hint="cs"/>
          <w:b w:val="0"/>
          <w:bCs w:val="0"/>
          <w:sz w:val="32"/>
          <w:szCs w:val="32"/>
          <w:cs/>
        </w:rPr>
        <w:t>การสอบทานของ</w:t>
      </w:r>
      <w:r w:rsidRPr="00846AA1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CF5720" w14:textId="77777777" w:rsidR="00DA4AAE" w:rsidRPr="00F867BF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434E10A9" w14:textId="77777777" w:rsidR="00DA4AAE" w:rsidRPr="00F867BF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</w:rPr>
      </w:pPr>
    </w:p>
    <w:p w14:paraId="358781DB" w14:textId="77777777" w:rsidR="00DA4AAE" w:rsidRDefault="00DA4AAE" w:rsidP="00DA4AAE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rPr>
          <w:rFonts w:cs="Angsana New" w:hint="cs"/>
          <w:b w:val="0"/>
          <w:bCs w:val="0"/>
          <w:sz w:val="30"/>
          <w:szCs w:val="30"/>
          <w:cs/>
        </w:rPr>
        <w:sectPr w:rsidR="00DA4AAE" w:rsidSect="00FB21F2"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0BD17ABE" w14:textId="76260899" w:rsidR="009E45D4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F867BF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F867BF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F867BF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  <w:r w:rsidRPr="00F867B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6948F" wp14:editId="7CAE136D">
                <wp:simplePos x="0" y="0"/>
                <wp:positionH relativeFrom="column">
                  <wp:posOffset>2840355</wp:posOffset>
                </wp:positionH>
                <wp:positionV relativeFrom="paragraph">
                  <wp:posOffset>4018280</wp:posOffset>
                </wp:positionV>
                <wp:extent cx="76835" cy="56515"/>
                <wp:effectExtent l="0" t="0" r="0" b="6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5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EF763" id="Rectangle 2" o:spid="_x0000_s1026" style="position:absolute;margin-left:223.65pt;margin-top:316.4pt;width:6.05pt;height: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" strokecolor="white"/>
            </w:pict>
          </mc:Fallback>
        </mc:AlternateContent>
      </w:r>
    </w:p>
    <w:p w14:paraId="1E30656F" w14:textId="77777777" w:rsidR="00DA4AAE" w:rsidRPr="00DA4AAE" w:rsidRDefault="00DA4AAE" w:rsidP="00DA4AAE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 w:hint="cs"/>
          <w:b w:val="0"/>
          <w:sz w:val="30"/>
          <w:szCs w:val="30"/>
          <w:cs/>
          <w:lang w:val="en-US" w:bidi="th-TH"/>
        </w:rPr>
      </w:pPr>
    </w:p>
    <w:p w14:paraId="0CEAE65C" w14:textId="77777777" w:rsidR="009E45D4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7871FF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4D015C7D" w14:textId="5EF157EB" w:rsidR="009E45D4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7871FF" w:rsidRDefault="006D092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2149621" w14:textId="3A97DD45" w:rsidR="009E45D4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7871FF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55CEE3" w14:textId="4D950478" w:rsidR="0012390A" w:rsidRPr="007871FF" w:rsidRDefault="0012390A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560836F1" w14:textId="41F877BE" w:rsidR="009E45D4" w:rsidRPr="007871FF" w:rsidRDefault="005E418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7871FF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4B37F541" w:rsidR="00CE103F" w:rsidRPr="007871FF" w:rsidRDefault="0006794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25C4C5C8" w14:textId="6703D7AD" w:rsidR="008464C5" w:rsidRPr="007871FF" w:rsidRDefault="008464C5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7871FF" w:rsidRDefault="004762B0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7871FF" w:rsidRDefault="008C1C02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7871FF" w:rsidRDefault="009D2FFF" w:rsidP="00533528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6BF15377" w14:textId="77777777" w:rsidR="00FB21F2" w:rsidRPr="007871FF" w:rsidRDefault="00FB21F2" w:rsidP="00DA4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 w:hint="cs"/>
        </w:rPr>
      </w:pPr>
    </w:p>
    <w:p w14:paraId="5E209D8E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29BBDD6E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26A56C78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12C0E134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794A4847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3C878937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5D4B7E70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5CC08C3C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20A1CDB4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67AFABB3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0DFDB649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0BBDD79B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12E47314" w14:textId="77777777" w:rsidR="00FB21F2" w:rsidRPr="007871FF" w:rsidRDefault="00FB21F2" w:rsidP="00FB21F2">
      <w:pPr>
        <w:rPr>
          <w:rFonts w:asciiTheme="majorBidi" w:hAnsiTheme="majorBidi" w:cstheme="majorBidi"/>
        </w:rPr>
      </w:pPr>
    </w:p>
    <w:p w14:paraId="73867978" w14:textId="1F69D155" w:rsidR="009E45D4" w:rsidRPr="007871FF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br w:type="page"/>
      </w:r>
      <w:r w:rsidRPr="007871FF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7871FF">
        <w:rPr>
          <w:rFonts w:asciiTheme="majorBidi" w:hAnsiTheme="majorBidi" w:cstheme="majorBidi"/>
          <w:cs/>
        </w:rPr>
        <w:t>ระหว่างกาล</w:t>
      </w:r>
      <w:r w:rsidRPr="007871FF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7871FF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78093969" w:rsidR="006C42C3" w:rsidRPr="007871FF" w:rsidRDefault="004762B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>งบการเงิน</w:t>
      </w:r>
      <w:r w:rsidR="0025700A" w:rsidRPr="007871FF">
        <w:rPr>
          <w:rFonts w:asciiTheme="majorBidi" w:hAnsiTheme="majorBidi" w:cstheme="majorBidi"/>
          <w:cs/>
        </w:rPr>
        <w:t>ระหว่างกาล</w:t>
      </w:r>
      <w:r w:rsidRPr="007871FF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7871FF">
        <w:rPr>
          <w:rFonts w:asciiTheme="majorBidi" w:hAnsiTheme="majorBidi" w:cstheme="majorBidi"/>
          <w:cs/>
        </w:rPr>
        <w:t>บริษัท</w:t>
      </w:r>
      <w:r w:rsidRPr="007871FF">
        <w:rPr>
          <w:rFonts w:asciiTheme="majorBidi" w:hAnsiTheme="majorBidi" w:cstheme="majorBidi"/>
          <w:cs/>
        </w:rPr>
        <w:t>เมื่อวันที่</w:t>
      </w:r>
      <w:r w:rsidR="008D290F" w:rsidRPr="007871FF">
        <w:rPr>
          <w:rFonts w:asciiTheme="majorBidi" w:hAnsiTheme="majorBidi" w:cstheme="majorBidi"/>
          <w:cs/>
        </w:rPr>
        <w:t xml:space="preserve"> </w:t>
      </w:r>
      <w:r w:rsidR="00B92BE9" w:rsidRPr="007871FF">
        <w:rPr>
          <w:rFonts w:asciiTheme="majorBidi" w:hAnsiTheme="majorBidi" w:cstheme="majorBidi"/>
        </w:rPr>
        <w:t>13</w:t>
      </w:r>
      <w:r w:rsidR="004F7584" w:rsidRPr="007871FF">
        <w:rPr>
          <w:rFonts w:asciiTheme="majorBidi" w:hAnsiTheme="majorBidi" w:cstheme="majorBidi"/>
        </w:rPr>
        <w:t xml:space="preserve"> </w:t>
      </w:r>
      <w:r w:rsidR="00F83ED1" w:rsidRPr="007871FF">
        <w:rPr>
          <w:rFonts w:asciiTheme="majorBidi" w:hAnsiTheme="majorBidi" w:cstheme="majorBidi" w:hint="cs"/>
          <w:cs/>
        </w:rPr>
        <w:t>พฤษภาคม</w:t>
      </w:r>
      <w:r w:rsidR="00765373" w:rsidRPr="007871FF">
        <w:rPr>
          <w:rFonts w:asciiTheme="majorBidi" w:hAnsiTheme="majorBidi" w:cstheme="majorBidi" w:hint="cs"/>
          <w:cs/>
        </w:rPr>
        <w:t xml:space="preserve"> </w:t>
      </w:r>
      <w:r w:rsidR="002D151D" w:rsidRPr="007871FF">
        <w:rPr>
          <w:rFonts w:asciiTheme="majorBidi" w:hAnsiTheme="majorBidi" w:cstheme="majorBidi"/>
        </w:rPr>
        <w:t>256</w:t>
      </w:r>
      <w:r w:rsidR="00F83ED1" w:rsidRPr="007871FF">
        <w:rPr>
          <w:rFonts w:asciiTheme="majorBidi" w:hAnsiTheme="majorBidi" w:cstheme="majorBidi"/>
        </w:rPr>
        <w:t>8</w:t>
      </w:r>
    </w:p>
    <w:p w14:paraId="66A7BD1E" w14:textId="77777777" w:rsidR="006C42C3" w:rsidRPr="007871FF" w:rsidRDefault="006C42C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7871FF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7871FF" w:rsidRDefault="009E45D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p w14:paraId="4705D868" w14:textId="1DCD864B" w:rsidR="00B1391E" w:rsidRPr="007871FF" w:rsidRDefault="000B5614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7871FF">
        <w:rPr>
          <w:rFonts w:asciiTheme="majorBidi" w:hAnsiTheme="majorBidi" w:cstheme="majorBidi"/>
        </w:rPr>
        <w:tab/>
      </w:r>
      <w:r w:rsidR="001D0AEF" w:rsidRPr="007871FF">
        <w:rPr>
          <w:rFonts w:asciiTheme="majorBidi" w:hAnsiTheme="majorBidi" w:cstheme="majorBidi"/>
        </w:rPr>
        <w:tab/>
      </w:r>
      <w:r w:rsidRPr="007871FF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7871FF">
        <w:rPr>
          <w:rFonts w:asciiTheme="majorBidi" w:hAnsiTheme="majorBidi" w:cstheme="majorBidi"/>
          <w:cs/>
        </w:rPr>
        <w:t>จากพลังงานสะอาด</w:t>
      </w:r>
      <w:r w:rsidRPr="007871FF">
        <w:rPr>
          <w:rFonts w:asciiTheme="majorBidi" w:hAnsiTheme="majorBidi" w:cstheme="majorBidi"/>
          <w:cs/>
        </w:rPr>
        <w:t xml:space="preserve"> การลงทุนในธุรกิจพลังงานทางเลือก</w:t>
      </w:r>
      <w:r w:rsidR="002D2C3A" w:rsidRPr="007871FF">
        <w:rPr>
          <w:rFonts w:asciiTheme="majorBidi" w:hAnsiTheme="majorBidi" w:cstheme="majorBidi"/>
        </w:rPr>
        <w:t xml:space="preserve"> </w:t>
      </w:r>
      <w:r w:rsidR="002D2C3A" w:rsidRPr="007871FF">
        <w:rPr>
          <w:rFonts w:asciiTheme="majorBidi" w:hAnsiTheme="majorBidi" w:cstheme="majorBidi" w:hint="cs"/>
          <w:cs/>
        </w:rPr>
        <w:t>คลังจัดเก็บน้ำมันและท่าเทียบเรือ</w:t>
      </w:r>
      <w:r w:rsidRPr="007871FF">
        <w:rPr>
          <w:rFonts w:asciiTheme="majorBidi" w:hAnsiTheme="majorBidi" w:cstheme="majorBidi"/>
          <w:cs/>
        </w:rPr>
        <w:t xml:space="preserve"> การผลิตและจำหน่ายผลิตภัณฑ์</w:t>
      </w:r>
      <w:r w:rsidR="00250644" w:rsidRPr="007871FF">
        <w:rPr>
          <w:rFonts w:asciiTheme="majorBidi" w:hAnsiTheme="majorBidi" w:cstheme="majorBidi"/>
        </w:rPr>
        <w:t xml:space="preserve">  </w:t>
      </w:r>
      <w:r w:rsidRPr="007871FF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7871FF" w:rsidRDefault="00DC62CA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7871FF" w:rsidRDefault="00AB068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7871FF" w:rsidRDefault="0036548A" w:rsidP="00533528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65D56956" w:rsidR="006D63C1" w:rsidRPr="007871FF" w:rsidRDefault="006D63C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7871FF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7871FF">
        <w:rPr>
          <w:rFonts w:asciiTheme="majorBidi" w:hAnsiTheme="majorBidi" w:cstheme="majorBidi"/>
        </w:rPr>
        <w:t>34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 xml:space="preserve">เรื่อง </w:t>
      </w:r>
      <w:r w:rsidRPr="007871FF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7871FF">
        <w:rPr>
          <w:rFonts w:asciiTheme="majorBidi" w:hAnsiTheme="majorBidi" w:cstheme="majorBidi"/>
          <w:cs/>
        </w:rPr>
        <w:t xml:space="preserve"> </w:t>
      </w:r>
      <w:bookmarkEnd w:id="1"/>
      <w:r w:rsidRPr="007871FF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7871FF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7871FF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0B3E22" w:rsidRPr="007871FF">
        <w:rPr>
          <w:rFonts w:asciiTheme="majorBidi" w:hAnsiTheme="majorBidi" w:cstheme="majorBidi" w:hint="cs"/>
          <w:cs/>
        </w:rPr>
        <w:t xml:space="preserve"> </w:t>
      </w:r>
      <w:r w:rsidRPr="007871FF">
        <w:rPr>
          <w:rFonts w:asciiTheme="majorBidi" w:hAnsiTheme="majorBidi" w:cstheme="majorBidi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871FF">
        <w:rPr>
          <w:rFonts w:asciiTheme="majorBidi" w:hAnsiTheme="majorBidi" w:cstheme="majorBidi"/>
        </w:rPr>
        <w:t xml:space="preserve"> </w:t>
      </w:r>
      <w:r w:rsidR="006F1E95" w:rsidRPr="007871FF">
        <w:rPr>
          <w:rFonts w:asciiTheme="majorBidi" w:hAnsiTheme="majorBidi" w:cstheme="majorBidi"/>
        </w:rPr>
        <w:t>31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>ธันวาคม</w:t>
      </w:r>
      <w:r w:rsidRPr="007871FF">
        <w:rPr>
          <w:rFonts w:asciiTheme="majorBidi" w:hAnsiTheme="majorBidi" w:cstheme="majorBidi"/>
        </w:rPr>
        <w:t xml:space="preserve"> </w:t>
      </w:r>
      <w:r w:rsidR="008E69B6" w:rsidRPr="007871FF">
        <w:rPr>
          <w:rFonts w:asciiTheme="majorBidi" w:hAnsiTheme="majorBidi" w:cstheme="majorBidi"/>
        </w:rPr>
        <w:t>2567</w:t>
      </w:r>
    </w:p>
    <w:p w14:paraId="20C72082" w14:textId="3CBF0605" w:rsidR="003C0357" w:rsidRPr="007871FF" w:rsidRDefault="003C035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C54BB42" w14:textId="52A25362" w:rsidR="00B5019B" w:rsidRPr="007871FF" w:rsidRDefault="006D63C1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  <w:r w:rsidRPr="007871FF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7871FF">
        <w:rPr>
          <w:rFonts w:asciiTheme="majorBidi" w:hAnsiTheme="majorBidi" w:cstheme="majorBidi"/>
        </w:rPr>
        <w:t>31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 xml:space="preserve">ธันวาคม </w:t>
      </w:r>
      <w:r w:rsidR="008E69B6" w:rsidRPr="007871FF">
        <w:rPr>
          <w:rFonts w:asciiTheme="majorBidi" w:hAnsiTheme="majorBidi" w:cstheme="majorBidi"/>
        </w:rPr>
        <w:t>2567</w:t>
      </w:r>
    </w:p>
    <w:p w14:paraId="5166C012" w14:textId="77777777" w:rsidR="00B5019B" w:rsidRPr="007871FF" w:rsidRDefault="00B5019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32E57F3B" w14:textId="77777777" w:rsidR="00FF4F4B" w:rsidRPr="007871FF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EB9C40B" w14:textId="77777777" w:rsidR="00FF4F4B" w:rsidRPr="007871FF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48330668" w14:textId="77777777" w:rsidR="00FF4F4B" w:rsidRPr="007871FF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0079A512" w14:textId="77777777" w:rsidR="00FF4F4B" w:rsidRPr="007871FF" w:rsidRDefault="00FF4F4B" w:rsidP="0053352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D60093"/>
        </w:rPr>
      </w:pPr>
    </w:p>
    <w:p w14:paraId="540D457D" w14:textId="6C0953B4" w:rsidR="00255060" w:rsidRPr="007871FF" w:rsidRDefault="0025506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7871FF" w:rsidRDefault="00870CCC" w:rsidP="00533528">
      <w:pPr>
        <w:pStyle w:val="BodyText2"/>
        <w:ind w:left="547" w:firstLine="0"/>
        <w:jc w:val="thaiDistribute"/>
        <w:rPr>
          <w:rFonts w:asciiTheme="majorBidi" w:hAnsiTheme="majorBidi" w:cstheme="majorBidi"/>
        </w:rPr>
      </w:pPr>
    </w:p>
    <w:p w14:paraId="5E461241" w14:textId="6181E7F3" w:rsidR="006D63C1" w:rsidRPr="007871FF" w:rsidRDefault="00632378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71FF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กลุ่มบริษัทไม่มีการเปลี่ยนแปลง</w:t>
      </w:r>
      <w:r w:rsidR="004564A3" w:rsidRPr="007871FF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C06EA" w:rsidRPr="007871FF">
        <w:rPr>
          <w:rFonts w:asciiTheme="majorBidi" w:hAnsiTheme="majorBidi" w:cstheme="majorBidi" w:hint="cs"/>
          <w:sz w:val="30"/>
          <w:szCs w:val="30"/>
          <w:cs/>
        </w:rPr>
        <w:t>ความสัมพันธ์</w:t>
      </w:r>
      <w:r w:rsidR="00774573" w:rsidRPr="007871FF">
        <w:rPr>
          <w:rFonts w:asciiTheme="majorBidi" w:hAnsiTheme="majorBidi" w:cstheme="majorBidi" w:hint="cs"/>
          <w:sz w:val="30"/>
          <w:szCs w:val="30"/>
          <w:cs/>
        </w:rPr>
        <w:t>กับบุคคลหรือกิจการที่เกี่ยวข้องกัน</w:t>
      </w:r>
      <w:r w:rsidR="004564A3" w:rsidRPr="007871FF">
        <w:rPr>
          <w:rFonts w:asciiTheme="majorBidi" w:hAnsiTheme="majorBidi" w:cstheme="majorBidi" w:hint="cs"/>
          <w:sz w:val="30"/>
          <w:szCs w:val="30"/>
          <w:cs/>
        </w:rPr>
        <w:t>และนโยบายการกำหนดราคา</w:t>
      </w:r>
      <w:r w:rsidR="00774573" w:rsidRPr="007871FF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อย่างมีสาระสำคัญในระหว่างงวด</w:t>
      </w:r>
      <w:r w:rsidR="00612F92" w:rsidRPr="007871FF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612F92" w:rsidRPr="007871FF">
        <w:rPr>
          <w:rFonts w:asciiTheme="majorBidi" w:hAnsiTheme="majorBidi" w:cstheme="majorBidi"/>
          <w:sz w:val="30"/>
          <w:szCs w:val="30"/>
        </w:rPr>
        <w:t>31</w:t>
      </w:r>
      <w:r w:rsidR="00612F92" w:rsidRPr="007871FF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="00612F92" w:rsidRPr="007871FF">
        <w:rPr>
          <w:rFonts w:asciiTheme="majorBidi" w:hAnsiTheme="majorBidi" w:cstheme="majorBidi"/>
          <w:sz w:val="30"/>
          <w:szCs w:val="30"/>
        </w:rPr>
        <w:t xml:space="preserve"> 2568</w:t>
      </w:r>
    </w:p>
    <w:p w14:paraId="1F79C37E" w14:textId="77777777" w:rsidR="009D3B51" w:rsidRPr="007871FF" w:rsidRDefault="009D3B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251"/>
        <w:gridCol w:w="1251"/>
        <w:gridCol w:w="1251"/>
        <w:gridCol w:w="1251"/>
      </w:tblGrid>
      <w:tr w:rsidR="00475764" w:rsidRPr="007871FF" w14:paraId="5B4827DB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6771FE68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</w:rPr>
            </w:pPr>
            <w:r w:rsidRPr="007871FF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B39D7CA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7871FF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15182B77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7871FF">
              <w:rPr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75764" w:rsidRPr="007871FF" w14:paraId="0CA0C970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7A2DDC2A" w14:textId="74CF623E" w:rsidR="00475764" w:rsidRPr="007871FF" w:rsidRDefault="00C57ACB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</w:rPr>
            </w:pPr>
            <w:r w:rsidRPr="007871FF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9C5A0E" w:rsidRPr="007871FF">
              <w:rPr>
                <w:b/>
                <w:bCs/>
                <w:i/>
                <w:iCs/>
              </w:rPr>
              <w:t>31</w:t>
            </w:r>
            <w:r w:rsidRPr="007871FF">
              <w:rPr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80" w:type="pct"/>
          </w:tcPr>
          <w:p w14:paraId="4C642EC5" w14:textId="598F3DE4" w:rsidR="00475764" w:rsidRPr="007871FF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7871FF">
              <w:t>256</w:t>
            </w:r>
            <w:r w:rsidR="00C57ACB" w:rsidRPr="007871FF">
              <w:t>8</w:t>
            </w:r>
          </w:p>
        </w:tc>
        <w:tc>
          <w:tcPr>
            <w:tcW w:w="680" w:type="pct"/>
          </w:tcPr>
          <w:p w14:paraId="3A630A9E" w14:textId="0D1BAAB9" w:rsidR="00475764" w:rsidRPr="007871FF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7871FF">
              <w:t>256</w:t>
            </w:r>
            <w:r w:rsidR="00C57ACB" w:rsidRPr="007871FF">
              <w:t>7</w:t>
            </w:r>
          </w:p>
        </w:tc>
        <w:tc>
          <w:tcPr>
            <w:tcW w:w="680" w:type="pct"/>
          </w:tcPr>
          <w:p w14:paraId="049B1B14" w14:textId="08186A3B" w:rsidR="00475764" w:rsidRPr="007871FF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7871FF">
              <w:t>256</w:t>
            </w:r>
            <w:r w:rsidR="00C57ACB" w:rsidRPr="007871FF">
              <w:t>8</w:t>
            </w:r>
          </w:p>
        </w:tc>
        <w:tc>
          <w:tcPr>
            <w:tcW w:w="680" w:type="pct"/>
            <w:shd w:val="clear" w:color="auto" w:fill="auto"/>
          </w:tcPr>
          <w:p w14:paraId="4D6A9346" w14:textId="1B28A11D" w:rsidR="00475764" w:rsidRPr="007871FF" w:rsidRDefault="002D151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7871FF">
              <w:t>256</w:t>
            </w:r>
            <w:r w:rsidR="00C57ACB" w:rsidRPr="007871FF">
              <w:t>7</w:t>
            </w:r>
          </w:p>
        </w:tc>
      </w:tr>
      <w:tr w:rsidR="00475764" w:rsidRPr="007871FF" w14:paraId="24408929" w14:textId="77777777" w:rsidTr="004E3076">
        <w:trPr>
          <w:tblHeader/>
        </w:trPr>
        <w:tc>
          <w:tcPr>
            <w:tcW w:w="2280" w:type="pct"/>
            <w:shd w:val="clear" w:color="auto" w:fill="auto"/>
          </w:tcPr>
          <w:p w14:paraId="0F5C7B79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4"/>
          </w:tcPr>
          <w:p w14:paraId="69F983C2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7871FF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475764" w:rsidRPr="007871FF" w14:paraId="663C1712" w14:textId="77777777" w:rsidTr="004E3076">
        <w:tc>
          <w:tcPr>
            <w:tcW w:w="2280" w:type="pct"/>
            <w:shd w:val="clear" w:color="auto" w:fill="auto"/>
          </w:tcPr>
          <w:p w14:paraId="5ADAC202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7871FF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shd w:val="clear" w:color="auto" w:fill="auto"/>
          </w:tcPr>
          <w:p w14:paraId="1551B7F2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0A83FF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D76B99B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EBB65C6" w14:textId="77777777" w:rsidR="00475764" w:rsidRPr="007871FF" w:rsidRDefault="00475764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rPr>
                <w:cs/>
              </w:rPr>
            </w:pPr>
          </w:p>
        </w:tc>
      </w:tr>
      <w:tr w:rsidR="00A91E79" w:rsidRPr="007871FF" w14:paraId="2543F027" w14:textId="77777777" w:rsidTr="00A91E79">
        <w:tc>
          <w:tcPr>
            <w:tcW w:w="2280" w:type="pct"/>
            <w:shd w:val="clear" w:color="auto" w:fill="auto"/>
            <w:vAlign w:val="bottom"/>
          </w:tcPr>
          <w:p w14:paraId="2A4E0BF2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F2D06CD" w14:textId="4F6A70E2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D6AAFAD" w14:textId="4361D003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0E26B73" w14:textId="238D852E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12,266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940C7F5" w14:textId="3C5E1A01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12,151</w:t>
            </w:r>
          </w:p>
        </w:tc>
      </w:tr>
      <w:tr w:rsidR="00A91E79" w:rsidRPr="007871FF" w14:paraId="14426A33" w14:textId="77777777" w:rsidTr="00A91E79">
        <w:tc>
          <w:tcPr>
            <w:tcW w:w="2280" w:type="pct"/>
            <w:shd w:val="clear" w:color="auto" w:fill="auto"/>
            <w:vAlign w:val="bottom"/>
          </w:tcPr>
          <w:p w14:paraId="3A60BC18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cs/>
              </w:rPr>
              <w:t>ซื้อสินค้า</w:t>
            </w:r>
            <w:r w:rsidRPr="007871FF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C1CB9D7" w14:textId="4179616C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5122DC4" w14:textId="1A75D24B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572AF0B" w14:textId="3335A314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35,369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BB1EF9F" w14:textId="0118760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39,687</w:t>
            </w:r>
          </w:p>
        </w:tc>
      </w:tr>
      <w:tr w:rsidR="00A91E79" w:rsidRPr="007871FF" w14:paraId="6515BFDB" w14:textId="77777777" w:rsidTr="00A91E79">
        <w:tc>
          <w:tcPr>
            <w:tcW w:w="2280" w:type="pct"/>
            <w:shd w:val="clear" w:color="auto" w:fill="auto"/>
            <w:vAlign w:val="bottom"/>
          </w:tcPr>
          <w:p w14:paraId="5811983B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60A0718" w14:textId="27C5199C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9BF00A1" w14:textId="70FDFD44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F880351" w14:textId="3788A799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264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FF42AAB" w14:textId="193E3892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635</w:t>
            </w:r>
          </w:p>
        </w:tc>
      </w:tr>
      <w:tr w:rsidR="00A91E79" w:rsidRPr="007871FF" w14:paraId="62AF4B4D" w14:textId="77777777" w:rsidTr="00A91E79">
        <w:tc>
          <w:tcPr>
            <w:tcW w:w="2280" w:type="pct"/>
            <w:shd w:val="clear" w:color="auto" w:fill="auto"/>
            <w:vAlign w:val="bottom"/>
          </w:tcPr>
          <w:p w14:paraId="0E6E1751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0814157" w14:textId="4F7449AA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9B461F2" w14:textId="5AE9FF74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1E7BB9" w14:textId="2849B873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47D36E1" w14:textId="030CEF5E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35</w:t>
            </w:r>
          </w:p>
        </w:tc>
      </w:tr>
      <w:tr w:rsidR="00A91E79" w:rsidRPr="007871FF" w14:paraId="230B60F1" w14:textId="77777777" w:rsidTr="00A91E79">
        <w:tc>
          <w:tcPr>
            <w:tcW w:w="2280" w:type="pct"/>
            <w:shd w:val="clear" w:color="auto" w:fill="auto"/>
            <w:vAlign w:val="bottom"/>
          </w:tcPr>
          <w:p w14:paraId="79E8A295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cs/>
              </w:rPr>
              <w:t>ค่าใช้จ่ายอื่น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CB2379F" w14:textId="18F66E05" w:rsidR="00A91E79" w:rsidRPr="007871FF" w:rsidRDefault="000F3D07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C0CB498" w14:textId="2B82295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E78D900" w14:textId="2B6E41FA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D29AE2A" w14:textId="2E876C5D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23</w:t>
            </w:r>
          </w:p>
        </w:tc>
      </w:tr>
      <w:tr w:rsidR="000F3D07" w:rsidRPr="007871FF" w14:paraId="71DDD2D6" w14:textId="77777777" w:rsidTr="00A91E79">
        <w:tc>
          <w:tcPr>
            <w:tcW w:w="2280" w:type="pct"/>
            <w:shd w:val="clear" w:color="auto" w:fill="auto"/>
            <w:vAlign w:val="bottom"/>
          </w:tcPr>
          <w:p w14:paraId="2E8634E6" w14:textId="04A90052" w:rsidR="000F3D07" w:rsidRPr="007871FF" w:rsidRDefault="000F3D07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DA83697" w14:textId="627E0E46" w:rsidR="000F3D07" w:rsidRPr="007871FF" w:rsidRDefault="000F3D07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943334B" w14:textId="40E78072" w:rsidR="000F3D07" w:rsidRPr="007871FF" w:rsidRDefault="000F3D07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213A893" w14:textId="0C376BF6" w:rsidR="000F3D07" w:rsidRPr="007871FF" w:rsidRDefault="000F3D07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rFonts w:hint="cs"/>
                <w:cs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736F18F" w14:textId="453567FA" w:rsidR="000F3D07" w:rsidRPr="007871FF" w:rsidRDefault="000F3D07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rFonts w:hint="cs"/>
                <w:cs/>
              </w:rPr>
              <w:t>-</w:t>
            </w:r>
          </w:p>
        </w:tc>
      </w:tr>
      <w:tr w:rsidR="00A91E79" w:rsidRPr="007871FF" w14:paraId="0B3A2299" w14:textId="77777777" w:rsidTr="004E3076">
        <w:tc>
          <w:tcPr>
            <w:tcW w:w="2280" w:type="pct"/>
            <w:shd w:val="clear" w:color="auto" w:fill="auto"/>
          </w:tcPr>
          <w:p w14:paraId="6350B363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9FEC86A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2E5B501E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01D5EED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1CF5D47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7871FF" w14:paraId="3740557D" w14:textId="77777777" w:rsidTr="004E3076">
        <w:tc>
          <w:tcPr>
            <w:tcW w:w="2280" w:type="pct"/>
            <w:shd w:val="clear" w:color="auto" w:fill="auto"/>
          </w:tcPr>
          <w:p w14:paraId="27420D89" w14:textId="75962411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7871FF">
              <w:rPr>
                <w:b/>
                <w:bCs/>
                <w:cs/>
              </w:rPr>
              <w:t>บริษัทร่วม</w:t>
            </w:r>
            <w:r w:rsidRPr="007871FF">
              <w:rPr>
                <w:rFonts w:hint="cs"/>
                <w:b/>
                <w:bCs/>
                <w:cs/>
              </w:rPr>
              <w:t>และการร่วมค้า</w:t>
            </w:r>
          </w:p>
        </w:tc>
        <w:tc>
          <w:tcPr>
            <w:tcW w:w="680" w:type="pct"/>
            <w:shd w:val="clear" w:color="auto" w:fill="auto"/>
          </w:tcPr>
          <w:p w14:paraId="2C0E0B40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1D25EDB" w14:textId="21A0DDDB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E8DD1C5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1B56714" w14:textId="16B1011D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7871FF" w14:paraId="6B4CA5D2" w14:textId="77777777" w:rsidTr="00A91E79">
        <w:tc>
          <w:tcPr>
            <w:tcW w:w="2280" w:type="pct"/>
            <w:shd w:val="clear" w:color="auto" w:fill="auto"/>
            <w:vAlign w:val="bottom"/>
          </w:tcPr>
          <w:p w14:paraId="3022C897" w14:textId="7DC2E4A4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cs/>
              </w:rPr>
              <w:t>ขายสินค้า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1761E33" w14:textId="10ECD940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21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B716018" w14:textId="4FB5BC54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54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7806330" w14:textId="3A33C594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21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36A2CFD" w14:textId="7418421D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53</w:t>
            </w:r>
          </w:p>
        </w:tc>
      </w:tr>
      <w:tr w:rsidR="00A91E79" w:rsidRPr="007871FF" w14:paraId="21571948" w14:textId="77777777" w:rsidTr="00A91E79">
        <w:tc>
          <w:tcPr>
            <w:tcW w:w="2280" w:type="pct"/>
            <w:shd w:val="clear" w:color="auto" w:fill="auto"/>
            <w:vAlign w:val="bottom"/>
          </w:tcPr>
          <w:p w14:paraId="21614714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cs/>
              </w:rPr>
              <w:t>ซื้อสินค้า</w:t>
            </w:r>
            <w:r w:rsidRPr="007871FF">
              <w:rPr>
                <w:rFonts w:hint="cs"/>
                <w:cs/>
              </w:rPr>
              <w:t>และบริการ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F09EF0" w14:textId="6545CF0E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127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90E1A67" w14:textId="0A06C0C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171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D17CA9E" w14:textId="2BBE0E3C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4C4EA23" w14:textId="61AD519D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154</w:t>
            </w:r>
          </w:p>
        </w:tc>
      </w:tr>
      <w:tr w:rsidR="00D631BC" w:rsidRPr="007871FF" w14:paraId="027B5F41" w14:textId="77777777" w:rsidTr="00A91E79">
        <w:tc>
          <w:tcPr>
            <w:tcW w:w="2280" w:type="pct"/>
            <w:shd w:val="clear" w:color="auto" w:fill="auto"/>
            <w:vAlign w:val="bottom"/>
          </w:tcPr>
          <w:p w14:paraId="7E649DD1" w14:textId="56653677" w:rsidR="00D631BC" w:rsidRPr="007871FF" w:rsidRDefault="00D631BC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5074519" w14:textId="5C9030AB" w:rsidR="00D631BC" w:rsidRPr="007871FF" w:rsidRDefault="00B131C1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555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2F2B8C2" w14:textId="3696D6D9" w:rsidR="00D631BC" w:rsidRPr="007871FF" w:rsidRDefault="00D631BC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rFonts w:hint="cs"/>
                <w:cs/>
              </w:rPr>
              <w:t>49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4A6BAE0" w14:textId="048C0075" w:rsidR="00D631BC" w:rsidRPr="007871FF" w:rsidRDefault="00D631BC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rFonts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B5BF965" w14:textId="09FA2BA6" w:rsidR="00D631BC" w:rsidRPr="007871FF" w:rsidRDefault="00D631BC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rFonts w:hint="cs"/>
                <w:cs/>
              </w:rPr>
              <w:t>-</w:t>
            </w:r>
          </w:p>
        </w:tc>
      </w:tr>
      <w:tr w:rsidR="00A91E79" w:rsidRPr="007871FF" w14:paraId="578D4498" w14:textId="77777777" w:rsidTr="00A91E79">
        <w:tc>
          <w:tcPr>
            <w:tcW w:w="2280" w:type="pct"/>
            <w:shd w:val="clear" w:color="auto" w:fill="auto"/>
            <w:vAlign w:val="bottom"/>
          </w:tcPr>
          <w:p w14:paraId="003CB15E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36D053E" w14:textId="5CCF2FD2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86EE7CC" w14:textId="6A8D56B1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BF8840" w14:textId="10926F94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BDAE4EE" w14:textId="692B73CA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-</w:t>
            </w:r>
          </w:p>
        </w:tc>
      </w:tr>
      <w:tr w:rsidR="00A91E79" w:rsidRPr="007871FF" w14:paraId="5A0ECF24" w14:textId="77777777" w:rsidTr="00A91E79">
        <w:tc>
          <w:tcPr>
            <w:tcW w:w="2280" w:type="pct"/>
            <w:shd w:val="clear" w:color="auto" w:fill="auto"/>
            <w:vAlign w:val="bottom"/>
          </w:tcPr>
          <w:p w14:paraId="618D55A8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61BF117" w14:textId="3FA23DD5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19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78FCB7C6" w14:textId="7F3B7889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16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2231E85" w14:textId="4E2AFBDB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85683E5" w14:textId="0F0F4E41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s/>
              </w:rPr>
              <w:t>-</w:t>
            </w:r>
          </w:p>
        </w:tc>
      </w:tr>
      <w:tr w:rsidR="00A91E79" w:rsidRPr="007871FF" w14:paraId="0297AD63" w14:textId="77777777" w:rsidTr="004E3076">
        <w:tc>
          <w:tcPr>
            <w:tcW w:w="2280" w:type="pct"/>
            <w:shd w:val="clear" w:color="auto" w:fill="auto"/>
          </w:tcPr>
          <w:p w14:paraId="15EDA4A7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8D25C74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1931BA6A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23C93A0B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  <w:tc>
          <w:tcPr>
            <w:tcW w:w="680" w:type="pct"/>
            <w:shd w:val="clear" w:color="auto" w:fill="auto"/>
          </w:tcPr>
          <w:p w14:paraId="79C4810C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</w:p>
        </w:tc>
      </w:tr>
      <w:tr w:rsidR="00A91E79" w:rsidRPr="007871FF" w14:paraId="453CEE98" w14:textId="77777777" w:rsidTr="004E3076">
        <w:tc>
          <w:tcPr>
            <w:tcW w:w="2280" w:type="pct"/>
            <w:shd w:val="clear" w:color="auto" w:fill="auto"/>
          </w:tcPr>
          <w:p w14:paraId="66BDC59A" w14:textId="00F0EA5C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7871FF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1952A214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099C8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7B85032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4E94D07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7871FF" w14:paraId="23A2D82C" w14:textId="77777777" w:rsidTr="004E3076">
        <w:tc>
          <w:tcPr>
            <w:tcW w:w="2280" w:type="pct"/>
            <w:shd w:val="clear" w:color="auto" w:fill="auto"/>
          </w:tcPr>
          <w:p w14:paraId="4D9A0A05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7871FF">
              <w:rPr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shd w:val="clear" w:color="auto" w:fill="auto"/>
          </w:tcPr>
          <w:p w14:paraId="297F42A0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22BC1AE" w14:textId="4C2C985E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3B1E39D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75C8BD" w14:textId="4BD52D03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91E79" w:rsidRPr="007871FF" w14:paraId="68DA9050" w14:textId="77777777" w:rsidTr="004E3076">
        <w:tc>
          <w:tcPr>
            <w:tcW w:w="2280" w:type="pct"/>
            <w:shd w:val="clear" w:color="auto" w:fill="auto"/>
          </w:tcPr>
          <w:p w14:paraId="394BDDD6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</w:pPr>
            <w:r w:rsidRPr="007871FF">
              <w:rPr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shd w:val="clear" w:color="auto" w:fill="auto"/>
          </w:tcPr>
          <w:p w14:paraId="2E8A2A05" w14:textId="3D1BACAE" w:rsidR="00A91E79" w:rsidRPr="007871FF" w:rsidRDefault="00FE2A22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7871FF">
              <w:rPr>
                <w:color w:val="000000" w:themeColor="text1"/>
              </w:rPr>
              <w:t>144</w:t>
            </w:r>
          </w:p>
        </w:tc>
        <w:tc>
          <w:tcPr>
            <w:tcW w:w="680" w:type="pct"/>
            <w:shd w:val="clear" w:color="auto" w:fill="auto"/>
          </w:tcPr>
          <w:p w14:paraId="057ABC0A" w14:textId="3C0579F8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rPr>
                <w:color w:val="000000" w:themeColor="text1"/>
              </w:rPr>
              <w:t>1</w:t>
            </w:r>
            <w:r w:rsidRPr="007871FF">
              <w:rPr>
                <w:rFonts w:hint="cs"/>
                <w:color w:val="000000" w:themeColor="text1"/>
                <w:cs/>
              </w:rPr>
              <w:t>37</w:t>
            </w:r>
          </w:p>
        </w:tc>
        <w:tc>
          <w:tcPr>
            <w:tcW w:w="680" w:type="pct"/>
            <w:shd w:val="clear" w:color="auto" w:fill="auto"/>
          </w:tcPr>
          <w:p w14:paraId="508C8447" w14:textId="7F8474DF" w:rsidR="00A91E79" w:rsidRPr="007871FF" w:rsidRDefault="00AA7E86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45</w:t>
            </w:r>
          </w:p>
        </w:tc>
        <w:tc>
          <w:tcPr>
            <w:tcW w:w="680" w:type="pct"/>
            <w:shd w:val="clear" w:color="auto" w:fill="auto"/>
          </w:tcPr>
          <w:p w14:paraId="39BB7DEC" w14:textId="3AE3F09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</w:pPr>
            <w:r w:rsidRPr="007871FF">
              <w:t>43</w:t>
            </w:r>
          </w:p>
        </w:tc>
      </w:tr>
      <w:tr w:rsidR="00A91E79" w:rsidRPr="007871FF" w14:paraId="476C4515" w14:textId="77777777" w:rsidTr="004E3076">
        <w:tc>
          <w:tcPr>
            <w:tcW w:w="2280" w:type="pct"/>
            <w:shd w:val="clear" w:color="auto" w:fill="auto"/>
          </w:tcPr>
          <w:p w14:paraId="23DF3524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7871FF">
              <w:rPr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shd w:val="clear" w:color="auto" w:fill="auto"/>
          </w:tcPr>
          <w:p w14:paraId="45066505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15E3A79" w14:textId="36AD71CF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36F5FCA3" w14:textId="106C63CC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E9DA66" w14:textId="23269412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</w:p>
        </w:tc>
      </w:tr>
      <w:tr w:rsidR="00AA7E86" w:rsidRPr="007871FF" w14:paraId="4935FD76" w14:textId="77777777">
        <w:tc>
          <w:tcPr>
            <w:tcW w:w="2280" w:type="pct"/>
            <w:shd w:val="clear" w:color="auto" w:fill="auto"/>
          </w:tcPr>
          <w:p w14:paraId="659A486A" w14:textId="5DA03F28" w:rsidR="00AA7E86" w:rsidRPr="007871FF" w:rsidRDefault="00AA7E86" w:rsidP="00AA7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7871FF">
              <w:rPr>
                <w:cs/>
              </w:rPr>
              <w:t xml:space="preserve">        ผลประโยชน์ระยะยาวอื่น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6AD8F91A" w14:textId="69BC7423" w:rsidR="00AA7E86" w:rsidRPr="007871FF" w:rsidRDefault="00FE2A22" w:rsidP="00AA7E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olor w:val="000000" w:themeColor="text1"/>
                <w:cs/>
              </w:rPr>
            </w:pPr>
            <w:r w:rsidRPr="007871FF">
              <w:rPr>
                <w:color w:val="000000" w:themeColor="text1"/>
              </w:rPr>
              <w:t>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0D9382F" w14:textId="0F8E9ABB" w:rsidR="00AA7E86" w:rsidRPr="007871FF" w:rsidRDefault="00AA7E86" w:rsidP="00AA7E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rPr>
                <w:rFonts w:hint="cs"/>
                <w:color w:val="000000" w:themeColor="text1"/>
                <w:cs/>
              </w:rPr>
              <w:t>7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84D1F8B" w14:textId="6CD2A962" w:rsidR="00AA7E86" w:rsidRPr="007871FF" w:rsidRDefault="00AA7E86" w:rsidP="00AA7E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51BFE160" w14:textId="1EB37C58" w:rsidR="00AA7E86" w:rsidRPr="007871FF" w:rsidRDefault="00AA7E86" w:rsidP="00AA7E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cs/>
              </w:rPr>
            </w:pPr>
            <w:r w:rsidRPr="007871FF">
              <w:t>2</w:t>
            </w:r>
          </w:p>
        </w:tc>
      </w:tr>
      <w:tr w:rsidR="00A91E79" w:rsidRPr="007871FF" w14:paraId="472082B6" w14:textId="77777777" w:rsidTr="004E3076">
        <w:tc>
          <w:tcPr>
            <w:tcW w:w="2280" w:type="pct"/>
            <w:shd w:val="clear" w:color="auto" w:fill="auto"/>
          </w:tcPr>
          <w:p w14:paraId="37496CB0" w14:textId="77777777" w:rsidR="00A91E79" w:rsidRPr="007871FF" w:rsidRDefault="00A91E79" w:rsidP="00A9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7871FF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shd w:val="clear" w:color="auto" w:fill="auto"/>
          </w:tcPr>
          <w:p w14:paraId="16DB6718" w14:textId="32C2CEF1" w:rsidR="00A91E79" w:rsidRPr="007871FF" w:rsidRDefault="00FE2A22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olor w:val="000000" w:themeColor="text1"/>
                <w:cs/>
              </w:rPr>
            </w:pPr>
            <w:r w:rsidRPr="007871FF">
              <w:rPr>
                <w:b/>
                <w:bCs/>
                <w:color w:val="000000" w:themeColor="text1"/>
              </w:rPr>
              <w:t>151</w:t>
            </w:r>
          </w:p>
        </w:tc>
        <w:tc>
          <w:tcPr>
            <w:tcW w:w="680" w:type="pct"/>
            <w:shd w:val="clear" w:color="auto" w:fill="auto"/>
          </w:tcPr>
          <w:p w14:paraId="7A0EBE4F" w14:textId="0ED7FA95" w:rsidR="00A91E79" w:rsidRPr="007871FF" w:rsidRDefault="00A91E79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  <w:color w:val="000000" w:themeColor="text1"/>
              </w:rPr>
              <w:t>1</w:t>
            </w:r>
            <w:r w:rsidRPr="007871FF">
              <w:rPr>
                <w:rFonts w:hint="cs"/>
                <w:b/>
                <w:bCs/>
                <w:color w:val="000000" w:themeColor="text1"/>
                <w:cs/>
              </w:rPr>
              <w:t>44</w:t>
            </w:r>
          </w:p>
        </w:tc>
        <w:tc>
          <w:tcPr>
            <w:tcW w:w="680" w:type="pct"/>
            <w:shd w:val="clear" w:color="auto" w:fill="auto"/>
          </w:tcPr>
          <w:p w14:paraId="22A7DE8D" w14:textId="1B29DA16" w:rsidR="00A91E79" w:rsidRPr="007871FF" w:rsidRDefault="00AA7E86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</w:rPr>
            </w:pPr>
            <w:r w:rsidRPr="007871FF">
              <w:rPr>
                <w:b/>
                <w:bCs/>
              </w:rPr>
              <w:t>4</w:t>
            </w:r>
            <w:r w:rsidR="00FE2A22" w:rsidRPr="007871FF">
              <w:rPr>
                <w:b/>
                <w:bCs/>
              </w:rPr>
              <w:t>7</w:t>
            </w:r>
          </w:p>
        </w:tc>
        <w:tc>
          <w:tcPr>
            <w:tcW w:w="680" w:type="pct"/>
            <w:shd w:val="clear" w:color="auto" w:fill="auto"/>
          </w:tcPr>
          <w:p w14:paraId="1D1198D2" w14:textId="47E40E24" w:rsidR="00A91E79" w:rsidRPr="007871FF" w:rsidRDefault="00A91E79" w:rsidP="00A91E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45</w:t>
            </w:r>
          </w:p>
        </w:tc>
      </w:tr>
    </w:tbl>
    <w:p w14:paraId="1930E73D" w14:textId="0979E04E" w:rsidR="00436551" w:rsidRPr="007871FF" w:rsidRDefault="00436551" w:rsidP="00275798">
      <w:pPr>
        <w:pStyle w:val="BodyText2"/>
        <w:ind w:left="0" w:firstLine="0"/>
        <w:jc w:val="thaiDistribute"/>
        <w:rPr>
          <w:rFonts w:asciiTheme="majorBidi" w:hAnsiTheme="majorBidi" w:cstheme="majorBidi"/>
        </w:rPr>
      </w:pPr>
    </w:p>
    <w:p w14:paraId="169F9C21" w14:textId="54F3EE85" w:rsidR="007964F3" w:rsidRPr="007871FF" w:rsidRDefault="007964F3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71FF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</w:t>
      </w:r>
      <w:r w:rsidR="00C57ACB" w:rsidRPr="007871F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57ACB" w:rsidRPr="007871FF">
        <w:rPr>
          <w:rFonts w:asciiTheme="majorBidi" w:hAnsiTheme="majorBidi" w:cstheme="majorBidi"/>
          <w:sz w:val="30"/>
          <w:szCs w:val="30"/>
        </w:rPr>
        <w:t>31</w:t>
      </w:r>
      <w:r w:rsidR="00C57ACB" w:rsidRPr="007871F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57ACB" w:rsidRPr="007871FF">
        <w:rPr>
          <w:rFonts w:asciiTheme="majorBidi" w:hAnsiTheme="majorBidi" w:cstheme="majorBidi"/>
          <w:sz w:val="30"/>
          <w:szCs w:val="30"/>
        </w:rPr>
        <w:t>2568</w:t>
      </w:r>
      <w:r w:rsidR="00C57ACB" w:rsidRPr="007871F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57ACB" w:rsidRPr="007871FF">
        <w:rPr>
          <w:rFonts w:asciiTheme="majorBidi" w:hAnsiTheme="majorBidi" w:cstheme="majorBidi"/>
          <w:sz w:val="30"/>
          <w:szCs w:val="30"/>
        </w:rPr>
        <w:t>31</w:t>
      </w:r>
      <w:r w:rsidR="00C57ACB" w:rsidRPr="007871F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57ACB" w:rsidRPr="007871FF">
        <w:rPr>
          <w:rFonts w:asciiTheme="majorBidi" w:hAnsiTheme="majorBidi" w:cstheme="majorBidi"/>
          <w:sz w:val="30"/>
          <w:szCs w:val="30"/>
        </w:rPr>
        <w:t>2567</w:t>
      </w:r>
      <w:r w:rsidRPr="007871FF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8CEA05" w14:textId="77777777" w:rsidR="00547E1B" w:rsidRPr="007871FF" w:rsidRDefault="00547E1B" w:rsidP="00533528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09"/>
        <w:gridCol w:w="1240"/>
        <w:gridCol w:w="1242"/>
        <w:gridCol w:w="1240"/>
        <w:gridCol w:w="1240"/>
      </w:tblGrid>
      <w:tr w:rsidR="00C00B0A" w:rsidRPr="007871FF" w14:paraId="177A0EA9" w14:textId="77777777" w:rsidTr="004235D3">
        <w:trPr>
          <w:tblHeader/>
        </w:trPr>
        <w:tc>
          <w:tcPr>
            <w:tcW w:w="2295" w:type="pct"/>
          </w:tcPr>
          <w:p w14:paraId="79A90249" w14:textId="77777777" w:rsidR="00C00B0A" w:rsidRPr="007871FF" w:rsidRDefault="00C00B0A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pct"/>
            <w:gridSpan w:val="2"/>
            <w:vAlign w:val="bottom"/>
          </w:tcPr>
          <w:p w14:paraId="63C99D28" w14:textId="77777777" w:rsidR="00C00B0A" w:rsidRPr="007871FF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vAlign w:val="bottom"/>
          </w:tcPr>
          <w:p w14:paraId="489F0470" w14:textId="77777777" w:rsidR="00C00B0A" w:rsidRPr="007871FF" w:rsidRDefault="00C00B0A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ACB" w:rsidRPr="007871FF" w14:paraId="6CC4127C" w14:textId="77777777" w:rsidTr="004235D3">
        <w:trPr>
          <w:tblHeader/>
        </w:trPr>
        <w:tc>
          <w:tcPr>
            <w:tcW w:w="2295" w:type="pct"/>
          </w:tcPr>
          <w:p w14:paraId="33468A85" w14:textId="77777777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3CD8EC" w14:textId="385D47B9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1D5AAFF3" w14:textId="2AF60AA1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6" w:type="pct"/>
            <w:shd w:val="clear" w:color="auto" w:fill="auto"/>
          </w:tcPr>
          <w:p w14:paraId="3B1CCB6E" w14:textId="21D9C5BB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AB4FFBE" w14:textId="492BFA1F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7871FF" w14:paraId="75AD1B48" w14:textId="77777777" w:rsidTr="004235D3">
        <w:trPr>
          <w:tblHeader/>
        </w:trPr>
        <w:tc>
          <w:tcPr>
            <w:tcW w:w="2295" w:type="pct"/>
          </w:tcPr>
          <w:p w14:paraId="4091384B" w14:textId="77777777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1E29795A" w14:textId="30F4DBAB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8213EF2" w14:textId="44B26959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6" w:type="pct"/>
            <w:shd w:val="clear" w:color="auto" w:fill="auto"/>
          </w:tcPr>
          <w:p w14:paraId="6E78AE2A" w14:textId="5990F267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E82D0" w14:textId="4BB1F05E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75764" w:rsidRPr="007871FF" w14:paraId="5C4DEEE1" w14:textId="77777777" w:rsidTr="00BA558D">
        <w:trPr>
          <w:tblHeader/>
        </w:trPr>
        <w:tc>
          <w:tcPr>
            <w:tcW w:w="2295" w:type="pct"/>
          </w:tcPr>
          <w:p w14:paraId="0CFCA26E" w14:textId="77777777" w:rsidR="00475764" w:rsidRPr="007871FF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5" w:type="pct"/>
            <w:gridSpan w:val="4"/>
            <w:shd w:val="clear" w:color="auto" w:fill="auto"/>
          </w:tcPr>
          <w:p w14:paraId="52F00072" w14:textId="77777777" w:rsidR="00475764" w:rsidRPr="007871FF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764" w:rsidRPr="007871FF" w14:paraId="2177DEB7" w14:textId="77777777" w:rsidTr="00BA558D">
        <w:tc>
          <w:tcPr>
            <w:tcW w:w="2295" w:type="pct"/>
            <w:shd w:val="clear" w:color="auto" w:fill="auto"/>
          </w:tcPr>
          <w:p w14:paraId="34D202EF" w14:textId="77777777" w:rsidR="00475764" w:rsidRPr="007871FF" w:rsidRDefault="00475764" w:rsidP="00533528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6" w:type="pct"/>
            <w:shd w:val="clear" w:color="auto" w:fill="auto"/>
          </w:tcPr>
          <w:p w14:paraId="77C75274" w14:textId="77777777" w:rsidR="00475764" w:rsidRPr="007871FF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7" w:type="pct"/>
            <w:shd w:val="clear" w:color="auto" w:fill="auto"/>
          </w:tcPr>
          <w:p w14:paraId="34B31EDB" w14:textId="77777777" w:rsidR="00475764" w:rsidRPr="007871FF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56B394FE" w14:textId="77777777" w:rsidR="00475764" w:rsidRPr="007871FF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4267C185" w14:textId="77777777" w:rsidR="00475764" w:rsidRPr="007871FF" w:rsidRDefault="00475764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43C86" w:rsidRPr="007871FF" w14:paraId="6F885BDE" w14:textId="77777777" w:rsidTr="00BA558D">
        <w:tc>
          <w:tcPr>
            <w:tcW w:w="2295" w:type="pct"/>
            <w:shd w:val="clear" w:color="auto" w:fill="auto"/>
          </w:tcPr>
          <w:p w14:paraId="0EA7CC54" w14:textId="77777777" w:rsidR="00A43C86" w:rsidRPr="007871FF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56566EAF" w14:textId="7B9E8DEF" w:rsidR="00A43C86" w:rsidRPr="007871FF" w:rsidRDefault="00D4189F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4CE103F1" w14:textId="1E98D6BF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F61229E" w14:textId="3AFD1785" w:rsidR="00A43C86" w:rsidRPr="007871FF" w:rsidRDefault="00D4189F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3,861</w:t>
            </w:r>
          </w:p>
        </w:tc>
        <w:tc>
          <w:tcPr>
            <w:tcW w:w="676" w:type="pct"/>
            <w:shd w:val="clear" w:color="auto" w:fill="auto"/>
          </w:tcPr>
          <w:p w14:paraId="7C7A0114" w14:textId="5AC2727B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7871FF">
              <w:t>4,313</w:t>
            </w:r>
          </w:p>
        </w:tc>
      </w:tr>
      <w:tr w:rsidR="00A43C86" w:rsidRPr="007871FF" w14:paraId="1EF2F5B1" w14:textId="77777777" w:rsidTr="00BA558D">
        <w:tc>
          <w:tcPr>
            <w:tcW w:w="2295" w:type="pct"/>
            <w:shd w:val="clear" w:color="auto" w:fill="auto"/>
          </w:tcPr>
          <w:p w14:paraId="6D31980A" w14:textId="657A467E" w:rsidR="00A43C86" w:rsidRPr="007871FF" w:rsidRDefault="00282882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="00A43C86" w:rsidRPr="007871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  <w:shd w:val="clear" w:color="auto" w:fill="auto"/>
          </w:tcPr>
          <w:p w14:paraId="22A2AE79" w14:textId="6BB0E06C" w:rsidR="00A43C86" w:rsidRPr="007871FF" w:rsidRDefault="00D4189F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677" w:type="pct"/>
            <w:shd w:val="clear" w:color="auto" w:fill="auto"/>
          </w:tcPr>
          <w:p w14:paraId="560C0EBB" w14:textId="68731B0D" w:rsidR="00A43C86" w:rsidRPr="007871FF" w:rsidRDefault="00A43C86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676" w:type="pct"/>
            <w:shd w:val="clear" w:color="auto" w:fill="auto"/>
          </w:tcPr>
          <w:p w14:paraId="279DED4F" w14:textId="2394D2CA" w:rsidR="00A43C86" w:rsidRPr="007871FF" w:rsidRDefault="00D4189F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676" w:type="pct"/>
            <w:shd w:val="clear" w:color="auto" w:fill="auto"/>
          </w:tcPr>
          <w:p w14:paraId="70A5AD36" w14:textId="70AED1EA" w:rsidR="00A43C86" w:rsidRPr="007871FF" w:rsidRDefault="00A43C86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7871FF">
              <w:t>123</w:t>
            </w:r>
          </w:p>
        </w:tc>
      </w:tr>
      <w:tr w:rsidR="00A43C86" w:rsidRPr="007871FF" w14:paraId="534DB488" w14:textId="77777777" w:rsidTr="00BA558D">
        <w:tc>
          <w:tcPr>
            <w:tcW w:w="2295" w:type="pct"/>
            <w:shd w:val="clear" w:color="auto" w:fill="auto"/>
          </w:tcPr>
          <w:p w14:paraId="7A3F0754" w14:textId="574054B8" w:rsidR="00A43C86" w:rsidRPr="007871FF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5F091953" w14:textId="0C4B75F2" w:rsidR="00A43C86" w:rsidRPr="007871FF" w:rsidRDefault="00D4189F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677" w:type="pct"/>
            <w:shd w:val="clear" w:color="auto" w:fill="auto"/>
          </w:tcPr>
          <w:p w14:paraId="7B1D7012" w14:textId="22E1AE5F" w:rsidR="00A43C86" w:rsidRPr="007871FF" w:rsidRDefault="00A43C86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676" w:type="pct"/>
            <w:shd w:val="clear" w:color="auto" w:fill="auto"/>
          </w:tcPr>
          <w:p w14:paraId="33616A76" w14:textId="65FB12FE" w:rsidR="00A43C86" w:rsidRPr="007871FF" w:rsidRDefault="00D4189F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3,932</w:t>
            </w:r>
          </w:p>
        </w:tc>
        <w:tc>
          <w:tcPr>
            <w:tcW w:w="676" w:type="pct"/>
            <w:shd w:val="clear" w:color="auto" w:fill="auto"/>
          </w:tcPr>
          <w:p w14:paraId="3B3DF786" w14:textId="7DB7FA29" w:rsidR="00A43C86" w:rsidRPr="007871FF" w:rsidRDefault="00A43C86" w:rsidP="00A43C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</w:rPr>
            </w:pPr>
            <w:r w:rsidRPr="007871FF">
              <w:rPr>
                <w:b/>
                <w:bCs/>
              </w:rPr>
              <w:t>4,436</w:t>
            </w:r>
          </w:p>
        </w:tc>
      </w:tr>
      <w:tr w:rsidR="00A43C86" w:rsidRPr="007871FF" w14:paraId="496309C7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1873B4C9" w14:textId="7D692EA1" w:rsidR="00A43C86" w:rsidRPr="007871FF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6" w:type="pct"/>
            <w:shd w:val="clear" w:color="auto" w:fill="auto"/>
          </w:tcPr>
          <w:p w14:paraId="29EB3320" w14:textId="77777777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3F151DA1" w14:textId="77777777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281E7C83" w14:textId="77777777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349B6AF5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A43C86" w:rsidRPr="007871FF" w14:paraId="300E6DE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14C5BA7" w14:textId="6C609658" w:rsidR="00A43C86" w:rsidRPr="007871FF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676" w:type="pct"/>
            <w:shd w:val="clear" w:color="auto" w:fill="auto"/>
          </w:tcPr>
          <w:p w14:paraId="2964DA9B" w14:textId="77777777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D2323FC" w14:textId="77777777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282C72" w14:textId="77777777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83E1091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</w:p>
        </w:tc>
      </w:tr>
      <w:tr w:rsidR="00A43C86" w:rsidRPr="007871FF" w14:paraId="109BEC72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349A3D76" w14:textId="77777777" w:rsidR="00A43C86" w:rsidRPr="007871FF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6" w:type="pct"/>
            <w:shd w:val="clear" w:color="auto" w:fill="auto"/>
          </w:tcPr>
          <w:p w14:paraId="1C34A0DA" w14:textId="4D548758" w:rsidR="00A43C86" w:rsidRPr="007871FF" w:rsidRDefault="00D4189F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7" w:type="pct"/>
            <w:shd w:val="clear" w:color="auto" w:fill="auto"/>
          </w:tcPr>
          <w:p w14:paraId="2A0B7B87" w14:textId="399F1D0A" w:rsidR="00A43C86" w:rsidRPr="007871FF" w:rsidRDefault="00A43C86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58EA397" w14:textId="1EFE88AC" w:rsidR="00A43C86" w:rsidRPr="007871FF" w:rsidRDefault="00D4189F" w:rsidP="00A43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A11D8" w:rsidRPr="007871F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6" w:type="pct"/>
            <w:shd w:val="clear" w:color="auto" w:fill="auto"/>
          </w:tcPr>
          <w:p w14:paraId="1C269E84" w14:textId="504F1271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7871FF">
              <w:t>756</w:t>
            </w:r>
          </w:p>
        </w:tc>
      </w:tr>
      <w:tr w:rsidR="00A43C86" w:rsidRPr="007871FF" w14:paraId="53369D9F" w14:textId="77777777" w:rsidTr="00C31FB6">
        <w:trPr>
          <w:tblHeader/>
        </w:trPr>
        <w:tc>
          <w:tcPr>
            <w:tcW w:w="2295" w:type="pct"/>
            <w:shd w:val="clear" w:color="auto" w:fill="auto"/>
          </w:tcPr>
          <w:p w14:paraId="404AE920" w14:textId="5185A5BA" w:rsidR="00A43C86" w:rsidRPr="007871FF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6" w:type="pct"/>
            <w:shd w:val="clear" w:color="auto" w:fill="auto"/>
          </w:tcPr>
          <w:p w14:paraId="14DE4EE3" w14:textId="3ED9206C" w:rsidR="00A43C86" w:rsidRPr="007871FF" w:rsidRDefault="00D4189F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77" w:type="pct"/>
            <w:shd w:val="clear" w:color="auto" w:fill="auto"/>
          </w:tcPr>
          <w:p w14:paraId="2F852146" w14:textId="2829D4D6" w:rsidR="00A43C86" w:rsidRPr="007871FF" w:rsidRDefault="00A43C86" w:rsidP="00A43C8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215A46DC" w14:textId="429BF2FC" w:rsidR="00A43C86" w:rsidRPr="007871FF" w:rsidRDefault="00D4189F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76" w:type="pct"/>
            <w:shd w:val="clear" w:color="auto" w:fill="auto"/>
          </w:tcPr>
          <w:p w14:paraId="1F5D23E4" w14:textId="0483501F" w:rsidR="00A43C86" w:rsidRPr="007871FF" w:rsidRDefault="00A43C86" w:rsidP="00A43C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</w:pPr>
            <w:r w:rsidRPr="007871FF">
              <w:t>-</w:t>
            </w:r>
          </w:p>
        </w:tc>
      </w:tr>
      <w:tr w:rsidR="00A43C86" w:rsidRPr="007871FF" w14:paraId="414346F1" w14:textId="77777777" w:rsidTr="007D3404">
        <w:trPr>
          <w:trHeight w:val="509"/>
          <w:tblHeader/>
        </w:trPr>
        <w:tc>
          <w:tcPr>
            <w:tcW w:w="2295" w:type="pct"/>
            <w:shd w:val="clear" w:color="auto" w:fill="auto"/>
            <w:vAlign w:val="center"/>
          </w:tcPr>
          <w:p w14:paraId="40038389" w14:textId="44A735CB" w:rsidR="00A43C86" w:rsidRPr="007871FF" w:rsidRDefault="00A43C86" w:rsidP="00A43C86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6" w:type="pct"/>
            <w:shd w:val="clear" w:color="auto" w:fill="auto"/>
          </w:tcPr>
          <w:p w14:paraId="61D9E8CC" w14:textId="2ABDA6D4" w:rsidR="00A43C86" w:rsidRPr="007871FF" w:rsidRDefault="00D4189F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77" w:type="pct"/>
            <w:shd w:val="clear" w:color="auto" w:fill="auto"/>
          </w:tcPr>
          <w:p w14:paraId="7FC4C5A1" w14:textId="67D6E52A" w:rsidR="00A43C86" w:rsidRPr="007871FF" w:rsidRDefault="00A43C86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3ADEA46E" w14:textId="67DAFB18" w:rsidR="00A43C86" w:rsidRPr="007871FF" w:rsidRDefault="00D4189F" w:rsidP="00A43C86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5A11D8" w:rsidRPr="00787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676" w:type="pct"/>
            <w:shd w:val="clear" w:color="auto" w:fill="auto"/>
          </w:tcPr>
          <w:p w14:paraId="0A56DC04" w14:textId="3CA56B49" w:rsidR="00A43C86" w:rsidRPr="007871FF" w:rsidRDefault="00A43C86" w:rsidP="00A43C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756</w:t>
            </w:r>
          </w:p>
        </w:tc>
      </w:tr>
    </w:tbl>
    <w:p w14:paraId="0D79A7A1" w14:textId="77777777" w:rsidR="00275798" w:rsidRPr="007871FF" w:rsidRDefault="00275798" w:rsidP="00533528"/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7871FF" w14:paraId="27607EF4" w14:textId="77777777" w:rsidTr="00C8448E">
        <w:trPr>
          <w:trHeight w:val="60"/>
          <w:tblHeader/>
        </w:trPr>
        <w:tc>
          <w:tcPr>
            <w:tcW w:w="1384" w:type="pct"/>
            <w:tcBorders>
              <w:bottom w:val="nil"/>
            </w:tcBorders>
            <w:vAlign w:val="bottom"/>
          </w:tcPr>
          <w:p w14:paraId="3C2C10AD" w14:textId="77777777" w:rsidR="00B8509E" w:rsidRPr="007871FF" w:rsidRDefault="00B8509E" w:rsidP="0053352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70A7C87E" w14:textId="2D025636" w:rsidR="00B8509E" w:rsidRPr="007871FF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bottom w:val="single" w:sz="4" w:space="0" w:color="auto"/>
            </w:tcBorders>
          </w:tcPr>
          <w:p w14:paraId="4910DFA4" w14:textId="42DBE667" w:rsidR="00B8509E" w:rsidRPr="007871FF" w:rsidRDefault="00B8509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3C86" w:rsidRPr="007871FF" w14:paraId="3FF00814" w14:textId="77777777" w:rsidTr="00C8448E">
        <w:trPr>
          <w:trHeight w:val="989"/>
          <w:tblHeader/>
        </w:trPr>
        <w:tc>
          <w:tcPr>
            <w:tcW w:w="1384" w:type="pct"/>
            <w:vAlign w:val="bottom"/>
          </w:tcPr>
          <w:p w14:paraId="7CA543FA" w14:textId="1D6A7F0F" w:rsidR="00A43C86" w:rsidRPr="007871FF" w:rsidRDefault="00A43C86" w:rsidP="00A43C8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vAlign w:val="bottom"/>
          </w:tcPr>
          <w:p w14:paraId="002A67B1" w14:textId="56F738FF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B2DBD16" w14:textId="21C0DABD" w:rsidR="00A43C86" w:rsidRPr="007871FF" w:rsidRDefault="00774704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771E4736" w14:textId="079BF370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54BBEB27" w14:textId="020EE288" w:rsidR="00A43C86" w:rsidRPr="007871FF" w:rsidRDefault="00774704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29C06037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839223E" w14:textId="5437DE0B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BAD7874" w14:textId="0C1F33A6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CA2F46" w14:textId="4668A225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ผลกระทบ</w:t>
            </w:r>
            <w:r w:rsidRPr="007871FF">
              <w:rPr>
                <w:rFonts w:asciiTheme="majorBidi" w:hAnsiTheme="majorBidi" w:cstheme="majorBidi"/>
                <w:spacing w:val="-10"/>
                <w:sz w:val="28"/>
                <w:szCs w:val="28"/>
              </w:rPr>
              <w:br/>
            </w:r>
            <w:r w:rsidRPr="007871F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</w:t>
            </w:r>
            <w:r w:rsidRPr="007871FF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กการแปลงค่างบการเงิน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E13F4AB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52847E59" w14:textId="6E9E321D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43C86" w:rsidRPr="007871FF" w14:paraId="1DCF2FD5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4B3A01F" w14:textId="2B71CC79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5" w:type="pct"/>
            <w:gridSpan w:val="2"/>
            <w:tcBorders>
              <w:bottom w:val="nil"/>
            </w:tcBorders>
          </w:tcPr>
          <w:p w14:paraId="42A31157" w14:textId="285A0FC2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tcBorders>
              <w:bottom w:val="nil"/>
            </w:tcBorders>
            <w:shd w:val="clear" w:color="auto" w:fill="auto"/>
          </w:tcPr>
          <w:p w14:paraId="188ABF07" w14:textId="09BF8C89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7871FF" w14:paraId="05DC5A2B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31CBB2F7" w14:textId="5152FAEA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77" w:type="pct"/>
            <w:tcBorders>
              <w:bottom w:val="nil"/>
            </w:tcBorders>
          </w:tcPr>
          <w:p w14:paraId="6E9D7AFB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shd w:val="clear" w:color="auto" w:fill="auto"/>
          </w:tcPr>
          <w:p w14:paraId="2A83D370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1E534B07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7C720F20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3EBB38AF" w14:textId="141B3F2D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</w:tcPr>
          <w:p w14:paraId="2F7A675E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89F" w:rsidRPr="007871FF" w14:paraId="32837E06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717BCF00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50D03876" w14:textId="63D65115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7871FF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578" w:type="pct"/>
            <w:tcBorders>
              <w:bottom w:val="nil"/>
            </w:tcBorders>
            <w:shd w:val="clear" w:color="auto" w:fill="auto"/>
            <w:vAlign w:val="bottom"/>
          </w:tcPr>
          <w:p w14:paraId="724BF109" w14:textId="7ECD9731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7871FF">
              <w:rPr>
                <w:rFonts w:hint="cs"/>
                <w:sz w:val="28"/>
                <w:szCs w:val="28"/>
                <w:cs/>
              </w:rPr>
              <w:t>8.00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C2CF7BF" w14:textId="6ED53F74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39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4291B93" w14:textId="6994BFE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4813B14A" w14:textId="030ECB2A" w:rsidR="00D4189F" w:rsidRPr="007871FF" w:rsidRDefault="00D4189F" w:rsidP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36854A63" w14:textId="0486F928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D4189F" w:rsidRPr="007871FF" w14:paraId="2173D450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15E83F47" w14:textId="20D9654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9D03FE4" w14:textId="5E4DAD12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</w:rPr>
              <w:t>5.75</w:t>
            </w:r>
          </w:p>
        </w:tc>
        <w:tc>
          <w:tcPr>
            <w:tcW w:w="578" w:type="pct"/>
            <w:tcBorders>
              <w:bottom w:val="nil"/>
            </w:tcBorders>
            <w:shd w:val="clear" w:color="auto" w:fill="auto"/>
            <w:vAlign w:val="bottom"/>
          </w:tcPr>
          <w:p w14:paraId="152FD10B" w14:textId="302E29A3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</w:rPr>
              <w:t>5.75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667343D9" w14:textId="05F0384F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1,011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6EFEC627" w14:textId="0A930339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3F04BCB4" w14:textId="770E31F3" w:rsidR="00D4189F" w:rsidRPr="007871FF" w:rsidRDefault="00D4189F" w:rsidP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56"/>
              <w:rPr>
                <w:rFonts w:ascii="Angsana New" w:hAnsi="Angsana New"/>
                <w:sz w:val="28"/>
                <w:szCs w:val="28"/>
              </w:rPr>
            </w:pPr>
            <w:r w:rsidRPr="007871F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33C82D04" w14:textId="21B5B94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56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1,009</w:t>
            </w:r>
          </w:p>
        </w:tc>
      </w:tr>
      <w:tr w:rsidR="00D4189F" w:rsidRPr="007871FF" w14:paraId="3867F6FA" w14:textId="77777777" w:rsidTr="00C8448E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384" w:type="pct"/>
          </w:tcPr>
          <w:p w14:paraId="37DBEA7B" w14:textId="4DCD7E59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684D0055" w14:textId="38866626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8.00</w:t>
            </w:r>
          </w:p>
        </w:tc>
        <w:tc>
          <w:tcPr>
            <w:tcW w:w="578" w:type="pct"/>
            <w:tcBorders>
              <w:bottom w:val="nil"/>
            </w:tcBorders>
            <w:shd w:val="clear" w:color="auto" w:fill="auto"/>
            <w:vAlign w:val="bottom"/>
          </w:tcPr>
          <w:p w14:paraId="7F0FCCC9" w14:textId="2429C8D8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12.00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010C4F14" w14:textId="6BACE937" w:rsidR="00D4189F" w:rsidRPr="007871FF" w:rsidRDefault="00D4189F" w:rsidP="00D418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76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0426C8F" w14:textId="13A1EF04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1F4B8FEE" w14:textId="5ADD9E4D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30DD6492" w14:textId="6644EC05" w:rsidR="00D4189F" w:rsidRPr="007871FF" w:rsidRDefault="00D4189F" w:rsidP="00D418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D4189F" w:rsidRPr="007871FF" w14:paraId="43809E6C" w14:textId="77777777" w:rsidTr="00C8448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384" w:type="pct"/>
          </w:tcPr>
          <w:p w14:paraId="077AA8AB" w14:textId="77777777" w:rsidR="00D4189F" w:rsidRPr="007871FF" w:rsidRDefault="00D4189F" w:rsidP="00D418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top w:val="nil"/>
            </w:tcBorders>
          </w:tcPr>
          <w:p w14:paraId="07A5656B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</w:tcBorders>
            <w:shd w:val="clear" w:color="auto" w:fill="auto"/>
          </w:tcPr>
          <w:p w14:paraId="6F305D4F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shd w:val="clear" w:color="auto" w:fill="auto"/>
          </w:tcPr>
          <w:p w14:paraId="2D789CAE" w14:textId="21FB3CEE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1FF">
              <w:rPr>
                <w:b/>
                <w:bCs/>
                <w:sz w:val="28"/>
                <w:szCs w:val="28"/>
              </w:rPr>
              <w:t>1,126</w:t>
            </w:r>
          </w:p>
        </w:tc>
        <w:tc>
          <w:tcPr>
            <w:tcW w:w="615" w:type="pct"/>
            <w:tcBorders>
              <w:top w:val="nil"/>
            </w:tcBorders>
            <w:shd w:val="clear" w:color="auto" w:fill="auto"/>
            <w:vAlign w:val="bottom"/>
          </w:tcPr>
          <w:p w14:paraId="071F9828" w14:textId="06254B7F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nil"/>
            </w:tcBorders>
            <w:shd w:val="clear" w:color="auto" w:fill="auto"/>
            <w:vAlign w:val="bottom"/>
          </w:tcPr>
          <w:p w14:paraId="621CDAF2" w14:textId="2999A395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nil"/>
            </w:tcBorders>
            <w:shd w:val="clear" w:color="auto" w:fill="auto"/>
            <w:vAlign w:val="bottom"/>
          </w:tcPr>
          <w:p w14:paraId="08085A66" w14:textId="24720B60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1,184</w:t>
            </w:r>
          </w:p>
        </w:tc>
      </w:tr>
      <w:tr w:rsidR="00D4189F" w:rsidRPr="007871FF" w14:paraId="0CFCA231" w14:textId="77777777" w:rsidTr="00C8448E">
        <w:tblPrEx>
          <w:tblLook w:val="04A0" w:firstRow="1" w:lastRow="0" w:firstColumn="1" w:lastColumn="0" w:noHBand="0" w:noVBand="1"/>
        </w:tblPrEx>
        <w:trPr>
          <w:trHeight w:val="347"/>
        </w:trPr>
        <w:tc>
          <w:tcPr>
            <w:tcW w:w="1384" w:type="pct"/>
            <w:tcBorders>
              <w:bottom w:val="nil"/>
            </w:tcBorders>
          </w:tcPr>
          <w:p w14:paraId="6A9F23A5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108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190D0F2A" w14:textId="24EAB3DE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77" w:type="pct"/>
            <w:tcBorders>
              <w:bottom w:val="nil"/>
            </w:tcBorders>
          </w:tcPr>
          <w:p w14:paraId="250B88AA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shd w:val="clear" w:color="auto" w:fill="auto"/>
          </w:tcPr>
          <w:p w14:paraId="4686A365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7F6D3251" w14:textId="1AA82520" w:rsidR="00D4189F" w:rsidRPr="007871FF" w:rsidRDefault="00D4189F" w:rsidP="00D418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1B303C19" w14:textId="20BB56A1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47E4980" w14:textId="0D8775B5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1BD672BE" w14:textId="462B1D25" w:rsidR="00D4189F" w:rsidRPr="007871FF" w:rsidRDefault="00D4189F" w:rsidP="00D418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100" w:afterAutospacing="1" w:line="240" w:lineRule="auto"/>
              <w:ind w:left="-12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89F" w:rsidRPr="007871FF" w14:paraId="54902D7A" w14:textId="77777777" w:rsidTr="00C8448E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52E6E9FF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</w:tcPr>
          <w:p w14:paraId="7FABBE50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shd w:val="clear" w:color="auto" w:fill="auto"/>
          </w:tcPr>
          <w:p w14:paraId="7AB10BBA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</w:tcPr>
          <w:p w14:paraId="751BEAC2" w14:textId="36793D29" w:rsidR="00D4189F" w:rsidRPr="007871FF" w:rsidRDefault="00D4189F" w:rsidP="00D4189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1FF">
              <w:rPr>
                <w:b/>
                <w:bCs/>
                <w:sz w:val="28"/>
                <w:szCs w:val="28"/>
              </w:rPr>
              <w:t>1,126</w:t>
            </w: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4B0A0EFC" w14:textId="77777777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BEDB2C9" w14:textId="32B3F210" w:rsidR="00D4189F" w:rsidRPr="007871FF" w:rsidRDefault="00D4189F" w:rsidP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95"/>
              </w:tabs>
              <w:spacing w:line="240" w:lineRule="auto"/>
              <w:ind w:lef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48F0AFAC" w14:textId="2BEA697D" w:rsidR="00D4189F" w:rsidRPr="007871FF" w:rsidRDefault="00D4189F" w:rsidP="00D4189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1,184</w:t>
            </w:r>
          </w:p>
        </w:tc>
      </w:tr>
    </w:tbl>
    <w:p w14:paraId="5A560FE0" w14:textId="77777777" w:rsidR="00AE2CDF" w:rsidRPr="007871FF" w:rsidRDefault="00AE2CDF">
      <w:pPr>
        <w:rPr>
          <w:sz w:val="18"/>
          <w:szCs w:val="18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9038AE" w:rsidRPr="007871FF" w14:paraId="3054D7EB" w14:textId="77777777" w:rsidTr="00A43C86">
        <w:trPr>
          <w:trHeight w:val="415"/>
          <w:tblHeader/>
        </w:trPr>
        <w:tc>
          <w:tcPr>
            <w:tcW w:w="1384" w:type="pct"/>
          </w:tcPr>
          <w:p w14:paraId="32DD7A75" w14:textId="77777777" w:rsidR="00D3237D" w:rsidRPr="007871FF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6D732A7F" w14:textId="11832303" w:rsidR="00D3237D" w:rsidRPr="007871FF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71FF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03A81B" w14:textId="4E24C4AA" w:rsidR="00D3237D" w:rsidRPr="007871FF" w:rsidRDefault="00D323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7871FF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7871FF" w14:paraId="53280566" w14:textId="77777777" w:rsidTr="00A43C86">
        <w:trPr>
          <w:trHeight w:val="415"/>
          <w:tblHeader/>
        </w:trPr>
        <w:tc>
          <w:tcPr>
            <w:tcW w:w="1384" w:type="pct"/>
          </w:tcPr>
          <w:p w14:paraId="40151CDD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3FEA47F3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sz w:val="28"/>
                <w:szCs w:val="28"/>
                <w:cs/>
              </w:rPr>
              <w:br/>
            </w:r>
            <w:r w:rsidRPr="007871FF">
              <w:rPr>
                <w:sz w:val="28"/>
                <w:szCs w:val="28"/>
              </w:rPr>
              <w:t xml:space="preserve">31 </w:t>
            </w:r>
            <w:r w:rsidRPr="007871FF">
              <w:rPr>
                <w:sz w:val="28"/>
                <w:szCs w:val="28"/>
                <w:cs/>
              </w:rPr>
              <w:t>ธันวาคม</w:t>
            </w:r>
          </w:p>
          <w:p w14:paraId="15C2C918" w14:textId="19D702D5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2A41C44E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sz w:val="28"/>
                <w:szCs w:val="28"/>
                <w:cs/>
              </w:rPr>
              <w:br/>
            </w:r>
            <w:r w:rsidRPr="007871FF">
              <w:rPr>
                <w:sz w:val="28"/>
                <w:szCs w:val="28"/>
              </w:rPr>
              <w:t xml:space="preserve">31 </w:t>
            </w:r>
            <w:r w:rsidRPr="007871FF">
              <w:rPr>
                <w:sz w:val="28"/>
                <w:szCs w:val="28"/>
                <w:cs/>
              </w:rPr>
              <w:t>มีนาคม</w:t>
            </w:r>
          </w:p>
          <w:p w14:paraId="3AF24AEB" w14:textId="3814A46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256</w:t>
            </w:r>
            <w:r w:rsidRPr="007871FF">
              <w:rPr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75F72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sz w:val="28"/>
                <w:szCs w:val="28"/>
                <w:cs/>
              </w:rPr>
              <w:br/>
            </w:r>
            <w:r w:rsidRPr="007871FF">
              <w:rPr>
                <w:sz w:val="28"/>
                <w:szCs w:val="28"/>
              </w:rPr>
              <w:t xml:space="preserve">31 </w:t>
            </w:r>
            <w:r w:rsidRPr="007871FF">
              <w:rPr>
                <w:sz w:val="28"/>
                <w:szCs w:val="28"/>
                <w:cs/>
              </w:rPr>
              <w:t>ธันวาคม</w:t>
            </w:r>
          </w:p>
          <w:p w14:paraId="7A31CFD7" w14:textId="2F15885C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0B93CED3" w14:textId="1F330FF1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671983D3" w14:textId="2F4CFA01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98AD2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sz w:val="28"/>
                <w:szCs w:val="28"/>
                <w:cs/>
              </w:rPr>
              <w:br/>
            </w:r>
            <w:r w:rsidRPr="007871FF">
              <w:rPr>
                <w:sz w:val="28"/>
                <w:szCs w:val="28"/>
              </w:rPr>
              <w:t xml:space="preserve">31 </w:t>
            </w:r>
            <w:r w:rsidRPr="007871FF">
              <w:rPr>
                <w:sz w:val="28"/>
                <w:szCs w:val="28"/>
                <w:cs/>
              </w:rPr>
              <w:t>มีนาคม</w:t>
            </w:r>
          </w:p>
          <w:p w14:paraId="59EF79FF" w14:textId="661F5315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256</w:t>
            </w:r>
            <w:r w:rsidRPr="007871FF">
              <w:rPr>
                <w:sz w:val="28"/>
                <w:szCs w:val="28"/>
              </w:rPr>
              <w:t>8</w:t>
            </w:r>
          </w:p>
        </w:tc>
      </w:tr>
      <w:tr w:rsidR="00A43C86" w:rsidRPr="007871FF" w14:paraId="769ED34F" w14:textId="77777777" w:rsidTr="001242E4">
        <w:trPr>
          <w:trHeight w:val="415"/>
          <w:tblHeader/>
        </w:trPr>
        <w:tc>
          <w:tcPr>
            <w:tcW w:w="1384" w:type="pct"/>
            <w:vAlign w:val="bottom"/>
          </w:tcPr>
          <w:p w14:paraId="67BE2B2F" w14:textId="531D0705" w:rsidR="00A43C86" w:rsidRPr="007871FF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5" w:type="pct"/>
            <w:gridSpan w:val="2"/>
            <w:vAlign w:val="bottom"/>
          </w:tcPr>
          <w:p w14:paraId="59A2FC61" w14:textId="20EB50F3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7871FF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shd w:val="clear" w:color="auto" w:fill="auto"/>
            <w:vAlign w:val="bottom"/>
          </w:tcPr>
          <w:p w14:paraId="14C8CE4B" w14:textId="4827AB85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b/>
                <w:bCs/>
                <w:sz w:val="28"/>
                <w:szCs w:val="28"/>
              </w:rPr>
            </w:pPr>
            <w:r w:rsidRPr="007871F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7871FF" w14:paraId="611239DF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788831B4" w14:textId="35BFC183" w:rsidR="00A43C86" w:rsidRPr="007871FF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871FF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24955429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</w:tcPr>
          <w:p w14:paraId="0FCA613E" w14:textId="6FB21842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67AB195B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7E97D73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3302B07B" w14:textId="77777777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41EAA03E" w14:textId="6F97F0ED" w:rsidR="00A43C86" w:rsidRPr="007871FF" w:rsidRDefault="00A43C86" w:rsidP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</w:tr>
      <w:tr w:rsidR="00A43C86" w:rsidRPr="007871FF" w14:paraId="1F51A400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09BCF108" w14:textId="308CDB87" w:rsidR="00A43C86" w:rsidRPr="007871FF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577" w:type="pct"/>
            <w:vAlign w:val="bottom"/>
          </w:tcPr>
          <w:p w14:paraId="3077673F" w14:textId="6C91613D" w:rsidR="00A43C86" w:rsidRPr="007871FF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</w:rPr>
              <w:t>1.75 - 4.00</w:t>
            </w:r>
          </w:p>
        </w:tc>
        <w:tc>
          <w:tcPr>
            <w:tcW w:w="578" w:type="pct"/>
            <w:vAlign w:val="bottom"/>
          </w:tcPr>
          <w:p w14:paraId="6FC09D39" w14:textId="4286CCBA" w:rsidR="00A43C86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4.00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B5C7C88" w14:textId="56E6A295" w:rsidR="00A43C86" w:rsidRPr="007871FF" w:rsidRDefault="00A43C86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110</w:t>
            </w:r>
          </w:p>
        </w:tc>
        <w:tc>
          <w:tcPr>
            <w:tcW w:w="615" w:type="pct"/>
            <w:vAlign w:val="bottom"/>
          </w:tcPr>
          <w:p w14:paraId="36224BBE" w14:textId="0FE63982" w:rsidR="00A43C86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5CC085CC" w14:textId="03327DC4" w:rsidR="00A43C86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(110)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60D9D1C7" w14:textId="430F7935" w:rsidR="00A43C86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</w:tr>
      <w:tr w:rsidR="00D4189F" w:rsidRPr="007871FF" w14:paraId="51BEA13B" w14:textId="77777777" w:rsidTr="001242E4">
        <w:trPr>
          <w:trHeight w:val="415"/>
        </w:trPr>
        <w:tc>
          <w:tcPr>
            <w:tcW w:w="1384" w:type="pct"/>
            <w:vAlign w:val="bottom"/>
          </w:tcPr>
          <w:p w14:paraId="702D22A6" w14:textId="7E769E36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บริษัท บางจาก ศรีราชา จำกัด (มหาชน)</w:t>
            </w:r>
          </w:p>
        </w:tc>
        <w:tc>
          <w:tcPr>
            <w:tcW w:w="577" w:type="pct"/>
            <w:vAlign w:val="bottom"/>
          </w:tcPr>
          <w:p w14:paraId="0E973A36" w14:textId="27A0877D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2.35</w:t>
            </w:r>
          </w:p>
        </w:tc>
        <w:tc>
          <w:tcPr>
            <w:tcW w:w="578" w:type="pct"/>
            <w:vAlign w:val="bottom"/>
          </w:tcPr>
          <w:p w14:paraId="5AA0DF7D" w14:textId="7AB587D9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2.35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8AAAF40" w14:textId="547A824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3,000</w:t>
            </w:r>
          </w:p>
        </w:tc>
        <w:tc>
          <w:tcPr>
            <w:tcW w:w="615" w:type="pct"/>
            <w:vAlign w:val="bottom"/>
          </w:tcPr>
          <w:p w14:paraId="77121937" w14:textId="0E38D911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0C5E5390" w14:textId="7F7C2FDE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(3,000)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19B8631A" w14:textId="5A455839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</w:tr>
      <w:tr w:rsidR="00D4189F" w:rsidRPr="007871FF" w14:paraId="7E168614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45A91E8" w14:textId="328BC21B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7B7EADD" w14:textId="4F86A2F6" w:rsidR="00D4189F" w:rsidRPr="007871FF" w:rsidRDefault="00527CA2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65BA28CD" w14:textId="7A84FF9D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</w:rPr>
              <w:t xml:space="preserve">2.12 </w:t>
            </w:r>
            <w:r w:rsidR="00847F51" w:rsidRPr="007871FF">
              <w:rPr>
                <w:sz w:val="28"/>
                <w:szCs w:val="28"/>
              </w:rPr>
              <w:t>-</w:t>
            </w:r>
            <w:r w:rsidRPr="007871FF">
              <w:rPr>
                <w:sz w:val="28"/>
                <w:szCs w:val="28"/>
              </w:rPr>
              <w:t xml:space="preserve"> 2.</w:t>
            </w:r>
            <w:r w:rsidR="001A14D0" w:rsidRPr="007871FF">
              <w:rPr>
                <w:sz w:val="28"/>
                <w:szCs w:val="28"/>
              </w:rPr>
              <w:t>42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DC501A0" w14:textId="05C1AE21" w:rsidR="00D4189F" w:rsidRPr="007871FF" w:rsidRDefault="001242E4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C566D06" w14:textId="2F1ECB81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9,865</w:t>
            </w:r>
          </w:p>
        </w:tc>
        <w:tc>
          <w:tcPr>
            <w:tcW w:w="615" w:type="pct"/>
            <w:vAlign w:val="bottom"/>
          </w:tcPr>
          <w:p w14:paraId="4ABA6151" w14:textId="3ED91CFF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(5,800)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7CD1221C" w14:textId="470432F3" w:rsidR="00D4189F" w:rsidRPr="007871FF" w:rsidRDefault="001242E4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4,065</w:t>
            </w:r>
          </w:p>
        </w:tc>
      </w:tr>
      <w:tr w:rsidR="00D4189F" w:rsidRPr="007871FF" w14:paraId="3D68F69A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30B540CB" w14:textId="3B62EF3F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sz w:val="28"/>
                <w:szCs w:val="28"/>
                <w:cs/>
              </w:rPr>
            </w:pPr>
            <w:r w:rsidRPr="007871F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353E1671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29EFAFF7" w14:textId="70FA1DAC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0DF7759" w14:textId="17D63E09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7871FF">
              <w:rPr>
                <w:b/>
                <w:bCs/>
                <w:sz w:val="28"/>
                <w:szCs w:val="28"/>
              </w:rPr>
              <w:t>3,110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2D6D6948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4F1EE3B1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185CDBCD" w14:textId="1FEBE5CA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  <w:cs/>
              </w:rPr>
            </w:pPr>
            <w:r w:rsidRPr="007871FF">
              <w:rPr>
                <w:b/>
                <w:bCs/>
                <w:sz w:val="28"/>
                <w:szCs w:val="28"/>
              </w:rPr>
              <w:t>4,065</w:t>
            </w:r>
          </w:p>
        </w:tc>
      </w:tr>
      <w:tr w:rsidR="00D4189F" w:rsidRPr="007871FF" w14:paraId="6502CD20" w14:textId="77777777" w:rsidTr="001242E4">
        <w:trPr>
          <w:trHeight w:val="415"/>
        </w:trPr>
        <w:tc>
          <w:tcPr>
            <w:tcW w:w="1384" w:type="pct"/>
            <w:tcBorders>
              <w:top w:val="nil"/>
              <w:bottom w:val="nil"/>
            </w:tcBorders>
            <w:vAlign w:val="bottom"/>
          </w:tcPr>
          <w:p w14:paraId="1BBCC8BE" w14:textId="461850BF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22" w:right="-102" w:hanging="322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หัก เงินให้กู้ยืมระยะสั้น</w:t>
            </w:r>
          </w:p>
        </w:tc>
        <w:tc>
          <w:tcPr>
            <w:tcW w:w="577" w:type="pct"/>
            <w:tcBorders>
              <w:top w:val="nil"/>
              <w:bottom w:val="nil"/>
            </w:tcBorders>
            <w:vAlign w:val="bottom"/>
          </w:tcPr>
          <w:p w14:paraId="76D9A903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  <w:vAlign w:val="bottom"/>
          </w:tcPr>
          <w:p w14:paraId="1735C26A" w14:textId="33DEB923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5E71D68E" w14:textId="02B7E1B0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(3,000)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D36D282" w14:textId="3F8C1370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B3AC8F5" w14:textId="59CA437E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3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6806B962" w14:textId="77F916A8" w:rsidR="00D4189F" w:rsidRPr="007871FF" w:rsidRDefault="001242E4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(4,065)</w:t>
            </w:r>
          </w:p>
        </w:tc>
      </w:tr>
      <w:tr w:rsidR="00D4189F" w:rsidRPr="007871FF" w14:paraId="6A641C6C" w14:textId="77777777" w:rsidTr="001242E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72BCDE78" w14:textId="28326FCD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63" w:right="-104" w:hanging="160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เงินให้กู้ยืมระยะยาวที่ถึงกำหนดชำระภายในหนึ่งปี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52AF8373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3252B54F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A026C12" w14:textId="2E6AF9A1" w:rsidR="00D4189F" w:rsidRPr="007871FF" w:rsidRDefault="00D4189F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(110)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39F8B63F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5746236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2CE8647F" w14:textId="29E7331A" w:rsidR="00D4189F" w:rsidRPr="007871FF" w:rsidRDefault="001242E4" w:rsidP="00124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</w:tr>
      <w:tr w:rsidR="00D4189F" w:rsidRPr="007871FF" w14:paraId="21E9DC4A" w14:textId="77777777" w:rsidTr="001242E4">
        <w:trPr>
          <w:trHeight w:val="263"/>
        </w:trPr>
        <w:tc>
          <w:tcPr>
            <w:tcW w:w="1384" w:type="pct"/>
            <w:tcBorders>
              <w:bottom w:val="nil"/>
            </w:tcBorders>
            <w:vAlign w:val="bottom"/>
          </w:tcPr>
          <w:p w14:paraId="27CDFCC3" w14:textId="23B4CE0A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sz w:val="28"/>
                <w:szCs w:val="28"/>
                <w:cs/>
              </w:rPr>
            </w:pPr>
            <w:r w:rsidRPr="007871F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CDFED8C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05A8BECC" w14:textId="4EE73BB3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2E5265DD" w14:textId="5C26B4CB" w:rsidR="00D4189F" w:rsidRPr="007871FF" w:rsidRDefault="00D4189F" w:rsidP="001242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7871F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837BB9E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6B18F760" w14:textId="77777777" w:rsidR="00D4189F" w:rsidRPr="007871FF" w:rsidRDefault="00D4189F" w:rsidP="0012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5972BDD8" w14:textId="25A040E4" w:rsidR="00D4189F" w:rsidRPr="007871FF" w:rsidRDefault="001242E4" w:rsidP="001242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7871FF"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3192C752" w14:textId="77777777" w:rsidR="00BC4B88" w:rsidRPr="007871FF" w:rsidRDefault="00BC4B88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28"/>
        <w:gridCol w:w="1240"/>
        <w:gridCol w:w="1241"/>
        <w:gridCol w:w="1241"/>
        <w:gridCol w:w="1239"/>
      </w:tblGrid>
      <w:tr w:rsidR="00D4189F" w:rsidRPr="007871FF" w14:paraId="515DAE2D" w14:textId="77777777" w:rsidTr="009842D4">
        <w:trPr>
          <w:tblHeader/>
        </w:trPr>
        <w:tc>
          <w:tcPr>
            <w:tcW w:w="2301" w:type="pct"/>
          </w:tcPr>
          <w:p w14:paraId="236368CF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pct"/>
            <w:gridSpan w:val="2"/>
            <w:shd w:val="clear" w:color="auto" w:fill="auto"/>
          </w:tcPr>
          <w:p w14:paraId="37B8A29E" w14:textId="77777777" w:rsidR="00D4189F" w:rsidRPr="007871FF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7871FF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349" w:type="pct"/>
            <w:gridSpan w:val="2"/>
            <w:shd w:val="clear" w:color="auto" w:fill="auto"/>
          </w:tcPr>
          <w:p w14:paraId="414363EF" w14:textId="77777777" w:rsidR="00D4189F" w:rsidRPr="007871FF" w:rsidRDefault="00D41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7871FF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D4189F" w:rsidRPr="007871FF" w14:paraId="71330B61" w14:textId="77777777" w:rsidTr="009842D4">
        <w:trPr>
          <w:tblHeader/>
        </w:trPr>
        <w:tc>
          <w:tcPr>
            <w:tcW w:w="2301" w:type="pct"/>
          </w:tcPr>
          <w:p w14:paraId="11EFD2D6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5" w:type="pct"/>
            <w:shd w:val="clear" w:color="auto" w:fill="auto"/>
          </w:tcPr>
          <w:p w14:paraId="38781118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13485C8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5" w:type="pct"/>
            <w:shd w:val="clear" w:color="auto" w:fill="auto"/>
          </w:tcPr>
          <w:p w14:paraId="06FD2F1D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A051CEA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189F" w:rsidRPr="007871FF" w14:paraId="7E5A730B" w14:textId="77777777" w:rsidTr="009842D4">
        <w:trPr>
          <w:tblHeader/>
        </w:trPr>
        <w:tc>
          <w:tcPr>
            <w:tcW w:w="2301" w:type="pct"/>
          </w:tcPr>
          <w:p w14:paraId="4E48884A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4FA1690E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E4826AF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75" w:type="pct"/>
            <w:shd w:val="clear" w:color="auto" w:fill="auto"/>
          </w:tcPr>
          <w:p w14:paraId="3100F74B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D1BCB7F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4189F" w:rsidRPr="007871FF" w14:paraId="1C0A8423" w14:textId="77777777" w:rsidTr="009842D4">
        <w:trPr>
          <w:tblHeader/>
        </w:trPr>
        <w:tc>
          <w:tcPr>
            <w:tcW w:w="2301" w:type="pct"/>
          </w:tcPr>
          <w:p w14:paraId="6EFC57C4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4"/>
            <w:shd w:val="clear" w:color="auto" w:fill="auto"/>
          </w:tcPr>
          <w:p w14:paraId="61BFF442" w14:textId="77777777" w:rsidR="00D4189F" w:rsidRPr="007871FF" w:rsidRDefault="00D418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89F" w:rsidRPr="007871FF" w14:paraId="69052C65" w14:textId="77777777" w:rsidTr="00AB1EDD">
        <w:tc>
          <w:tcPr>
            <w:tcW w:w="2301" w:type="pct"/>
            <w:shd w:val="clear" w:color="auto" w:fill="auto"/>
            <w:vAlign w:val="bottom"/>
          </w:tcPr>
          <w:p w14:paraId="5A7BE55D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87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E1B18E5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5096E98C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88A9054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6CFB2A6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</w:pPr>
          </w:p>
        </w:tc>
      </w:tr>
      <w:tr w:rsidR="00D4189F" w:rsidRPr="007871FF" w14:paraId="1DA26CF2" w14:textId="77777777" w:rsidTr="00AB1EDD">
        <w:tc>
          <w:tcPr>
            <w:tcW w:w="2301" w:type="pct"/>
            <w:shd w:val="clear" w:color="auto" w:fill="auto"/>
            <w:vAlign w:val="bottom"/>
          </w:tcPr>
          <w:p w14:paraId="06851156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871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บริษัทร่วมและ</w:t>
            </w:r>
            <w:r w:rsidRPr="007871F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9F6C046" w14:textId="51FE6156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  <w:lang w:bidi="ar-SA"/>
              </w:rPr>
            </w:pPr>
            <w:r w:rsidRPr="007871FF">
              <w:rPr>
                <w:lang w:bidi="ar-SA"/>
              </w:rPr>
              <w:t>163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A3B0177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871FF">
              <w:t>147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4B4095F" w14:textId="335035E1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871FF"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9D864DF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871FF">
              <w:t>-</w:t>
            </w:r>
          </w:p>
        </w:tc>
      </w:tr>
      <w:tr w:rsidR="00D4189F" w:rsidRPr="007871FF" w14:paraId="13F38B3B" w14:textId="77777777" w:rsidTr="00AB1EDD">
        <w:trPr>
          <w:trHeight w:val="60"/>
        </w:trPr>
        <w:tc>
          <w:tcPr>
            <w:tcW w:w="2301" w:type="pct"/>
            <w:shd w:val="clear" w:color="auto" w:fill="auto"/>
            <w:vAlign w:val="bottom"/>
          </w:tcPr>
          <w:p w14:paraId="7B3A40A6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4CF1E1D" w14:textId="40A03D51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163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8C2F11D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147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9A8B051" w14:textId="5E5D1089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780D18B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-</w:t>
            </w:r>
          </w:p>
        </w:tc>
      </w:tr>
      <w:tr w:rsidR="00D4189F" w:rsidRPr="007871FF" w14:paraId="5228FBB5" w14:textId="77777777" w:rsidTr="00AB1EDD">
        <w:trPr>
          <w:trHeight w:val="60"/>
        </w:trPr>
        <w:tc>
          <w:tcPr>
            <w:tcW w:w="2301" w:type="pct"/>
            <w:shd w:val="clear" w:color="auto" w:fill="auto"/>
            <w:vAlign w:val="bottom"/>
          </w:tcPr>
          <w:p w14:paraId="0130FFB9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FCF12E7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561518AF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260E50B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A3F86F3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7871FF" w14:paraId="7369C71C" w14:textId="77777777" w:rsidTr="00AB1EDD">
        <w:tc>
          <w:tcPr>
            <w:tcW w:w="2301" w:type="pct"/>
            <w:shd w:val="clear" w:color="auto" w:fill="auto"/>
            <w:vAlign w:val="bottom"/>
          </w:tcPr>
          <w:p w14:paraId="094D4106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3C436BA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9747C93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4DBE8C0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37CBCF4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</w:tr>
      <w:tr w:rsidR="00D4189F" w:rsidRPr="007871FF" w14:paraId="634F6C8C" w14:textId="77777777" w:rsidTr="00AB1EDD">
        <w:tc>
          <w:tcPr>
            <w:tcW w:w="2301" w:type="pct"/>
            <w:shd w:val="clear" w:color="auto" w:fill="auto"/>
            <w:vAlign w:val="bottom"/>
          </w:tcPr>
          <w:p w14:paraId="3C0881A5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71F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7871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D62762D" w14:textId="0BC7DA33" w:rsidR="00D4189F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871FF"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55C7105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871FF"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6688A09" w14:textId="35D8380A" w:rsidR="00D4189F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871FF">
              <w:t>8,811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3843E1B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871FF">
              <w:t>8,756</w:t>
            </w:r>
          </w:p>
        </w:tc>
      </w:tr>
      <w:tr w:rsidR="00D4189F" w:rsidRPr="007871FF" w14:paraId="638EBD83" w14:textId="77777777" w:rsidTr="00AB1EDD">
        <w:tc>
          <w:tcPr>
            <w:tcW w:w="2301" w:type="pct"/>
            <w:shd w:val="clear" w:color="auto" w:fill="auto"/>
            <w:vAlign w:val="bottom"/>
          </w:tcPr>
          <w:p w14:paraId="79040F6C" w14:textId="56DA6222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BD096E6" w14:textId="69B60A84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871FF">
              <w:t>44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C39C859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  <w:r w:rsidRPr="007871FF">
              <w:t>18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FC7F385" w14:textId="42EAB30C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871FF"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4D61274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</w:pPr>
            <w:r w:rsidRPr="007871FF">
              <w:t>-</w:t>
            </w:r>
          </w:p>
        </w:tc>
      </w:tr>
      <w:tr w:rsidR="00D4189F" w:rsidRPr="007871FF" w14:paraId="70DE7C4D" w14:textId="77777777" w:rsidTr="00AB1EDD">
        <w:trPr>
          <w:trHeight w:val="60"/>
        </w:trPr>
        <w:tc>
          <w:tcPr>
            <w:tcW w:w="2301" w:type="pct"/>
            <w:shd w:val="clear" w:color="auto" w:fill="auto"/>
            <w:vAlign w:val="bottom"/>
          </w:tcPr>
          <w:p w14:paraId="76092E77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5948904D" w14:textId="29CB4DF4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44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FD4CA97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18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16CDCEC" w14:textId="749B7AED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8,811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86409F3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8,756</w:t>
            </w:r>
          </w:p>
        </w:tc>
      </w:tr>
      <w:tr w:rsidR="00D4189F" w:rsidRPr="007871FF" w14:paraId="51DE1CEA" w14:textId="77777777" w:rsidTr="00AB1EDD">
        <w:trPr>
          <w:trHeight w:val="60"/>
        </w:trPr>
        <w:tc>
          <w:tcPr>
            <w:tcW w:w="2301" w:type="pct"/>
            <w:shd w:val="clear" w:color="auto" w:fill="auto"/>
            <w:vAlign w:val="bottom"/>
          </w:tcPr>
          <w:p w14:paraId="22538BB0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A22A032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D68A663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52C3E022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F7A4CB9" w14:textId="77777777" w:rsidR="00D4189F" w:rsidRPr="007871FF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EDD" w:rsidRPr="007871FF" w14:paraId="522FA535" w14:textId="77777777" w:rsidTr="00AB1EDD">
        <w:trPr>
          <w:trHeight w:val="60"/>
        </w:trPr>
        <w:tc>
          <w:tcPr>
            <w:tcW w:w="2301" w:type="pct"/>
            <w:shd w:val="clear" w:color="auto" w:fill="auto"/>
            <w:vAlign w:val="bottom"/>
          </w:tcPr>
          <w:p w14:paraId="716E5C88" w14:textId="77777777" w:rsidR="00AB1EDD" w:rsidRPr="007871FF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1E0D481" w14:textId="77777777" w:rsidR="00AB1EDD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9451F86" w14:textId="77777777" w:rsidR="00AB1EDD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BD7162C" w14:textId="77777777" w:rsidR="00AB1EDD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57A5C31" w14:textId="77777777" w:rsidR="00AB1EDD" w:rsidRPr="007871FF" w:rsidRDefault="00AB1EDD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1EDD" w:rsidRPr="007871FF" w14:paraId="35B85F8D" w14:textId="77777777" w:rsidTr="00AB1EDD">
        <w:trPr>
          <w:trHeight w:val="60"/>
        </w:trPr>
        <w:tc>
          <w:tcPr>
            <w:tcW w:w="2301" w:type="pct"/>
            <w:shd w:val="clear" w:color="auto" w:fill="auto"/>
            <w:vAlign w:val="bottom"/>
          </w:tcPr>
          <w:p w14:paraId="4B9FC89E" w14:textId="77777777" w:rsidR="00AB1EDD" w:rsidRPr="007871FF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BE03FB9" w14:textId="77777777" w:rsidR="00AB1EDD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4F96C61" w14:textId="77777777" w:rsidR="00AB1EDD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FBFACB7" w14:textId="77777777" w:rsidR="00AB1EDD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751BC7A" w14:textId="77777777" w:rsidR="00AB1EDD" w:rsidRPr="007871FF" w:rsidRDefault="00AB1EDD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189F" w:rsidRPr="007871FF" w14:paraId="585DBB0A" w14:textId="77777777" w:rsidTr="00AB1EDD">
        <w:tc>
          <w:tcPr>
            <w:tcW w:w="2301" w:type="pct"/>
            <w:shd w:val="clear" w:color="auto" w:fill="auto"/>
            <w:vAlign w:val="bottom"/>
          </w:tcPr>
          <w:p w14:paraId="51081054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D673FC1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D05B5C4" w14:textId="77777777" w:rsidR="00D4189F" w:rsidRPr="007871FF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F1AF433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81713C1" w14:textId="77777777" w:rsidR="00D4189F" w:rsidRPr="007871FF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7871FF" w14:paraId="1780491D" w14:textId="77777777" w:rsidTr="00AB1EDD">
        <w:tc>
          <w:tcPr>
            <w:tcW w:w="2301" w:type="pct"/>
            <w:shd w:val="clear" w:color="auto" w:fill="auto"/>
            <w:vAlign w:val="bottom"/>
          </w:tcPr>
          <w:p w14:paraId="1EDD4600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7871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9D33FE6" w14:textId="08E1C131" w:rsidR="00D4189F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847227D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7871FF"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C02D746" w14:textId="635C5168" w:rsidR="00D4189F" w:rsidRPr="007871FF" w:rsidRDefault="00AB1EDD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7871FF">
              <w:t>42</w:t>
            </w:r>
            <w:r w:rsidR="00931928" w:rsidRPr="007871FF">
              <w:t>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09654F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7871FF">
              <w:t>490</w:t>
            </w:r>
          </w:p>
        </w:tc>
      </w:tr>
      <w:tr w:rsidR="00D4189F" w:rsidRPr="007871FF" w14:paraId="2EE1FC5F" w14:textId="77777777" w:rsidTr="00AB1EDD">
        <w:tc>
          <w:tcPr>
            <w:tcW w:w="2301" w:type="pct"/>
            <w:shd w:val="clear" w:color="auto" w:fill="auto"/>
            <w:vAlign w:val="bottom"/>
          </w:tcPr>
          <w:p w14:paraId="2F81A6F7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BEF2BDF" w14:textId="2ED9D1A4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  <w:r w:rsidRPr="007871FF">
              <w:t>115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172D132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rPr>
                <w:rFonts w:hint="cs"/>
                <w:cs/>
              </w:rPr>
              <w:t>99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CD03411" w14:textId="4505BB62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6A6644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-</w:t>
            </w:r>
          </w:p>
        </w:tc>
      </w:tr>
      <w:tr w:rsidR="00D4189F" w:rsidRPr="007871FF" w14:paraId="319523BF" w14:textId="77777777" w:rsidTr="00AB1EDD">
        <w:trPr>
          <w:trHeight w:val="60"/>
        </w:trPr>
        <w:tc>
          <w:tcPr>
            <w:tcW w:w="2301" w:type="pct"/>
            <w:shd w:val="clear" w:color="auto" w:fill="auto"/>
            <w:vAlign w:val="bottom"/>
          </w:tcPr>
          <w:p w14:paraId="2E9B8ECC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0C1EA20" w14:textId="06A7DD1A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115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A3F8213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rFonts w:hint="cs"/>
                <w:b/>
                <w:bCs/>
                <w:cs/>
              </w:rPr>
              <w:t>99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16DF271" w14:textId="47B72BDF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42</w:t>
            </w:r>
            <w:r w:rsidR="00931928" w:rsidRPr="007871FF">
              <w:rPr>
                <w:b/>
                <w:bCs/>
              </w:rPr>
              <w:t>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FA7CDD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490</w:t>
            </w:r>
          </w:p>
        </w:tc>
      </w:tr>
      <w:tr w:rsidR="00D4189F" w:rsidRPr="007871FF" w14:paraId="7579B30C" w14:textId="77777777" w:rsidTr="00AB1EDD">
        <w:trPr>
          <w:trHeight w:val="198"/>
        </w:trPr>
        <w:tc>
          <w:tcPr>
            <w:tcW w:w="2301" w:type="pct"/>
            <w:shd w:val="clear" w:color="auto" w:fill="auto"/>
            <w:vAlign w:val="bottom"/>
          </w:tcPr>
          <w:p w14:paraId="41892656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59083D0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541DA2D8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0FFD21F9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7D0CF757" w14:textId="77777777" w:rsidR="00D4189F" w:rsidRPr="007871FF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89F" w:rsidRPr="007871FF" w14:paraId="6D64C8E7" w14:textId="77777777" w:rsidTr="00AB1EDD">
        <w:tc>
          <w:tcPr>
            <w:tcW w:w="2301" w:type="pct"/>
            <w:shd w:val="clear" w:color="auto" w:fill="auto"/>
            <w:vAlign w:val="bottom"/>
          </w:tcPr>
          <w:p w14:paraId="58D6C9AC" w14:textId="77777777" w:rsidR="00D4189F" w:rsidRPr="007871FF" w:rsidRDefault="00D4189F" w:rsidP="00AB1ED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3039E21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CD63F3C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244EC8A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9333AD4" w14:textId="77777777" w:rsidR="00D4189F" w:rsidRPr="007871FF" w:rsidRDefault="00D4189F" w:rsidP="00AB1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1EDD" w:rsidRPr="007871FF" w14:paraId="6BC70694" w14:textId="77777777" w:rsidTr="00AB1EDD">
        <w:tc>
          <w:tcPr>
            <w:tcW w:w="2301" w:type="pct"/>
            <w:shd w:val="clear" w:color="auto" w:fill="auto"/>
            <w:vAlign w:val="bottom"/>
          </w:tcPr>
          <w:p w14:paraId="4E7C49B7" w14:textId="77777777" w:rsidR="00AB1EDD" w:rsidRPr="007871FF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871F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1124DECE" w14:textId="30596568" w:rsidR="00AB1EDD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E8438D6" w14:textId="77777777" w:rsidR="00AB1EDD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rPr>
                <w:rFonts w:hint="cs"/>
                <w:cs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418545D4" w14:textId="51E24C23" w:rsidR="00AB1EDD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105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0D4B8EC" w14:textId="77777777" w:rsidR="00AB1EDD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89</w:t>
            </w:r>
          </w:p>
        </w:tc>
      </w:tr>
      <w:tr w:rsidR="00AB1EDD" w:rsidRPr="007871FF" w14:paraId="05D199CF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49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45B98" w14:textId="77777777" w:rsidR="00AB1EDD" w:rsidRPr="007871FF" w:rsidRDefault="00AB1EDD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AAB90" w14:textId="70941754" w:rsidR="00AB1EDD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488E2" w14:textId="77777777" w:rsidR="00AB1EDD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40A35" w14:textId="718FAFD5" w:rsidR="00AB1EDD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105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897BA" w14:textId="77777777" w:rsidR="00AB1EDD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89</w:t>
            </w:r>
          </w:p>
        </w:tc>
      </w:tr>
      <w:tr w:rsidR="00D4189F" w:rsidRPr="007871FF" w14:paraId="6A42E19E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3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64881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86071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8B840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149FD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0477B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7871FF" w14:paraId="44DEE977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7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6637C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7871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ไม่</w:t>
            </w:r>
            <w:r w:rsidRPr="007871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353E8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A6A62D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41DD58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5605E" w14:textId="77777777" w:rsidR="00D4189F" w:rsidRPr="007871FF" w:rsidRDefault="00D4189F" w:rsidP="00AB1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</w:p>
        </w:tc>
      </w:tr>
      <w:tr w:rsidR="00D4189F" w:rsidRPr="007871FF" w14:paraId="473FC944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3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F42B0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E2636" w14:textId="4B853C6A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CE25F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540FD" w14:textId="146A4B68" w:rsidR="00D4189F" w:rsidRPr="007871FF" w:rsidRDefault="00AB1EDD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</w:pPr>
            <w:r w:rsidRPr="007871FF">
              <w:t>114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AE1A9" w14:textId="77777777" w:rsidR="00D4189F" w:rsidRPr="007871FF" w:rsidRDefault="00D4189F" w:rsidP="00AB1E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t>1</w:t>
            </w:r>
            <w:r w:rsidRPr="007871FF">
              <w:rPr>
                <w:rFonts w:hint="cs"/>
                <w:cs/>
              </w:rPr>
              <w:t>32</w:t>
            </w:r>
          </w:p>
        </w:tc>
      </w:tr>
      <w:tr w:rsidR="00D4189F" w:rsidRPr="007871FF" w14:paraId="082FB45A" w14:textId="77777777" w:rsidTr="00AB1ED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59"/>
        </w:trPr>
        <w:tc>
          <w:tcPr>
            <w:tcW w:w="230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90A5F" w14:textId="77777777" w:rsidR="00D4189F" w:rsidRPr="007871FF" w:rsidRDefault="00D4189F" w:rsidP="00AB1EDD">
            <w:pPr>
              <w:pStyle w:val="block"/>
              <w:spacing w:after="0" w:line="240" w:lineRule="auto"/>
              <w:ind w:left="-36" w:firstLine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AFC217" w14:textId="516B8A5F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5D5A1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-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D16332" w14:textId="5FC7F2FC" w:rsidR="00D4189F" w:rsidRPr="007871FF" w:rsidRDefault="00AB1EDD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114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7499C" w14:textId="77777777" w:rsidR="00D4189F" w:rsidRPr="007871FF" w:rsidRDefault="00D4189F" w:rsidP="00AB1E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360" w:lineRule="exact"/>
              <w:rPr>
                <w:b/>
                <w:bCs/>
              </w:rPr>
            </w:pPr>
            <w:r w:rsidRPr="007871FF">
              <w:rPr>
                <w:b/>
                <w:bCs/>
              </w:rPr>
              <w:t>1</w:t>
            </w:r>
            <w:r w:rsidRPr="007871FF">
              <w:rPr>
                <w:rFonts w:hint="cs"/>
                <w:b/>
                <w:bCs/>
                <w:cs/>
              </w:rPr>
              <w:t>32</w:t>
            </w:r>
          </w:p>
        </w:tc>
      </w:tr>
    </w:tbl>
    <w:p w14:paraId="165B9C25" w14:textId="77777777" w:rsidR="00A43C86" w:rsidRPr="007871FF" w:rsidRDefault="00A43C86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4797" w:type="pct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63"/>
        <w:gridCol w:w="1065"/>
        <w:gridCol w:w="1133"/>
        <w:gridCol w:w="1133"/>
        <w:gridCol w:w="1133"/>
        <w:gridCol w:w="1135"/>
      </w:tblGrid>
      <w:tr w:rsidR="00A43C86" w:rsidRPr="007871FF" w14:paraId="17C6ADCD" w14:textId="77777777">
        <w:trPr>
          <w:trHeight w:val="415"/>
          <w:tblHeader/>
        </w:trPr>
        <w:tc>
          <w:tcPr>
            <w:tcW w:w="1384" w:type="pct"/>
          </w:tcPr>
          <w:p w14:paraId="108AEF40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pct"/>
            <w:gridSpan w:val="2"/>
            <w:vAlign w:val="bottom"/>
          </w:tcPr>
          <w:p w14:paraId="3D091436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61" w:type="pct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92AAB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C86" w:rsidRPr="007871FF" w14:paraId="64AE77B6" w14:textId="77777777">
        <w:trPr>
          <w:trHeight w:val="415"/>
          <w:tblHeader/>
        </w:trPr>
        <w:tc>
          <w:tcPr>
            <w:tcW w:w="1384" w:type="pct"/>
          </w:tcPr>
          <w:p w14:paraId="3C06567B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5A3091B0" w14:textId="59C0F40F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774704" w:rsidRPr="007871F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451E116" w14:textId="739B0F87" w:rsidR="00A43C86" w:rsidRPr="007871FF" w:rsidRDefault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78" w:type="pct"/>
            <w:vAlign w:val="bottom"/>
          </w:tcPr>
          <w:p w14:paraId="2434BBCC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16153A6F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6614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7ABD81F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368EE259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228E35F1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82E93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68DF96F1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43C86" w:rsidRPr="007871FF" w14:paraId="0FF775C8" w14:textId="77777777">
        <w:trPr>
          <w:trHeight w:val="415"/>
          <w:tblHeader/>
        </w:trPr>
        <w:tc>
          <w:tcPr>
            <w:tcW w:w="1384" w:type="pct"/>
          </w:tcPr>
          <w:p w14:paraId="14336AFE" w14:textId="737FDA38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55" w:type="pct"/>
            <w:gridSpan w:val="2"/>
            <w:vAlign w:val="bottom"/>
          </w:tcPr>
          <w:p w14:paraId="139C5F01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61" w:type="pct"/>
            <w:gridSpan w:val="4"/>
            <w:shd w:val="clear" w:color="auto" w:fill="auto"/>
            <w:vAlign w:val="bottom"/>
          </w:tcPr>
          <w:p w14:paraId="70F55CD6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C86" w:rsidRPr="007871FF" w14:paraId="18A8AB81" w14:textId="77777777">
        <w:trPr>
          <w:trHeight w:val="415"/>
        </w:trPr>
        <w:tc>
          <w:tcPr>
            <w:tcW w:w="1384" w:type="pct"/>
          </w:tcPr>
          <w:p w14:paraId="236E2CD6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4BAC38A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BEC6F02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586B6C74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2C2C77FB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4103A9DB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44980FF3" w14:textId="77777777" w:rsidR="00A43C86" w:rsidRPr="007871FF" w:rsidRDefault="00A43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3BD" w:rsidRPr="007871FF" w14:paraId="55D61BA1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19C83F9E" w14:textId="5445E6D7" w:rsidR="00DF53BD" w:rsidRPr="007871FF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บีซีพีอาร์ จำกัด</w:t>
            </w:r>
          </w:p>
        </w:tc>
        <w:tc>
          <w:tcPr>
            <w:tcW w:w="577" w:type="pct"/>
            <w:vAlign w:val="bottom"/>
          </w:tcPr>
          <w:p w14:paraId="323D5C60" w14:textId="31D258BC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770DAFC1" w14:textId="1567620C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631C79FE" w14:textId="40BC7999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491</w:t>
            </w:r>
          </w:p>
        </w:tc>
        <w:tc>
          <w:tcPr>
            <w:tcW w:w="615" w:type="pct"/>
            <w:vAlign w:val="bottom"/>
          </w:tcPr>
          <w:p w14:paraId="56810147" w14:textId="12BE2088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12</w:t>
            </w:r>
          </w:p>
        </w:tc>
        <w:tc>
          <w:tcPr>
            <w:tcW w:w="615" w:type="pct"/>
            <w:vAlign w:val="bottom"/>
          </w:tcPr>
          <w:p w14:paraId="2E1AF23C" w14:textId="09BB3556" w:rsidR="00DF53BD" w:rsidRPr="007871FF" w:rsidRDefault="00931928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5ACBC1C9" w14:textId="08EF4E77" w:rsidR="00AF1038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503</w:t>
            </w:r>
          </w:p>
        </w:tc>
      </w:tr>
      <w:tr w:rsidR="00DF53BD" w:rsidRPr="007871FF" w14:paraId="49BA5525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75DA5463" w14:textId="09D74BCE" w:rsidR="00DF53BD" w:rsidRPr="007871FF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577" w:type="pct"/>
            <w:vAlign w:val="bottom"/>
          </w:tcPr>
          <w:p w14:paraId="53E440D7" w14:textId="63AA1916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76986114" w14:textId="3A291DF5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4ED12876" w14:textId="1991C437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74</w:t>
            </w:r>
          </w:p>
        </w:tc>
        <w:tc>
          <w:tcPr>
            <w:tcW w:w="615" w:type="pct"/>
            <w:vAlign w:val="bottom"/>
          </w:tcPr>
          <w:p w14:paraId="490A1BCC" w14:textId="591AF203" w:rsidR="00DF53BD" w:rsidRPr="007871FF" w:rsidRDefault="00931928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23D92E4A" w14:textId="49DFEC66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(31)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5DD183CE" w14:textId="4CFD188A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43</w:t>
            </w:r>
          </w:p>
        </w:tc>
      </w:tr>
      <w:tr w:rsidR="00DF53BD" w:rsidRPr="007871FF" w14:paraId="799F41FE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3D70D9AD" w14:textId="128BE10A" w:rsidR="00DF53BD" w:rsidRPr="007871FF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577" w:type="pct"/>
            <w:vAlign w:val="bottom"/>
          </w:tcPr>
          <w:p w14:paraId="2D5B9E63" w14:textId="377D553C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2ED7FBF4" w14:textId="566F114D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2EE99E20" w14:textId="08213F76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27</w:t>
            </w:r>
          </w:p>
        </w:tc>
        <w:tc>
          <w:tcPr>
            <w:tcW w:w="615" w:type="pct"/>
            <w:vAlign w:val="bottom"/>
          </w:tcPr>
          <w:p w14:paraId="53640D56" w14:textId="79C33B6C" w:rsidR="00DF53BD" w:rsidRPr="007871FF" w:rsidRDefault="00931928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406082AB" w14:textId="28E538C8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(6)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5181BF93" w14:textId="7192EE2C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21</w:t>
            </w:r>
          </w:p>
        </w:tc>
      </w:tr>
      <w:tr w:rsidR="00DF53BD" w:rsidRPr="007871FF" w14:paraId="7A600D67" w14:textId="77777777" w:rsidTr="00911404">
        <w:trPr>
          <w:trHeight w:val="415"/>
        </w:trPr>
        <w:tc>
          <w:tcPr>
            <w:tcW w:w="1384" w:type="pct"/>
            <w:vAlign w:val="bottom"/>
          </w:tcPr>
          <w:p w14:paraId="074AE2E2" w14:textId="10CE37B7" w:rsidR="00DF53BD" w:rsidRPr="007871FF" w:rsidRDefault="00DF53BD" w:rsidP="00DF5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บีซีวี เอ็นเนอร์ยี่ จำกัด</w:t>
            </w:r>
          </w:p>
        </w:tc>
        <w:tc>
          <w:tcPr>
            <w:tcW w:w="577" w:type="pct"/>
            <w:vAlign w:val="bottom"/>
          </w:tcPr>
          <w:p w14:paraId="5EEEAD60" w14:textId="523C2286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vAlign w:val="bottom"/>
          </w:tcPr>
          <w:p w14:paraId="057E1B56" w14:textId="7DF793E1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51EB7574" w14:textId="68054D9D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74</w:t>
            </w:r>
          </w:p>
        </w:tc>
        <w:tc>
          <w:tcPr>
            <w:tcW w:w="615" w:type="pct"/>
            <w:vAlign w:val="bottom"/>
          </w:tcPr>
          <w:p w14:paraId="5105BA5B" w14:textId="51CB925F" w:rsidR="00DF53BD" w:rsidRPr="007871FF" w:rsidRDefault="00931928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63CB1F61" w14:textId="698DC253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(3)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027FC2C7" w14:textId="7DE494BB" w:rsidR="00DF53BD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</w:rPr>
              <w:t>71</w:t>
            </w:r>
          </w:p>
        </w:tc>
      </w:tr>
      <w:tr w:rsidR="00B07FF5" w:rsidRPr="007871FF" w14:paraId="1D8D4238" w14:textId="77777777" w:rsidTr="00911404">
        <w:trPr>
          <w:trHeight w:val="415"/>
        </w:trPr>
        <w:tc>
          <w:tcPr>
            <w:tcW w:w="1384" w:type="pct"/>
            <w:tcBorders>
              <w:bottom w:val="nil"/>
            </w:tcBorders>
            <w:vAlign w:val="bottom"/>
          </w:tcPr>
          <w:p w14:paraId="11EEC0A4" w14:textId="7E724964" w:rsidR="00B07FF5" w:rsidRPr="007871FF" w:rsidRDefault="00B07FF5" w:rsidP="00B0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</w:t>
            </w:r>
            <w:r w:rsidRPr="007871F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กรีนเนท</w:t>
            </w: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0F60FC31" w14:textId="78F4431F" w:rsidR="00B07FF5" w:rsidRPr="007871FF" w:rsidRDefault="00B07FF5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0.83</w:t>
            </w: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6B7A883" w14:textId="6157DDC1" w:rsidR="00B07FF5" w:rsidRPr="007871FF" w:rsidRDefault="00DF53BD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1.05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1EC872B9" w14:textId="33281F6E" w:rsidR="00B07FF5" w:rsidRPr="007871FF" w:rsidRDefault="00B07FF5" w:rsidP="00911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5" w:type="pct"/>
            <w:vAlign w:val="bottom"/>
          </w:tcPr>
          <w:p w14:paraId="0AE5E17A" w14:textId="0F56D28B" w:rsidR="00B07FF5" w:rsidRPr="007871FF" w:rsidRDefault="00B07FF5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615" w:type="pct"/>
            <w:vAlign w:val="bottom"/>
          </w:tcPr>
          <w:p w14:paraId="3007B6A0" w14:textId="6DF9CA27" w:rsidR="00B07FF5" w:rsidRPr="007871FF" w:rsidRDefault="00931928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32F5DF88" w14:textId="10D7D785" w:rsidR="00B07FF5" w:rsidRPr="007871FF" w:rsidRDefault="00B07FF5" w:rsidP="009114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7FF5" w:rsidRPr="007871FF" w14:paraId="63662CC0" w14:textId="77777777" w:rsidTr="00911404">
        <w:trPr>
          <w:trHeight w:val="415"/>
        </w:trPr>
        <w:tc>
          <w:tcPr>
            <w:tcW w:w="1384" w:type="pct"/>
            <w:tcBorders>
              <w:bottom w:val="nil"/>
            </w:tcBorders>
          </w:tcPr>
          <w:p w14:paraId="3572332A" w14:textId="41E446C4" w:rsidR="00B07FF5" w:rsidRPr="007871FF" w:rsidRDefault="00012E36" w:rsidP="00B0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7" w:type="pct"/>
            <w:tcBorders>
              <w:bottom w:val="nil"/>
            </w:tcBorders>
            <w:vAlign w:val="bottom"/>
          </w:tcPr>
          <w:p w14:paraId="7921A3A0" w14:textId="77777777" w:rsidR="00B07FF5" w:rsidRPr="007871FF" w:rsidRDefault="00B07FF5" w:rsidP="00B0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nil"/>
            </w:tcBorders>
            <w:vAlign w:val="bottom"/>
          </w:tcPr>
          <w:p w14:paraId="1A8F3B5F" w14:textId="77777777" w:rsidR="00B07FF5" w:rsidRPr="007871FF" w:rsidRDefault="00B07FF5" w:rsidP="00B07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shd w:val="clear" w:color="auto" w:fill="auto"/>
            <w:vAlign w:val="bottom"/>
          </w:tcPr>
          <w:p w14:paraId="03E563F0" w14:textId="68C90642" w:rsidR="00B07FF5" w:rsidRPr="007871FF" w:rsidRDefault="00B07FF5" w:rsidP="00911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1FF">
              <w:rPr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1237990D" w14:textId="77777777" w:rsidR="00B07FF5" w:rsidRPr="007871FF" w:rsidRDefault="00B07FF5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nil"/>
            </w:tcBorders>
            <w:vAlign w:val="bottom"/>
          </w:tcPr>
          <w:p w14:paraId="79F7374D" w14:textId="77777777" w:rsidR="00B07FF5" w:rsidRPr="007871FF" w:rsidRDefault="00B07FF5" w:rsidP="00911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nil"/>
            </w:tcBorders>
            <w:shd w:val="clear" w:color="auto" w:fill="auto"/>
            <w:vAlign w:val="bottom"/>
          </w:tcPr>
          <w:p w14:paraId="1C116BED" w14:textId="7AF7C7BE" w:rsidR="00B07FF5" w:rsidRPr="007871FF" w:rsidRDefault="00DF53BD" w:rsidP="009114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</w:p>
        </w:tc>
      </w:tr>
    </w:tbl>
    <w:p w14:paraId="6DC03674" w14:textId="77777777" w:rsidR="00A43C86" w:rsidRPr="007871FF" w:rsidRDefault="00A43C86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351A754" w14:textId="77777777" w:rsidR="00A65222" w:rsidRPr="007871FF" w:rsidRDefault="00A65222" w:rsidP="0041210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D6E59" w14:textId="3C03A862" w:rsidR="00267988" w:rsidRPr="007871FF" w:rsidRDefault="00267988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71F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สัญญาสำคัญที่ทำกับกิจการที่เกี่ยวข้องกันในระหว่างงวด</w:t>
      </w:r>
    </w:p>
    <w:p w14:paraId="49DEEBA7" w14:textId="77777777" w:rsidR="00267988" w:rsidRPr="007871FF" w:rsidRDefault="00267988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E12E230" w14:textId="6B94D9D4" w:rsidR="005628BB" w:rsidRPr="007871FF" w:rsidRDefault="005628BB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71F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</w:t>
      </w:r>
      <w:r w:rsidR="00961A63" w:rsidRPr="007871F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ให้</w:t>
      </w:r>
      <w:r w:rsidRPr="007871F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กู้ยืม</w:t>
      </w:r>
    </w:p>
    <w:p w14:paraId="49CD8911" w14:textId="77777777" w:rsidR="00101756" w:rsidRPr="007871FF" w:rsidRDefault="00101756" w:rsidP="00AE2CD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0E4A65A" w14:textId="5D151308" w:rsidR="00F122C0" w:rsidRPr="007871FF" w:rsidRDefault="00F122C0" w:rsidP="00F122C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71FF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บริษัทได้ทำสัญญาให้กู้ยืมเงินระยะสั้นโดยไม่มีหลักประกันแก่</w:t>
      </w:r>
      <w:r w:rsidRPr="007871FF">
        <w:rPr>
          <w:rFonts w:ascii="Angsana New" w:hAnsi="Angsana New"/>
          <w:sz w:val="30"/>
          <w:szCs w:val="30"/>
          <w:cs/>
        </w:rPr>
        <w:t>บริษัท บางจาก ศูนย์บริหารเงิน จำกัด</w:t>
      </w:r>
      <w:r w:rsidRPr="007871FF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ซึ่งเป็นบริษัทย่อยของกลุ่มบริษัท </w:t>
      </w:r>
      <w:r w:rsidRPr="007871FF">
        <w:rPr>
          <w:rFonts w:ascii="Angsana New" w:hAnsi="Angsana New"/>
          <w:sz w:val="30"/>
          <w:szCs w:val="30"/>
          <w:cs/>
        </w:rPr>
        <w:t xml:space="preserve">เงินกู้ยืมดังกล่าวมีกำหนดชำระคืน อัตราดอกเบี้ยและเงื่อนไขตามข้อกำหนดในสัญญา ณ วันที่ </w:t>
      </w:r>
      <w:r w:rsidRPr="007871FF">
        <w:rPr>
          <w:rFonts w:ascii="Angsana New" w:hAnsi="Angsana New"/>
          <w:sz w:val="30"/>
          <w:szCs w:val="30"/>
        </w:rPr>
        <w:t xml:space="preserve">31 </w:t>
      </w:r>
      <w:r w:rsidR="002338AC" w:rsidRPr="007871FF">
        <w:rPr>
          <w:rFonts w:ascii="Angsana New" w:hAnsi="Angsana New" w:hint="cs"/>
          <w:sz w:val="30"/>
          <w:szCs w:val="30"/>
          <w:cs/>
        </w:rPr>
        <w:t>มีนาคม</w:t>
      </w:r>
      <w:r w:rsidRPr="007871FF">
        <w:rPr>
          <w:rFonts w:ascii="Angsana New" w:hAnsi="Angsana New"/>
          <w:sz w:val="30"/>
          <w:szCs w:val="30"/>
          <w:cs/>
        </w:rPr>
        <w:t xml:space="preserve"> </w:t>
      </w:r>
      <w:r w:rsidRPr="007871FF">
        <w:rPr>
          <w:rFonts w:ascii="Angsana New" w:hAnsi="Angsana New"/>
          <w:sz w:val="30"/>
          <w:szCs w:val="30"/>
        </w:rPr>
        <w:t>256</w:t>
      </w:r>
      <w:r w:rsidR="002338AC" w:rsidRPr="007871FF">
        <w:rPr>
          <w:rFonts w:ascii="Angsana New" w:hAnsi="Angsana New"/>
          <w:sz w:val="30"/>
          <w:szCs w:val="30"/>
        </w:rPr>
        <w:t>8</w:t>
      </w:r>
      <w:r w:rsidRPr="007871FF">
        <w:rPr>
          <w:rFonts w:ascii="Angsana New" w:hAnsi="Angsana New"/>
          <w:sz w:val="30"/>
          <w:szCs w:val="30"/>
        </w:rPr>
        <w:t xml:space="preserve"> </w:t>
      </w:r>
      <w:r w:rsidRPr="007871FF">
        <w:rPr>
          <w:rFonts w:ascii="Angsana New" w:hAnsi="Angsana New" w:hint="cs"/>
          <w:sz w:val="30"/>
          <w:szCs w:val="30"/>
          <w:cs/>
        </w:rPr>
        <w:t>บริษัท</w:t>
      </w:r>
      <w:r w:rsidRPr="007871FF">
        <w:rPr>
          <w:rFonts w:ascii="Angsana New" w:hAnsi="Angsana New"/>
          <w:sz w:val="30"/>
          <w:szCs w:val="30"/>
          <w:cs/>
        </w:rPr>
        <w:t>มียอดเงินให้กู้ยืมคงเหลือ</w:t>
      </w:r>
      <w:r w:rsidR="002338AC" w:rsidRPr="007871F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2338AC" w:rsidRPr="007871FF">
        <w:rPr>
          <w:rFonts w:ascii="Angsana New" w:hAnsi="Angsana New"/>
          <w:sz w:val="30"/>
          <w:szCs w:val="30"/>
        </w:rPr>
        <w:t xml:space="preserve">4,065 </w:t>
      </w:r>
      <w:r w:rsidR="002338AC" w:rsidRPr="007871FF">
        <w:rPr>
          <w:rFonts w:ascii="Angsana New" w:hAnsi="Angsana New" w:hint="cs"/>
          <w:sz w:val="30"/>
          <w:szCs w:val="30"/>
          <w:cs/>
        </w:rPr>
        <w:t>ล้านบาท</w:t>
      </w:r>
      <w:r w:rsidRPr="007871FF">
        <w:rPr>
          <w:rFonts w:ascii="Angsana New" w:hAnsi="Angsana New" w:hint="cs"/>
          <w:sz w:val="30"/>
          <w:szCs w:val="30"/>
          <w:cs/>
        </w:rPr>
        <w:t xml:space="preserve"> </w:t>
      </w:r>
      <w:r w:rsidRPr="007871FF">
        <w:rPr>
          <w:rFonts w:ascii="Angsana New" w:hAnsi="Angsana New"/>
          <w:i/>
          <w:iCs/>
          <w:sz w:val="30"/>
          <w:szCs w:val="30"/>
        </w:rPr>
        <w:t>(</w:t>
      </w:r>
      <w:r w:rsidR="002338AC" w:rsidRPr="007871FF">
        <w:rPr>
          <w:rFonts w:ascii="Angsana New" w:hAnsi="Angsana New"/>
          <w:i/>
          <w:iCs/>
          <w:sz w:val="30"/>
          <w:szCs w:val="30"/>
        </w:rPr>
        <w:t>31</w:t>
      </w:r>
      <w:r w:rsidR="002338AC" w:rsidRPr="007871FF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2338AC" w:rsidRPr="007871FF">
        <w:rPr>
          <w:rFonts w:ascii="Angsana New" w:hAnsi="Angsana New"/>
          <w:i/>
          <w:iCs/>
          <w:sz w:val="30"/>
          <w:szCs w:val="30"/>
        </w:rPr>
        <w:t>2567</w:t>
      </w:r>
      <w:r w:rsidRPr="007871FF">
        <w:rPr>
          <w:rFonts w:ascii="Angsana New" w:hAnsi="Angsana New"/>
          <w:i/>
          <w:iCs/>
          <w:sz w:val="30"/>
          <w:szCs w:val="30"/>
        </w:rPr>
        <w:t xml:space="preserve">: </w:t>
      </w:r>
      <w:r w:rsidR="002338AC" w:rsidRPr="007871FF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7871FF">
        <w:rPr>
          <w:rFonts w:ascii="Angsana New" w:hAnsi="Angsana New"/>
          <w:i/>
          <w:iCs/>
          <w:sz w:val="30"/>
          <w:szCs w:val="30"/>
        </w:rPr>
        <w:t>)</w:t>
      </w:r>
    </w:p>
    <w:p w14:paraId="6E1B2542" w14:textId="77777777" w:rsidR="00BC4B88" w:rsidRPr="007871FF" w:rsidRDefault="00BC4B88" w:rsidP="00664815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8EB2CAE" w14:textId="77777777" w:rsidR="0019757A" w:rsidRPr="007871FF" w:rsidRDefault="0019757A" w:rsidP="0019757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71F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สัญญาบริการสนับสนุนธุรกิจ</w:t>
      </w:r>
    </w:p>
    <w:p w14:paraId="111DD772" w14:textId="77777777" w:rsidR="0019757A" w:rsidRPr="007871FF" w:rsidRDefault="0019757A" w:rsidP="0019757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40DEE7C9" w14:textId="6478F3A3" w:rsidR="0019757A" w:rsidRPr="007871FF" w:rsidRDefault="0019757A" w:rsidP="0019757A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/>
          <w:sz w:val="30"/>
          <w:szCs w:val="30"/>
        </w:rPr>
      </w:pPr>
      <w:r w:rsidRPr="007871FF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7871FF">
        <w:rPr>
          <w:rFonts w:asciiTheme="majorBidi" w:hAnsiTheme="majorBidi" w:hint="cs"/>
          <w:sz w:val="30"/>
          <w:szCs w:val="30"/>
          <w:cs/>
        </w:rPr>
        <w:t>ให้บริการสนับสนุนธุรกิจกับบริษัทย่อยหลายแห่ง</w:t>
      </w:r>
      <w:r w:rsidRPr="007871FF">
        <w:rPr>
          <w:rFonts w:asciiTheme="majorBidi" w:hAnsiTheme="majorBidi"/>
          <w:sz w:val="30"/>
          <w:szCs w:val="30"/>
        </w:rPr>
        <w:t xml:space="preserve"> </w:t>
      </w:r>
      <w:r w:rsidRPr="007871FF">
        <w:rPr>
          <w:rFonts w:asciiTheme="majorBidi" w:hAnsiTheme="majorBidi" w:hint="cs"/>
          <w:sz w:val="30"/>
          <w:szCs w:val="30"/>
          <w:cs/>
        </w:rPr>
        <w:t>เพื่อให้บริการคำปรึกษาเกี่ยวกับการบริหารจัดการ การปฏิบัติการ การจัดการ วิชาชีพ และบริการสนับสนุนอื่น</w:t>
      </w:r>
      <w:r w:rsidRPr="007871FF">
        <w:rPr>
          <w:rFonts w:asciiTheme="majorBidi" w:hAnsiTheme="majorBidi"/>
          <w:sz w:val="30"/>
          <w:szCs w:val="30"/>
        </w:rPr>
        <w:t xml:space="preserve"> </w:t>
      </w:r>
      <w:r w:rsidRPr="007871FF">
        <w:rPr>
          <w:rFonts w:asciiTheme="majorBidi" w:hAnsiTheme="majorBidi" w:hint="cs"/>
          <w:sz w:val="30"/>
          <w:szCs w:val="30"/>
          <w:cs/>
        </w:rPr>
        <w:t>ๆ ที่เกี่ยวข้องกับธุรกิจแต่ละประเภท และการดำเนินงานของบริษัทย่อยดังกล่าว</w:t>
      </w:r>
      <w:r w:rsidRPr="007871FF">
        <w:rPr>
          <w:rFonts w:asciiTheme="majorBidi" w:hAnsiTheme="majorBidi"/>
          <w:sz w:val="30"/>
          <w:szCs w:val="30"/>
        </w:rPr>
        <w:t xml:space="preserve"> </w:t>
      </w:r>
      <w:r w:rsidRPr="007871FF">
        <w:rPr>
          <w:rFonts w:asciiTheme="majorBidi" w:hAnsiTheme="majorBidi" w:hint="cs"/>
          <w:sz w:val="30"/>
          <w:szCs w:val="30"/>
          <w:cs/>
        </w:rPr>
        <w:t xml:space="preserve">สัญญามีผลบังคับใช้ตั้งแต่วันที่ </w:t>
      </w:r>
      <w:r w:rsidRPr="007871FF">
        <w:rPr>
          <w:rFonts w:asciiTheme="majorBidi" w:hAnsiTheme="majorBidi"/>
          <w:sz w:val="30"/>
          <w:szCs w:val="30"/>
        </w:rPr>
        <w:t>1</w:t>
      </w:r>
      <w:r w:rsidRPr="007871FF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7871FF">
        <w:rPr>
          <w:rFonts w:asciiTheme="majorBidi" w:hAnsiTheme="majorBidi"/>
          <w:sz w:val="30"/>
          <w:szCs w:val="30"/>
        </w:rPr>
        <w:t>2568</w:t>
      </w:r>
      <w:r w:rsidRPr="007871FF">
        <w:rPr>
          <w:rFonts w:asciiTheme="majorBidi" w:hAnsiTheme="majorBidi" w:hint="cs"/>
          <w:sz w:val="30"/>
          <w:szCs w:val="30"/>
          <w:cs/>
        </w:rPr>
        <w:t xml:space="preserve"> จนถึงวันที่ </w:t>
      </w:r>
      <w:r w:rsidRPr="007871FF">
        <w:rPr>
          <w:rFonts w:asciiTheme="majorBidi" w:hAnsiTheme="majorBidi"/>
          <w:sz w:val="30"/>
          <w:szCs w:val="30"/>
        </w:rPr>
        <w:t>31</w:t>
      </w:r>
      <w:r w:rsidRPr="007871FF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7871FF">
        <w:rPr>
          <w:rFonts w:asciiTheme="majorBidi" w:hAnsiTheme="majorBidi"/>
          <w:sz w:val="30"/>
          <w:szCs w:val="30"/>
        </w:rPr>
        <w:t xml:space="preserve">2568 </w:t>
      </w:r>
      <w:r w:rsidRPr="007871FF">
        <w:rPr>
          <w:rFonts w:asciiTheme="majorBidi" w:hAnsiTheme="majorBidi" w:hint="cs"/>
          <w:sz w:val="30"/>
          <w:szCs w:val="30"/>
          <w:cs/>
        </w:rPr>
        <w:t>และ</w:t>
      </w:r>
      <w:r w:rsidRPr="007871FF">
        <w:rPr>
          <w:rFonts w:asciiTheme="majorBidi" w:hAnsiTheme="majorBidi"/>
          <w:sz w:val="30"/>
          <w:szCs w:val="30"/>
          <w:cs/>
        </w:rPr>
        <w:t>มีการต่ออายุโดยอัตโนมัติ</w:t>
      </w:r>
      <w:r w:rsidRPr="007871FF">
        <w:rPr>
          <w:rFonts w:asciiTheme="majorBidi" w:hAnsiTheme="majorBidi" w:hint="cs"/>
          <w:sz w:val="30"/>
          <w:szCs w:val="30"/>
          <w:cs/>
        </w:rPr>
        <w:t xml:space="preserve">คราวละ </w:t>
      </w:r>
      <w:r w:rsidRPr="007871FF">
        <w:rPr>
          <w:rFonts w:asciiTheme="majorBidi" w:hAnsiTheme="majorBidi"/>
          <w:sz w:val="30"/>
          <w:szCs w:val="30"/>
        </w:rPr>
        <w:t xml:space="preserve">1 </w:t>
      </w:r>
      <w:r w:rsidRPr="007871FF">
        <w:rPr>
          <w:rFonts w:asciiTheme="majorBidi" w:hAnsiTheme="majorBidi" w:hint="cs"/>
          <w:sz w:val="30"/>
          <w:szCs w:val="30"/>
          <w:cs/>
        </w:rPr>
        <w:t>ปี</w:t>
      </w:r>
      <w:r w:rsidRPr="007871FF">
        <w:rPr>
          <w:rFonts w:asciiTheme="majorBidi" w:hAnsiTheme="majorBidi"/>
          <w:sz w:val="30"/>
          <w:szCs w:val="30"/>
          <w:cs/>
        </w:rPr>
        <w:t xml:space="preserve"> เว้นแต่</w:t>
      </w:r>
      <w:r w:rsidRPr="007871FF">
        <w:rPr>
          <w:rFonts w:asciiTheme="majorBidi" w:hAnsiTheme="majorBidi" w:hint="cs"/>
          <w:sz w:val="30"/>
          <w:szCs w:val="30"/>
          <w:cs/>
        </w:rPr>
        <w:t>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189B4D24" w14:textId="77777777" w:rsidR="0019757A" w:rsidRPr="007871FF" w:rsidRDefault="0019757A" w:rsidP="00533528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4EF51E1" w14:textId="673E010F" w:rsidR="00313EA6" w:rsidRPr="007871FF" w:rsidRDefault="00313EA6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</w:p>
    <w:p w14:paraId="1DFAB691" w14:textId="77777777" w:rsidR="00A010DE" w:rsidRPr="007871FF" w:rsidRDefault="00A010DE" w:rsidP="00436551">
      <w:pPr>
        <w:ind w:left="567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28"/>
        <w:gridCol w:w="122"/>
        <w:gridCol w:w="1116"/>
        <w:gridCol w:w="1238"/>
        <w:gridCol w:w="1238"/>
        <w:gridCol w:w="1238"/>
      </w:tblGrid>
      <w:tr w:rsidR="00A010DE" w:rsidRPr="007871FF" w14:paraId="0B1C900D" w14:textId="77777777" w:rsidTr="00BC4B88">
        <w:trPr>
          <w:cantSplit/>
        </w:trPr>
        <w:tc>
          <w:tcPr>
            <w:tcW w:w="4228" w:type="dxa"/>
            <w:vAlign w:val="bottom"/>
          </w:tcPr>
          <w:p w14:paraId="363AA999" w14:textId="77777777" w:rsidR="00A010DE" w:rsidRPr="007871FF" w:rsidRDefault="00A010DE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76" w:type="dxa"/>
            <w:gridSpan w:val="3"/>
          </w:tcPr>
          <w:p w14:paraId="03893305" w14:textId="77777777" w:rsidR="00A010DE" w:rsidRPr="007871FF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176F187" w14:textId="77777777" w:rsidR="00A010DE" w:rsidRPr="007871FF" w:rsidRDefault="00A010DE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7871FF" w14:paraId="6801F665" w14:textId="77777777" w:rsidTr="00C57ACB">
        <w:trPr>
          <w:cantSplit/>
        </w:trPr>
        <w:tc>
          <w:tcPr>
            <w:tcW w:w="4228" w:type="dxa"/>
            <w:vAlign w:val="bottom"/>
          </w:tcPr>
          <w:p w14:paraId="606013FF" w14:textId="77777777" w:rsidR="00C57ACB" w:rsidRPr="007871FF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60EC0A95" w14:textId="69496282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5A5ED403" w14:textId="3CA2BFF7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8" w:type="dxa"/>
            <w:vAlign w:val="bottom"/>
          </w:tcPr>
          <w:p w14:paraId="02F867C9" w14:textId="234C9B94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0EB244B1" w14:textId="141A8E61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7ACB" w:rsidRPr="007871FF" w14:paraId="4A45D28E" w14:textId="77777777" w:rsidTr="00C57ACB">
        <w:trPr>
          <w:cantSplit/>
        </w:trPr>
        <w:tc>
          <w:tcPr>
            <w:tcW w:w="4228" w:type="dxa"/>
            <w:vAlign w:val="bottom"/>
          </w:tcPr>
          <w:p w14:paraId="61CF0B8D" w14:textId="430A0B68" w:rsidR="00C57ACB" w:rsidRPr="007871FF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EFB0F57" w14:textId="58535DBB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608864C1" w14:textId="569013AE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6B8E2C62" w14:textId="448925BC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48499780" w14:textId="3C073DF0" w:rsidR="00C57ACB" w:rsidRPr="007871FF" w:rsidRDefault="00C57ACB" w:rsidP="00C57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F2E5C" w:rsidRPr="007871FF" w14:paraId="751576F4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73AB6F3E" w14:textId="77777777" w:rsidR="00AF2E5C" w:rsidRPr="007871FF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52" w:type="dxa"/>
            <w:gridSpan w:val="5"/>
            <w:vAlign w:val="bottom"/>
          </w:tcPr>
          <w:p w14:paraId="12D79FAD" w14:textId="77777777" w:rsidR="00AF2E5C" w:rsidRPr="007871FF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74704" w:rsidRPr="007871FF" w14:paraId="30FBB3C4" w14:textId="77777777" w:rsidTr="00BC4B88">
        <w:trPr>
          <w:cantSplit/>
        </w:trPr>
        <w:tc>
          <w:tcPr>
            <w:tcW w:w="4228" w:type="dxa"/>
            <w:hideMark/>
          </w:tcPr>
          <w:p w14:paraId="538156F1" w14:textId="77777777" w:rsidR="00774704" w:rsidRPr="007871FF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38" w:type="dxa"/>
            <w:gridSpan w:val="2"/>
          </w:tcPr>
          <w:p w14:paraId="23F12F66" w14:textId="435E3227" w:rsidR="00774704" w:rsidRPr="007871FF" w:rsidRDefault="002338AC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16,706</w:t>
            </w:r>
          </w:p>
        </w:tc>
        <w:tc>
          <w:tcPr>
            <w:tcW w:w="1238" w:type="dxa"/>
          </w:tcPr>
          <w:p w14:paraId="76B41958" w14:textId="62D2FF87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17,616</w:t>
            </w:r>
          </w:p>
        </w:tc>
        <w:tc>
          <w:tcPr>
            <w:tcW w:w="1238" w:type="dxa"/>
          </w:tcPr>
          <w:p w14:paraId="763D3522" w14:textId="74E38AC6" w:rsidR="00774704" w:rsidRPr="007871FF" w:rsidRDefault="002338AC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10,128</w:t>
            </w:r>
          </w:p>
        </w:tc>
        <w:tc>
          <w:tcPr>
            <w:tcW w:w="1238" w:type="dxa"/>
          </w:tcPr>
          <w:p w14:paraId="252C5669" w14:textId="54CB7D08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10,685</w:t>
            </w:r>
          </w:p>
        </w:tc>
      </w:tr>
      <w:tr w:rsidR="00774704" w:rsidRPr="007871FF" w14:paraId="45B8B970" w14:textId="77777777" w:rsidTr="00BC4B88">
        <w:trPr>
          <w:cantSplit/>
        </w:trPr>
        <w:tc>
          <w:tcPr>
            <w:tcW w:w="4228" w:type="dxa"/>
            <w:hideMark/>
          </w:tcPr>
          <w:p w14:paraId="432C33D4" w14:textId="77777777" w:rsidR="00774704" w:rsidRPr="007871FF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38" w:type="dxa"/>
            <w:gridSpan w:val="2"/>
          </w:tcPr>
          <w:p w14:paraId="11CD2CC0" w14:textId="77777777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073A8856" w14:textId="77777777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6B8D02C3" w14:textId="77777777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</w:tcPr>
          <w:p w14:paraId="1BAFE389" w14:textId="77777777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774704" w:rsidRPr="007871FF" w14:paraId="05A52787" w14:textId="77777777" w:rsidTr="00BC4B88">
        <w:trPr>
          <w:cantSplit/>
        </w:trPr>
        <w:tc>
          <w:tcPr>
            <w:tcW w:w="4228" w:type="dxa"/>
            <w:hideMark/>
          </w:tcPr>
          <w:p w14:paraId="5AAEE024" w14:textId="77777777" w:rsidR="00774704" w:rsidRPr="007871FF" w:rsidRDefault="00774704" w:rsidP="00774704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7871FF">
              <w:rPr>
                <w:rFonts w:asciiTheme="majorBidi" w:hAnsiTheme="majorBidi" w:cstheme="majorBidi"/>
              </w:rPr>
              <w:t>3</w:t>
            </w:r>
            <w:r w:rsidRPr="007871F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01D9B8D9" w14:textId="743D7B2B" w:rsidR="00774704" w:rsidRPr="007871FF" w:rsidRDefault="002338AC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341</w:t>
            </w:r>
          </w:p>
        </w:tc>
        <w:tc>
          <w:tcPr>
            <w:tcW w:w="1238" w:type="dxa"/>
          </w:tcPr>
          <w:p w14:paraId="1895024D" w14:textId="53A1DB3F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380</w:t>
            </w:r>
          </w:p>
        </w:tc>
        <w:tc>
          <w:tcPr>
            <w:tcW w:w="1238" w:type="dxa"/>
          </w:tcPr>
          <w:p w14:paraId="2785F08F" w14:textId="3024F2F7" w:rsidR="00774704" w:rsidRPr="007871FF" w:rsidRDefault="006A4ACB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238" w:type="dxa"/>
          </w:tcPr>
          <w:p w14:paraId="586A6B59" w14:textId="1D8890DF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164</w:t>
            </w:r>
          </w:p>
        </w:tc>
      </w:tr>
      <w:tr w:rsidR="00774704" w:rsidRPr="007871FF" w14:paraId="087935BF" w14:textId="77777777" w:rsidTr="00BC4B88">
        <w:trPr>
          <w:cantSplit/>
        </w:trPr>
        <w:tc>
          <w:tcPr>
            <w:tcW w:w="4228" w:type="dxa"/>
            <w:hideMark/>
          </w:tcPr>
          <w:p w14:paraId="2BEA12A0" w14:textId="1D3AD9B7" w:rsidR="00774704" w:rsidRPr="007871FF" w:rsidRDefault="00774704" w:rsidP="00774704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cs/>
              </w:rPr>
              <w:t xml:space="preserve">   </w:t>
            </w:r>
            <w:r w:rsidRPr="007871FF">
              <w:rPr>
                <w:rFonts w:asciiTheme="majorBidi" w:hAnsiTheme="majorBidi" w:cstheme="majorBidi"/>
              </w:rPr>
              <w:t>3</w:t>
            </w:r>
            <w:r w:rsidRPr="007871FF">
              <w:rPr>
                <w:rFonts w:asciiTheme="majorBidi" w:hAnsiTheme="majorBidi" w:cstheme="majorBidi"/>
                <w:cs/>
              </w:rPr>
              <w:t xml:space="preserve"> </w:t>
            </w:r>
            <w:r w:rsidRPr="007871FF">
              <w:rPr>
                <w:rFonts w:asciiTheme="majorBidi" w:hAnsiTheme="majorBidi" w:cstheme="majorBidi"/>
              </w:rPr>
              <w:t>-</w:t>
            </w:r>
            <w:r w:rsidRPr="007871FF">
              <w:rPr>
                <w:rFonts w:asciiTheme="majorBidi" w:hAnsiTheme="majorBidi" w:cstheme="majorBidi"/>
                <w:cs/>
              </w:rPr>
              <w:t xml:space="preserve"> </w:t>
            </w:r>
            <w:r w:rsidRPr="007871FF">
              <w:rPr>
                <w:rFonts w:asciiTheme="majorBidi" w:hAnsiTheme="majorBidi" w:cstheme="majorBidi"/>
              </w:rPr>
              <w:t>6</w:t>
            </w:r>
            <w:r w:rsidRPr="007871F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DD960E3" w14:textId="424202F3" w:rsidR="00774704" w:rsidRPr="007871FF" w:rsidRDefault="002338AC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238" w:type="dxa"/>
          </w:tcPr>
          <w:p w14:paraId="2766B95C" w14:textId="0364EDBC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73</w:t>
            </w:r>
          </w:p>
        </w:tc>
        <w:tc>
          <w:tcPr>
            <w:tcW w:w="1238" w:type="dxa"/>
          </w:tcPr>
          <w:p w14:paraId="2AE1D08B" w14:textId="1AC755BB" w:rsidR="00774704" w:rsidRPr="007871FF" w:rsidRDefault="006A4ACB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38" w:type="dxa"/>
          </w:tcPr>
          <w:p w14:paraId="340A4155" w14:textId="1B2A833F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39</w:t>
            </w:r>
          </w:p>
        </w:tc>
      </w:tr>
      <w:tr w:rsidR="00774704" w:rsidRPr="007871FF" w14:paraId="7376D962" w14:textId="77777777" w:rsidTr="00BC4B88">
        <w:trPr>
          <w:cantSplit/>
        </w:trPr>
        <w:tc>
          <w:tcPr>
            <w:tcW w:w="4228" w:type="dxa"/>
            <w:hideMark/>
          </w:tcPr>
          <w:p w14:paraId="2D0F8806" w14:textId="77777777" w:rsidR="00774704" w:rsidRPr="007871FF" w:rsidRDefault="00774704" w:rsidP="00774704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cs/>
              </w:rPr>
              <w:t xml:space="preserve">   </w:t>
            </w:r>
            <w:r w:rsidRPr="007871FF">
              <w:rPr>
                <w:rFonts w:asciiTheme="majorBidi" w:hAnsiTheme="majorBidi" w:cstheme="majorBidi"/>
              </w:rPr>
              <w:t>6</w:t>
            </w:r>
            <w:r w:rsidRPr="007871FF">
              <w:rPr>
                <w:rFonts w:asciiTheme="majorBidi" w:hAnsiTheme="majorBidi" w:cstheme="majorBidi"/>
                <w:cs/>
              </w:rPr>
              <w:t xml:space="preserve"> - </w:t>
            </w:r>
            <w:r w:rsidRPr="007871FF">
              <w:rPr>
                <w:rFonts w:asciiTheme="majorBidi" w:hAnsiTheme="majorBidi" w:cstheme="majorBidi"/>
              </w:rPr>
              <w:t>12</w:t>
            </w:r>
            <w:r w:rsidRPr="007871F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47E22B64" w14:textId="0B5C9693" w:rsidR="00774704" w:rsidRPr="007871FF" w:rsidRDefault="002338AC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238" w:type="dxa"/>
          </w:tcPr>
          <w:p w14:paraId="4AA773AB" w14:textId="520103B6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100</w:t>
            </w:r>
          </w:p>
        </w:tc>
        <w:tc>
          <w:tcPr>
            <w:tcW w:w="1238" w:type="dxa"/>
          </w:tcPr>
          <w:p w14:paraId="150D46E2" w14:textId="1F10C649" w:rsidR="00774704" w:rsidRPr="007871FF" w:rsidRDefault="006A4ACB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238" w:type="dxa"/>
          </w:tcPr>
          <w:p w14:paraId="396504D3" w14:textId="48F9BF42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4</w:t>
            </w:r>
          </w:p>
        </w:tc>
      </w:tr>
      <w:tr w:rsidR="00774704" w:rsidRPr="007871FF" w14:paraId="4501F088" w14:textId="77777777" w:rsidTr="00BC4B88">
        <w:trPr>
          <w:cantSplit/>
        </w:trPr>
        <w:tc>
          <w:tcPr>
            <w:tcW w:w="4228" w:type="dxa"/>
            <w:hideMark/>
          </w:tcPr>
          <w:p w14:paraId="317E706D" w14:textId="77777777" w:rsidR="00774704" w:rsidRPr="007871FF" w:rsidRDefault="00774704" w:rsidP="00774704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  <w:cs/>
              </w:rPr>
              <w:t xml:space="preserve"> มากกว่า </w:t>
            </w:r>
            <w:r w:rsidRPr="007871FF">
              <w:rPr>
                <w:rFonts w:asciiTheme="majorBidi" w:hAnsiTheme="majorBidi" w:cstheme="majorBidi"/>
              </w:rPr>
              <w:t>12</w:t>
            </w:r>
            <w:r w:rsidRPr="007871F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38" w:type="dxa"/>
            <w:gridSpan w:val="2"/>
          </w:tcPr>
          <w:p w14:paraId="5AABC7C2" w14:textId="5E67BBB1" w:rsidR="00774704" w:rsidRPr="007871FF" w:rsidRDefault="002338AC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1,746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0B1B463B" w14:textId="0BF842B9" w:rsidR="00774704" w:rsidRPr="007871FF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1,71</w:t>
            </w:r>
            <w:r w:rsidRPr="007871FF">
              <w:rPr>
                <w:rFonts w:hint="cs"/>
                <w:cs/>
              </w:rPr>
              <w:t>8</w:t>
            </w:r>
          </w:p>
        </w:tc>
        <w:tc>
          <w:tcPr>
            <w:tcW w:w="1238" w:type="dxa"/>
          </w:tcPr>
          <w:p w14:paraId="3061F65D" w14:textId="77659D82" w:rsidR="00774704" w:rsidRPr="007871FF" w:rsidRDefault="006A4ACB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393518B7" w14:textId="302B29BC" w:rsidR="00774704" w:rsidRPr="007871FF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16</w:t>
            </w:r>
          </w:p>
        </w:tc>
      </w:tr>
      <w:tr w:rsidR="00774704" w:rsidRPr="007871FF" w14:paraId="0CA3B20A" w14:textId="77777777" w:rsidTr="00BC4B88">
        <w:trPr>
          <w:cantSplit/>
        </w:trPr>
        <w:tc>
          <w:tcPr>
            <w:tcW w:w="4228" w:type="dxa"/>
            <w:hideMark/>
          </w:tcPr>
          <w:p w14:paraId="76757941" w14:textId="77777777" w:rsidR="00774704" w:rsidRPr="007871FF" w:rsidRDefault="00774704" w:rsidP="0077470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38" w:type="dxa"/>
            <w:gridSpan w:val="2"/>
          </w:tcPr>
          <w:p w14:paraId="13B9A961" w14:textId="1127A079" w:rsidR="00774704" w:rsidRPr="007871FF" w:rsidRDefault="002338AC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18,924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4A39DF7" w14:textId="4E24725F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b/>
                <w:bCs/>
              </w:rPr>
              <w:t>19,88</w:t>
            </w:r>
            <w:r w:rsidRPr="007871FF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238" w:type="dxa"/>
          </w:tcPr>
          <w:p w14:paraId="23F0019F" w14:textId="49704262" w:rsidR="00774704" w:rsidRPr="007871FF" w:rsidRDefault="006A4ACB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10,398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97AF206" w14:textId="02ECD436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b/>
                <w:bCs/>
              </w:rPr>
              <w:t>10,908</w:t>
            </w:r>
          </w:p>
        </w:tc>
      </w:tr>
      <w:tr w:rsidR="00774704" w:rsidRPr="007871FF" w14:paraId="24380343" w14:textId="77777777" w:rsidTr="00BC4B88">
        <w:trPr>
          <w:cantSplit/>
          <w:trHeight w:val="71"/>
        </w:trPr>
        <w:tc>
          <w:tcPr>
            <w:tcW w:w="4228" w:type="dxa"/>
            <w:vAlign w:val="bottom"/>
            <w:hideMark/>
          </w:tcPr>
          <w:p w14:paraId="7EF1E5A6" w14:textId="77777777" w:rsidR="00774704" w:rsidRPr="007871FF" w:rsidRDefault="00774704" w:rsidP="00774704">
            <w:pPr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871F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8" w:type="dxa"/>
            <w:gridSpan w:val="2"/>
            <w:vAlign w:val="bottom"/>
          </w:tcPr>
          <w:p w14:paraId="2103FE1A" w14:textId="6D9DE3AC" w:rsidR="00774704" w:rsidRPr="007871FF" w:rsidRDefault="002338AC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(775)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137FB65" w14:textId="67448512" w:rsidR="00774704" w:rsidRPr="007871FF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(</w:t>
            </w:r>
            <w:r w:rsidRPr="007871FF">
              <w:rPr>
                <w:rFonts w:hint="cs"/>
                <w:cs/>
              </w:rPr>
              <w:t>792</w:t>
            </w:r>
            <w:r w:rsidRPr="007871FF">
              <w:t>)</w:t>
            </w:r>
          </w:p>
        </w:tc>
        <w:tc>
          <w:tcPr>
            <w:tcW w:w="1238" w:type="dxa"/>
            <w:vAlign w:val="bottom"/>
          </w:tcPr>
          <w:p w14:paraId="4BB42443" w14:textId="2916EF40" w:rsidR="00774704" w:rsidRPr="007871FF" w:rsidRDefault="006A4ACB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8DFFE9F" w14:textId="5295D6F6" w:rsidR="00774704" w:rsidRPr="007871FF" w:rsidRDefault="00774704" w:rsidP="007747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(29)</w:t>
            </w:r>
          </w:p>
        </w:tc>
      </w:tr>
      <w:tr w:rsidR="00774704" w:rsidRPr="007871FF" w14:paraId="6E29D290" w14:textId="77777777" w:rsidTr="00BC4B88">
        <w:trPr>
          <w:cantSplit/>
        </w:trPr>
        <w:tc>
          <w:tcPr>
            <w:tcW w:w="4228" w:type="dxa"/>
            <w:hideMark/>
          </w:tcPr>
          <w:p w14:paraId="13E1F197" w14:textId="77777777" w:rsidR="00774704" w:rsidRPr="007871FF" w:rsidRDefault="00774704" w:rsidP="0077470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38" w:type="dxa"/>
            <w:gridSpan w:val="2"/>
          </w:tcPr>
          <w:p w14:paraId="5DFDF5EF" w14:textId="23A7F154" w:rsidR="00774704" w:rsidRPr="007871FF" w:rsidRDefault="002338AC" w:rsidP="007747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18,149</w:t>
            </w: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2D0C7FC" w14:textId="4AB1E638" w:rsidR="00774704" w:rsidRPr="007871FF" w:rsidRDefault="00774704" w:rsidP="007747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b/>
                <w:bCs/>
              </w:rPr>
              <w:t>19,095</w:t>
            </w:r>
          </w:p>
        </w:tc>
        <w:tc>
          <w:tcPr>
            <w:tcW w:w="1238" w:type="dxa"/>
          </w:tcPr>
          <w:p w14:paraId="4E94F98B" w14:textId="05C46972" w:rsidR="00774704" w:rsidRPr="007871FF" w:rsidRDefault="006A4ACB" w:rsidP="007747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10,381</w:t>
            </w:r>
          </w:p>
        </w:tc>
        <w:tc>
          <w:tcPr>
            <w:tcW w:w="1238" w:type="dxa"/>
          </w:tcPr>
          <w:p w14:paraId="44363205" w14:textId="59646FD0" w:rsidR="00774704" w:rsidRPr="007871FF" w:rsidRDefault="00774704" w:rsidP="007747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b/>
                <w:bCs/>
              </w:rPr>
              <w:t>10,879</w:t>
            </w:r>
          </w:p>
        </w:tc>
      </w:tr>
      <w:tr w:rsidR="009F11B5" w:rsidRPr="007871FF" w14:paraId="24D6815D" w14:textId="77777777" w:rsidTr="00BC4B88">
        <w:trPr>
          <w:cantSplit/>
        </w:trPr>
        <w:tc>
          <w:tcPr>
            <w:tcW w:w="4228" w:type="dxa"/>
          </w:tcPr>
          <w:p w14:paraId="5A7C72BB" w14:textId="77777777" w:rsidR="009F11B5" w:rsidRPr="007871FF" w:rsidRDefault="009F11B5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  <w:gridSpan w:val="2"/>
          </w:tcPr>
          <w:p w14:paraId="734A5934" w14:textId="77777777" w:rsidR="009F11B5" w:rsidRPr="007871FF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064D27F7" w14:textId="77777777" w:rsidR="009F11B5" w:rsidRPr="007871FF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902DCCF" w14:textId="77777777" w:rsidR="009F11B5" w:rsidRPr="007871FF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5DDDE63C" w14:textId="77777777" w:rsidR="009F11B5" w:rsidRPr="007871FF" w:rsidRDefault="009F11B5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F1DFB" w:rsidRPr="007871FF" w14:paraId="2ED2B04F" w14:textId="77777777" w:rsidTr="00BC4B88">
        <w:trPr>
          <w:cantSplit/>
        </w:trPr>
        <w:tc>
          <w:tcPr>
            <w:tcW w:w="4228" w:type="dxa"/>
          </w:tcPr>
          <w:p w14:paraId="7D563715" w14:textId="77777777" w:rsidR="009F1DFB" w:rsidRPr="007871FF" w:rsidRDefault="009F1DFB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  <w:gridSpan w:val="2"/>
          </w:tcPr>
          <w:p w14:paraId="6F8C0EB3" w14:textId="77777777" w:rsidR="009F1DFB" w:rsidRPr="007871FF" w:rsidRDefault="009F1DFB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6B1CD359" w14:textId="77777777" w:rsidR="009F1DFB" w:rsidRPr="007871FF" w:rsidRDefault="009F1DFB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4BE4F3F1" w14:textId="77777777" w:rsidR="009F1DFB" w:rsidRPr="007871FF" w:rsidRDefault="009F1DFB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296F5312" w14:textId="77777777" w:rsidR="009F1DFB" w:rsidRPr="007871FF" w:rsidRDefault="009F1DFB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338AC" w:rsidRPr="007871FF" w14:paraId="0F99B557" w14:textId="77777777" w:rsidTr="00BC4B88">
        <w:trPr>
          <w:cantSplit/>
        </w:trPr>
        <w:tc>
          <w:tcPr>
            <w:tcW w:w="4228" w:type="dxa"/>
          </w:tcPr>
          <w:p w14:paraId="2386A49E" w14:textId="77777777" w:rsidR="002338AC" w:rsidRPr="007871FF" w:rsidRDefault="002338AC" w:rsidP="00533528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8" w:type="dxa"/>
            <w:gridSpan w:val="2"/>
          </w:tcPr>
          <w:p w14:paraId="7F661624" w14:textId="77777777" w:rsidR="002338AC" w:rsidRPr="007871FF" w:rsidRDefault="002338AC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0A6C4DA1" w14:textId="77777777" w:rsidR="002338AC" w:rsidRPr="007871FF" w:rsidRDefault="002338AC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77EAD85A" w14:textId="77777777" w:rsidR="002338AC" w:rsidRPr="007871FF" w:rsidRDefault="002338AC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8" w:type="dxa"/>
          </w:tcPr>
          <w:p w14:paraId="077ADDC0" w14:textId="77777777" w:rsidR="002338AC" w:rsidRPr="007871FF" w:rsidRDefault="002338AC" w:rsidP="009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F2E5C" w:rsidRPr="007871FF" w14:paraId="279A328A" w14:textId="77777777" w:rsidTr="00BC4B88">
        <w:trPr>
          <w:cantSplit/>
        </w:trPr>
        <w:tc>
          <w:tcPr>
            <w:tcW w:w="4228" w:type="dxa"/>
            <w:vAlign w:val="bottom"/>
            <w:hideMark/>
          </w:tcPr>
          <w:p w14:paraId="3AECFB0C" w14:textId="328F9EED" w:rsidR="00AF2E5C" w:rsidRPr="007871FF" w:rsidRDefault="00AF2E5C" w:rsidP="00533528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bookmarkStart w:id="2" w:name="_Hlk102305855"/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lastRenderedPageBreak/>
              <w:t>(</w:t>
            </w:r>
            <w:r w:rsidRPr="007871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</w:t>
            </w:r>
          </w:p>
        </w:tc>
        <w:tc>
          <w:tcPr>
            <w:tcW w:w="2476" w:type="dxa"/>
            <w:gridSpan w:val="3"/>
            <w:vAlign w:val="bottom"/>
          </w:tcPr>
          <w:p w14:paraId="3067CE9B" w14:textId="77777777" w:rsidR="00AF2E5C" w:rsidRPr="007871FF" w:rsidRDefault="00AF2E5C" w:rsidP="0053352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71F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196DE295" w14:textId="77777777" w:rsidR="00AF2E5C" w:rsidRPr="007871FF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7ACB" w:rsidRPr="007871FF" w14:paraId="6706E34A" w14:textId="77777777" w:rsidTr="00BC4B88">
        <w:trPr>
          <w:cantSplit/>
        </w:trPr>
        <w:tc>
          <w:tcPr>
            <w:tcW w:w="4350" w:type="dxa"/>
            <w:gridSpan w:val="2"/>
            <w:vAlign w:val="bottom"/>
          </w:tcPr>
          <w:p w14:paraId="6191ABC0" w14:textId="62596D6B" w:rsidR="00C57ACB" w:rsidRPr="007871FF" w:rsidRDefault="00C57ACB" w:rsidP="00C57ACB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เกิดขึ้นสำหรับงวดสามเดือนสิ้นสุดวันที่ </w:t>
            </w:r>
            <w:r w:rsidR="007C1366"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16" w:type="dxa"/>
            <w:vAlign w:val="bottom"/>
          </w:tcPr>
          <w:p w14:paraId="2C76D9DD" w14:textId="5C639BF4" w:rsidR="00C57ACB" w:rsidRPr="007871FF" w:rsidRDefault="00C57ACB" w:rsidP="00C57A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71F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6690C973" w14:textId="0C8EDD0C" w:rsidR="00C57ACB" w:rsidRPr="007871FF" w:rsidRDefault="00C57ACB" w:rsidP="00C57AC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5B8D3CA2" w14:textId="4D7498DD" w:rsidR="00C57ACB" w:rsidRPr="007871FF" w:rsidRDefault="00C57ACB" w:rsidP="00C57AC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71F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238" w:type="dxa"/>
            <w:vAlign w:val="bottom"/>
          </w:tcPr>
          <w:p w14:paraId="545BF65B" w14:textId="1B43C2B2" w:rsidR="00C57ACB" w:rsidRPr="007871FF" w:rsidRDefault="00C57ACB" w:rsidP="00C57AC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AF2E5C" w:rsidRPr="007871FF" w14:paraId="594848CD" w14:textId="77777777" w:rsidTr="00BC4B88">
        <w:trPr>
          <w:cantSplit/>
        </w:trPr>
        <w:tc>
          <w:tcPr>
            <w:tcW w:w="4228" w:type="dxa"/>
            <w:vAlign w:val="bottom"/>
          </w:tcPr>
          <w:p w14:paraId="0E4A6CBF" w14:textId="77777777" w:rsidR="00AF2E5C" w:rsidRPr="007871FF" w:rsidRDefault="00AF2E5C" w:rsidP="00533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52" w:type="dxa"/>
            <w:gridSpan w:val="5"/>
            <w:vAlign w:val="bottom"/>
            <w:hideMark/>
          </w:tcPr>
          <w:p w14:paraId="583A8D36" w14:textId="77777777" w:rsidR="00AF2E5C" w:rsidRPr="007871FF" w:rsidRDefault="00AF2E5C" w:rsidP="0053352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71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74704" w:rsidRPr="007871FF" w14:paraId="08FB3C3B" w14:textId="77777777">
        <w:trPr>
          <w:cantSplit/>
        </w:trPr>
        <w:tc>
          <w:tcPr>
            <w:tcW w:w="4228" w:type="dxa"/>
          </w:tcPr>
          <w:p w14:paraId="451DC7CC" w14:textId="77777777" w:rsidR="00774704" w:rsidRPr="007871FF" w:rsidRDefault="00774704" w:rsidP="00774704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871FF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7871FF">
              <w:rPr>
                <w:rFonts w:asciiTheme="majorBidi" w:hAnsiTheme="majorBidi" w:hint="cs"/>
                <w:color w:val="000000" w:themeColor="text1"/>
                <w:cs/>
              </w:rPr>
              <w:t>เพิ่มขึ้น</w:t>
            </w:r>
          </w:p>
        </w:tc>
        <w:tc>
          <w:tcPr>
            <w:tcW w:w="1238" w:type="dxa"/>
            <w:gridSpan w:val="2"/>
          </w:tcPr>
          <w:p w14:paraId="2286C975" w14:textId="509CA8AD" w:rsidR="00774704" w:rsidRPr="007871FF" w:rsidRDefault="00290BB2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15</w:t>
            </w:r>
          </w:p>
        </w:tc>
        <w:tc>
          <w:tcPr>
            <w:tcW w:w="1238" w:type="dxa"/>
          </w:tcPr>
          <w:p w14:paraId="27EB5A02" w14:textId="64F7D936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238" w:type="dxa"/>
          </w:tcPr>
          <w:p w14:paraId="0AE8C3AA" w14:textId="70E6AA5C" w:rsidR="00774704" w:rsidRPr="007871FF" w:rsidRDefault="00290BB2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17</w:t>
            </w:r>
          </w:p>
        </w:tc>
        <w:tc>
          <w:tcPr>
            <w:tcW w:w="1238" w:type="dxa"/>
          </w:tcPr>
          <w:p w14:paraId="1EA7086F" w14:textId="489CD037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34</w:t>
            </w:r>
          </w:p>
        </w:tc>
      </w:tr>
      <w:tr w:rsidR="00774704" w:rsidRPr="007871FF" w14:paraId="7BA647E9" w14:textId="77777777" w:rsidTr="00BC4B88">
        <w:trPr>
          <w:cantSplit/>
        </w:trPr>
        <w:tc>
          <w:tcPr>
            <w:tcW w:w="4228" w:type="dxa"/>
          </w:tcPr>
          <w:p w14:paraId="294255DD" w14:textId="77777777" w:rsidR="00774704" w:rsidRPr="007871FF" w:rsidRDefault="00774704" w:rsidP="00774704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/>
                <w:color w:val="000000" w:themeColor="text1"/>
              </w:rPr>
            </w:pPr>
            <w:r w:rsidRPr="007871FF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7871FF">
              <w:rPr>
                <w:rFonts w:asciiTheme="majorBidi" w:hAnsiTheme="majorBidi"/>
                <w:color w:val="000000" w:themeColor="text1"/>
                <w:cs/>
              </w:rPr>
              <w:t>กลับรายการ</w:t>
            </w:r>
          </w:p>
        </w:tc>
        <w:tc>
          <w:tcPr>
            <w:tcW w:w="1238" w:type="dxa"/>
            <w:gridSpan w:val="2"/>
            <w:vAlign w:val="bottom"/>
          </w:tcPr>
          <w:p w14:paraId="70E4BC20" w14:textId="6E916770" w:rsidR="00774704" w:rsidRPr="007871FF" w:rsidRDefault="00290BB2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(31)</w:t>
            </w:r>
          </w:p>
        </w:tc>
        <w:tc>
          <w:tcPr>
            <w:tcW w:w="1238" w:type="dxa"/>
            <w:vAlign w:val="bottom"/>
          </w:tcPr>
          <w:p w14:paraId="12120459" w14:textId="1354D0F3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238" w:type="dxa"/>
            <w:vAlign w:val="bottom"/>
          </w:tcPr>
          <w:p w14:paraId="583D9363" w14:textId="3C0599CB" w:rsidR="00774704" w:rsidRPr="007871FF" w:rsidRDefault="00290BB2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1238" w:type="dxa"/>
            <w:vAlign w:val="bottom"/>
          </w:tcPr>
          <w:p w14:paraId="4D4C1AA0" w14:textId="42ECBB87" w:rsidR="00774704" w:rsidRPr="007871FF" w:rsidRDefault="00774704" w:rsidP="00774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(8)</w:t>
            </w:r>
          </w:p>
        </w:tc>
      </w:tr>
    </w:tbl>
    <w:p w14:paraId="54434931" w14:textId="77777777" w:rsidR="0074457E" w:rsidRPr="007871FF" w:rsidRDefault="0074457E" w:rsidP="00AE2CDF">
      <w:pPr>
        <w:ind w:left="567"/>
        <w:jc w:val="thaiDistribute"/>
      </w:pPr>
    </w:p>
    <w:bookmarkEnd w:id="2"/>
    <w:p w14:paraId="5C307FE9" w14:textId="79FCE148" w:rsidR="00AF2E5C" w:rsidRPr="007871FF" w:rsidRDefault="004762B0" w:rsidP="00E0253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E55C8"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7980A02E" w14:textId="77777777" w:rsidR="008049C6" w:rsidRPr="007871FF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9"/>
        <w:gridCol w:w="1275"/>
        <w:gridCol w:w="1275"/>
      </w:tblGrid>
      <w:tr w:rsidR="008049C6" w:rsidRPr="007871FF" w14:paraId="18D50D81" w14:textId="77777777">
        <w:trPr>
          <w:trHeight w:val="400"/>
        </w:trPr>
        <w:tc>
          <w:tcPr>
            <w:tcW w:w="3612" w:type="pct"/>
          </w:tcPr>
          <w:p w14:paraId="7CACDF0F" w14:textId="77777777" w:rsidR="008049C6" w:rsidRPr="007871FF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388" w:type="pct"/>
            <w:gridSpan w:val="2"/>
          </w:tcPr>
          <w:p w14:paraId="0EF64581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8049C6" w:rsidRPr="007871FF" w14:paraId="0A9B136D" w14:textId="77777777">
        <w:trPr>
          <w:trHeight w:val="421"/>
        </w:trPr>
        <w:tc>
          <w:tcPr>
            <w:tcW w:w="3612" w:type="pct"/>
          </w:tcPr>
          <w:p w14:paraId="4073C4B6" w14:textId="5105138B" w:rsidR="008049C6" w:rsidRPr="007871FF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7871FF">
              <w:rPr>
                <w:b/>
                <w:bCs/>
                <w:i/>
                <w:iCs/>
                <w:cs/>
              </w:rPr>
              <w:t>สำหรับงวด</w:t>
            </w:r>
            <w:r w:rsidRPr="007871FF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7871FF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7871FF">
              <w:rPr>
                <w:b/>
                <w:bCs/>
                <w:i/>
                <w:iCs/>
              </w:rPr>
              <w:t>31</w:t>
            </w:r>
            <w:r w:rsidRPr="007871FF">
              <w:rPr>
                <w:rFonts w:hint="cs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94" w:type="pct"/>
            <w:shd w:val="clear" w:color="auto" w:fill="auto"/>
          </w:tcPr>
          <w:p w14:paraId="344E5275" w14:textId="08EDC2C2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694" w:type="pct"/>
            <w:shd w:val="clear" w:color="auto" w:fill="auto"/>
          </w:tcPr>
          <w:p w14:paraId="3BBE3243" w14:textId="752D0930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049C6" w:rsidRPr="007871FF" w14:paraId="6D1060C4" w14:textId="77777777">
        <w:trPr>
          <w:trHeight w:val="421"/>
        </w:trPr>
        <w:tc>
          <w:tcPr>
            <w:tcW w:w="3612" w:type="pct"/>
          </w:tcPr>
          <w:p w14:paraId="7A450354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pct"/>
            <w:gridSpan w:val="2"/>
            <w:shd w:val="clear" w:color="auto" w:fill="auto"/>
          </w:tcPr>
          <w:p w14:paraId="449D9956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49C6" w:rsidRPr="007871FF" w14:paraId="707F7CF2" w14:textId="77777777">
        <w:trPr>
          <w:trHeight w:val="400"/>
        </w:trPr>
        <w:tc>
          <w:tcPr>
            <w:tcW w:w="3612" w:type="pct"/>
          </w:tcPr>
          <w:p w14:paraId="285D27F4" w14:textId="77777777" w:rsidR="008049C6" w:rsidRPr="007871FF" w:rsidRDefault="008049C6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7871FF">
              <w:rPr>
                <w:color w:val="000000" w:themeColor="text1"/>
                <w:cs/>
              </w:rPr>
              <w:t xml:space="preserve">ณ วันที่ </w:t>
            </w:r>
            <w:r w:rsidRPr="007871FF">
              <w:rPr>
                <w:color w:val="000000" w:themeColor="text1"/>
              </w:rPr>
              <w:t>1</w:t>
            </w:r>
            <w:r w:rsidRPr="007871FF">
              <w:rPr>
                <w:color w:val="000000" w:themeColor="text1"/>
                <w:cs/>
              </w:rPr>
              <w:t xml:space="preserve"> มกราคม</w:t>
            </w:r>
          </w:p>
        </w:tc>
        <w:tc>
          <w:tcPr>
            <w:tcW w:w="694" w:type="pct"/>
          </w:tcPr>
          <w:p w14:paraId="18D29316" w14:textId="5919BBF3" w:rsidR="008049C6" w:rsidRPr="007871FF" w:rsidRDefault="00290BB2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7871FF">
              <w:t>55,947</w:t>
            </w:r>
          </w:p>
        </w:tc>
        <w:tc>
          <w:tcPr>
            <w:tcW w:w="694" w:type="pct"/>
          </w:tcPr>
          <w:p w14:paraId="6161657E" w14:textId="6B6887FF" w:rsidR="008049C6" w:rsidRPr="007871FF" w:rsidRDefault="008049C6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7871FF">
              <w:t>47,491</w:t>
            </w:r>
          </w:p>
        </w:tc>
      </w:tr>
      <w:tr w:rsidR="008049C6" w:rsidRPr="007871FF" w14:paraId="7C268C50" w14:textId="77777777">
        <w:trPr>
          <w:trHeight w:val="400"/>
        </w:trPr>
        <w:tc>
          <w:tcPr>
            <w:tcW w:w="3612" w:type="pct"/>
          </w:tcPr>
          <w:p w14:paraId="65E93883" w14:textId="0D320BFE" w:rsidR="008049C6" w:rsidRPr="007871FF" w:rsidRDefault="008049C6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rFonts w:hint="cs"/>
                <w:color w:val="000000" w:themeColor="text1"/>
                <w:cs/>
              </w:rPr>
              <w:t>เพิ่ม</w:t>
            </w:r>
            <w:r w:rsidR="00BE1E00" w:rsidRPr="007871FF">
              <w:rPr>
                <w:rFonts w:hint="cs"/>
                <w:color w:val="000000" w:themeColor="text1"/>
                <w:cs/>
              </w:rPr>
              <w:t>ขึ้น</w:t>
            </w:r>
          </w:p>
        </w:tc>
        <w:tc>
          <w:tcPr>
            <w:tcW w:w="694" w:type="pct"/>
          </w:tcPr>
          <w:p w14:paraId="3F29E94F" w14:textId="2BEF47F4" w:rsidR="008049C6" w:rsidRPr="007871FF" w:rsidRDefault="00290BB2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7871FF">
              <w:t>150</w:t>
            </w:r>
          </w:p>
        </w:tc>
        <w:tc>
          <w:tcPr>
            <w:tcW w:w="694" w:type="pct"/>
          </w:tcPr>
          <w:p w14:paraId="45E84EDF" w14:textId="2436296A" w:rsidR="008049C6" w:rsidRPr="007871FF" w:rsidRDefault="008049C6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7871FF">
              <w:t>800</w:t>
            </w:r>
          </w:p>
        </w:tc>
      </w:tr>
      <w:tr w:rsidR="008049C6" w:rsidRPr="007871FF" w14:paraId="36861AF6" w14:textId="77777777">
        <w:trPr>
          <w:trHeight w:val="400"/>
        </w:trPr>
        <w:tc>
          <w:tcPr>
            <w:tcW w:w="3612" w:type="pct"/>
          </w:tcPr>
          <w:p w14:paraId="6DE1C7F4" w14:textId="77777777" w:rsidR="008049C6" w:rsidRPr="007871FF" w:rsidRDefault="008049C6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rFonts w:hint="cs"/>
                <w:color w:val="000000" w:themeColor="text1"/>
                <w:cs/>
              </w:rPr>
              <w:t>ขาดทุนจากการด้อยค่า</w:t>
            </w:r>
          </w:p>
        </w:tc>
        <w:tc>
          <w:tcPr>
            <w:tcW w:w="694" w:type="pct"/>
          </w:tcPr>
          <w:p w14:paraId="09C0D541" w14:textId="0716B70A" w:rsidR="008049C6" w:rsidRPr="007871FF" w:rsidRDefault="008049C6" w:rsidP="008049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</w:pPr>
            <w:r w:rsidRPr="007871FF">
              <w:t>-</w:t>
            </w:r>
          </w:p>
        </w:tc>
        <w:tc>
          <w:tcPr>
            <w:tcW w:w="694" w:type="pct"/>
          </w:tcPr>
          <w:p w14:paraId="45C1CA99" w14:textId="4CDF9103" w:rsidR="008049C6" w:rsidRPr="007871FF" w:rsidRDefault="008049C6" w:rsidP="008049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cs/>
              </w:rPr>
            </w:pPr>
            <w:r w:rsidRPr="007871FF">
              <w:t>(41)</w:t>
            </w:r>
          </w:p>
        </w:tc>
      </w:tr>
      <w:tr w:rsidR="008049C6" w:rsidRPr="007871FF" w14:paraId="22C435A8" w14:textId="77777777">
        <w:trPr>
          <w:trHeight w:val="400"/>
        </w:trPr>
        <w:tc>
          <w:tcPr>
            <w:tcW w:w="3612" w:type="pct"/>
          </w:tcPr>
          <w:p w14:paraId="51C51EDE" w14:textId="0E0D9217" w:rsidR="008049C6" w:rsidRPr="007871FF" w:rsidRDefault="008049C6" w:rsidP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7871FF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7871FF">
              <w:rPr>
                <w:b/>
                <w:bCs/>
                <w:color w:val="000000" w:themeColor="text1"/>
              </w:rPr>
              <w:t xml:space="preserve">31 </w:t>
            </w:r>
            <w:r w:rsidRPr="007871FF">
              <w:rPr>
                <w:rFonts w:hint="cs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694" w:type="pct"/>
          </w:tcPr>
          <w:p w14:paraId="123DF9C7" w14:textId="6C419918" w:rsidR="008049C6" w:rsidRPr="007871FF" w:rsidRDefault="00290BB2" w:rsidP="008049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56,097</w:t>
            </w:r>
          </w:p>
        </w:tc>
        <w:tc>
          <w:tcPr>
            <w:tcW w:w="694" w:type="pct"/>
          </w:tcPr>
          <w:p w14:paraId="6EA3F393" w14:textId="37CB0133" w:rsidR="008049C6" w:rsidRPr="007871FF" w:rsidRDefault="008049C6" w:rsidP="008049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48,250</w:t>
            </w:r>
          </w:p>
        </w:tc>
      </w:tr>
    </w:tbl>
    <w:p w14:paraId="4F5FB62C" w14:textId="77777777" w:rsidR="008049C6" w:rsidRPr="007871FF" w:rsidRDefault="008049C6" w:rsidP="00B91E2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137A0" w14:textId="70E126D0" w:rsidR="00507F3F" w:rsidRPr="007871FF" w:rsidRDefault="00507F3F" w:rsidP="0053352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71FF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การเปลี่ยนแปลงเงินลงทุนในบริษัทย่อย</w:t>
      </w:r>
    </w:p>
    <w:p w14:paraId="0EAF755E" w14:textId="31182A37" w:rsidR="004A13C4" w:rsidRPr="007871FF" w:rsidRDefault="004A13C4" w:rsidP="007446E4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3E87A8" w14:textId="575FC1CB" w:rsidR="007E7299" w:rsidRPr="007871FF" w:rsidRDefault="007E7299" w:rsidP="007E729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71F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 </w:t>
      </w:r>
      <w:r w:rsidR="000042B3" w:rsidRPr="007871FF">
        <w:rPr>
          <w:rFonts w:asciiTheme="majorBidi" w:hAnsiTheme="majorBidi" w:cstheme="majorBidi" w:hint="cs"/>
          <w:i/>
          <w:iCs/>
          <w:sz w:val="30"/>
          <w:szCs w:val="30"/>
          <w:cs/>
        </w:rPr>
        <w:t>บีซีวี เอ็นเนอร์ยี</w:t>
      </w:r>
      <w:r w:rsidRPr="007871F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จำกัด</w:t>
      </w:r>
    </w:p>
    <w:p w14:paraId="5BE71D42" w14:textId="77777777" w:rsidR="007E7299" w:rsidRPr="007871FF" w:rsidRDefault="007E7299" w:rsidP="007E7299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51D924D" w14:textId="5B39FB78" w:rsidR="0088121B" w:rsidRPr="007871FF" w:rsidRDefault="00886589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spacing w:val="-2"/>
        </w:rPr>
      </w:pPr>
      <w:r w:rsidRPr="007871FF">
        <w:rPr>
          <w:rFonts w:asciiTheme="majorBidi" w:hAnsiTheme="majorBidi"/>
          <w:spacing w:val="-2"/>
          <w:cs/>
        </w:rPr>
        <w:t xml:space="preserve">เมื่อวันที่ </w:t>
      </w:r>
      <w:r w:rsidRPr="007871FF">
        <w:rPr>
          <w:rFonts w:asciiTheme="majorBidi" w:hAnsiTheme="majorBidi"/>
          <w:spacing w:val="-2"/>
        </w:rPr>
        <w:t>14</w:t>
      </w:r>
      <w:r w:rsidRPr="007871FF">
        <w:rPr>
          <w:rFonts w:asciiTheme="majorBidi" w:hAnsiTheme="majorBidi"/>
          <w:spacing w:val="-2"/>
          <w:cs/>
        </w:rPr>
        <w:t xml:space="preserve"> กุมภาพันธ์ </w:t>
      </w:r>
      <w:r w:rsidRPr="007871FF">
        <w:rPr>
          <w:rFonts w:asciiTheme="majorBidi" w:hAnsiTheme="majorBidi"/>
          <w:spacing w:val="-2"/>
        </w:rPr>
        <w:t>2568</w:t>
      </w:r>
      <w:r w:rsidRPr="007871FF">
        <w:rPr>
          <w:rFonts w:asciiTheme="majorBidi" w:hAnsiTheme="majorBidi"/>
          <w:spacing w:val="-2"/>
          <w:cs/>
        </w:rPr>
        <w:t xml:space="preserve"> ที่ประชุมคณะกรรมการของบริษัท บีซีวี เอ็นเนอร์ยี จำกัด (“</w:t>
      </w:r>
      <w:r w:rsidRPr="007871FF">
        <w:rPr>
          <w:rFonts w:asciiTheme="majorBidi" w:hAnsiTheme="majorBidi" w:cstheme="majorBidi"/>
          <w:spacing w:val="-2"/>
        </w:rPr>
        <w:t xml:space="preserve">BCVE”) </w:t>
      </w:r>
      <w:r w:rsidRPr="007871FF">
        <w:rPr>
          <w:rFonts w:asciiTheme="majorBidi" w:hAnsiTheme="majorBidi"/>
          <w:spacing w:val="-2"/>
          <w:cs/>
        </w:rPr>
        <w:t xml:space="preserve">ได้มีมติอนุมัติเรียกชำระค่าหุ้นเพิ่มเติมจากบริษัทเป็นจำนวนเงิน </w:t>
      </w:r>
      <w:r w:rsidRPr="007871FF">
        <w:rPr>
          <w:rFonts w:asciiTheme="majorBidi" w:hAnsiTheme="majorBidi"/>
          <w:spacing w:val="-2"/>
        </w:rPr>
        <w:t>150</w:t>
      </w:r>
      <w:r w:rsidRPr="007871FF">
        <w:rPr>
          <w:rFonts w:asciiTheme="majorBidi" w:hAnsiTheme="majorBidi"/>
          <w:spacing w:val="-2"/>
          <w:cs/>
        </w:rPr>
        <w:t xml:space="preserve"> ล้านบาท ซึ่งได้รับชำระค่าหุ้นดังกล่าวแล้วในเดือนกุมภาพันธ์ </w:t>
      </w:r>
      <w:r w:rsidRPr="007871FF">
        <w:rPr>
          <w:rFonts w:asciiTheme="majorBidi" w:hAnsiTheme="majorBidi"/>
          <w:spacing w:val="-2"/>
        </w:rPr>
        <w:t>2568</w:t>
      </w:r>
    </w:p>
    <w:p w14:paraId="5B8BDF17" w14:textId="77777777" w:rsidR="00755D1B" w:rsidRPr="007871FF" w:rsidRDefault="00755D1B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cs/>
        </w:rPr>
      </w:pPr>
    </w:p>
    <w:p w14:paraId="097C3B59" w14:textId="77777777" w:rsidR="007E1177" w:rsidRPr="007871FF" w:rsidRDefault="007E1177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041C0E05" w14:textId="77777777" w:rsidR="00886589" w:rsidRPr="007871FF" w:rsidRDefault="00886589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103D851C" w14:textId="77777777" w:rsidR="00131E7D" w:rsidRPr="007871FF" w:rsidRDefault="00131E7D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4D78B5CD" w14:textId="77777777" w:rsidR="00886589" w:rsidRPr="007871FF" w:rsidRDefault="00886589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6EC36CF0" w14:textId="77777777" w:rsidR="00886589" w:rsidRPr="007871FF" w:rsidRDefault="00886589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10E9AA07" w14:textId="77777777" w:rsidR="00886589" w:rsidRPr="007871FF" w:rsidRDefault="00886589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1CCF0599" w14:textId="77777777" w:rsidR="00886589" w:rsidRPr="007871FF" w:rsidRDefault="00886589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741958FA" w14:textId="77777777" w:rsidR="00886589" w:rsidRPr="007871FF" w:rsidRDefault="00886589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65298FE1" w14:textId="77777777" w:rsidR="00755D1B" w:rsidRPr="007871FF" w:rsidRDefault="00755D1B" w:rsidP="006B1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cs/>
        </w:rPr>
      </w:pPr>
    </w:p>
    <w:p w14:paraId="59ECEED9" w14:textId="51A1F4F0" w:rsidR="00F421FF" w:rsidRPr="007871FF" w:rsidRDefault="004762B0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11"/>
      <w:bookmarkStart w:id="4" w:name="OLE_LINK12"/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5409B840" w14:textId="35C11F63" w:rsidR="0066035F" w:rsidRPr="007871FF" w:rsidRDefault="0066035F" w:rsidP="0080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 w:cstheme="majorBidi"/>
          <w:sz w:val="22"/>
          <w:szCs w:val="22"/>
          <w:cs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218"/>
        <w:gridCol w:w="1220"/>
        <w:gridCol w:w="1218"/>
        <w:gridCol w:w="1217"/>
      </w:tblGrid>
      <w:tr w:rsidR="008049C6" w:rsidRPr="007871FF" w14:paraId="7AAD5444" w14:textId="77777777">
        <w:trPr>
          <w:tblHeader/>
        </w:trPr>
        <w:tc>
          <w:tcPr>
            <w:tcW w:w="2348" w:type="pct"/>
          </w:tcPr>
          <w:p w14:paraId="2E60C35A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2"/>
          </w:tcPr>
          <w:p w14:paraId="5133139C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</w:tcPr>
          <w:p w14:paraId="2F841F30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49C6" w:rsidRPr="007871FF" w14:paraId="38FA23C5" w14:textId="77777777">
        <w:trPr>
          <w:trHeight w:val="182"/>
          <w:tblHeader/>
        </w:trPr>
        <w:tc>
          <w:tcPr>
            <w:tcW w:w="2348" w:type="pct"/>
          </w:tcPr>
          <w:p w14:paraId="6686C11E" w14:textId="036787D9" w:rsidR="008049C6" w:rsidRPr="007871FF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871FF">
              <w:rPr>
                <w:b/>
                <w:bCs/>
                <w:i/>
                <w:iCs/>
                <w:cs/>
              </w:rPr>
              <w:t>สำหรับงวด</w:t>
            </w:r>
            <w:r w:rsidRPr="007871FF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7871FF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7871FF">
              <w:rPr>
                <w:b/>
                <w:bCs/>
                <w:i/>
                <w:iCs/>
              </w:rPr>
              <w:t>31</w:t>
            </w:r>
            <w:r w:rsidRPr="007871FF">
              <w:rPr>
                <w:rFonts w:hint="cs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663" w:type="pct"/>
          </w:tcPr>
          <w:p w14:paraId="5AAB8506" w14:textId="4DF31D9D" w:rsidR="008049C6" w:rsidRPr="007871FF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256</w:t>
            </w:r>
            <w:r w:rsidRPr="007871FF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664" w:type="pct"/>
          </w:tcPr>
          <w:p w14:paraId="011B0AF4" w14:textId="3265B73C" w:rsidR="008049C6" w:rsidRPr="007871FF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256</w:t>
            </w:r>
            <w:r w:rsidRPr="007871FF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663" w:type="pct"/>
          </w:tcPr>
          <w:p w14:paraId="057FE8F8" w14:textId="63189E56" w:rsidR="008049C6" w:rsidRPr="007871FF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256</w:t>
            </w:r>
            <w:r w:rsidRPr="007871FF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662" w:type="pct"/>
          </w:tcPr>
          <w:p w14:paraId="171919A9" w14:textId="251B06A8" w:rsidR="008049C6" w:rsidRPr="007871FF" w:rsidRDefault="00804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256</w:t>
            </w:r>
            <w:r w:rsidRPr="007871FF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8049C6" w:rsidRPr="007871FF" w14:paraId="004665ED" w14:textId="77777777">
        <w:trPr>
          <w:tblHeader/>
        </w:trPr>
        <w:tc>
          <w:tcPr>
            <w:tcW w:w="2348" w:type="pct"/>
          </w:tcPr>
          <w:p w14:paraId="6F3B200D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2" w:type="pct"/>
            <w:gridSpan w:val="4"/>
            <w:vAlign w:val="center"/>
          </w:tcPr>
          <w:p w14:paraId="4A497CD2" w14:textId="77777777" w:rsidR="008049C6" w:rsidRPr="007871FF" w:rsidRDefault="008049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6AD8" w:rsidRPr="007871FF" w14:paraId="0BFC4077" w14:textId="77777777">
        <w:tc>
          <w:tcPr>
            <w:tcW w:w="2348" w:type="pct"/>
          </w:tcPr>
          <w:p w14:paraId="27C0DC36" w14:textId="7777777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871FF">
              <w:rPr>
                <w:rFonts w:asciiTheme="majorBidi" w:hAnsiTheme="majorBidi" w:cstheme="majorBidi"/>
              </w:rPr>
              <w:t>1</w:t>
            </w:r>
            <w:r w:rsidRPr="007871FF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663" w:type="pct"/>
            <w:vAlign w:val="bottom"/>
          </w:tcPr>
          <w:p w14:paraId="2CCCD66A" w14:textId="2E92DC9E" w:rsidR="00A66AD8" w:rsidRPr="007871FF" w:rsidRDefault="006F37AB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/>
                <w:cs/>
              </w:rPr>
              <w:t>31</w:t>
            </w:r>
            <w:r w:rsidRPr="007871FF">
              <w:rPr>
                <w:rFonts w:asciiTheme="majorBidi" w:hAnsiTheme="majorBidi" w:cstheme="majorBidi"/>
              </w:rPr>
              <w:t>,</w:t>
            </w:r>
            <w:r w:rsidRPr="007871FF">
              <w:rPr>
                <w:rFonts w:asciiTheme="majorBidi" w:hAnsiTheme="majorBidi"/>
                <w:cs/>
              </w:rPr>
              <w:t>568</w:t>
            </w:r>
          </w:p>
        </w:tc>
        <w:tc>
          <w:tcPr>
            <w:tcW w:w="664" w:type="pct"/>
            <w:vAlign w:val="bottom"/>
          </w:tcPr>
          <w:p w14:paraId="494A7DB8" w14:textId="74FC9063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28,349</w:t>
            </w:r>
          </w:p>
        </w:tc>
        <w:tc>
          <w:tcPr>
            <w:tcW w:w="663" w:type="pct"/>
            <w:vAlign w:val="bottom"/>
          </w:tcPr>
          <w:p w14:paraId="49C5D42F" w14:textId="36FE6AE9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685</w:t>
            </w:r>
          </w:p>
        </w:tc>
        <w:tc>
          <w:tcPr>
            <w:tcW w:w="662" w:type="pct"/>
            <w:vAlign w:val="bottom"/>
          </w:tcPr>
          <w:p w14:paraId="4569EED5" w14:textId="421561EC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235</w:t>
            </w:r>
          </w:p>
        </w:tc>
      </w:tr>
      <w:tr w:rsidR="00A66AD8" w:rsidRPr="007871FF" w14:paraId="263046DA" w14:textId="77777777">
        <w:tc>
          <w:tcPr>
            <w:tcW w:w="2348" w:type="pct"/>
          </w:tcPr>
          <w:p w14:paraId="3479E374" w14:textId="7777777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663" w:type="pct"/>
            <w:vAlign w:val="bottom"/>
          </w:tcPr>
          <w:p w14:paraId="4317B275" w14:textId="0B9BF5D0" w:rsidR="00A66AD8" w:rsidRPr="007871FF" w:rsidRDefault="006F37AB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(</w:t>
            </w:r>
            <w:r w:rsidR="008429E2" w:rsidRPr="007871FF">
              <w:rPr>
                <w:rFonts w:asciiTheme="majorBidi" w:hAnsiTheme="majorBidi" w:cstheme="majorBidi"/>
              </w:rPr>
              <w:t>555</w:t>
            </w:r>
            <w:r w:rsidRPr="007871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7F25F9C2" w14:textId="183C171C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(49)</w:t>
            </w:r>
          </w:p>
        </w:tc>
        <w:tc>
          <w:tcPr>
            <w:tcW w:w="663" w:type="pct"/>
            <w:vAlign w:val="bottom"/>
          </w:tcPr>
          <w:p w14:paraId="6EEB7DB6" w14:textId="50989389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5B42A13B" w14:textId="0860E250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</w:tr>
      <w:tr w:rsidR="00A66AD8" w:rsidRPr="007871FF" w14:paraId="11149FBF" w14:textId="77777777">
        <w:tc>
          <w:tcPr>
            <w:tcW w:w="2348" w:type="pct"/>
          </w:tcPr>
          <w:p w14:paraId="251ADAAF" w14:textId="7777777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12443BFA" w14:textId="4B71455D" w:rsidR="00A66AD8" w:rsidRPr="007871FF" w:rsidRDefault="0028416C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466</w:t>
            </w:r>
          </w:p>
        </w:tc>
        <w:tc>
          <w:tcPr>
            <w:tcW w:w="664" w:type="pct"/>
            <w:vAlign w:val="bottom"/>
          </w:tcPr>
          <w:p w14:paraId="5EBD9579" w14:textId="544F4B70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663" w:type="pct"/>
            <w:vAlign w:val="bottom"/>
          </w:tcPr>
          <w:p w14:paraId="2A1C30E1" w14:textId="5F86C74C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168BED20" w14:textId="07D6CDFD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</w:tr>
      <w:tr w:rsidR="00A66AD8" w:rsidRPr="007871FF" w14:paraId="5A31928A" w14:textId="77777777">
        <w:tc>
          <w:tcPr>
            <w:tcW w:w="2348" w:type="pct"/>
          </w:tcPr>
          <w:p w14:paraId="5F4121ED" w14:textId="7777777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7871FF">
              <w:rPr>
                <w:rFonts w:asciiTheme="majorBidi" w:hAnsiTheme="majorBidi" w:cstheme="majorBidi"/>
              </w:rPr>
              <w:t xml:space="preserve"> (</w:t>
            </w:r>
            <w:r w:rsidRPr="007871FF">
              <w:rPr>
                <w:rFonts w:asciiTheme="majorBidi" w:hAnsiTheme="majorBidi" w:cstheme="majorBidi"/>
                <w:cs/>
              </w:rPr>
              <w:t>ขาดทุน</w:t>
            </w:r>
            <w:r w:rsidRPr="007871FF">
              <w:rPr>
                <w:rFonts w:asciiTheme="majorBidi" w:hAnsiTheme="majorBidi" w:cstheme="majorBidi"/>
              </w:rPr>
              <w:t xml:space="preserve">) </w:t>
            </w:r>
            <w:r w:rsidRPr="007871FF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  <w:r w:rsidRPr="007871FF">
              <w:rPr>
                <w:rFonts w:asciiTheme="majorBidi" w:hAnsiTheme="majorBidi" w:cstheme="majorBidi" w:hint="cs"/>
                <w:cs/>
              </w:rPr>
              <w:t>ใน</w:t>
            </w:r>
            <w:r w:rsidRPr="007871FF">
              <w:rPr>
                <w:rFonts w:asciiTheme="majorBidi" w:hAnsiTheme="majorBidi" w:cstheme="majorBidi"/>
                <w:cs/>
              </w:rPr>
              <w:t>บริษัทร่วมและการร่วมค้า</w:t>
            </w:r>
          </w:p>
        </w:tc>
        <w:tc>
          <w:tcPr>
            <w:tcW w:w="663" w:type="pct"/>
            <w:vAlign w:val="bottom"/>
          </w:tcPr>
          <w:p w14:paraId="60BF5C22" w14:textId="787D692C" w:rsidR="00A66AD8" w:rsidRPr="007871FF" w:rsidRDefault="006F37AB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</w:t>
            </w:r>
            <w:r w:rsidR="00F773FB" w:rsidRPr="007871FF">
              <w:rPr>
                <w:rFonts w:asciiTheme="majorBidi" w:hAnsiTheme="majorBidi" w:cstheme="majorBidi"/>
              </w:rPr>
              <w:t>976</w:t>
            </w:r>
            <w:r w:rsidRPr="007871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83E78CB" w14:textId="010DDF5C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(15</w:t>
            </w:r>
            <w:r w:rsidRPr="007871FF">
              <w:rPr>
                <w:rFonts w:asciiTheme="majorBidi" w:hAnsiTheme="majorBidi" w:cstheme="majorBidi" w:hint="cs"/>
                <w:cs/>
              </w:rPr>
              <w:t>6</w:t>
            </w:r>
            <w:r w:rsidRPr="007871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3" w:type="pct"/>
            <w:vAlign w:val="bottom"/>
          </w:tcPr>
          <w:p w14:paraId="7FACC18F" w14:textId="3A9E21E3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218A8589" w14:textId="56A91BDB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</w:tr>
      <w:tr w:rsidR="00A66AD8" w:rsidRPr="007871FF" w14:paraId="415F52B7" w14:textId="77777777">
        <w:tc>
          <w:tcPr>
            <w:tcW w:w="2348" w:type="pct"/>
          </w:tcPr>
          <w:p w14:paraId="503626E0" w14:textId="7777777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hint="cs"/>
                <w:cs/>
              </w:rPr>
              <w:t>ผลกระทบจากการแปลงค่างบการเงิน</w:t>
            </w:r>
          </w:p>
        </w:tc>
        <w:tc>
          <w:tcPr>
            <w:tcW w:w="663" w:type="pct"/>
            <w:vAlign w:val="bottom"/>
          </w:tcPr>
          <w:p w14:paraId="487E4128" w14:textId="61F549CD" w:rsidR="00A66AD8" w:rsidRPr="007871FF" w:rsidRDefault="006F37AB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(2</w:t>
            </w:r>
            <w:r w:rsidR="00F773FB" w:rsidRPr="007871FF">
              <w:rPr>
                <w:rFonts w:asciiTheme="majorBidi" w:hAnsiTheme="majorBidi" w:cstheme="majorBidi"/>
              </w:rPr>
              <w:t>8</w:t>
            </w:r>
            <w:r w:rsidRPr="007871F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64" w:type="pct"/>
            <w:vAlign w:val="bottom"/>
          </w:tcPr>
          <w:p w14:paraId="2E9676F2" w14:textId="3494952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1,4</w:t>
            </w:r>
            <w:r w:rsidRPr="007871FF">
              <w:rPr>
                <w:rFonts w:asciiTheme="majorBidi" w:hAnsiTheme="majorBidi" w:cstheme="majorBidi" w:hint="cs"/>
                <w:cs/>
              </w:rPr>
              <w:t>58</w:t>
            </w:r>
          </w:p>
        </w:tc>
        <w:tc>
          <w:tcPr>
            <w:tcW w:w="663" w:type="pct"/>
            <w:vAlign w:val="bottom"/>
          </w:tcPr>
          <w:p w14:paraId="5D5DEC77" w14:textId="44664EB0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7745872A" w14:textId="4B0F699F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</w:tr>
      <w:tr w:rsidR="00A66AD8" w:rsidRPr="007871FF" w14:paraId="1E1E5E3A" w14:textId="77777777">
        <w:tc>
          <w:tcPr>
            <w:tcW w:w="2348" w:type="pct"/>
          </w:tcPr>
          <w:p w14:paraId="00F50516" w14:textId="7777777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663" w:type="pct"/>
            <w:vAlign w:val="bottom"/>
          </w:tcPr>
          <w:p w14:paraId="52D0BEDC" w14:textId="584CEA8A" w:rsidR="00A66AD8" w:rsidRPr="007871FF" w:rsidRDefault="006F37AB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2</w:t>
            </w:r>
            <w:r w:rsidR="00F773FB" w:rsidRPr="007871FF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664" w:type="pct"/>
            <w:vAlign w:val="bottom"/>
          </w:tcPr>
          <w:p w14:paraId="2D36DBA9" w14:textId="432ABBA1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1,013</w:t>
            </w:r>
          </w:p>
        </w:tc>
        <w:tc>
          <w:tcPr>
            <w:tcW w:w="663" w:type="pct"/>
            <w:vAlign w:val="bottom"/>
          </w:tcPr>
          <w:p w14:paraId="2C95AA41" w14:textId="36C52697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2" w:type="pct"/>
            <w:vAlign w:val="bottom"/>
          </w:tcPr>
          <w:p w14:paraId="04B13A83" w14:textId="3D18B764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450</w:t>
            </w:r>
          </w:p>
        </w:tc>
      </w:tr>
      <w:tr w:rsidR="006F37AB" w:rsidRPr="007871FF" w14:paraId="02A61BE3" w14:textId="77777777">
        <w:tc>
          <w:tcPr>
            <w:tcW w:w="2348" w:type="pct"/>
          </w:tcPr>
          <w:p w14:paraId="5C832BDF" w14:textId="3AC36547" w:rsidR="006F37AB" w:rsidRPr="007871FF" w:rsidRDefault="006F37AB" w:rsidP="006F3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663" w:type="pct"/>
            <w:vAlign w:val="bottom"/>
          </w:tcPr>
          <w:p w14:paraId="2F3701F9" w14:textId="75111694" w:rsidR="006F37AB" w:rsidRPr="007871FF" w:rsidRDefault="006F37AB" w:rsidP="006F3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664" w:type="pct"/>
            <w:vAlign w:val="bottom"/>
          </w:tcPr>
          <w:p w14:paraId="6C537FE0" w14:textId="1E52FD3E" w:rsidR="006F37AB" w:rsidRPr="007871FF" w:rsidRDefault="006F37AB" w:rsidP="006F3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63" w:type="pct"/>
            <w:vAlign w:val="bottom"/>
          </w:tcPr>
          <w:p w14:paraId="5A5DAD15" w14:textId="10F6EB67" w:rsidR="006F37AB" w:rsidRPr="007871FF" w:rsidRDefault="006F37AB" w:rsidP="006F3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662" w:type="pct"/>
            <w:vAlign w:val="bottom"/>
          </w:tcPr>
          <w:p w14:paraId="56C5F072" w14:textId="142CFBBA" w:rsidR="006F37AB" w:rsidRPr="007871FF" w:rsidRDefault="006F37AB" w:rsidP="006F37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</w:tr>
      <w:tr w:rsidR="00A66AD8" w:rsidRPr="007871FF" w14:paraId="42144CE4" w14:textId="77777777">
        <w:tc>
          <w:tcPr>
            <w:tcW w:w="2348" w:type="pct"/>
          </w:tcPr>
          <w:p w14:paraId="3988781B" w14:textId="71A7128D" w:rsidR="00A66AD8" w:rsidRPr="007871FF" w:rsidRDefault="00A66AD8" w:rsidP="00A66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b/>
                <w:bCs/>
                <w:color w:val="000000" w:themeColor="text1"/>
                <w:cs/>
              </w:rPr>
              <w:t xml:space="preserve">ณ วันที่ </w:t>
            </w:r>
            <w:r w:rsidRPr="007871FF">
              <w:rPr>
                <w:b/>
                <w:bCs/>
                <w:color w:val="000000" w:themeColor="text1"/>
              </w:rPr>
              <w:t xml:space="preserve">31 </w:t>
            </w:r>
            <w:r w:rsidRPr="007871FF">
              <w:rPr>
                <w:rFonts w:hint="cs"/>
                <w:b/>
                <w:bCs/>
                <w:color w:val="000000" w:themeColor="text1"/>
                <w:cs/>
              </w:rPr>
              <w:t>มีนาคม</w:t>
            </w:r>
          </w:p>
        </w:tc>
        <w:tc>
          <w:tcPr>
            <w:tcW w:w="663" w:type="pct"/>
            <w:vAlign w:val="bottom"/>
          </w:tcPr>
          <w:p w14:paraId="437476D5" w14:textId="58A58DC2" w:rsidR="00A66AD8" w:rsidRPr="007871FF" w:rsidRDefault="006F37AB" w:rsidP="00A66A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3</w:t>
            </w:r>
            <w:r w:rsidR="003C35D0" w:rsidRPr="007871FF">
              <w:rPr>
                <w:rFonts w:asciiTheme="majorBidi" w:hAnsiTheme="majorBidi" w:cstheme="majorBidi"/>
                <w:b/>
                <w:bCs/>
              </w:rPr>
              <w:t>0</w:t>
            </w:r>
            <w:r w:rsidRPr="007871FF">
              <w:rPr>
                <w:rFonts w:asciiTheme="majorBidi" w:hAnsiTheme="majorBidi" w:cstheme="majorBidi"/>
                <w:b/>
                <w:bCs/>
              </w:rPr>
              <w:t>,</w:t>
            </w:r>
            <w:r w:rsidR="0028416C" w:rsidRPr="007871FF">
              <w:rPr>
                <w:rFonts w:asciiTheme="majorBidi" w:hAnsiTheme="majorBidi" w:cstheme="majorBidi"/>
                <w:b/>
                <w:bCs/>
              </w:rPr>
              <w:t>396</w:t>
            </w:r>
          </w:p>
        </w:tc>
        <w:tc>
          <w:tcPr>
            <w:tcW w:w="664" w:type="pct"/>
            <w:vAlign w:val="bottom"/>
          </w:tcPr>
          <w:p w14:paraId="65FF9DBF" w14:textId="6E84C63E" w:rsidR="00A66AD8" w:rsidRPr="007871FF" w:rsidRDefault="00A66AD8" w:rsidP="00A66A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31,162</w:t>
            </w:r>
          </w:p>
        </w:tc>
        <w:tc>
          <w:tcPr>
            <w:tcW w:w="663" w:type="pct"/>
            <w:vAlign w:val="bottom"/>
          </w:tcPr>
          <w:p w14:paraId="1A539676" w14:textId="15184D9D" w:rsidR="00A66AD8" w:rsidRPr="007871FF" w:rsidRDefault="00A66AD8" w:rsidP="00A66A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385</w:t>
            </w:r>
          </w:p>
        </w:tc>
        <w:tc>
          <w:tcPr>
            <w:tcW w:w="662" w:type="pct"/>
            <w:vAlign w:val="bottom"/>
          </w:tcPr>
          <w:p w14:paraId="13BFD9D4" w14:textId="27054E05" w:rsidR="00A66AD8" w:rsidRPr="007871FF" w:rsidRDefault="00A66AD8" w:rsidP="00A66A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 w:hint="cs"/>
                <w:b/>
                <w:bCs/>
                <w:cs/>
              </w:rPr>
              <w:t>685</w:t>
            </w:r>
          </w:p>
        </w:tc>
      </w:tr>
    </w:tbl>
    <w:p w14:paraId="19997139" w14:textId="77777777" w:rsidR="008049C6" w:rsidRPr="007871FF" w:rsidRDefault="008049C6" w:rsidP="00804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jc w:val="thaiDistribute"/>
        <w:rPr>
          <w:rFonts w:asciiTheme="majorBidi" w:hAnsiTheme="majorBidi" w:cstheme="majorBidi"/>
          <w:i/>
          <w:iCs/>
          <w:sz w:val="22"/>
          <w:szCs w:val="22"/>
          <w:lang w:val="en-GB"/>
        </w:rPr>
      </w:pPr>
    </w:p>
    <w:p w14:paraId="002E8843" w14:textId="33A9F334" w:rsidR="00AE5C41" w:rsidRPr="007871FF" w:rsidRDefault="00AE5C41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7871FF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7871FF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7871FF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6F232168" w14:textId="77777777" w:rsidR="00035BAC" w:rsidRPr="007871FF" w:rsidRDefault="00035BAC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0627FCC6" w14:textId="393C9062" w:rsidR="00E22425" w:rsidRPr="007871FF" w:rsidRDefault="00E22425" w:rsidP="00EA5FC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7871FF">
        <w:rPr>
          <w:rFonts w:asciiTheme="majorBidi" w:hAnsiTheme="majorBidi" w:cstheme="majorBidi"/>
          <w:i/>
          <w:iCs/>
          <w:cs/>
        </w:rPr>
        <w:t xml:space="preserve">บริษัท ธนโชคน้ำมันพืช </w:t>
      </w:r>
      <w:r w:rsidR="006B1A80" w:rsidRPr="007871FF">
        <w:rPr>
          <w:rFonts w:asciiTheme="majorBidi" w:hAnsiTheme="majorBidi" w:cstheme="majorBidi"/>
          <w:i/>
          <w:iCs/>
        </w:rPr>
        <w:t>(</w:t>
      </w:r>
      <w:r w:rsidR="000F072F" w:rsidRPr="007871FF">
        <w:rPr>
          <w:rFonts w:asciiTheme="majorBidi" w:hAnsiTheme="majorBidi" w:cstheme="majorBidi"/>
          <w:i/>
          <w:iCs/>
        </w:rPr>
        <w:t>2012</w:t>
      </w:r>
      <w:r w:rsidR="006B1A80" w:rsidRPr="007871FF">
        <w:rPr>
          <w:rFonts w:asciiTheme="majorBidi" w:hAnsiTheme="majorBidi" w:cstheme="majorBidi"/>
          <w:i/>
          <w:iCs/>
        </w:rPr>
        <w:t>)</w:t>
      </w:r>
      <w:r w:rsidRPr="007871FF">
        <w:rPr>
          <w:rFonts w:asciiTheme="majorBidi" w:hAnsiTheme="majorBidi" w:cstheme="majorBidi" w:hint="cs"/>
          <w:i/>
          <w:iCs/>
          <w:cs/>
        </w:rPr>
        <w:t xml:space="preserve"> จำกัด</w:t>
      </w:r>
    </w:p>
    <w:p w14:paraId="46644C67" w14:textId="77777777" w:rsidR="00EA5FCB" w:rsidRPr="007871FF" w:rsidRDefault="00EA5FCB" w:rsidP="00EA5FC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</w:p>
    <w:p w14:paraId="58FD652D" w14:textId="171C372A" w:rsidR="00EA5FCB" w:rsidRPr="007871FF" w:rsidRDefault="00EA5FCB" w:rsidP="004105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</w:rPr>
      </w:pPr>
      <w:r w:rsidRPr="007871FF">
        <w:rPr>
          <w:rFonts w:asciiTheme="majorBidi" w:hAnsiTheme="majorBidi"/>
          <w:cs/>
        </w:rPr>
        <w:t xml:space="preserve">เมื่อวันที่ </w:t>
      </w:r>
      <w:r w:rsidRPr="007871FF">
        <w:rPr>
          <w:rFonts w:asciiTheme="majorBidi" w:hAnsiTheme="majorBidi" w:cstheme="majorBidi"/>
        </w:rPr>
        <w:t xml:space="preserve">26 </w:t>
      </w:r>
      <w:r w:rsidRPr="007871FF">
        <w:rPr>
          <w:rFonts w:asciiTheme="majorBidi" w:hAnsiTheme="majorBidi"/>
          <w:cs/>
        </w:rPr>
        <w:t xml:space="preserve">ธันวาคม </w:t>
      </w:r>
      <w:r w:rsidRPr="007871FF">
        <w:rPr>
          <w:rFonts w:asciiTheme="majorBidi" w:hAnsiTheme="majorBidi" w:cstheme="majorBidi"/>
        </w:rPr>
        <w:t xml:space="preserve">2566 </w:t>
      </w:r>
      <w:r w:rsidRPr="007871FF">
        <w:rPr>
          <w:rFonts w:asciiTheme="majorBidi" w:hAnsiTheme="majorBidi"/>
          <w:cs/>
        </w:rPr>
        <w:t xml:space="preserve">บริษัทได้ลงนามในสัญญาร่วมทุนและสัญญาระหว่างผู้ถือหุ้นเพื่อเข้าซื้อเงินลงทุนในสัดส่วนร้อยละ </w:t>
      </w:r>
      <w:r w:rsidRPr="007871FF">
        <w:rPr>
          <w:rFonts w:asciiTheme="majorBidi" w:hAnsiTheme="majorBidi" w:cstheme="majorBidi"/>
        </w:rPr>
        <w:t xml:space="preserve">45 </w:t>
      </w:r>
      <w:r w:rsidRPr="007871FF">
        <w:rPr>
          <w:rFonts w:asciiTheme="majorBidi" w:hAnsiTheme="majorBidi"/>
          <w:cs/>
        </w:rPr>
        <w:t>ในบริษัท ธนโชคน้ำมันพืช (</w:t>
      </w:r>
      <w:r w:rsidRPr="007871FF">
        <w:rPr>
          <w:rFonts w:asciiTheme="majorBidi" w:hAnsiTheme="majorBidi" w:cstheme="majorBidi"/>
        </w:rPr>
        <w:t xml:space="preserve">2012) </w:t>
      </w:r>
      <w:r w:rsidRPr="007871FF">
        <w:rPr>
          <w:rFonts w:asciiTheme="majorBidi" w:hAnsiTheme="majorBidi"/>
          <w:cs/>
        </w:rPr>
        <w:t>จำกัด (“</w:t>
      </w:r>
      <w:r w:rsidRPr="007871FF">
        <w:rPr>
          <w:rFonts w:asciiTheme="majorBidi" w:hAnsiTheme="majorBidi" w:cstheme="majorBidi"/>
        </w:rPr>
        <w:t xml:space="preserve">TCV”) </w:t>
      </w:r>
      <w:r w:rsidRPr="007871FF">
        <w:rPr>
          <w:rFonts w:asciiTheme="majorBidi" w:hAnsiTheme="majorBidi"/>
          <w:cs/>
        </w:rPr>
        <w:t>ซึ่งเป็นบริษัทที่ประกอบธุรกิจจัดหาและจำหน่ายน้ำมันปรุงอาหารใช้แล้ว (</w:t>
      </w:r>
      <w:r w:rsidRPr="007871FF">
        <w:rPr>
          <w:rFonts w:asciiTheme="majorBidi" w:hAnsiTheme="majorBidi" w:cstheme="majorBidi"/>
        </w:rPr>
        <w:t xml:space="preserve">Used Cooking Oil) </w:t>
      </w:r>
      <w:r w:rsidRPr="007871FF">
        <w:rPr>
          <w:rFonts w:asciiTheme="majorBidi" w:hAnsiTheme="majorBidi"/>
          <w:cs/>
        </w:rPr>
        <w:t xml:space="preserve">ในวงเงินไม่เกิน </w:t>
      </w:r>
      <w:r w:rsidRPr="007871FF">
        <w:rPr>
          <w:rFonts w:asciiTheme="majorBidi" w:hAnsiTheme="majorBidi" w:cstheme="majorBidi"/>
        </w:rPr>
        <w:t xml:space="preserve">450 </w:t>
      </w:r>
      <w:r w:rsidRPr="007871FF">
        <w:rPr>
          <w:rFonts w:asciiTheme="majorBidi" w:hAnsiTheme="majorBidi"/>
          <w:cs/>
        </w:rPr>
        <w:t xml:space="preserve">ล้านบาท ซึ่งบริษัทได้ชำระค่าหุ้นเพิ่มทุนครั้งแรกจำนวน </w:t>
      </w:r>
      <w:r w:rsidRPr="007871FF">
        <w:rPr>
          <w:rFonts w:asciiTheme="majorBidi" w:hAnsiTheme="majorBidi" w:cstheme="majorBidi"/>
        </w:rPr>
        <w:t xml:space="preserve">150 </w:t>
      </w:r>
      <w:r w:rsidRPr="007871FF">
        <w:rPr>
          <w:rFonts w:asciiTheme="majorBidi" w:hAnsiTheme="majorBidi"/>
          <w:cs/>
        </w:rPr>
        <w:t>ล้านบาท</w:t>
      </w:r>
      <w:r w:rsidR="004849A7" w:rsidRPr="007871FF">
        <w:rPr>
          <w:rFonts w:asciiTheme="majorBidi" w:hAnsiTheme="majorBidi" w:hint="cs"/>
          <w:cs/>
        </w:rPr>
        <w:t xml:space="preserve"> </w:t>
      </w:r>
      <w:r w:rsidRPr="007871FF">
        <w:rPr>
          <w:rFonts w:asciiTheme="majorBidi" w:hAnsiTheme="majorBidi"/>
          <w:cs/>
        </w:rPr>
        <w:t xml:space="preserve">ในวันที่ </w:t>
      </w:r>
      <w:r w:rsidRPr="007871FF">
        <w:rPr>
          <w:rFonts w:asciiTheme="majorBidi" w:hAnsiTheme="majorBidi" w:cstheme="majorBidi"/>
        </w:rPr>
        <w:t xml:space="preserve">28 </w:t>
      </w:r>
      <w:r w:rsidRPr="007871FF">
        <w:rPr>
          <w:rFonts w:asciiTheme="majorBidi" w:hAnsiTheme="majorBidi"/>
          <w:cs/>
        </w:rPr>
        <w:t xml:space="preserve">ธันวาคม </w:t>
      </w:r>
      <w:r w:rsidRPr="007871FF">
        <w:rPr>
          <w:rFonts w:asciiTheme="majorBidi" w:hAnsiTheme="majorBidi" w:cstheme="majorBidi"/>
        </w:rPr>
        <w:t xml:space="preserve">2566 </w:t>
      </w:r>
      <w:r w:rsidRPr="007871FF">
        <w:rPr>
          <w:rFonts w:asciiTheme="majorBidi" w:hAnsiTheme="majorBidi"/>
          <w:cs/>
        </w:rPr>
        <w:t xml:space="preserve">บริษัทได้รับโอนหุ้นในวันที่ </w:t>
      </w:r>
      <w:r w:rsidRPr="007871FF">
        <w:rPr>
          <w:rFonts w:asciiTheme="majorBidi" w:hAnsiTheme="majorBidi" w:cstheme="majorBidi"/>
        </w:rPr>
        <w:t xml:space="preserve">5 </w:t>
      </w:r>
      <w:r w:rsidRPr="007871FF">
        <w:rPr>
          <w:rFonts w:asciiTheme="majorBidi" w:hAnsiTheme="majorBidi"/>
          <w:cs/>
        </w:rPr>
        <w:t xml:space="preserve">มกราคม </w:t>
      </w:r>
      <w:r w:rsidRPr="007871FF">
        <w:rPr>
          <w:rFonts w:asciiTheme="majorBidi" w:hAnsiTheme="majorBidi" w:cstheme="majorBidi"/>
        </w:rPr>
        <w:t xml:space="preserve">2567 </w:t>
      </w:r>
      <w:r w:rsidRPr="007871FF">
        <w:rPr>
          <w:rFonts w:asciiTheme="majorBidi" w:hAnsiTheme="majorBidi"/>
          <w:cs/>
        </w:rPr>
        <w:t xml:space="preserve">เป็นที่เรียบร้อยแล้ว ทั้งนี้มีสิ่งตอบแทนที่คาดว่าจะต้องจ่ายจำนวน </w:t>
      </w:r>
      <w:r w:rsidRPr="007871FF">
        <w:rPr>
          <w:rFonts w:asciiTheme="majorBidi" w:hAnsiTheme="majorBidi" w:cstheme="majorBidi"/>
        </w:rPr>
        <w:t xml:space="preserve">300 </w:t>
      </w:r>
      <w:r w:rsidRPr="007871FF">
        <w:rPr>
          <w:rFonts w:asciiTheme="majorBidi" w:hAnsiTheme="majorBidi"/>
          <w:cs/>
        </w:rPr>
        <w:t xml:space="preserve">ล้านบาท ภายในปี </w:t>
      </w:r>
      <w:r w:rsidRPr="007871FF">
        <w:rPr>
          <w:rFonts w:asciiTheme="majorBidi" w:hAnsiTheme="majorBidi" w:cstheme="majorBidi"/>
        </w:rPr>
        <w:t xml:space="preserve">2567 </w:t>
      </w:r>
      <w:r w:rsidRPr="007871FF">
        <w:rPr>
          <w:rFonts w:asciiTheme="majorBidi" w:hAnsiTheme="majorBidi"/>
          <w:cs/>
        </w:rPr>
        <w:t xml:space="preserve">และ </w:t>
      </w:r>
      <w:r w:rsidRPr="007871FF">
        <w:rPr>
          <w:rFonts w:asciiTheme="majorBidi" w:hAnsiTheme="majorBidi" w:cstheme="majorBidi"/>
        </w:rPr>
        <w:t xml:space="preserve">2568 </w:t>
      </w:r>
      <w:r w:rsidRPr="007871FF">
        <w:rPr>
          <w:rFonts w:asciiTheme="majorBidi" w:hAnsiTheme="majorBidi"/>
          <w:cs/>
        </w:rPr>
        <w:t xml:space="preserve">โดยแบ่งชำระครั้งแรกจำนวน </w:t>
      </w:r>
      <w:r w:rsidRPr="007871FF">
        <w:rPr>
          <w:rFonts w:asciiTheme="majorBidi" w:hAnsiTheme="majorBidi" w:cstheme="majorBidi"/>
        </w:rPr>
        <w:t xml:space="preserve">150 </w:t>
      </w:r>
      <w:r w:rsidRPr="007871FF">
        <w:rPr>
          <w:rFonts w:asciiTheme="majorBidi" w:hAnsiTheme="majorBidi"/>
          <w:cs/>
        </w:rPr>
        <w:t xml:space="preserve">ล้านบาท และครั้งที่สองจำนวน </w:t>
      </w:r>
      <w:r w:rsidRPr="007871FF">
        <w:rPr>
          <w:rFonts w:asciiTheme="majorBidi" w:hAnsiTheme="majorBidi" w:cstheme="majorBidi"/>
        </w:rPr>
        <w:t xml:space="preserve">150 </w:t>
      </w:r>
      <w:r w:rsidRPr="007871FF">
        <w:rPr>
          <w:rFonts w:asciiTheme="majorBidi" w:hAnsiTheme="majorBidi"/>
          <w:cs/>
        </w:rPr>
        <w:t xml:space="preserve">ล้านบาท ตามลำดับ เมื่อ </w:t>
      </w:r>
      <w:r w:rsidRPr="007871FF">
        <w:rPr>
          <w:rFonts w:asciiTheme="majorBidi" w:hAnsiTheme="majorBidi" w:cstheme="majorBidi"/>
        </w:rPr>
        <w:t xml:space="preserve">TCV </w:t>
      </w:r>
      <w:r w:rsidRPr="007871FF">
        <w:rPr>
          <w:rFonts w:asciiTheme="majorBidi" w:hAnsiTheme="majorBidi"/>
          <w:cs/>
        </w:rPr>
        <w:t>สามารถสร้างผลงานตามดัชนีชี้วัดผลงานหรือความสำเร็จของงาน (</w:t>
      </w:r>
      <w:r w:rsidRPr="007871FF">
        <w:rPr>
          <w:rFonts w:asciiTheme="majorBidi" w:hAnsiTheme="majorBidi" w:cstheme="majorBidi"/>
        </w:rPr>
        <w:t xml:space="preserve">KPI) </w:t>
      </w:r>
      <w:r w:rsidRPr="007871FF">
        <w:rPr>
          <w:rFonts w:asciiTheme="majorBidi" w:hAnsiTheme="majorBidi"/>
          <w:cs/>
        </w:rPr>
        <w:t xml:space="preserve">ได้ตามเงื่อนไขที่ระบุในสัญญา อย่างไรก็ตาม บริษัทยังไม่ได้ชำระเงินงวดแรกในปี </w:t>
      </w:r>
      <w:r w:rsidRPr="007871FF">
        <w:rPr>
          <w:rFonts w:asciiTheme="majorBidi" w:hAnsiTheme="majorBidi" w:cstheme="majorBidi"/>
        </w:rPr>
        <w:t xml:space="preserve">2567 </w:t>
      </w:r>
      <w:r w:rsidRPr="007871FF">
        <w:rPr>
          <w:rFonts w:asciiTheme="majorBidi" w:hAnsiTheme="majorBidi"/>
          <w:cs/>
        </w:rPr>
        <w:t xml:space="preserve">เนื่องจากอยู่ในระหว่างการพิจารณาตามเงื่อนไขกับคู่สัญญา ณ วันที่ </w:t>
      </w:r>
      <w:r w:rsidRPr="007871FF">
        <w:rPr>
          <w:rFonts w:asciiTheme="majorBidi" w:hAnsiTheme="majorBidi" w:cstheme="majorBidi"/>
        </w:rPr>
        <w:t xml:space="preserve">31 </w:t>
      </w:r>
      <w:r w:rsidRPr="007871FF">
        <w:rPr>
          <w:rFonts w:asciiTheme="majorBidi" w:hAnsiTheme="majorBidi"/>
          <w:cs/>
        </w:rPr>
        <w:t xml:space="preserve">ธันวาคม </w:t>
      </w:r>
      <w:r w:rsidRPr="007871FF">
        <w:rPr>
          <w:rFonts w:asciiTheme="majorBidi" w:hAnsiTheme="majorBidi" w:cstheme="majorBidi"/>
        </w:rPr>
        <w:t xml:space="preserve">2567 </w:t>
      </w:r>
      <w:r w:rsidRPr="007871FF">
        <w:rPr>
          <w:rFonts w:asciiTheme="majorBidi" w:hAnsiTheme="majorBidi"/>
          <w:cs/>
        </w:rPr>
        <w:t>บริษัทได้รับรู้สิ่งตอบแทนที่คาดว่าจะต้องจ่ายดังกล่าวเป็นหนี้สินหมุนเวียนอื่นในงบฐานะการเงินรวมและงบฐานะการเงินเฉพาะกิจการ</w:t>
      </w:r>
      <w:r w:rsidR="0074457E" w:rsidRPr="007871FF">
        <w:rPr>
          <w:rFonts w:asciiTheme="majorBidi" w:hAnsiTheme="majorBidi"/>
        </w:rPr>
        <w:t xml:space="preserve"> </w:t>
      </w:r>
      <w:r w:rsidR="00E17300" w:rsidRPr="007871FF">
        <w:rPr>
          <w:rFonts w:asciiTheme="majorBidi" w:hAnsiTheme="majorBidi" w:hint="cs"/>
          <w:cs/>
        </w:rPr>
        <w:t>ต่อมา</w:t>
      </w:r>
      <w:r w:rsidR="00F12588" w:rsidRPr="007871FF">
        <w:rPr>
          <w:rFonts w:asciiTheme="majorBidi" w:hAnsiTheme="majorBidi" w:hint="cs"/>
          <w:cs/>
        </w:rPr>
        <w:t>ในเ</w:t>
      </w:r>
      <w:r w:rsidR="00CC3816" w:rsidRPr="007871FF">
        <w:rPr>
          <w:rFonts w:asciiTheme="majorBidi" w:hAnsiTheme="majorBidi" w:hint="cs"/>
          <w:cs/>
        </w:rPr>
        <w:t xml:space="preserve">ดือนกุมภาพันธ์ </w:t>
      </w:r>
      <w:r w:rsidR="00CC3816" w:rsidRPr="007871FF">
        <w:rPr>
          <w:rFonts w:asciiTheme="majorBidi" w:hAnsiTheme="majorBidi"/>
        </w:rPr>
        <w:t>2568</w:t>
      </w:r>
      <w:r w:rsidR="0091012B" w:rsidRPr="007871FF">
        <w:rPr>
          <w:rFonts w:asciiTheme="majorBidi" w:hAnsiTheme="majorBidi" w:hint="cs"/>
          <w:cs/>
        </w:rPr>
        <w:t xml:space="preserve"> </w:t>
      </w:r>
      <w:r w:rsidR="0066761D" w:rsidRPr="007871FF">
        <w:rPr>
          <w:rFonts w:asciiTheme="majorBidi" w:hAnsiTheme="majorBidi"/>
          <w:cs/>
        </w:rPr>
        <w:t>บริษัทได้</w:t>
      </w:r>
      <w:r w:rsidR="00595BD7" w:rsidRPr="007871FF">
        <w:rPr>
          <w:rFonts w:asciiTheme="majorBidi" w:hAnsiTheme="majorBidi" w:hint="cs"/>
          <w:cs/>
        </w:rPr>
        <w:t>ยกเลิก</w:t>
      </w:r>
      <w:r w:rsidR="00C67F20" w:rsidRPr="007871FF">
        <w:rPr>
          <w:rFonts w:asciiTheme="majorBidi" w:hAnsiTheme="majorBidi" w:hint="cs"/>
          <w:cs/>
        </w:rPr>
        <w:t>การ</w:t>
      </w:r>
      <w:r w:rsidR="001052D4" w:rsidRPr="007871FF">
        <w:rPr>
          <w:rFonts w:asciiTheme="majorBidi" w:hAnsiTheme="majorBidi" w:hint="cs"/>
          <w:cs/>
        </w:rPr>
        <w:t>จ่ายชำระ</w:t>
      </w:r>
      <w:r w:rsidR="0066761D" w:rsidRPr="007871FF">
        <w:rPr>
          <w:rFonts w:asciiTheme="majorBidi" w:hAnsiTheme="majorBidi"/>
          <w:cs/>
        </w:rPr>
        <w:t xml:space="preserve">เงินลงทุนเป็นจำนวน </w:t>
      </w:r>
      <w:r w:rsidR="004105EA" w:rsidRPr="007871FF">
        <w:rPr>
          <w:rFonts w:asciiTheme="majorBidi" w:hAnsiTheme="majorBidi"/>
        </w:rPr>
        <w:t>300</w:t>
      </w:r>
      <w:r w:rsidR="004849A7" w:rsidRPr="007871FF">
        <w:rPr>
          <w:rFonts w:asciiTheme="majorBidi" w:hAnsiTheme="majorBidi" w:hint="cs"/>
          <w:cs/>
        </w:rPr>
        <w:t xml:space="preserve"> </w:t>
      </w:r>
      <w:r w:rsidR="0066761D" w:rsidRPr="007871FF">
        <w:rPr>
          <w:rFonts w:asciiTheme="majorBidi" w:hAnsiTheme="majorBidi"/>
          <w:cs/>
        </w:rPr>
        <w:t>ล้านบาท</w:t>
      </w:r>
      <w:r w:rsidR="004849A7" w:rsidRPr="007871FF">
        <w:rPr>
          <w:rFonts w:asciiTheme="majorBidi" w:hAnsiTheme="majorBidi"/>
        </w:rPr>
        <w:t xml:space="preserve"> </w:t>
      </w:r>
      <w:r w:rsidR="0066761D" w:rsidRPr="007871FF">
        <w:rPr>
          <w:rFonts w:asciiTheme="majorBidi" w:hAnsiTheme="majorBidi"/>
          <w:cs/>
        </w:rPr>
        <w:t>เนื่องจากคู่สัญญาไม่สามารถป</w:t>
      </w:r>
      <w:r w:rsidR="00A42DB9" w:rsidRPr="007871FF">
        <w:rPr>
          <w:rFonts w:asciiTheme="majorBidi" w:hAnsiTheme="majorBidi" w:hint="cs"/>
          <w:cs/>
        </w:rPr>
        <w:t>ฏิ</w:t>
      </w:r>
      <w:r w:rsidR="0066761D" w:rsidRPr="007871FF">
        <w:rPr>
          <w:rFonts w:asciiTheme="majorBidi" w:hAnsiTheme="majorBidi"/>
          <w:cs/>
        </w:rPr>
        <w:t xml:space="preserve">บัติตามเงื่อนไขตามสัญญาได้ </w:t>
      </w:r>
      <w:r w:rsidR="00DC4108" w:rsidRPr="007871FF">
        <w:rPr>
          <w:rFonts w:asciiTheme="majorBidi" w:hAnsiTheme="majorBidi"/>
          <w:cs/>
        </w:rPr>
        <w:t>ดังนั้นบริษัทจึงกลับรายการเงินลงทุนในกิจการร่วมค้าและ</w:t>
      </w:r>
      <w:r w:rsidR="00DC4108" w:rsidRPr="007871FF">
        <w:rPr>
          <w:rFonts w:asciiTheme="majorBidi" w:hAnsiTheme="majorBidi" w:hint="cs"/>
          <w:cs/>
        </w:rPr>
        <w:t>หนี้สินหมุนเวียนอื่น</w:t>
      </w:r>
      <w:r w:rsidR="00DC4108" w:rsidRPr="007871FF">
        <w:rPr>
          <w:rFonts w:asciiTheme="majorBidi" w:hAnsiTheme="majorBidi"/>
          <w:cs/>
        </w:rPr>
        <w:t>ในงบฐานะการเงิน</w:t>
      </w:r>
      <w:r w:rsidR="00F0408C" w:rsidRPr="007871FF">
        <w:rPr>
          <w:rFonts w:asciiTheme="majorBidi" w:hAnsiTheme="majorBidi"/>
          <w:cs/>
        </w:rPr>
        <w:t>รวมและงบฐานะการเงินเฉพาะกิจการ</w:t>
      </w:r>
      <w:r w:rsidR="00DC4108" w:rsidRPr="007871FF">
        <w:rPr>
          <w:rFonts w:asciiTheme="majorBidi" w:hAnsiTheme="majorBidi"/>
          <w:cs/>
        </w:rPr>
        <w:t xml:space="preserve"> ณ วันที่ </w:t>
      </w:r>
      <w:r w:rsidR="00DC4108" w:rsidRPr="007871FF">
        <w:rPr>
          <w:rFonts w:asciiTheme="majorBidi" w:hAnsiTheme="majorBidi"/>
        </w:rPr>
        <w:t>31</w:t>
      </w:r>
      <w:r w:rsidR="00DC4108" w:rsidRPr="007871FF">
        <w:rPr>
          <w:rFonts w:asciiTheme="majorBidi" w:hAnsiTheme="majorBidi"/>
          <w:cs/>
        </w:rPr>
        <w:t xml:space="preserve"> มีนาคม </w:t>
      </w:r>
      <w:r w:rsidR="00DC4108" w:rsidRPr="007871FF">
        <w:rPr>
          <w:rFonts w:asciiTheme="majorBidi" w:hAnsiTheme="majorBidi"/>
        </w:rPr>
        <w:t>2568</w:t>
      </w:r>
    </w:p>
    <w:p w14:paraId="636AE702" w14:textId="066C469D" w:rsidR="00CC3816" w:rsidRPr="007871FF" w:rsidRDefault="00CC3816" w:rsidP="004105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/>
          <w:cs/>
        </w:rPr>
      </w:pPr>
    </w:p>
    <w:p w14:paraId="5DFCEA86" w14:textId="644CA96D" w:rsidR="00035BAC" w:rsidRPr="007871FF" w:rsidRDefault="00035BAC" w:rsidP="0003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bookmarkStart w:id="5" w:name="_Hlk187393958"/>
      <w:r w:rsidRPr="007871FF">
        <w:rPr>
          <w:rFonts w:asciiTheme="majorBidi" w:hAnsiTheme="majorBidi" w:cstheme="majorBidi"/>
          <w:i/>
          <w:iCs/>
          <w:lang w:val="en-GB"/>
        </w:rPr>
        <w:lastRenderedPageBreak/>
        <w:t>Impact Energy Asia Development Limited</w:t>
      </w:r>
    </w:p>
    <w:p w14:paraId="4ABDFF94" w14:textId="77777777" w:rsidR="00035BAC" w:rsidRPr="007871FF" w:rsidRDefault="00035BAC" w:rsidP="0003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4038C3B1" w14:textId="77777777" w:rsidR="00527670" w:rsidRPr="007871FF" w:rsidRDefault="00035BAC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</w:rPr>
      </w:pPr>
      <w:r w:rsidRPr="007871FF">
        <w:rPr>
          <w:rFonts w:asciiTheme="majorBidi" w:hAnsiTheme="majorBidi"/>
          <w:cs/>
          <w:lang w:val="en-GB"/>
        </w:rPr>
        <w:t xml:space="preserve">เมื่อวันที่ </w:t>
      </w:r>
      <w:r w:rsidRPr="007871FF">
        <w:rPr>
          <w:rFonts w:asciiTheme="majorBidi" w:hAnsiTheme="majorBidi" w:cstheme="majorBidi"/>
          <w:lang w:val="en-GB"/>
        </w:rPr>
        <w:t xml:space="preserve">13 </w:t>
      </w:r>
      <w:r w:rsidRPr="007871FF">
        <w:rPr>
          <w:rFonts w:asciiTheme="majorBidi" w:hAnsiTheme="majorBidi"/>
          <w:cs/>
          <w:lang w:val="en-GB"/>
        </w:rPr>
        <w:t xml:space="preserve">กุมภาพันธ์ </w:t>
      </w:r>
      <w:r w:rsidRPr="007871FF">
        <w:rPr>
          <w:rFonts w:asciiTheme="majorBidi" w:hAnsiTheme="majorBidi" w:cstheme="majorBidi"/>
          <w:lang w:val="en-GB"/>
        </w:rPr>
        <w:t xml:space="preserve">2568 Impact Energy Asia Development Limited </w:t>
      </w:r>
      <w:r w:rsidRPr="007871FF">
        <w:rPr>
          <w:rFonts w:asciiTheme="majorBidi" w:hAnsiTheme="majorBidi"/>
          <w:cs/>
          <w:lang w:val="en-GB"/>
        </w:rPr>
        <w:t xml:space="preserve">ซึ่งเป็นการร่วมค้าของ </w:t>
      </w:r>
      <w:r w:rsidRPr="007871FF">
        <w:rPr>
          <w:rFonts w:asciiTheme="majorBidi" w:hAnsiTheme="majorBidi" w:cstheme="majorBidi"/>
          <w:lang w:val="en-GB"/>
        </w:rPr>
        <w:t xml:space="preserve">Indochina Development and Operation Holdings Pte. Ltd. (“IDO”) </w:t>
      </w:r>
      <w:r w:rsidRPr="007871FF">
        <w:rPr>
          <w:rFonts w:asciiTheme="majorBidi" w:hAnsiTheme="majorBidi"/>
          <w:cs/>
          <w:lang w:val="en-GB"/>
        </w:rPr>
        <w:t xml:space="preserve">ซึ่งเป็นบริษัทย่อยทางอ้อมของกลุ่มบริษัท ได้เรียกชำระทุนจำนวน </w:t>
      </w:r>
      <w:r w:rsidRPr="007871FF">
        <w:rPr>
          <w:rFonts w:asciiTheme="majorBidi" w:hAnsiTheme="majorBidi" w:cstheme="majorBidi"/>
          <w:lang w:val="en-GB"/>
        </w:rPr>
        <w:t xml:space="preserve">14 </w:t>
      </w:r>
      <w:r w:rsidRPr="007871FF">
        <w:rPr>
          <w:rFonts w:asciiTheme="majorBidi" w:hAnsiTheme="majorBidi"/>
          <w:cs/>
          <w:lang w:val="en-GB"/>
        </w:rPr>
        <w:t xml:space="preserve">ล้านเหรียญสหรัฐฯ ทั้งนี้ </w:t>
      </w:r>
      <w:r w:rsidRPr="007871FF">
        <w:rPr>
          <w:rFonts w:asciiTheme="majorBidi" w:hAnsiTheme="majorBidi" w:cstheme="majorBidi"/>
          <w:lang w:val="en-GB"/>
        </w:rPr>
        <w:t xml:space="preserve">IDO </w:t>
      </w:r>
      <w:r w:rsidRPr="007871FF">
        <w:rPr>
          <w:rFonts w:asciiTheme="majorBidi" w:hAnsiTheme="majorBidi"/>
          <w:cs/>
          <w:lang w:val="en-GB"/>
        </w:rPr>
        <w:t xml:space="preserve">ได้ชำระค่าหุ้นร้อยละ </w:t>
      </w:r>
      <w:r w:rsidRPr="007871FF">
        <w:rPr>
          <w:rFonts w:asciiTheme="majorBidi" w:hAnsiTheme="majorBidi" w:cstheme="majorBidi"/>
          <w:lang w:val="en-GB"/>
        </w:rPr>
        <w:t xml:space="preserve">45 </w:t>
      </w:r>
      <w:r w:rsidRPr="007871FF">
        <w:rPr>
          <w:rFonts w:asciiTheme="majorBidi" w:hAnsiTheme="majorBidi"/>
          <w:cs/>
          <w:lang w:val="en-GB"/>
        </w:rPr>
        <w:t xml:space="preserve">ของจำนวนดังกล่าวตามสัดส่วนการถือหุ้น คิดเป็นจำนวนเงิน </w:t>
      </w:r>
      <w:r w:rsidRPr="007871FF">
        <w:rPr>
          <w:rFonts w:asciiTheme="majorBidi" w:hAnsiTheme="majorBidi" w:cstheme="majorBidi"/>
          <w:lang w:val="en-GB"/>
        </w:rPr>
        <w:t xml:space="preserve">6 </w:t>
      </w:r>
      <w:r w:rsidRPr="007871FF">
        <w:rPr>
          <w:rFonts w:asciiTheme="majorBidi" w:hAnsiTheme="majorBidi"/>
          <w:cs/>
          <w:lang w:val="en-GB"/>
        </w:rPr>
        <w:t xml:space="preserve">ล้านเหรียญสหรัฐฯ (ประมาณ </w:t>
      </w:r>
      <w:r w:rsidRPr="007871FF">
        <w:rPr>
          <w:rFonts w:asciiTheme="majorBidi" w:hAnsiTheme="majorBidi" w:cstheme="majorBidi"/>
          <w:lang w:val="en-GB"/>
        </w:rPr>
        <w:t xml:space="preserve">218 </w:t>
      </w:r>
      <w:r w:rsidRPr="007871FF">
        <w:rPr>
          <w:rFonts w:asciiTheme="majorBidi" w:hAnsiTheme="majorBidi"/>
          <w:cs/>
          <w:lang w:val="en-GB"/>
        </w:rPr>
        <w:t>ล้านบาท)</w:t>
      </w:r>
      <w:bookmarkEnd w:id="5"/>
    </w:p>
    <w:p w14:paraId="2E97E82D" w14:textId="77777777" w:rsidR="00527670" w:rsidRPr="007871FF" w:rsidRDefault="00527670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lang w:val="en-GB"/>
        </w:rPr>
      </w:pPr>
    </w:p>
    <w:p w14:paraId="728D5737" w14:textId="77777777" w:rsidR="00527670" w:rsidRPr="007871FF" w:rsidRDefault="00527670" w:rsidP="0052767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3BFFB76F" w14:textId="77777777" w:rsidR="00527670" w:rsidRPr="007871FF" w:rsidRDefault="00527670" w:rsidP="00527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sz w:val="22"/>
          <w:szCs w:val="22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7E7299" w:rsidRPr="007871FF" w14:paraId="21F78C51" w14:textId="77777777" w:rsidTr="006F37AB">
        <w:trPr>
          <w:trHeight w:val="421"/>
        </w:trPr>
        <w:tc>
          <w:tcPr>
            <w:tcW w:w="3303" w:type="pct"/>
            <w:vAlign w:val="bottom"/>
          </w:tcPr>
          <w:p w14:paraId="148A4A75" w14:textId="460E3CEF" w:rsidR="007E7299" w:rsidRPr="007871FF" w:rsidRDefault="007E7299" w:rsidP="00F62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7871FF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7871FF">
              <w:rPr>
                <w:b/>
                <w:bCs/>
                <w:i/>
                <w:iCs/>
              </w:rPr>
              <w:t>31</w:t>
            </w:r>
            <w:r w:rsidRPr="007871FF">
              <w:rPr>
                <w:b/>
                <w:bCs/>
                <w:i/>
                <w:iCs/>
                <w:cs/>
              </w:rPr>
              <w:t xml:space="preserve"> มีนาคม</w:t>
            </w:r>
            <w:r w:rsidRPr="007871FF">
              <w:rPr>
                <w:b/>
                <w:bCs/>
                <w:i/>
                <w:iCs/>
              </w:rPr>
              <w:t xml:space="preserve"> 2568</w:t>
            </w:r>
          </w:p>
        </w:tc>
        <w:tc>
          <w:tcPr>
            <w:tcW w:w="848" w:type="pct"/>
            <w:shd w:val="clear" w:color="auto" w:fill="auto"/>
            <w:vAlign w:val="bottom"/>
          </w:tcPr>
          <w:p w14:paraId="185728B2" w14:textId="172FFA6D" w:rsidR="007E7299" w:rsidRPr="007871FF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62C1055C" w14:textId="4329A72B" w:rsidR="007E7299" w:rsidRPr="007871FF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F6209A" w:rsidRPr="007871F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7E7299" w:rsidRPr="007871FF" w14:paraId="6CC069FF" w14:textId="77777777" w:rsidTr="007E7299">
        <w:trPr>
          <w:trHeight w:val="421"/>
        </w:trPr>
        <w:tc>
          <w:tcPr>
            <w:tcW w:w="3303" w:type="pct"/>
          </w:tcPr>
          <w:p w14:paraId="30CEB680" w14:textId="77777777" w:rsidR="007E7299" w:rsidRPr="007871FF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  <w:shd w:val="clear" w:color="auto" w:fill="auto"/>
          </w:tcPr>
          <w:p w14:paraId="053C1363" w14:textId="77777777" w:rsidR="007E7299" w:rsidRPr="007871FF" w:rsidRDefault="007E7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299" w:rsidRPr="007871FF" w14:paraId="7B453837" w14:textId="77777777" w:rsidTr="006F37AB">
        <w:trPr>
          <w:trHeight w:val="400"/>
        </w:trPr>
        <w:tc>
          <w:tcPr>
            <w:tcW w:w="3303" w:type="pct"/>
          </w:tcPr>
          <w:p w14:paraId="2CAF3BD9" w14:textId="3D08AAED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7871FF">
              <w:rPr>
                <w:cs/>
              </w:rPr>
              <w:t xml:space="preserve">ณ วันที่ </w:t>
            </w:r>
            <w:r w:rsidRPr="007871FF">
              <w:t>1</w:t>
            </w:r>
            <w:r w:rsidRPr="007871FF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5997B000" w14:textId="5A319794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rPr>
                <w:cs/>
              </w:rPr>
              <w:t>115</w:t>
            </w:r>
            <w:r w:rsidRPr="007871FF">
              <w:t>,</w:t>
            </w:r>
            <w:r w:rsidRPr="007871FF">
              <w:rPr>
                <w:cs/>
              </w:rPr>
              <w:t>748</w:t>
            </w:r>
          </w:p>
        </w:tc>
        <w:tc>
          <w:tcPr>
            <w:tcW w:w="849" w:type="pct"/>
            <w:vAlign w:val="bottom"/>
          </w:tcPr>
          <w:p w14:paraId="2B47C45F" w14:textId="1ED49A55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29,222</w:t>
            </w:r>
          </w:p>
        </w:tc>
      </w:tr>
      <w:tr w:rsidR="007E7299" w:rsidRPr="007871FF" w14:paraId="4F7F991B" w14:textId="77777777" w:rsidTr="006F37AB">
        <w:trPr>
          <w:trHeight w:val="400"/>
        </w:trPr>
        <w:tc>
          <w:tcPr>
            <w:tcW w:w="3303" w:type="pct"/>
          </w:tcPr>
          <w:p w14:paraId="7601E5AF" w14:textId="0B635729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41D55832" w14:textId="5EFB6573" w:rsidR="007E7299" w:rsidRPr="007871FF" w:rsidRDefault="00AC2483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3,16</w:t>
            </w:r>
            <w:r w:rsidR="000D4A7E" w:rsidRPr="007871FF">
              <w:t>8</w:t>
            </w:r>
          </w:p>
        </w:tc>
        <w:tc>
          <w:tcPr>
            <w:tcW w:w="849" w:type="pct"/>
            <w:vAlign w:val="bottom"/>
          </w:tcPr>
          <w:p w14:paraId="30A5461D" w14:textId="6D2FD79D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72</w:t>
            </w:r>
          </w:p>
        </w:tc>
      </w:tr>
      <w:tr w:rsidR="007E7299" w:rsidRPr="007871FF" w14:paraId="0856079F" w14:textId="77777777" w:rsidTr="006F37AB">
        <w:trPr>
          <w:trHeight w:val="400"/>
        </w:trPr>
        <w:tc>
          <w:tcPr>
            <w:tcW w:w="3303" w:type="pct"/>
          </w:tcPr>
          <w:p w14:paraId="5862F388" w14:textId="7D1368BA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โอน</w:t>
            </w:r>
          </w:p>
        </w:tc>
        <w:tc>
          <w:tcPr>
            <w:tcW w:w="848" w:type="pct"/>
            <w:vAlign w:val="bottom"/>
          </w:tcPr>
          <w:p w14:paraId="67259C18" w14:textId="6E36ACE3" w:rsidR="007E7299" w:rsidRPr="007871FF" w:rsidRDefault="006B1C7C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4</w:t>
            </w:r>
          </w:p>
        </w:tc>
        <w:tc>
          <w:tcPr>
            <w:tcW w:w="849" w:type="pct"/>
            <w:vAlign w:val="bottom"/>
          </w:tcPr>
          <w:p w14:paraId="28E22FF1" w14:textId="55A1F315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2</w:t>
            </w:r>
          </w:p>
        </w:tc>
      </w:tr>
      <w:tr w:rsidR="007E7299" w:rsidRPr="007871FF" w14:paraId="031DBC07" w14:textId="77777777" w:rsidTr="006F37AB">
        <w:trPr>
          <w:trHeight w:val="400"/>
        </w:trPr>
        <w:tc>
          <w:tcPr>
            <w:tcW w:w="3303" w:type="pct"/>
          </w:tcPr>
          <w:p w14:paraId="32BED94B" w14:textId="6CA5A78C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จัดประเภทรายการใหม่</w:t>
            </w:r>
          </w:p>
        </w:tc>
        <w:tc>
          <w:tcPr>
            <w:tcW w:w="848" w:type="pct"/>
            <w:vAlign w:val="bottom"/>
          </w:tcPr>
          <w:p w14:paraId="5EA2CF63" w14:textId="1E785DC1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(4)</w:t>
            </w:r>
          </w:p>
        </w:tc>
        <w:tc>
          <w:tcPr>
            <w:tcW w:w="849" w:type="pct"/>
            <w:vAlign w:val="bottom"/>
          </w:tcPr>
          <w:p w14:paraId="26FAEB33" w14:textId="31B6EFE1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-</w:t>
            </w:r>
          </w:p>
        </w:tc>
      </w:tr>
      <w:tr w:rsidR="007E7299" w:rsidRPr="007871FF" w14:paraId="0AB435D0" w14:textId="77777777" w:rsidTr="006F37AB">
        <w:trPr>
          <w:trHeight w:val="400"/>
        </w:trPr>
        <w:tc>
          <w:tcPr>
            <w:tcW w:w="3303" w:type="pct"/>
          </w:tcPr>
          <w:p w14:paraId="2658DCCE" w14:textId="2A1988FE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จำหน่าย</w:t>
            </w:r>
          </w:p>
        </w:tc>
        <w:tc>
          <w:tcPr>
            <w:tcW w:w="848" w:type="pct"/>
            <w:vAlign w:val="bottom"/>
          </w:tcPr>
          <w:p w14:paraId="3A1B9B03" w14:textId="585588D0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(70)</w:t>
            </w:r>
          </w:p>
        </w:tc>
        <w:tc>
          <w:tcPr>
            <w:tcW w:w="849" w:type="pct"/>
            <w:vAlign w:val="bottom"/>
          </w:tcPr>
          <w:p w14:paraId="50168334" w14:textId="521D4A47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-</w:t>
            </w:r>
          </w:p>
        </w:tc>
      </w:tr>
      <w:tr w:rsidR="007E7299" w:rsidRPr="007871FF" w14:paraId="19431B0D" w14:textId="77777777" w:rsidTr="006F37AB">
        <w:trPr>
          <w:trHeight w:val="400"/>
        </w:trPr>
        <w:tc>
          <w:tcPr>
            <w:tcW w:w="3303" w:type="pct"/>
          </w:tcPr>
          <w:p w14:paraId="0B2CFEE2" w14:textId="30A937BD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583ADB06" w14:textId="2AE4268D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(3,65</w:t>
            </w:r>
            <w:r w:rsidR="00B56900" w:rsidRPr="007871FF">
              <w:t>7</w:t>
            </w:r>
            <w:r w:rsidRPr="007871FF">
              <w:t>)</w:t>
            </w:r>
          </w:p>
        </w:tc>
        <w:tc>
          <w:tcPr>
            <w:tcW w:w="849" w:type="pct"/>
            <w:vAlign w:val="bottom"/>
          </w:tcPr>
          <w:p w14:paraId="64F1547D" w14:textId="3F16547B" w:rsidR="007E7299" w:rsidRPr="007871FF" w:rsidRDefault="006F37AB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(786)</w:t>
            </w:r>
          </w:p>
        </w:tc>
      </w:tr>
      <w:tr w:rsidR="007E7299" w:rsidRPr="007871FF" w14:paraId="22D33BF4" w14:textId="77777777" w:rsidTr="006F37AB">
        <w:trPr>
          <w:trHeight w:val="400"/>
        </w:trPr>
        <w:tc>
          <w:tcPr>
            <w:tcW w:w="3303" w:type="pct"/>
          </w:tcPr>
          <w:p w14:paraId="519CA2F7" w14:textId="05584FD4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0124C5A9" w14:textId="7B7BB602" w:rsidR="007E7299" w:rsidRPr="007871FF" w:rsidRDefault="006F37AB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1,41</w:t>
            </w:r>
            <w:r w:rsidR="005E73E0" w:rsidRPr="007871FF">
              <w:t>9</w:t>
            </w:r>
          </w:p>
        </w:tc>
        <w:tc>
          <w:tcPr>
            <w:tcW w:w="849" w:type="pct"/>
            <w:vAlign w:val="bottom"/>
          </w:tcPr>
          <w:p w14:paraId="7ABF9565" w14:textId="48B760D5" w:rsidR="007E7299" w:rsidRPr="007871FF" w:rsidRDefault="006F37AB" w:rsidP="007E72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7871FF">
              <w:t>-</w:t>
            </w:r>
          </w:p>
        </w:tc>
      </w:tr>
      <w:tr w:rsidR="007E7299" w:rsidRPr="007871FF" w14:paraId="36DB41F9" w14:textId="77777777" w:rsidTr="006F37AB">
        <w:trPr>
          <w:trHeight w:val="400"/>
        </w:trPr>
        <w:tc>
          <w:tcPr>
            <w:tcW w:w="3303" w:type="pct"/>
          </w:tcPr>
          <w:p w14:paraId="1CAFD330" w14:textId="2AC25B54" w:rsidR="007E7299" w:rsidRPr="007871FF" w:rsidRDefault="007E7299" w:rsidP="007E7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7871FF">
              <w:rPr>
                <w:b/>
                <w:bCs/>
                <w:cs/>
              </w:rPr>
              <w:t xml:space="preserve">ณ วันที่ </w:t>
            </w:r>
            <w:r w:rsidRPr="007871FF">
              <w:rPr>
                <w:b/>
                <w:bCs/>
              </w:rPr>
              <w:t>31</w:t>
            </w:r>
            <w:r w:rsidRPr="007871FF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848" w:type="pct"/>
            <w:vAlign w:val="bottom"/>
          </w:tcPr>
          <w:p w14:paraId="2045A039" w14:textId="05FB6A1D" w:rsidR="007E7299" w:rsidRPr="007871FF" w:rsidRDefault="006F37AB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116,6</w:t>
            </w:r>
            <w:r w:rsidR="00044C2E" w:rsidRPr="007871FF">
              <w:rPr>
                <w:b/>
                <w:bCs/>
              </w:rPr>
              <w:t>08</w:t>
            </w:r>
          </w:p>
        </w:tc>
        <w:tc>
          <w:tcPr>
            <w:tcW w:w="849" w:type="pct"/>
            <w:vAlign w:val="bottom"/>
          </w:tcPr>
          <w:p w14:paraId="2A205EA2" w14:textId="4693C023" w:rsidR="007E7299" w:rsidRPr="007871FF" w:rsidRDefault="006F37AB" w:rsidP="007E72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28,510</w:t>
            </w:r>
          </w:p>
        </w:tc>
      </w:tr>
    </w:tbl>
    <w:p w14:paraId="7824DD34" w14:textId="77777777" w:rsidR="00577B7F" w:rsidRPr="007871FF" w:rsidRDefault="00577B7F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77A07C30" w14:textId="40823CCA" w:rsidR="008725BC" w:rsidRPr="007871FF" w:rsidRDefault="001332E8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lang w:val="en-GB"/>
        </w:rPr>
      </w:pPr>
      <w:r w:rsidRPr="007871FF">
        <w:rPr>
          <w:rFonts w:asciiTheme="majorBidi" w:hAnsiTheme="majorBidi"/>
          <w:cs/>
          <w:lang w:val="en-GB"/>
        </w:rPr>
        <w:t xml:space="preserve">ณ วันที่ </w:t>
      </w:r>
      <w:r w:rsidRPr="007871FF">
        <w:rPr>
          <w:rFonts w:asciiTheme="majorBidi" w:hAnsiTheme="majorBidi"/>
        </w:rPr>
        <w:t>31</w:t>
      </w:r>
      <w:r w:rsidRPr="007871FF">
        <w:rPr>
          <w:rFonts w:asciiTheme="majorBidi" w:hAnsiTheme="majorBidi"/>
          <w:cs/>
          <w:lang w:val="en-GB"/>
        </w:rPr>
        <w:t xml:space="preserve"> </w:t>
      </w:r>
      <w:r w:rsidRPr="007871FF">
        <w:rPr>
          <w:rFonts w:asciiTheme="majorBidi" w:hAnsiTheme="majorBidi" w:hint="cs"/>
          <w:cs/>
          <w:lang w:val="en-GB"/>
        </w:rPr>
        <w:t>มีนาคม</w:t>
      </w:r>
      <w:r w:rsidRPr="007871FF">
        <w:rPr>
          <w:rFonts w:asciiTheme="majorBidi" w:hAnsiTheme="majorBidi"/>
          <w:cs/>
          <w:lang w:val="en-GB"/>
        </w:rPr>
        <w:t xml:space="preserve"> </w:t>
      </w:r>
      <w:r w:rsidRPr="007871FF">
        <w:rPr>
          <w:rFonts w:asciiTheme="majorBidi" w:hAnsiTheme="majorBidi"/>
          <w:lang w:val="en-GB"/>
        </w:rPr>
        <w:t>2568</w:t>
      </w:r>
      <w:r w:rsidRPr="007871FF">
        <w:rPr>
          <w:rFonts w:asciiTheme="majorBidi" w:hAnsiTheme="majorBidi"/>
          <w:cs/>
          <w:lang w:val="en-GB"/>
        </w:rPr>
        <w:t xml:space="preserve"> บริษัทย่อยและบริษัทย่อยทางอ้อมบางแห่งได้ทำสัญญาจำนองที่ดิน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28493A" w:rsidRPr="007871FF">
        <w:rPr>
          <w:rFonts w:asciiTheme="majorBidi" w:hAnsiTheme="majorBidi"/>
        </w:rPr>
        <w:t>25,028</w:t>
      </w:r>
      <w:r w:rsidRPr="007871FF">
        <w:rPr>
          <w:rFonts w:asciiTheme="majorBidi" w:hAnsiTheme="majorBidi"/>
          <w:cs/>
          <w:lang w:val="en-GB"/>
        </w:rPr>
        <w:t xml:space="preserve"> ล้านบาท</w:t>
      </w:r>
      <w:r w:rsidRPr="007871FF">
        <w:rPr>
          <w:rFonts w:asciiTheme="majorBidi" w:hAnsiTheme="majorBidi"/>
          <w:i/>
          <w:iCs/>
          <w:cs/>
          <w:lang w:val="en-GB"/>
        </w:rPr>
        <w:t xml:space="preserve"> (</w:t>
      </w:r>
      <w:r w:rsidRPr="007871FF">
        <w:rPr>
          <w:rFonts w:asciiTheme="majorBidi" w:hAnsiTheme="majorBidi"/>
          <w:i/>
          <w:iCs/>
          <w:lang w:val="en-GB"/>
        </w:rPr>
        <w:t xml:space="preserve">31 </w:t>
      </w:r>
      <w:r w:rsidRPr="007871FF">
        <w:rPr>
          <w:rFonts w:asciiTheme="majorBidi" w:hAnsiTheme="majorBidi" w:hint="cs"/>
          <w:i/>
          <w:iCs/>
          <w:cs/>
          <w:lang w:val="en-GB"/>
        </w:rPr>
        <w:t>ธันวาคม</w:t>
      </w:r>
      <w:r w:rsidRPr="007871FF">
        <w:rPr>
          <w:rFonts w:asciiTheme="majorBidi" w:hAnsiTheme="majorBidi"/>
          <w:i/>
          <w:iCs/>
          <w:lang w:val="en-GB"/>
        </w:rPr>
        <w:t xml:space="preserve"> 2567</w:t>
      </w:r>
      <w:r w:rsidRPr="007871FF">
        <w:rPr>
          <w:rFonts w:asciiTheme="majorBidi" w:hAnsiTheme="majorBidi"/>
          <w:i/>
          <w:iCs/>
          <w:cs/>
          <w:lang w:val="en-GB"/>
        </w:rPr>
        <w:t xml:space="preserve">: </w:t>
      </w:r>
      <w:r w:rsidRPr="007871FF">
        <w:rPr>
          <w:rFonts w:asciiTheme="majorBidi" w:hAnsiTheme="majorBidi"/>
          <w:i/>
          <w:iCs/>
          <w:lang w:val="en-GB"/>
        </w:rPr>
        <w:t>23,</w:t>
      </w:r>
      <w:r w:rsidR="00621908" w:rsidRPr="007871FF">
        <w:rPr>
          <w:rFonts w:asciiTheme="majorBidi" w:hAnsiTheme="majorBidi"/>
          <w:i/>
          <w:iCs/>
          <w:lang w:val="en-GB"/>
        </w:rPr>
        <w:t>135</w:t>
      </w:r>
      <w:r w:rsidRPr="007871FF">
        <w:rPr>
          <w:rFonts w:asciiTheme="majorBidi" w:hAnsiTheme="majorBidi"/>
          <w:i/>
          <w:iCs/>
          <w:cs/>
          <w:lang w:val="en-GB"/>
        </w:rPr>
        <w:t xml:space="preserve"> ล้านบาท)</w:t>
      </w:r>
    </w:p>
    <w:p w14:paraId="28F7B9FB" w14:textId="77777777" w:rsidR="0028493A" w:rsidRPr="007871FF" w:rsidRDefault="0028493A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715BCAF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492DBF7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AD4512C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0DEE769A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5029B8F2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4D614DD8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A9BBACE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370FC1A1" w14:textId="77777777" w:rsidR="00C5006E" w:rsidRPr="007871FF" w:rsidRDefault="00C5006E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en-GB"/>
        </w:rPr>
      </w:pPr>
    </w:p>
    <w:p w14:paraId="15ADE79A" w14:textId="420C2991" w:rsidR="00592514" w:rsidRPr="007871FF" w:rsidRDefault="00592514" w:rsidP="0059251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425B57" w:rsidRPr="007871FF">
        <w:rPr>
          <w:rFonts w:asciiTheme="majorBidi" w:hAnsiTheme="majorBidi"/>
          <w:b/>
          <w:bCs/>
          <w:sz w:val="30"/>
          <w:szCs w:val="30"/>
          <w:cs/>
          <w:lang w:bidi="th-TH"/>
        </w:rPr>
        <w:tab/>
        <w:t>สินทรัพย์สิทธิการใช้</w:t>
      </w:r>
    </w:p>
    <w:p w14:paraId="23CA467C" w14:textId="77777777" w:rsidR="006F37AB" w:rsidRPr="007871FF" w:rsidRDefault="006F37AB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2"/>
          <w:szCs w:val="22"/>
          <w:lang w:val="en-GB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8"/>
        <w:gridCol w:w="1560"/>
      </w:tblGrid>
      <w:tr w:rsidR="00577B7F" w:rsidRPr="007871FF" w14:paraId="51E7F48C" w14:textId="77777777">
        <w:trPr>
          <w:trHeight w:val="421"/>
        </w:trPr>
        <w:tc>
          <w:tcPr>
            <w:tcW w:w="3303" w:type="pct"/>
            <w:vAlign w:val="bottom"/>
          </w:tcPr>
          <w:p w14:paraId="53116C26" w14:textId="77777777" w:rsidR="00577B7F" w:rsidRPr="007871FF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cs/>
              </w:rPr>
            </w:pPr>
            <w:r w:rsidRPr="007871FF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7871FF">
              <w:rPr>
                <w:b/>
                <w:bCs/>
                <w:i/>
                <w:iCs/>
              </w:rPr>
              <w:t>31</w:t>
            </w:r>
            <w:r w:rsidRPr="007871FF">
              <w:rPr>
                <w:b/>
                <w:bCs/>
                <w:i/>
                <w:iCs/>
                <w:cs/>
              </w:rPr>
              <w:t xml:space="preserve"> มีนาคม</w:t>
            </w:r>
            <w:r w:rsidRPr="007871FF">
              <w:rPr>
                <w:b/>
                <w:bCs/>
                <w:i/>
                <w:iCs/>
              </w:rPr>
              <w:t xml:space="preserve"> 2568</w:t>
            </w:r>
          </w:p>
        </w:tc>
        <w:tc>
          <w:tcPr>
            <w:tcW w:w="848" w:type="pct"/>
            <w:shd w:val="clear" w:color="auto" w:fill="auto"/>
            <w:vAlign w:val="bottom"/>
          </w:tcPr>
          <w:p w14:paraId="5E6EC372" w14:textId="77777777" w:rsidR="00577B7F" w:rsidRPr="007871FF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9" w:type="pct"/>
            <w:shd w:val="clear" w:color="auto" w:fill="auto"/>
            <w:vAlign w:val="bottom"/>
          </w:tcPr>
          <w:p w14:paraId="5A4CDDDB" w14:textId="77777777" w:rsidR="00577B7F" w:rsidRPr="007871FF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871F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7871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 </w:t>
            </w:r>
          </w:p>
        </w:tc>
      </w:tr>
      <w:tr w:rsidR="00577B7F" w:rsidRPr="007871FF" w14:paraId="654F51FF" w14:textId="77777777">
        <w:trPr>
          <w:trHeight w:val="421"/>
        </w:trPr>
        <w:tc>
          <w:tcPr>
            <w:tcW w:w="3303" w:type="pct"/>
          </w:tcPr>
          <w:p w14:paraId="4A9D7E78" w14:textId="77777777" w:rsidR="00577B7F" w:rsidRPr="007871FF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7" w:type="pct"/>
            <w:gridSpan w:val="2"/>
            <w:shd w:val="clear" w:color="auto" w:fill="auto"/>
          </w:tcPr>
          <w:p w14:paraId="170992BE" w14:textId="77777777" w:rsidR="00577B7F" w:rsidRPr="007871FF" w:rsidRDefault="00577B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1E31" w:rsidRPr="007871FF" w14:paraId="45820D9F" w14:textId="77777777">
        <w:trPr>
          <w:trHeight w:val="400"/>
        </w:trPr>
        <w:tc>
          <w:tcPr>
            <w:tcW w:w="3303" w:type="pct"/>
          </w:tcPr>
          <w:p w14:paraId="2F098EB6" w14:textId="77777777" w:rsidR="008C1E31" w:rsidRPr="007871FF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</w:rPr>
            </w:pPr>
            <w:r w:rsidRPr="007871FF">
              <w:rPr>
                <w:cs/>
              </w:rPr>
              <w:t xml:space="preserve">ณ วันที่ </w:t>
            </w:r>
            <w:r w:rsidRPr="007871FF">
              <w:t>1</w:t>
            </w:r>
            <w:r w:rsidRPr="007871FF">
              <w:rPr>
                <w:cs/>
              </w:rPr>
              <w:t xml:space="preserve"> มกราคม</w:t>
            </w:r>
          </w:p>
        </w:tc>
        <w:tc>
          <w:tcPr>
            <w:tcW w:w="848" w:type="pct"/>
            <w:vAlign w:val="bottom"/>
          </w:tcPr>
          <w:p w14:paraId="1CB4A540" w14:textId="384E51F7" w:rsidR="008C1E31" w:rsidRPr="007871FF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1</w:t>
            </w:r>
            <w:r w:rsidR="008731DC" w:rsidRPr="007871FF">
              <w:t>7</w:t>
            </w:r>
            <w:r w:rsidR="00A62ED1" w:rsidRPr="007871FF">
              <w:t>,</w:t>
            </w:r>
            <w:r w:rsidR="008731DC" w:rsidRPr="007871FF">
              <w:t>119</w:t>
            </w:r>
          </w:p>
        </w:tc>
        <w:tc>
          <w:tcPr>
            <w:tcW w:w="849" w:type="pct"/>
            <w:vAlign w:val="bottom"/>
          </w:tcPr>
          <w:p w14:paraId="59344684" w14:textId="381F1BB6" w:rsidR="008C1E31" w:rsidRPr="007871FF" w:rsidRDefault="008C1E31" w:rsidP="008C1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1</w:t>
            </w:r>
            <w:r w:rsidR="007B32D2" w:rsidRPr="007871FF">
              <w:t>2</w:t>
            </w:r>
            <w:r w:rsidRPr="007871FF">
              <w:t>,</w:t>
            </w:r>
            <w:r w:rsidR="007B32D2" w:rsidRPr="007871FF">
              <w:t>209</w:t>
            </w:r>
          </w:p>
        </w:tc>
      </w:tr>
      <w:tr w:rsidR="00577B7F" w:rsidRPr="007871FF" w14:paraId="38CF935D" w14:textId="77777777">
        <w:trPr>
          <w:trHeight w:val="400"/>
        </w:trPr>
        <w:tc>
          <w:tcPr>
            <w:tcW w:w="3303" w:type="pct"/>
          </w:tcPr>
          <w:p w14:paraId="4DC213CD" w14:textId="77777777" w:rsidR="00577B7F" w:rsidRPr="007871FF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เพิ่มขึ้น</w:t>
            </w:r>
          </w:p>
        </w:tc>
        <w:tc>
          <w:tcPr>
            <w:tcW w:w="848" w:type="pct"/>
            <w:vAlign w:val="bottom"/>
          </w:tcPr>
          <w:p w14:paraId="297E7E55" w14:textId="60C6F275" w:rsidR="00577B7F" w:rsidRPr="007871FF" w:rsidRDefault="0045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375</w:t>
            </w:r>
          </w:p>
        </w:tc>
        <w:tc>
          <w:tcPr>
            <w:tcW w:w="849" w:type="pct"/>
            <w:vAlign w:val="bottom"/>
          </w:tcPr>
          <w:p w14:paraId="74C15B11" w14:textId="0D65AED4" w:rsidR="00577B7F" w:rsidRPr="007871FF" w:rsidRDefault="007B3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1,87</w:t>
            </w:r>
            <w:r w:rsidR="00DE5D9F" w:rsidRPr="007871FF">
              <w:t>3</w:t>
            </w:r>
          </w:p>
        </w:tc>
      </w:tr>
      <w:tr w:rsidR="00577B7F" w:rsidRPr="007871FF" w14:paraId="0164DD13" w14:textId="77777777">
        <w:trPr>
          <w:trHeight w:val="400"/>
        </w:trPr>
        <w:tc>
          <w:tcPr>
            <w:tcW w:w="3303" w:type="pct"/>
          </w:tcPr>
          <w:p w14:paraId="50E65725" w14:textId="77777777" w:rsidR="00577B7F" w:rsidRPr="007871FF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ค่าเสื่อมราคาสำหรับงวด</w:t>
            </w:r>
          </w:p>
        </w:tc>
        <w:tc>
          <w:tcPr>
            <w:tcW w:w="848" w:type="pct"/>
            <w:vAlign w:val="bottom"/>
          </w:tcPr>
          <w:p w14:paraId="2FAA0E38" w14:textId="5869C28E" w:rsidR="00577B7F" w:rsidRPr="007871FF" w:rsidRDefault="003F5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(</w:t>
            </w:r>
            <w:r w:rsidR="00455ED2" w:rsidRPr="007871FF">
              <w:t>579</w:t>
            </w:r>
            <w:r w:rsidRPr="007871FF">
              <w:t>)</w:t>
            </w:r>
          </w:p>
        </w:tc>
        <w:tc>
          <w:tcPr>
            <w:tcW w:w="849" w:type="pct"/>
            <w:vAlign w:val="bottom"/>
          </w:tcPr>
          <w:p w14:paraId="29F043C6" w14:textId="7F3D0898" w:rsidR="00577B7F" w:rsidRPr="007871FF" w:rsidRDefault="008F0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</w:pPr>
            <w:r w:rsidRPr="007871FF">
              <w:t>(4</w:t>
            </w:r>
            <w:r w:rsidR="00622871" w:rsidRPr="007871FF">
              <w:t>9</w:t>
            </w:r>
            <w:r w:rsidR="00DE5D9F" w:rsidRPr="007871FF">
              <w:t>1</w:t>
            </w:r>
            <w:r w:rsidRPr="007871FF">
              <w:t>)</w:t>
            </w:r>
          </w:p>
        </w:tc>
      </w:tr>
      <w:tr w:rsidR="00577B7F" w:rsidRPr="007871FF" w14:paraId="67DC6827" w14:textId="77777777">
        <w:trPr>
          <w:trHeight w:val="400"/>
        </w:trPr>
        <w:tc>
          <w:tcPr>
            <w:tcW w:w="3303" w:type="pct"/>
          </w:tcPr>
          <w:p w14:paraId="1581C2B9" w14:textId="77777777" w:rsidR="00577B7F" w:rsidRPr="007871FF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olor w:val="000000" w:themeColor="text1"/>
                <w:cs/>
              </w:rPr>
            </w:pPr>
            <w:r w:rsidRPr="007871FF">
              <w:rPr>
                <w:cs/>
              </w:rPr>
              <w:t>ผลกระทบจากการแปลงค่างบการเงิน</w:t>
            </w:r>
          </w:p>
        </w:tc>
        <w:tc>
          <w:tcPr>
            <w:tcW w:w="848" w:type="pct"/>
            <w:vAlign w:val="bottom"/>
          </w:tcPr>
          <w:p w14:paraId="2E17FC1D" w14:textId="4B504F1D" w:rsidR="00577B7F" w:rsidRPr="007871FF" w:rsidRDefault="00455E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</w:pPr>
            <w:r w:rsidRPr="007871FF">
              <w:t>2</w:t>
            </w:r>
            <w:r w:rsidR="003F5FDD" w:rsidRPr="007871FF">
              <w:t>7</w:t>
            </w:r>
          </w:p>
        </w:tc>
        <w:tc>
          <w:tcPr>
            <w:tcW w:w="849" w:type="pct"/>
            <w:vAlign w:val="bottom"/>
          </w:tcPr>
          <w:p w14:paraId="692FBFC2" w14:textId="518E0C49" w:rsidR="00577B7F" w:rsidRPr="007871FF" w:rsidRDefault="005419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cs/>
              </w:rPr>
            </w:pPr>
            <w:r w:rsidRPr="007871FF">
              <w:t>-</w:t>
            </w:r>
          </w:p>
        </w:tc>
      </w:tr>
      <w:tr w:rsidR="00577B7F" w:rsidRPr="007871FF" w14:paraId="10A7B1C1" w14:textId="77777777">
        <w:trPr>
          <w:trHeight w:val="400"/>
        </w:trPr>
        <w:tc>
          <w:tcPr>
            <w:tcW w:w="3303" w:type="pct"/>
          </w:tcPr>
          <w:p w14:paraId="0D948D44" w14:textId="77777777" w:rsidR="00577B7F" w:rsidRPr="007871FF" w:rsidRDefault="00577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olor w:val="000000" w:themeColor="text1"/>
                <w:cs/>
              </w:rPr>
            </w:pPr>
            <w:r w:rsidRPr="007871FF">
              <w:rPr>
                <w:b/>
                <w:bCs/>
                <w:cs/>
              </w:rPr>
              <w:t xml:space="preserve">ณ วันที่ </w:t>
            </w:r>
            <w:r w:rsidRPr="007871FF">
              <w:rPr>
                <w:b/>
                <w:bCs/>
              </w:rPr>
              <w:t>31</w:t>
            </w:r>
            <w:r w:rsidRPr="007871FF">
              <w:rPr>
                <w:b/>
                <w:bCs/>
                <w:cs/>
              </w:rPr>
              <w:t xml:space="preserve"> มีนาคม</w:t>
            </w:r>
          </w:p>
        </w:tc>
        <w:tc>
          <w:tcPr>
            <w:tcW w:w="848" w:type="pct"/>
            <w:vAlign w:val="bottom"/>
          </w:tcPr>
          <w:p w14:paraId="16FC2F2A" w14:textId="10308340" w:rsidR="00577B7F" w:rsidRPr="007871FF" w:rsidRDefault="005419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1</w:t>
            </w:r>
            <w:r w:rsidR="00455ED2" w:rsidRPr="007871FF">
              <w:rPr>
                <w:b/>
                <w:bCs/>
              </w:rPr>
              <w:t>6</w:t>
            </w:r>
            <w:r w:rsidRPr="007871FF">
              <w:rPr>
                <w:b/>
                <w:bCs/>
              </w:rPr>
              <w:t>,</w:t>
            </w:r>
            <w:r w:rsidR="00455ED2" w:rsidRPr="007871FF">
              <w:rPr>
                <w:b/>
                <w:bCs/>
              </w:rPr>
              <w:t>942</w:t>
            </w:r>
          </w:p>
        </w:tc>
        <w:tc>
          <w:tcPr>
            <w:tcW w:w="849" w:type="pct"/>
            <w:vAlign w:val="bottom"/>
          </w:tcPr>
          <w:p w14:paraId="63AA2058" w14:textId="2B163EDD" w:rsidR="00577B7F" w:rsidRPr="007871FF" w:rsidRDefault="008F0B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cs/>
              </w:rPr>
            </w:pPr>
            <w:r w:rsidRPr="007871FF">
              <w:rPr>
                <w:b/>
                <w:bCs/>
              </w:rPr>
              <w:t>13,</w:t>
            </w:r>
            <w:r w:rsidR="00622871" w:rsidRPr="007871FF">
              <w:rPr>
                <w:b/>
                <w:bCs/>
              </w:rPr>
              <w:t>591</w:t>
            </w:r>
          </w:p>
        </w:tc>
      </w:tr>
      <w:bookmarkEnd w:id="3"/>
      <w:bookmarkEnd w:id="4"/>
    </w:tbl>
    <w:p w14:paraId="4585ACE9" w14:textId="77777777" w:rsidR="004337E9" w:rsidRPr="007871FF" w:rsidRDefault="004337E9" w:rsidP="000C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23C9EF77" w14:textId="1149639D" w:rsidR="00870CCC" w:rsidRPr="007871FF" w:rsidRDefault="00262831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412D307A" w14:textId="77777777" w:rsidR="0055137E" w:rsidRPr="007871FF" w:rsidRDefault="0055137E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29F56059" w14:textId="6F799437" w:rsidR="007A2AD4" w:rsidRPr="007871FF" w:rsidRDefault="004D0EEA" w:rsidP="0057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7871FF">
        <w:rPr>
          <w:rFonts w:asciiTheme="majorBidi" w:hAnsiTheme="majorBidi"/>
          <w:cs/>
        </w:rPr>
        <w:t xml:space="preserve">เมื่อวันที่ </w:t>
      </w:r>
      <w:r w:rsidR="00035BAC" w:rsidRPr="007871FF">
        <w:rPr>
          <w:rFonts w:asciiTheme="majorBidi" w:hAnsiTheme="majorBidi"/>
        </w:rPr>
        <w:t>14</w:t>
      </w:r>
      <w:r w:rsidRPr="007871FF">
        <w:rPr>
          <w:rFonts w:asciiTheme="majorBidi" w:hAnsiTheme="majorBidi"/>
          <w:cs/>
        </w:rPr>
        <w:t xml:space="preserve"> กุมภาพันธ์ </w:t>
      </w:r>
      <w:r w:rsidR="00035BAC" w:rsidRPr="007871FF">
        <w:rPr>
          <w:rFonts w:asciiTheme="majorBidi" w:hAnsiTheme="majorBidi"/>
        </w:rPr>
        <w:t>2568</w:t>
      </w:r>
      <w:r w:rsidRPr="007871FF">
        <w:rPr>
          <w:rFonts w:asciiTheme="majorBidi" w:hAnsiTheme="majorBidi"/>
          <w:cs/>
        </w:rPr>
        <w:t xml:space="preserve"> บริษัทได้ออกหุ้นกู้ ครั้งที่ </w:t>
      </w:r>
      <w:r w:rsidR="00035BAC" w:rsidRPr="007871FF">
        <w:rPr>
          <w:rFonts w:asciiTheme="majorBidi" w:hAnsiTheme="majorBidi"/>
        </w:rPr>
        <w:t>1/2568</w:t>
      </w:r>
      <w:r w:rsidRPr="007871FF">
        <w:rPr>
          <w:rFonts w:asciiTheme="majorBidi" w:hAnsiTheme="majorBidi"/>
          <w:cs/>
        </w:rPr>
        <w:t xml:space="preserve"> ประเภทหุ้นกู้ดิจิตอล ไม่ด้อยสิทธิ ไม่มีประกัน และมีผู้แทนผู้ถือหุ้นกู้ โดยมีมูลค่าที่ตราไว้หน่วยละ </w:t>
      </w:r>
      <w:r w:rsidR="00035BAC" w:rsidRPr="007871FF">
        <w:rPr>
          <w:rFonts w:asciiTheme="majorBidi" w:hAnsiTheme="majorBidi"/>
        </w:rPr>
        <w:t>1,000</w:t>
      </w:r>
      <w:r w:rsidRPr="007871FF">
        <w:rPr>
          <w:rFonts w:asciiTheme="majorBidi" w:hAnsiTheme="majorBidi"/>
          <w:cs/>
        </w:rPr>
        <w:t xml:space="preserve"> บาท และมีกำหนดชำระดอกเบี้ยทุก </w:t>
      </w:r>
      <w:r w:rsidR="00035BAC" w:rsidRPr="007871FF">
        <w:rPr>
          <w:rFonts w:asciiTheme="majorBidi" w:hAnsiTheme="majorBidi"/>
        </w:rPr>
        <w:t>6</w:t>
      </w:r>
      <w:r w:rsidRPr="007871FF">
        <w:rPr>
          <w:rFonts w:asciiTheme="majorBidi" w:hAnsiTheme="majorBidi"/>
          <w:cs/>
        </w:rPr>
        <w:t xml:space="preserve"> เดือน มูลค่าที่ตราไว้รวมทั้งสิ้น </w:t>
      </w:r>
      <w:r w:rsidR="00035BAC" w:rsidRPr="007871FF">
        <w:rPr>
          <w:rFonts w:asciiTheme="majorBidi" w:hAnsiTheme="majorBidi"/>
        </w:rPr>
        <w:t>3,000</w:t>
      </w:r>
      <w:r w:rsidRPr="007871FF">
        <w:rPr>
          <w:rFonts w:asciiTheme="majorBidi" w:hAnsiTheme="majorBidi"/>
          <w:cs/>
        </w:rPr>
        <w:t xml:space="preserve"> ล้านบาท โดยมีอายุ </w:t>
      </w:r>
      <w:r w:rsidR="00035BAC" w:rsidRPr="007871FF">
        <w:rPr>
          <w:rFonts w:asciiTheme="majorBidi" w:hAnsiTheme="majorBidi"/>
        </w:rPr>
        <w:t>4</w:t>
      </w:r>
      <w:r w:rsidRPr="007871FF">
        <w:rPr>
          <w:rFonts w:asciiTheme="majorBidi" w:hAnsiTheme="majorBidi"/>
          <w:cs/>
        </w:rPr>
        <w:t xml:space="preserve"> ปี และอัตราดอกเบี้ยร้อยละ </w:t>
      </w:r>
      <w:r w:rsidR="00035BAC" w:rsidRPr="007871FF">
        <w:rPr>
          <w:rFonts w:asciiTheme="majorBidi" w:hAnsiTheme="majorBidi"/>
        </w:rPr>
        <w:t>3.15</w:t>
      </w:r>
      <w:r w:rsidRPr="007871FF">
        <w:rPr>
          <w:rFonts w:asciiTheme="majorBidi" w:hAnsiTheme="majorBidi"/>
          <w:cs/>
        </w:rPr>
        <w:t xml:space="preserve"> ต่อปี</w:t>
      </w:r>
    </w:p>
    <w:p w14:paraId="2CB7013D" w14:textId="77777777" w:rsidR="00A679CE" w:rsidRPr="007871FF" w:rsidRDefault="00A679CE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cs/>
        </w:rPr>
      </w:pPr>
    </w:p>
    <w:p w14:paraId="2AAC42DC" w14:textId="1913EEA5" w:rsidR="001164B0" w:rsidRPr="007871FF" w:rsidRDefault="004D0EEA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</w:rPr>
      </w:pPr>
      <w:r w:rsidRPr="007871FF">
        <w:rPr>
          <w:rFonts w:asciiTheme="majorBidi" w:hAnsiTheme="majorBidi"/>
          <w:i/>
          <w:iCs/>
          <w:cs/>
        </w:rPr>
        <w:t>บริษัท บางจาก ศรีราชา จำกัด (มหาชน)</w:t>
      </w:r>
    </w:p>
    <w:p w14:paraId="7F421D03" w14:textId="77777777" w:rsidR="004D0EEA" w:rsidRPr="007871FF" w:rsidRDefault="004D0EEA" w:rsidP="00414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</w:p>
    <w:p w14:paraId="5EE3483C" w14:textId="4BD12F07" w:rsidR="00747E32" w:rsidRPr="007871FF" w:rsidRDefault="004D0EEA" w:rsidP="00BE0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747E32" w:rsidRPr="007871FF" w:rsidSect="00FB21F2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  <w:r w:rsidRPr="007871FF">
        <w:rPr>
          <w:rFonts w:asciiTheme="majorBidi" w:hAnsiTheme="majorBidi"/>
          <w:cs/>
        </w:rPr>
        <w:t xml:space="preserve">เมื่อวันที่ </w:t>
      </w:r>
      <w:r w:rsidR="00035BAC" w:rsidRPr="007871FF">
        <w:rPr>
          <w:rFonts w:asciiTheme="majorBidi" w:hAnsiTheme="majorBidi"/>
        </w:rPr>
        <w:t>31</w:t>
      </w:r>
      <w:r w:rsidRPr="007871FF">
        <w:rPr>
          <w:rFonts w:asciiTheme="majorBidi" w:hAnsiTheme="majorBidi"/>
          <w:cs/>
        </w:rPr>
        <w:t xml:space="preserve"> มกราคม </w:t>
      </w:r>
      <w:r w:rsidR="00035BAC" w:rsidRPr="007871FF">
        <w:rPr>
          <w:rFonts w:asciiTheme="majorBidi" w:hAnsiTheme="majorBidi"/>
        </w:rPr>
        <w:t>2568</w:t>
      </w:r>
      <w:r w:rsidRPr="007871FF">
        <w:rPr>
          <w:rFonts w:asciiTheme="majorBidi" w:hAnsiTheme="majorBidi"/>
          <w:cs/>
        </w:rPr>
        <w:t xml:space="preserve"> บริษัท บางจาก ศรีราชา จำกัด (มหาชน) ซึ่งเป็นบริษัทย่อยของกลุ่มบริษัท ได้ออกหุ้นกู้ ครั้งที่ </w:t>
      </w:r>
      <w:r w:rsidR="00035BAC" w:rsidRPr="007871FF">
        <w:rPr>
          <w:rFonts w:asciiTheme="majorBidi" w:hAnsiTheme="majorBidi"/>
        </w:rPr>
        <w:t>1/2568</w:t>
      </w:r>
      <w:r w:rsidRPr="007871FF">
        <w:rPr>
          <w:rFonts w:asciiTheme="majorBidi" w:hAnsiTheme="majorBidi"/>
          <w:cs/>
        </w:rPr>
        <w:t xml:space="preserve"> ประเภทไม่ด้อยสิทธิ ไม่มีประกัน และมีผู้แทนผู้ถือหุ้นกู้ โดยมีมูลค่าที่ตราไว้หน่วยละ </w:t>
      </w:r>
      <w:r w:rsidR="00035BAC" w:rsidRPr="007871FF">
        <w:rPr>
          <w:rFonts w:asciiTheme="majorBidi" w:hAnsiTheme="majorBidi"/>
        </w:rPr>
        <w:t>1,000</w:t>
      </w:r>
      <w:r w:rsidRPr="007871FF">
        <w:rPr>
          <w:rFonts w:asciiTheme="majorBidi" w:hAnsiTheme="majorBidi"/>
          <w:cs/>
        </w:rPr>
        <w:t xml:space="preserve"> บาท </w:t>
      </w:r>
      <w:r w:rsidR="00035BAC" w:rsidRPr="007871FF">
        <w:rPr>
          <w:rFonts w:asciiTheme="majorBidi" w:hAnsiTheme="majorBidi"/>
        </w:rPr>
        <w:t xml:space="preserve">           </w:t>
      </w:r>
      <w:r w:rsidRPr="007871FF">
        <w:rPr>
          <w:rFonts w:asciiTheme="majorBidi" w:hAnsiTheme="majorBidi"/>
          <w:cs/>
        </w:rPr>
        <w:t xml:space="preserve">มูลค่าที่ตราไว้รวมทั้งสิ้น </w:t>
      </w:r>
      <w:r w:rsidR="00035BAC" w:rsidRPr="007871FF">
        <w:rPr>
          <w:rFonts w:asciiTheme="majorBidi" w:hAnsiTheme="majorBidi"/>
        </w:rPr>
        <w:t>8,000</w:t>
      </w:r>
      <w:r w:rsidRPr="007871FF">
        <w:rPr>
          <w:rFonts w:asciiTheme="majorBidi" w:hAnsiTheme="majorBidi"/>
          <w:cs/>
        </w:rPr>
        <w:t xml:space="preserve"> ล้านบาท ซึ่งประกอบด้วย หุ้นกู้ อายุ </w:t>
      </w:r>
      <w:r w:rsidR="00035BAC" w:rsidRPr="007871FF">
        <w:rPr>
          <w:rFonts w:asciiTheme="majorBidi" w:hAnsiTheme="majorBidi"/>
        </w:rPr>
        <w:t>3</w:t>
      </w:r>
      <w:r w:rsidRPr="007871FF">
        <w:rPr>
          <w:rFonts w:asciiTheme="majorBidi" w:hAnsiTheme="majorBidi"/>
          <w:cs/>
        </w:rPr>
        <w:t xml:space="preserve"> ปี วงเงิน </w:t>
      </w:r>
      <w:r w:rsidR="00035BAC" w:rsidRPr="007871FF">
        <w:rPr>
          <w:rFonts w:asciiTheme="majorBidi" w:hAnsiTheme="majorBidi"/>
        </w:rPr>
        <w:t>4,000</w:t>
      </w:r>
      <w:r w:rsidRPr="007871FF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7871FF">
        <w:rPr>
          <w:rFonts w:asciiTheme="majorBidi" w:hAnsiTheme="majorBidi"/>
        </w:rPr>
        <w:t>2.85</w:t>
      </w:r>
      <w:r w:rsidRPr="007871FF">
        <w:rPr>
          <w:rFonts w:asciiTheme="majorBidi" w:hAnsiTheme="majorBidi"/>
          <w:cs/>
        </w:rPr>
        <w:t xml:space="preserve"> ต่อปี หุ้นกู้ อายุ </w:t>
      </w:r>
      <w:r w:rsidR="00035BAC" w:rsidRPr="007871FF">
        <w:rPr>
          <w:rFonts w:asciiTheme="majorBidi" w:hAnsiTheme="majorBidi"/>
        </w:rPr>
        <w:t>5</w:t>
      </w:r>
      <w:r w:rsidRPr="007871FF">
        <w:rPr>
          <w:rFonts w:asciiTheme="majorBidi" w:hAnsiTheme="majorBidi"/>
          <w:cs/>
        </w:rPr>
        <w:t xml:space="preserve"> ปี วงเงิน </w:t>
      </w:r>
      <w:r w:rsidR="00035BAC" w:rsidRPr="007871FF">
        <w:rPr>
          <w:rFonts w:asciiTheme="majorBidi" w:hAnsiTheme="majorBidi"/>
        </w:rPr>
        <w:t>2,800</w:t>
      </w:r>
      <w:r w:rsidRPr="007871FF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7871FF">
        <w:rPr>
          <w:rFonts w:asciiTheme="majorBidi" w:hAnsiTheme="majorBidi"/>
        </w:rPr>
        <w:t>3.34</w:t>
      </w:r>
      <w:r w:rsidRPr="007871FF">
        <w:rPr>
          <w:rFonts w:asciiTheme="majorBidi" w:hAnsiTheme="majorBidi"/>
          <w:cs/>
        </w:rPr>
        <w:t xml:space="preserve"> ต่อปี และหุ้นกู้ อายุ </w:t>
      </w:r>
      <w:r w:rsidR="00035BAC" w:rsidRPr="007871FF">
        <w:rPr>
          <w:rFonts w:asciiTheme="majorBidi" w:hAnsiTheme="majorBidi"/>
        </w:rPr>
        <w:t>10</w:t>
      </w:r>
      <w:r w:rsidRPr="007871FF">
        <w:rPr>
          <w:rFonts w:asciiTheme="majorBidi" w:hAnsiTheme="majorBidi"/>
          <w:cs/>
        </w:rPr>
        <w:t xml:space="preserve"> ปี วงเงิน </w:t>
      </w:r>
      <w:r w:rsidR="00035BAC" w:rsidRPr="007871FF">
        <w:rPr>
          <w:rFonts w:asciiTheme="majorBidi" w:hAnsiTheme="majorBidi"/>
        </w:rPr>
        <w:t>1,200</w:t>
      </w:r>
      <w:r w:rsidRPr="007871FF">
        <w:rPr>
          <w:rFonts w:asciiTheme="majorBidi" w:hAnsiTheme="majorBidi"/>
          <w:cs/>
        </w:rPr>
        <w:t xml:space="preserve"> ล้านบาท อัตราดอกเบี้ยร้อยละ </w:t>
      </w:r>
      <w:r w:rsidR="00035BAC" w:rsidRPr="007871FF">
        <w:rPr>
          <w:rFonts w:asciiTheme="majorBidi" w:hAnsiTheme="majorBidi"/>
        </w:rPr>
        <w:t>3.75</w:t>
      </w:r>
      <w:r w:rsidRPr="007871FF">
        <w:rPr>
          <w:rFonts w:asciiTheme="majorBidi" w:hAnsiTheme="majorBidi"/>
          <w:cs/>
        </w:rPr>
        <w:t xml:space="preserve"> ต่อปี</w:t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 w:hint="cs"/>
          <w:cs/>
        </w:rPr>
        <w:t xml:space="preserve"> </w:t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120C3" w:rsidRPr="007871FF">
        <w:rPr>
          <w:rFonts w:asciiTheme="majorBidi" w:hAnsiTheme="majorBidi" w:cstheme="majorBidi"/>
          <w:cs/>
        </w:rPr>
        <w:tab/>
      </w:r>
      <w:r w:rsidR="00747E32" w:rsidRPr="007871FF">
        <w:rPr>
          <w:rFonts w:asciiTheme="majorBidi" w:hAnsiTheme="majorBidi" w:cstheme="majorBidi"/>
        </w:rPr>
        <w:tab/>
      </w:r>
      <w:r w:rsidR="00747E32" w:rsidRPr="007871FF">
        <w:rPr>
          <w:rFonts w:asciiTheme="majorBidi" w:hAnsiTheme="majorBidi" w:cstheme="majorBidi"/>
        </w:rPr>
        <w:tab/>
      </w:r>
    </w:p>
    <w:p w14:paraId="38C4ACF4" w14:textId="6863DBCD" w:rsidR="00CC529F" w:rsidRPr="007871FF" w:rsidRDefault="00825705" w:rsidP="00AE4B7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7FBCFAE3" w14:textId="77777777" w:rsidR="004734CC" w:rsidRPr="007871FF" w:rsidRDefault="004734C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ECE5C9A" w14:textId="117CE72A" w:rsidR="000051D0" w:rsidRPr="007871FF" w:rsidRDefault="00D54B8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7871FF">
        <w:rPr>
          <w:snapToGrid w:val="0"/>
          <w:cs/>
          <w:lang w:eastAsia="th-TH"/>
        </w:rPr>
        <w:t>ข้อมูลเกี่ยวกับส่วนงานที่รายงาน</w:t>
      </w:r>
      <w:r w:rsidR="00C57ACB" w:rsidRPr="007871FF">
        <w:rPr>
          <w:snapToGrid w:val="0"/>
          <w:cs/>
          <w:lang w:eastAsia="th-TH"/>
        </w:rPr>
        <w:t xml:space="preserve">สำหรับงวดสามเดือนสิ้นสุดวันที่ </w:t>
      </w:r>
      <w:r w:rsidR="00243248" w:rsidRPr="007871FF">
        <w:rPr>
          <w:snapToGrid w:val="0"/>
          <w:lang w:eastAsia="th-TH"/>
        </w:rPr>
        <w:t>31</w:t>
      </w:r>
      <w:r w:rsidR="00C57ACB" w:rsidRPr="007871FF">
        <w:rPr>
          <w:snapToGrid w:val="0"/>
          <w:cs/>
          <w:lang w:eastAsia="th-TH"/>
        </w:rPr>
        <w:t xml:space="preserve"> มีนาคม</w:t>
      </w:r>
      <w:r w:rsidR="00243248" w:rsidRPr="007871FF">
        <w:rPr>
          <w:snapToGrid w:val="0"/>
          <w:lang w:eastAsia="th-TH"/>
        </w:rPr>
        <w:t xml:space="preserve"> 2568</w:t>
      </w:r>
      <w:r w:rsidR="00765373" w:rsidRPr="007871FF">
        <w:rPr>
          <w:snapToGrid w:val="0"/>
          <w:lang w:eastAsia="th-TH"/>
        </w:rPr>
        <w:t xml:space="preserve"> </w:t>
      </w:r>
      <w:r w:rsidRPr="007871FF">
        <w:rPr>
          <w:rFonts w:hint="cs"/>
          <w:snapToGrid w:val="0"/>
          <w:cs/>
          <w:lang w:eastAsia="th-TH"/>
        </w:rPr>
        <w:t xml:space="preserve">และ </w:t>
      </w:r>
      <w:r w:rsidR="00243248" w:rsidRPr="007871FF">
        <w:rPr>
          <w:snapToGrid w:val="0"/>
          <w:lang w:eastAsia="th-TH"/>
        </w:rPr>
        <w:t>2567</w:t>
      </w:r>
      <w:r w:rsidRPr="007871FF">
        <w:rPr>
          <w:snapToGrid w:val="0"/>
          <w:cs/>
          <w:lang w:eastAsia="th-TH"/>
        </w:rPr>
        <w:t xml:space="preserve"> มีดังนี้</w:t>
      </w:r>
    </w:p>
    <w:p w14:paraId="05ED58DF" w14:textId="77777777" w:rsidR="004734CC" w:rsidRPr="007871FF" w:rsidRDefault="004734CC" w:rsidP="00473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9"/>
        <w:gridCol w:w="1278"/>
        <w:gridCol w:w="1281"/>
        <w:gridCol w:w="1280"/>
        <w:gridCol w:w="1280"/>
        <w:gridCol w:w="1280"/>
        <w:gridCol w:w="1280"/>
        <w:gridCol w:w="1280"/>
        <w:gridCol w:w="1282"/>
      </w:tblGrid>
      <w:tr w:rsidR="00D54B8C" w:rsidRPr="007871FF" w14:paraId="151FBA80" w14:textId="77777777" w:rsidTr="000F6311">
        <w:trPr>
          <w:trHeight w:val="99"/>
        </w:trPr>
        <w:tc>
          <w:tcPr>
            <w:tcW w:w="4069" w:type="dxa"/>
          </w:tcPr>
          <w:p w14:paraId="219F7DAB" w14:textId="77777777" w:rsidR="00D54B8C" w:rsidRPr="007871FF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</w:tcPr>
          <w:p w14:paraId="7EA4D8D7" w14:textId="77777777" w:rsidR="00D54B8C" w:rsidRPr="007871FF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b/>
                <w:bCs/>
                <w:sz w:val="25"/>
                <w:szCs w:val="25"/>
              </w:rPr>
            </w:pPr>
            <w:r w:rsidRPr="007871FF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846B55" w:rsidRPr="007871FF" w14:paraId="33DB5217" w14:textId="77777777" w:rsidTr="000F6311">
        <w:trPr>
          <w:trHeight w:val="589"/>
        </w:trPr>
        <w:tc>
          <w:tcPr>
            <w:tcW w:w="4069" w:type="dxa"/>
            <w:vAlign w:val="bottom"/>
          </w:tcPr>
          <w:p w14:paraId="7A288ABC" w14:textId="2FC7362F" w:rsidR="00735D97" w:rsidRPr="007871FF" w:rsidRDefault="00B52B93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7871F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สำหรับงวด</w:t>
            </w:r>
            <w:r w:rsidR="00243248" w:rsidRPr="007871F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สาม</w:t>
            </w:r>
            <w:r w:rsidRPr="007871F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เดือน</w:t>
            </w:r>
            <w:r w:rsidR="00C536CA" w:rsidRPr="007871F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สิ้น</w:t>
            </w:r>
            <w:r w:rsidR="00846B55" w:rsidRPr="007871F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สุด</w:t>
            </w:r>
          </w:p>
          <w:p w14:paraId="35776AC3" w14:textId="1278CFBB" w:rsidR="00846B55" w:rsidRPr="007871FF" w:rsidRDefault="00F16A70" w:rsidP="00533528">
            <w:pPr>
              <w:spacing w:line="280" w:lineRule="atLeast"/>
              <w:rPr>
                <w:b/>
                <w:bCs/>
                <w:i/>
                <w:iCs/>
                <w:sz w:val="25"/>
                <w:szCs w:val="25"/>
              </w:rPr>
            </w:pPr>
            <w:r w:rsidRPr="007871FF">
              <w:rPr>
                <w:b/>
                <w:bCs/>
                <w:i/>
                <w:iCs/>
                <w:sz w:val="25"/>
                <w:szCs w:val="25"/>
              </w:rPr>
              <w:t xml:space="preserve">  </w:t>
            </w:r>
            <w:r w:rsidR="00846B55" w:rsidRPr="007871F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วันที่ </w:t>
            </w:r>
            <w:r w:rsidR="004734CC" w:rsidRPr="007871FF">
              <w:rPr>
                <w:b/>
                <w:bCs/>
                <w:i/>
                <w:iCs/>
                <w:sz w:val="25"/>
                <w:szCs w:val="25"/>
              </w:rPr>
              <w:t>31</w:t>
            </w:r>
            <w:r w:rsidR="00B52B93" w:rsidRPr="007871FF">
              <w:rPr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243248" w:rsidRPr="007871FF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มีนาคม</w:t>
            </w:r>
            <w:r w:rsidR="00B52B93" w:rsidRPr="007871FF">
              <w:rPr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0F6311" w:rsidRPr="007871FF">
              <w:rPr>
                <w:b/>
                <w:bCs/>
                <w:i/>
                <w:iCs/>
                <w:sz w:val="25"/>
                <w:szCs w:val="25"/>
              </w:rPr>
              <w:t>256</w:t>
            </w:r>
            <w:r w:rsidR="00243248" w:rsidRPr="007871FF">
              <w:rPr>
                <w:b/>
                <w:bCs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1278" w:type="dxa"/>
            <w:vAlign w:val="bottom"/>
          </w:tcPr>
          <w:p w14:paraId="41478266" w14:textId="77777777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  <w:cs/>
              </w:rPr>
              <w:t>โรงกลั่น</w:t>
            </w:r>
            <w:r w:rsidRPr="007871FF">
              <w:rPr>
                <w:rFonts w:hint="cs"/>
                <w:sz w:val="25"/>
                <w:szCs w:val="25"/>
                <w:cs/>
              </w:rPr>
              <w:t>และการค้าน้ำมัน</w:t>
            </w:r>
          </w:p>
        </w:tc>
        <w:tc>
          <w:tcPr>
            <w:tcW w:w="1281" w:type="dxa"/>
            <w:vAlign w:val="bottom"/>
          </w:tcPr>
          <w:p w14:paraId="6F624870" w14:textId="77777777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2881D22C" w14:textId="77777777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พลังงาน</w:t>
            </w:r>
            <w:r w:rsidRPr="007871FF">
              <w:rPr>
                <w:sz w:val="25"/>
                <w:szCs w:val="25"/>
                <w:cs/>
              </w:rPr>
              <w:t>ไฟฟ้า</w:t>
            </w:r>
          </w:p>
        </w:tc>
        <w:tc>
          <w:tcPr>
            <w:tcW w:w="1280" w:type="dxa"/>
            <w:vAlign w:val="bottom"/>
          </w:tcPr>
          <w:p w14:paraId="1768A19A" w14:textId="77777777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240C4C97" w14:textId="77777777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sz w:val="25"/>
                <w:szCs w:val="25"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ทรัพยากร</w:t>
            </w:r>
            <w:r w:rsidRPr="007871FF">
              <w:rPr>
                <w:sz w:val="25"/>
                <w:szCs w:val="25"/>
                <w:cs/>
              </w:rPr>
              <w:br/>
            </w:r>
            <w:r w:rsidRPr="007871FF">
              <w:rPr>
                <w:rFonts w:hint="cs"/>
                <w:sz w:val="25"/>
                <w:szCs w:val="25"/>
                <w:cs/>
              </w:rPr>
              <w:t>ธรรมชาติ</w:t>
            </w:r>
          </w:p>
        </w:tc>
        <w:tc>
          <w:tcPr>
            <w:tcW w:w="1280" w:type="dxa"/>
            <w:vAlign w:val="bottom"/>
          </w:tcPr>
          <w:p w14:paraId="6097EA97" w14:textId="0EA1DBE5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4E8917C1" w14:textId="4E9B19FD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7C6117CF" w14:textId="77777777" w:rsidR="00846B55" w:rsidRPr="007871FF" w:rsidRDefault="00846B55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sz w:val="25"/>
                <w:szCs w:val="25"/>
                <w:cs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D54B8C" w:rsidRPr="007871FF" w14:paraId="0FBBBF09" w14:textId="77777777" w:rsidTr="000F6311">
        <w:trPr>
          <w:trHeight w:hRule="exact" w:val="283"/>
        </w:trPr>
        <w:tc>
          <w:tcPr>
            <w:tcW w:w="4069" w:type="dxa"/>
          </w:tcPr>
          <w:p w14:paraId="7FE919CA" w14:textId="77777777" w:rsidR="00D54B8C" w:rsidRPr="007871FF" w:rsidRDefault="00D54B8C" w:rsidP="00533528">
            <w:pPr>
              <w:spacing w:line="280" w:lineRule="atLeast"/>
              <w:jc w:val="both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2C8F47A1" w14:textId="77777777" w:rsidR="00D54B8C" w:rsidRPr="007871FF" w:rsidRDefault="00D54B8C" w:rsidP="00E4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i/>
                <w:iCs/>
                <w:sz w:val="25"/>
                <w:szCs w:val="25"/>
                <w:cs/>
              </w:rPr>
            </w:pPr>
            <w:r w:rsidRPr="007871FF">
              <w:rPr>
                <w:rFonts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AF4FDF" w:rsidRPr="007871FF" w14:paraId="65FCC1C6" w14:textId="77777777" w:rsidTr="004734CC">
        <w:tc>
          <w:tcPr>
            <w:tcW w:w="4069" w:type="dxa"/>
            <w:vAlign w:val="bottom"/>
          </w:tcPr>
          <w:p w14:paraId="309C840D" w14:textId="77777777" w:rsidR="00AF4FDF" w:rsidRPr="007871FF" w:rsidRDefault="00AF4FDF" w:rsidP="004734CC">
            <w:pPr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bottom"/>
          </w:tcPr>
          <w:p w14:paraId="7F82C102" w14:textId="5DB487FC" w:rsidR="00AF4FDF" w:rsidRPr="007871FF" w:rsidRDefault="00D001DA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28,705</w:t>
            </w:r>
          </w:p>
        </w:tc>
        <w:tc>
          <w:tcPr>
            <w:tcW w:w="1281" w:type="dxa"/>
            <w:vAlign w:val="bottom"/>
          </w:tcPr>
          <w:p w14:paraId="56336535" w14:textId="07485455" w:rsidR="00AF4FDF" w:rsidRPr="007871FF" w:rsidRDefault="00D001DA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95,81</w:t>
            </w:r>
            <w:r w:rsidR="00701C3F" w:rsidRPr="007871FF">
              <w:rPr>
                <w:sz w:val="25"/>
                <w:szCs w:val="25"/>
              </w:rPr>
              <w:t>8</w:t>
            </w:r>
          </w:p>
        </w:tc>
        <w:tc>
          <w:tcPr>
            <w:tcW w:w="1280" w:type="dxa"/>
            <w:vAlign w:val="bottom"/>
          </w:tcPr>
          <w:p w14:paraId="0CBE8949" w14:textId="63D4F789" w:rsidR="00AF4FDF" w:rsidRPr="007871FF" w:rsidRDefault="00D001DA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544</w:t>
            </w:r>
          </w:p>
        </w:tc>
        <w:tc>
          <w:tcPr>
            <w:tcW w:w="1280" w:type="dxa"/>
            <w:vAlign w:val="bottom"/>
          </w:tcPr>
          <w:p w14:paraId="04A55FA2" w14:textId="148C2D97" w:rsidR="00AF4FDF" w:rsidRPr="007871FF" w:rsidRDefault="00D001DA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25</w:t>
            </w:r>
            <w:r w:rsidR="00701C3F" w:rsidRPr="007871FF">
              <w:rPr>
                <w:sz w:val="25"/>
                <w:szCs w:val="25"/>
              </w:rPr>
              <w:t>5</w:t>
            </w:r>
          </w:p>
        </w:tc>
        <w:tc>
          <w:tcPr>
            <w:tcW w:w="1280" w:type="dxa"/>
            <w:vAlign w:val="bottom"/>
          </w:tcPr>
          <w:p w14:paraId="57528079" w14:textId="091BC2E7" w:rsidR="00AF4FDF" w:rsidRPr="007871FF" w:rsidRDefault="00D001DA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9,047</w:t>
            </w:r>
          </w:p>
        </w:tc>
        <w:tc>
          <w:tcPr>
            <w:tcW w:w="1280" w:type="dxa"/>
            <w:vAlign w:val="bottom"/>
          </w:tcPr>
          <w:p w14:paraId="13178BC2" w14:textId="197BB695" w:rsidR="00AF4FDF" w:rsidRPr="007871FF" w:rsidRDefault="00D001DA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</w:rPr>
              <w:t>278</w:t>
            </w:r>
          </w:p>
        </w:tc>
        <w:tc>
          <w:tcPr>
            <w:tcW w:w="1280" w:type="dxa"/>
            <w:vAlign w:val="bottom"/>
          </w:tcPr>
          <w:p w14:paraId="22C98632" w14:textId="791C3AFA" w:rsidR="00AF4FDF" w:rsidRPr="007871FF" w:rsidRDefault="00701C3F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-</w:t>
            </w:r>
          </w:p>
        </w:tc>
        <w:tc>
          <w:tcPr>
            <w:tcW w:w="1282" w:type="dxa"/>
            <w:vAlign w:val="bottom"/>
          </w:tcPr>
          <w:p w14:paraId="437476C2" w14:textId="30A68478" w:rsidR="00AF4FDF" w:rsidRPr="007871FF" w:rsidRDefault="00701C3F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134,647</w:t>
            </w:r>
          </w:p>
        </w:tc>
      </w:tr>
      <w:tr w:rsidR="00AF4FDF" w:rsidRPr="007871FF" w14:paraId="2DC3E68A" w14:textId="77777777" w:rsidTr="004734CC">
        <w:tc>
          <w:tcPr>
            <w:tcW w:w="4069" w:type="dxa"/>
            <w:vAlign w:val="bottom"/>
          </w:tcPr>
          <w:p w14:paraId="2CA2A5D8" w14:textId="77777777" w:rsidR="00AF4FDF" w:rsidRPr="007871FF" w:rsidRDefault="00AF4FDF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bottom"/>
          </w:tcPr>
          <w:p w14:paraId="76C10BEF" w14:textId="37245AB3" w:rsidR="00AF4FDF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81,39</w:t>
            </w:r>
            <w:r w:rsidR="00701C3F" w:rsidRPr="007871FF">
              <w:rPr>
                <w:sz w:val="25"/>
                <w:szCs w:val="25"/>
              </w:rPr>
              <w:t>3</w:t>
            </w:r>
          </w:p>
        </w:tc>
        <w:tc>
          <w:tcPr>
            <w:tcW w:w="1281" w:type="dxa"/>
            <w:vAlign w:val="bottom"/>
          </w:tcPr>
          <w:p w14:paraId="66F3C011" w14:textId="0458B224" w:rsidR="00AF4FDF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34</w:t>
            </w:r>
            <w:r w:rsidR="00701C3F" w:rsidRPr="007871FF">
              <w:rPr>
                <w:sz w:val="25"/>
                <w:szCs w:val="25"/>
              </w:rPr>
              <w:t>1</w:t>
            </w:r>
          </w:p>
        </w:tc>
        <w:tc>
          <w:tcPr>
            <w:tcW w:w="1280" w:type="dxa"/>
            <w:vAlign w:val="bottom"/>
          </w:tcPr>
          <w:p w14:paraId="301C29EA" w14:textId="0F2B858B" w:rsidR="00AF4FDF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187</w:t>
            </w:r>
          </w:p>
        </w:tc>
        <w:tc>
          <w:tcPr>
            <w:tcW w:w="1280" w:type="dxa"/>
            <w:vAlign w:val="bottom"/>
          </w:tcPr>
          <w:p w14:paraId="4380B266" w14:textId="671CCE25" w:rsidR="00AF4FDF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</w:rPr>
              <w:t>5,13</w:t>
            </w:r>
            <w:r w:rsidR="00701C3F" w:rsidRPr="007871FF">
              <w:rPr>
                <w:sz w:val="25"/>
                <w:szCs w:val="25"/>
              </w:rPr>
              <w:t>2</w:t>
            </w:r>
          </w:p>
        </w:tc>
        <w:tc>
          <w:tcPr>
            <w:tcW w:w="1280" w:type="dxa"/>
            <w:vAlign w:val="bottom"/>
          </w:tcPr>
          <w:p w14:paraId="3B48DC54" w14:textId="4B0F7012" w:rsidR="00AF4FDF" w:rsidRPr="007871FF" w:rsidRDefault="00701C3F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-</w:t>
            </w:r>
          </w:p>
        </w:tc>
        <w:tc>
          <w:tcPr>
            <w:tcW w:w="1280" w:type="dxa"/>
            <w:vAlign w:val="bottom"/>
          </w:tcPr>
          <w:p w14:paraId="75396438" w14:textId="4E2D7D09" w:rsidR="00AF4FDF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14</w:t>
            </w:r>
          </w:p>
        </w:tc>
        <w:tc>
          <w:tcPr>
            <w:tcW w:w="1280" w:type="dxa"/>
            <w:vAlign w:val="bottom"/>
          </w:tcPr>
          <w:p w14:paraId="0448187A" w14:textId="297C0AF9" w:rsidR="00AF4FDF" w:rsidRPr="007871FF" w:rsidRDefault="00701C3F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</w:rPr>
              <w:t>(87,067)</w:t>
            </w:r>
          </w:p>
        </w:tc>
        <w:tc>
          <w:tcPr>
            <w:tcW w:w="1282" w:type="dxa"/>
            <w:vAlign w:val="bottom"/>
          </w:tcPr>
          <w:p w14:paraId="22D3ADEB" w14:textId="029FB745" w:rsidR="00AF4FDF" w:rsidRPr="007871FF" w:rsidRDefault="00701C3F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-</w:t>
            </w:r>
          </w:p>
        </w:tc>
      </w:tr>
      <w:tr w:rsidR="00BC22C8" w:rsidRPr="007871FF" w14:paraId="492F4AEC" w14:textId="77777777" w:rsidTr="004734CC">
        <w:tc>
          <w:tcPr>
            <w:tcW w:w="4069" w:type="dxa"/>
            <w:vAlign w:val="bottom"/>
          </w:tcPr>
          <w:p w14:paraId="4F7011A0" w14:textId="77777777" w:rsidR="00BC22C8" w:rsidRPr="007871FF" w:rsidRDefault="00BC22C8" w:rsidP="004734C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7871FF">
              <w:rPr>
                <w:b/>
                <w:bCs/>
                <w:sz w:val="25"/>
                <w:szCs w:val="25"/>
                <w:cs/>
              </w:rPr>
              <w:t>รายได้รวม</w:t>
            </w:r>
          </w:p>
        </w:tc>
        <w:tc>
          <w:tcPr>
            <w:tcW w:w="1278" w:type="dxa"/>
            <w:vAlign w:val="bottom"/>
          </w:tcPr>
          <w:p w14:paraId="19610AA2" w14:textId="1AA9C97B" w:rsidR="00BC22C8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7871FF">
              <w:rPr>
                <w:b/>
                <w:bCs/>
                <w:sz w:val="25"/>
                <w:szCs w:val="25"/>
              </w:rPr>
              <w:t>110,098</w:t>
            </w:r>
          </w:p>
        </w:tc>
        <w:tc>
          <w:tcPr>
            <w:tcW w:w="1281" w:type="dxa"/>
            <w:vAlign w:val="bottom"/>
          </w:tcPr>
          <w:p w14:paraId="3AE1A4B8" w14:textId="2941A5AF" w:rsidR="00BC22C8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7871FF">
              <w:rPr>
                <w:b/>
                <w:bCs/>
                <w:sz w:val="25"/>
                <w:szCs w:val="25"/>
              </w:rPr>
              <w:t>96,1</w:t>
            </w:r>
            <w:r w:rsidR="00701C3F" w:rsidRPr="007871FF">
              <w:rPr>
                <w:b/>
                <w:bCs/>
                <w:sz w:val="25"/>
                <w:szCs w:val="25"/>
              </w:rPr>
              <w:t>59</w:t>
            </w:r>
          </w:p>
        </w:tc>
        <w:tc>
          <w:tcPr>
            <w:tcW w:w="1280" w:type="dxa"/>
            <w:vAlign w:val="bottom"/>
          </w:tcPr>
          <w:p w14:paraId="7D7905B3" w14:textId="1AC4AB0C" w:rsidR="00BC22C8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7871FF">
              <w:rPr>
                <w:b/>
                <w:bCs/>
                <w:sz w:val="25"/>
                <w:szCs w:val="25"/>
              </w:rPr>
              <w:t>731</w:t>
            </w:r>
          </w:p>
        </w:tc>
        <w:tc>
          <w:tcPr>
            <w:tcW w:w="1280" w:type="dxa"/>
            <w:vAlign w:val="bottom"/>
          </w:tcPr>
          <w:p w14:paraId="26DCA295" w14:textId="7D975977" w:rsidR="00BC22C8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7871FF">
              <w:rPr>
                <w:b/>
                <w:bCs/>
                <w:sz w:val="25"/>
                <w:szCs w:val="25"/>
              </w:rPr>
              <w:t>5,387</w:t>
            </w:r>
          </w:p>
        </w:tc>
        <w:tc>
          <w:tcPr>
            <w:tcW w:w="1280" w:type="dxa"/>
            <w:vAlign w:val="bottom"/>
          </w:tcPr>
          <w:p w14:paraId="79560006" w14:textId="7B52B421" w:rsidR="00BC22C8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7871FF">
              <w:rPr>
                <w:b/>
                <w:bCs/>
                <w:sz w:val="25"/>
                <w:szCs w:val="25"/>
              </w:rPr>
              <w:t>9,047</w:t>
            </w:r>
          </w:p>
        </w:tc>
        <w:tc>
          <w:tcPr>
            <w:tcW w:w="1280" w:type="dxa"/>
            <w:vAlign w:val="bottom"/>
          </w:tcPr>
          <w:p w14:paraId="734BD479" w14:textId="333C2B62" w:rsidR="00BC22C8" w:rsidRPr="007871FF" w:rsidRDefault="00D001DA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7871FF">
              <w:rPr>
                <w:b/>
                <w:bCs/>
                <w:sz w:val="25"/>
                <w:szCs w:val="25"/>
              </w:rPr>
              <w:t>292</w:t>
            </w:r>
          </w:p>
        </w:tc>
        <w:tc>
          <w:tcPr>
            <w:tcW w:w="1280" w:type="dxa"/>
            <w:vAlign w:val="bottom"/>
          </w:tcPr>
          <w:p w14:paraId="0C54F28B" w14:textId="36825E85" w:rsidR="00BC22C8" w:rsidRPr="007871FF" w:rsidRDefault="00701C3F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7871FF">
              <w:rPr>
                <w:b/>
                <w:bCs/>
                <w:sz w:val="25"/>
                <w:szCs w:val="25"/>
              </w:rPr>
              <w:t>(87,067)</w:t>
            </w:r>
          </w:p>
        </w:tc>
        <w:tc>
          <w:tcPr>
            <w:tcW w:w="1282" w:type="dxa"/>
            <w:vAlign w:val="bottom"/>
          </w:tcPr>
          <w:p w14:paraId="3EE3EE07" w14:textId="13853A5A" w:rsidR="00BC22C8" w:rsidRPr="007871FF" w:rsidRDefault="00701C3F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  <w:r w:rsidRPr="007871FF">
              <w:rPr>
                <w:b/>
                <w:bCs/>
                <w:sz w:val="25"/>
                <w:szCs w:val="25"/>
              </w:rPr>
              <w:t>134,647</w:t>
            </w:r>
          </w:p>
        </w:tc>
      </w:tr>
      <w:tr w:rsidR="000E6F6C" w:rsidRPr="007871FF" w14:paraId="146E96FD" w14:textId="77777777" w:rsidTr="004734CC">
        <w:tc>
          <w:tcPr>
            <w:tcW w:w="4069" w:type="dxa"/>
            <w:vAlign w:val="bottom"/>
          </w:tcPr>
          <w:p w14:paraId="598C22DB" w14:textId="77777777" w:rsidR="000E6F6C" w:rsidRPr="007871FF" w:rsidRDefault="000E6F6C" w:rsidP="000E6F6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8" w:type="dxa"/>
            <w:vAlign w:val="bottom"/>
          </w:tcPr>
          <w:p w14:paraId="702219A0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673E08CE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1E4C670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09D9D57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9A9E69A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6006D2D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96918E9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3FED7A03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</w:rPr>
            </w:pPr>
          </w:p>
        </w:tc>
      </w:tr>
      <w:tr w:rsidR="00BC22C8" w:rsidRPr="007871FF" w14:paraId="6BD80761" w14:textId="77777777" w:rsidTr="004734CC">
        <w:tc>
          <w:tcPr>
            <w:tcW w:w="4069" w:type="dxa"/>
            <w:vAlign w:val="bottom"/>
          </w:tcPr>
          <w:p w14:paraId="29010D5A" w14:textId="6CF56275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กำไร</w:t>
            </w:r>
            <w:r w:rsidRPr="007871FF">
              <w:rPr>
                <w:sz w:val="25"/>
                <w:szCs w:val="25"/>
              </w:rPr>
              <w:t xml:space="preserve"> (</w:t>
            </w:r>
            <w:r w:rsidRPr="007871FF">
              <w:rPr>
                <w:rFonts w:hint="cs"/>
                <w:sz w:val="25"/>
                <w:szCs w:val="25"/>
                <w:cs/>
              </w:rPr>
              <w:t>ขาดทุน</w:t>
            </w:r>
            <w:r w:rsidRPr="007871FF">
              <w:rPr>
                <w:sz w:val="25"/>
                <w:szCs w:val="25"/>
              </w:rPr>
              <w:t>)</w:t>
            </w:r>
            <w:r w:rsidRPr="007871FF">
              <w:rPr>
                <w:rFonts w:hint="cs"/>
                <w:sz w:val="25"/>
                <w:szCs w:val="25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bottom"/>
          </w:tcPr>
          <w:p w14:paraId="286A0F9C" w14:textId="7475CEB3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3,1</w:t>
            </w:r>
            <w:r w:rsidR="00F2171F" w:rsidRPr="007871FF">
              <w:rPr>
                <w:sz w:val="25"/>
                <w:szCs w:val="25"/>
              </w:rPr>
              <w:t>39</w:t>
            </w:r>
          </w:p>
        </w:tc>
        <w:tc>
          <w:tcPr>
            <w:tcW w:w="1281" w:type="dxa"/>
            <w:vAlign w:val="bottom"/>
          </w:tcPr>
          <w:p w14:paraId="07E5AC51" w14:textId="58F22502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1,841</w:t>
            </w:r>
          </w:p>
        </w:tc>
        <w:tc>
          <w:tcPr>
            <w:tcW w:w="1280" w:type="dxa"/>
            <w:vAlign w:val="bottom"/>
          </w:tcPr>
          <w:p w14:paraId="11104E56" w14:textId="3FF5FFBA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9</w:t>
            </w:r>
            <w:r w:rsidR="006E7D48" w:rsidRPr="007871FF">
              <w:rPr>
                <w:sz w:val="25"/>
                <w:szCs w:val="25"/>
              </w:rPr>
              <w:t>03</w:t>
            </w:r>
          </w:p>
        </w:tc>
        <w:tc>
          <w:tcPr>
            <w:tcW w:w="1280" w:type="dxa"/>
            <w:vAlign w:val="bottom"/>
          </w:tcPr>
          <w:p w14:paraId="3999E17B" w14:textId="1263E887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296</w:t>
            </w:r>
          </w:p>
        </w:tc>
        <w:tc>
          <w:tcPr>
            <w:tcW w:w="1280" w:type="dxa"/>
            <w:vAlign w:val="bottom"/>
          </w:tcPr>
          <w:p w14:paraId="5F6BF3EA" w14:textId="557781FD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6,</w:t>
            </w:r>
            <w:r w:rsidR="00030F34" w:rsidRPr="007871FF">
              <w:rPr>
                <w:sz w:val="25"/>
                <w:szCs w:val="25"/>
              </w:rPr>
              <w:t>62</w:t>
            </w:r>
            <w:r w:rsidR="002C3D2F" w:rsidRPr="007871FF">
              <w:rPr>
                <w:rFonts w:hint="cs"/>
                <w:sz w:val="25"/>
                <w:szCs w:val="25"/>
                <w:cs/>
              </w:rPr>
              <w:t>5</w:t>
            </w:r>
          </w:p>
        </w:tc>
        <w:tc>
          <w:tcPr>
            <w:tcW w:w="1280" w:type="dxa"/>
            <w:vAlign w:val="bottom"/>
          </w:tcPr>
          <w:p w14:paraId="4B7935BE" w14:textId="61175A74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(91)</w:t>
            </w:r>
          </w:p>
        </w:tc>
        <w:tc>
          <w:tcPr>
            <w:tcW w:w="1280" w:type="dxa"/>
            <w:vAlign w:val="bottom"/>
          </w:tcPr>
          <w:p w14:paraId="292F8A7B" w14:textId="6D02A072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(4</w:t>
            </w:r>
            <w:r w:rsidR="002C3D2F" w:rsidRPr="007871FF">
              <w:rPr>
                <w:rFonts w:hint="cs"/>
                <w:sz w:val="25"/>
                <w:szCs w:val="25"/>
                <w:cs/>
              </w:rPr>
              <w:t>7</w:t>
            </w:r>
            <w:r w:rsidRPr="007871FF">
              <w:rPr>
                <w:sz w:val="25"/>
                <w:szCs w:val="25"/>
              </w:rPr>
              <w:t>)</w:t>
            </w:r>
          </w:p>
        </w:tc>
        <w:tc>
          <w:tcPr>
            <w:tcW w:w="1282" w:type="dxa"/>
            <w:vAlign w:val="bottom"/>
          </w:tcPr>
          <w:p w14:paraId="65FE6791" w14:textId="2AA9A6C8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12,</w:t>
            </w:r>
            <w:r w:rsidR="00F15CC1" w:rsidRPr="007871FF">
              <w:rPr>
                <w:sz w:val="25"/>
                <w:szCs w:val="25"/>
              </w:rPr>
              <w:t>666</w:t>
            </w:r>
          </w:p>
        </w:tc>
      </w:tr>
      <w:tr w:rsidR="00BC22C8" w:rsidRPr="007871FF" w14:paraId="582DC406" w14:textId="77777777" w:rsidTr="004734CC">
        <w:tc>
          <w:tcPr>
            <w:tcW w:w="4069" w:type="dxa"/>
            <w:vAlign w:val="bottom"/>
          </w:tcPr>
          <w:p w14:paraId="59A00F0B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vAlign w:val="bottom"/>
          </w:tcPr>
          <w:p w14:paraId="6C6E0E1B" w14:textId="5255E4A1" w:rsidR="00BC22C8" w:rsidRPr="007871FF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55201E57" w14:textId="31142FC4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C38C540" w14:textId="2BBDF2B1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8F3F354" w14:textId="00BB47CB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1CAB782" w14:textId="4ECBEFCC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8EEAF78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7B1959C0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8FB9FCA" w14:textId="1B570AB6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(4,53</w:t>
            </w:r>
            <w:r w:rsidR="00A556CC" w:rsidRPr="007871FF">
              <w:rPr>
                <w:rFonts w:hint="cs"/>
                <w:sz w:val="25"/>
                <w:szCs w:val="25"/>
                <w:cs/>
              </w:rPr>
              <w:t>9</w:t>
            </w:r>
            <w:r w:rsidRPr="007871FF">
              <w:rPr>
                <w:sz w:val="25"/>
                <w:szCs w:val="25"/>
              </w:rPr>
              <w:t>)</w:t>
            </w:r>
          </w:p>
        </w:tc>
      </w:tr>
      <w:tr w:rsidR="00BC22C8" w:rsidRPr="007871FF" w14:paraId="56DE60EA" w14:textId="77777777" w:rsidTr="004734CC">
        <w:tc>
          <w:tcPr>
            <w:tcW w:w="4069" w:type="dxa"/>
            <w:vAlign w:val="bottom"/>
          </w:tcPr>
          <w:p w14:paraId="791F2CD8" w14:textId="4E981C2A" w:rsidR="00BC22C8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ขาดทุน</w:t>
            </w:r>
            <w:r w:rsidR="00BC22C8" w:rsidRPr="007871FF">
              <w:rPr>
                <w:sz w:val="25"/>
                <w:szCs w:val="25"/>
                <w:cs/>
              </w:rPr>
              <w:t>จากตราสารอนุพันธ์</w:t>
            </w:r>
          </w:p>
        </w:tc>
        <w:tc>
          <w:tcPr>
            <w:tcW w:w="1278" w:type="dxa"/>
            <w:vAlign w:val="bottom"/>
          </w:tcPr>
          <w:p w14:paraId="3C0848C4" w14:textId="77777777" w:rsidR="00BC22C8" w:rsidRPr="007871FF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4DC4911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1EBDE0E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0B28080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AF877EF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91DBF99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5A52D5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8F840E5" w14:textId="6E8E7ADB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(13)</w:t>
            </w:r>
          </w:p>
        </w:tc>
      </w:tr>
      <w:tr w:rsidR="00BC22C8" w:rsidRPr="007871FF" w14:paraId="06536B97" w14:textId="77777777" w:rsidTr="004734CC">
        <w:tc>
          <w:tcPr>
            <w:tcW w:w="4069" w:type="dxa"/>
            <w:vAlign w:val="bottom"/>
          </w:tcPr>
          <w:p w14:paraId="6EC60A7F" w14:textId="22AAF386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  <w:vAlign w:val="bottom"/>
          </w:tcPr>
          <w:p w14:paraId="3E8D8EB1" w14:textId="77777777" w:rsidR="00BC22C8" w:rsidRPr="007871FF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1" w:type="dxa"/>
            <w:vAlign w:val="bottom"/>
          </w:tcPr>
          <w:p w14:paraId="57A7ED26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6041A444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147C042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8A791F9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F97C9CF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011B8ED8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12313F3B" w14:textId="3A228018" w:rsidR="00892570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</w:rPr>
              <w:t>46</w:t>
            </w:r>
            <w:r w:rsidR="00DC0C5C" w:rsidRPr="007871FF">
              <w:rPr>
                <w:sz w:val="25"/>
                <w:szCs w:val="25"/>
              </w:rPr>
              <w:t>5</w:t>
            </w:r>
          </w:p>
        </w:tc>
      </w:tr>
      <w:tr w:rsidR="00BC22C8" w:rsidRPr="007871FF" w14:paraId="26962D1B" w14:textId="77777777" w:rsidTr="004734CC">
        <w:tc>
          <w:tcPr>
            <w:tcW w:w="4069" w:type="dxa"/>
            <w:vAlign w:val="bottom"/>
          </w:tcPr>
          <w:p w14:paraId="49533953" w14:textId="4C5DFF12" w:rsidR="00BC22C8" w:rsidRPr="007871FF" w:rsidRDefault="003600E1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ขาดทุน</w:t>
            </w:r>
            <w:r w:rsidR="00BC22C8" w:rsidRPr="007871FF">
              <w:rPr>
                <w:rFonts w:hint="cs"/>
                <w:sz w:val="25"/>
                <w:szCs w:val="25"/>
                <w:cs/>
              </w:rPr>
              <w:t>จากการด้อยค่า</w:t>
            </w:r>
          </w:p>
        </w:tc>
        <w:tc>
          <w:tcPr>
            <w:tcW w:w="1278" w:type="dxa"/>
            <w:vAlign w:val="bottom"/>
          </w:tcPr>
          <w:p w14:paraId="18CB0B35" w14:textId="77777777" w:rsidR="00BC22C8" w:rsidRPr="007871FF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079B2DE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7CFB47C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164BB79D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CFCF35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C4D27E7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5301E6EC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7F457493" w14:textId="10CADFD3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(387)</w:t>
            </w:r>
          </w:p>
        </w:tc>
      </w:tr>
      <w:tr w:rsidR="00D11AA9" w:rsidRPr="007871FF" w14:paraId="71BD3EF3" w14:textId="77777777" w:rsidTr="004734CC">
        <w:tc>
          <w:tcPr>
            <w:tcW w:w="4069" w:type="dxa"/>
            <w:vAlign w:val="bottom"/>
          </w:tcPr>
          <w:p w14:paraId="0FA99103" w14:textId="3CD54441" w:rsidR="00D11AA9" w:rsidRPr="007871FF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กำไรอื่น</w:t>
            </w:r>
          </w:p>
        </w:tc>
        <w:tc>
          <w:tcPr>
            <w:tcW w:w="1278" w:type="dxa"/>
            <w:vAlign w:val="bottom"/>
          </w:tcPr>
          <w:p w14:paraId="772CE9BE" w14:textId="77777777" w:rsidR="00D11AA9" w:rsidRPr="007871FF" w:rsidRDefault="00D11AA9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11100D12" w14:textId="77777777" w:rsidR="00D11AA9" w:rsidRPr="007871FF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2FD22682" w14:textId="77777777" w:rsidR="00D11AA9" w:rsidRPr="007871FF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2C1C2132" w14:textId="77777777" w:rsidR="00D11AA9" w:rsidRPr="007871FF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E323815" w14:textId="77777777" w:rsidR="00D11AA9" w:rsidRPr="007871FF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79E4AF4" w14:textId="77777777" w:rsidR="00D11AA9" w:rsidRPr="007871FF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0" w:type="dxa"/>
            <w:vAlign w:val="bottom"/>
          </w:tcPr>
          <w:p w14:paraId="0EAE5DDE" w14:textId="77777777" w:rsidR="00D11AA9" w:rsidRPr="007871FF" w:rsidRDefault="00D11AA9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  <w:cs/>
              </w:rPr>
            </w:pPr>
          </w:p>
        </w:tc>
        <w:tc>
          <w:tcPr>
            <w:tcW w:w="1282" w:type="dxa"/>
            <w:vAlign w:val="bottom"/>
          </w:tcPr>
          <w:p w14:paraId="5253BE6D" w14:textId="209C5C5B" w:rsidR="00D11AA9" w:rsidRPr="007871FF" w:rsidRDefault="00DC0C5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42</w:t>
            </w:r>
          </w:p>
        </w:tc>
      </w:tr>
      <w:tr w:rsidR="00BC22C8" w:rsidRPr="007871FF" w14:paraId="20860F03" w14:textId="77777777" w:rsidTr="004734CC">
        <w:tc>
          <w:tcPr>
            <w:tcW w:w="4069" w:type="dxa"/>
            <w:vAlign w:val="bottom"/>
          </w:tcPr>
          <w:p w14:paraId="6A4D2877" w14:textId="30DCB140" w:rsidR="00BC22C8" w:rsidRPr="007871FF" w:rsidRDefault="00BC22C8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D165E42" w14:textId="77777777" w:rsidR="00BC22C8" w:rsidRPr="007871FF" w:rsidRDefault="00BC22C8" w:rsidP="00444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4E2ADB93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D3668D2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B603901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5778062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5484D8BC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4487580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2BC786AB" w14:textId="163C6E96" w:rsidR="00BC22C8" w:rsidRPr="007871FF" w:rsidRDefault="00444BAE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(1,577)</w:t>
            </w:r>
          </w:p>
        </w:tc>
      </w:tr>
      <w:tr w:rsidR="00BC22C8" w:rsidRPr="007871FF" w14:paraId="39428FE9" w14:textId="77777777" w:rsidTr="004734CC">
        <w:tc>
          <w:tcPr>
            <w:tcW w:w="4069" w:type="dxa"/>
            <w:vAlign w:val="bottom"/>
          </w:tcPr>
          <w:p w14:paraId="51FAA51B" w14:textId="77777777" w:rsidR="00BC22C8" w:rsidRPr="007871FF" w:rsidRDefault="00BC22C8" w:rsidP="004734CC">
            <w:pPr>
              <w:spacing w:line="280" w:lineRule="atLeast"/>
              <w:rPr>
                <w:sz w:val="25"/>
                <w:szCs w:val="25"/>
                <w:cs/>
              </w:rPr>
            </w:pPr>
            <w:r w:rsidRPr="007871FF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179CCD6F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7581DFE1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276C2A9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116940D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A3A9B94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056F4321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05C3BCF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72516FFF" w14:textId="7FABE21E" w:rsidR="00BC22C8" w:rsidRPr="007871FF" w:rsidRDefault="00444BAE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  <w:r w:rsidRPr="007871FF">
              <w:rPr>
                <w:sz w:val="25"/>
                <w:szCs w:val="25"/>
              </w:rPr>
              <w:t>(3,9</w:t>
            </w:r>
            <w:r w:rsidR="00B322C2" w:rsidRPr="007871FF">
              <w:rPr>
                <w:sz w:val="25"/>
                <w:szCs w:val="25"/>
              </w:rPr>
              <w:t>90</w:t>
            </w:r>
            <w:r w:rsidRPr="007871FF">
              <w:rPr>
                <w:sz w:val="25"/>
                <w:szCs w:val="25"/>
              </w:rPr>
              <w:t>)</w:t>
            </w:r>
          </w:p>
        </w:tc>
      </w:tr>
      <w:tr w:rsidR="00BC22C8" w:rsidRPr="007871FF" w14:paraId="7844B2EC" w14:textId="77777777" w:rsidTr="004734CC">
        <w:tc>
          <w:tcPr>
            <w:tcW w:w="4069" w:type="dxa"/>
            <w:vAlign w:val="bottom"/>
          </w:tcPr>
          <w:p w14:paraId="4997A44D" w14:textId="7C82A29E" w:rsidR="00BC22C8" w:rsidRPr="007871FF" w:rsidRDefault="00BC22C8" w:rsidP="004734CC">
            <w:pPr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7871FF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Pr="007871FF">
              <w:rPr>
                <w:b/>
                <w:bCs/>
                <w:sz w:val="25"/>
                <w:szCs w:val="25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598702D3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1" w:type="dxa"/>
            <w:vAlign w:val="bottom"/>
          </w:tcPr>
          <w:p w14:paraId="2B84453A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C607D1E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CACA078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3594FAC1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2F648BF7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0513B7C" w14:textId="77777777" w:rsidR="00BC22C8" w:rsidRPr="007871FF" w:rsidRDefault="00BC22C8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sz w:val="25"/>
                <w:szCs w:val="25"/>
              </w:rPr>
            </w:pPr>
          </w:p>
        </w:tc>
        <w:tc>
          <w:tcPr>
            <w:tcW w:w="1282" w:type="dxa"/>
            <w:vAlign w:val="bottom"/>
          </w:tcPr>
          <w:p w14:paraId="0708D0F3" w14:textId="6ABC8D5F" w:rsidR="00BC22C8" w:rsidRPr="007871FF" w:rsidRDefault="00444BAE" w:rsidP="004734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b/>
                <w:bCs/>
                <w:sz w:val="25"/>
                <w:szCs w:val="25"/>
                <w:cs/>
              </w:rPr>
            </w:pPr>
            <w:r w:rsidRPr="007871FF">
              <w:rPr>
                <w:b/>
                <w:bCs/>
                <w:sz w:val="25"/>
                <w:szCs w:val="25"/>
              </w:rPr>
              <w:t>2,</w:t>
            </w:r>
            <w:r w:rsidR="00F2171F" w:rsidRPr="007871FF">
              <w:rPr>
                <w:b/>
                <w:bCs/>
                <w:sz w:val="25"/>
                <w:szCs w:val="25"/>
              </w:rPr>
              <w:t>667</w:t>
            </w:r>
          </w:p>
        </w:tc>
      </w:tr>
    </w:tbl>
    <w:p w14:paraId="7B38D231" w14:textId="77777777" w:rsidR="000F6311" w:rsidRPr="007871FF" w:rsidRDefault="000F6311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117676B3" w14:textId="77777777" w:rsidR="004734CC" w:rsidRPr="007871FF" w:rsidRDefault="004734CC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9"/>
        <w:gridCol w:w="1278"/>
        <w:gridCol w:w="1281"/>
        <w:gridCol w:w="1280"/>
        <w:gridCol w:w="1280"/>
        <w:gridCol w:w="1280"/>
        <w:gridCol w:w="1280"/>
        <w:gridCol w:w="1280"/>
        <w:gridCol w:w="1282"/>
      </w:tblGrid>
      <w:tr w:rsidR="004734CC" w:rsidRPr="007871FF" w14:paraId="32F71E45" w14:textId="77777777">
        <w:trPr>
          <w:trHeight w:val="99"/>
        </w:trPr>
        <w:tc>
          <w:tcPr>
            <w:tcW w:w="4069" w:type="dxa"/>
          </w:tcPr>
          <w:p w14:paraId="6F684B6C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1" w:type="dxa"/>
            <w:gridSpan w:val="8"/>
          </w:tcPr>
          <w:p w14:paraId="0F2253D7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34CC" w:rsidRPr="007871FF" w14:paraId="2306CF62" w14:textId="77777777">
        <w:trPr>
          <w:trHeight w:val="589"/>
        </w:trPr>
        <w:tc>
          <w:tcPr>
            <w:tcW w:w="4069" w:type="dxa"/>
            <w:vAlign w:val="bottom"/>
          </w:tcPr>
          <w:p w14:paraId="4D511BA0" w14:textId="77777777" w:rsidR="004734CC" w:rsidRPr="007871FF" w:rsidRDefault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B9DABCE" w14:textId="6439A363" w:rsidR="004734CC" w:rsidRPr="007871FF" w:rsidRDefault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มีนาคม 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78" w:type="dxa"/>
            <w:vAlign w:val="bottom"/>
          </w:tcPr>
          <w:p w14:paraId="2AD4E025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โรงกลั่นและการค้าน้ำมัน</w:t>
            </w:r>
          </w:p>
        </w:tc>
        <w:tc>
          <w:tcPr>
            <w:tcW w:w="1281" w:type="dxa"/>
            <w:vAlign w:val="bottom"/>
          </w:tcPr>
          <w:p w14:paraId="43A7AAE8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การตลาด</w:t>
            </w:r>
          </w:p>
        </w:tc>
        <w:tc>
          <w:tcPr>
            <w:tcW w:w="1280" w:type="dxa"/>
            <w:vAlign w:val="bottom"/>
          </w:tcPr>
          <w:p w14:paraId="12545A5B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พลังงานไฟฟ้า</w:t>
            </w:r>
          </w:p>
        </w:tc>
        <w:tc>
          <w:tcPr>
            <w:tcW w:w="1280" w:type="dxa"/>
            <w:vAlign w:val="bottom"/>
          </w:tcPr>
          <w:p w14:paraId="491B00E4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280" w:type="dxa"/>
            <w:vAlign w:val="bottom"/>
          </w:tcPr>
          <w:p w14:paraId="2BFE0EA2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firstLine="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ทรัพยากร</w:t>
            </w: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ธรรมชาติ</w:t>
            </w:r>
          </w:p>
        </w:tc>
        <w:tc>
          <w:tcPr>
            <w:tcW w:w="1280" w:type="dxa"/>
            <w:vAlign w:val="bottom"/>
          </w:tcPr>
          <w:p w14:paraId="4C843498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280" w:type="dxa"/>
            <w:vAlign w:val="bottom"/>
          </w:tcPr>
          <w:p w14:paraId="06E27999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32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282" w:type="dxa"/>
            <w:vAlign w:val="bottom"/>
          </w:tcPr>
          <w:p w14:paraId="395F95E9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734CC" w:rsidRPr="007871FF" w14:paraId="10DC2B36" w14:textId="77777777">
        <w:trPr>
          <w:trHeight w:val="374"/>
        </w:trPr>
        <w:tc>
          <w:tcPr>
            <w:tcW w:w="4069" w:type="dxa"/>
          </w:tcPr>
          <w:p w14:paraId="574E9DDE" w14:textId="77777777" w:rsidR="004734CC" w:rsidRPr="007871FF" w:rsidRDefault="004734CC">
            <w:pPr>
              <w:spacing w:line="280" w:lineRule="atLeas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1" w:type="dxa"/>
            <w:gridSpan w:val="8"/>
            <w:vAlign w:val="center"/>
          </w:tcPr>
          <w:p w14:paraId="7E0B417C" w14:textId="77777777" w:rsidR="004734CC" w:rsidRPr="007871FF" w:rsidRDefault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734CC" w:rsidRPr="007871FF" w14:paraId="264B7C3A" w14:textId="77777777" w:rsidTr="004734CC">
        <w:trPr>
          <w:trHeight w:val="374"/>
        </w:trPr>
        <w:tc>
          <w:tcPr>
            <w:tcW w:w="4069" w:type="dxa"/>
            <w:vAlign w:val="bottom"/>
          </w:tcPr>
          <w:p w14:paraId="69725F27" w14:textId="77777777" w:rsidR="004734CC" w:rsidRPr="007871FF" w:rsidRDefault="004734CC" w:rsidP="004734C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78" w:type="dxa"/>
            <w:vAlign w:val="bottom"/>
          </w:tcPr>
          <w:p w14:paraId="63B93F45" w14:textId="2C0B913B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22,</w:t>
            </w:r>
            <w:r w:rsidR="000F02CE" w:rsidRPr="007871FF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1281" w:type="dxa"/>
            <w:vAlign w:val="bottom"/>
          </w:tcPr>
          <w:p w14:paraId="54BD2DAE" w14:textId="60E63DE6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99,</w:t>
            </w:r>
            <w:r w:rsidR="000F02CE" w:rsidRPr="007871FF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280" w:type="dxa"/>
            <w:vAlign w:val="bottom"/>
          </w:tcPr>
          <w:p w14:paraId="788E5076" w14:textId="2E755FD8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1,082</w:t>
            </w:r>
          </w:p>
        </w:tc>
        <w:tc>
          <w:tcPr>
            <w:tcW w:w="1280" w:type="dxa"/>
            <w:vAlign w:val="bottom"/>
          </w:tcPr>
          <w:p w14:paraId="06B1C06C" w14:textId="2EE4E821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280" w:type="dxa"/>
            <w:vAlign w:val="bottom"/>
          </w:tcPr>
          <w:p w14:paraId="6C2FA4F5" w14:textId="7AD37FB2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11,595</w:t>
            </w:r>
          </w:p>
        </w:tc>
        <w:tc>
          <w:tcPr>
            <w:tcW w:w="1280" w:type="dxa"/>
            <w:vAlign w:val="bottom"/>
          </w:tcPr>
          <w:p w14:paraId="7AD82DE8" w14:textId="3352D990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280" w:type="dxa"/>
            <w:vAlign w:val="bottom"/>
          </w:tcPr>
          <w:p w14:paraId="5266147E" w14:textId="70F617A8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312CFF50" w14:textId="282941C3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135,382</w:t>
            </w:r>
          </w:p>
        </w:tc>
      </w:tr>
      <w:tr w:rsidR="004734CC" w:rsidRPr="007871FF" w14:paraId="72C316ED" w14:textId="77777777" w:rsidTr="004734CC">
        <w:trPr>
          <w:trHeight w:val="374"/>
        </w:trPr>
        <w:tc>
          <w:tcPr>
            <w:tcW w:w="4069" w:type="dxa"/>
            <w:vAlign w:val="bottom"/>
          </w:tcPr>
          <w:p w14:paraId="38E98095" w14:textId="77777777" w:rsidR="004734CC" w:rsidRPr="007871FF" w:rsidRDefault="004734CC" w:rsidP="004734C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78" w:type="dxa"/>
            <w:vAlign w:val="bottom"/>
          </w:tcPr>
          <w:p w14:paraId="70F6A0DA" w14:textId="530A6AD0" w:rsidR="004734CC" w:rsidRPr="007871FF" w:rsidRDefault="000F02CE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4734CC" w:rsidRPr="007871FF">
              <w:rPr>
                <w:rFonts w:asciiTheme="majorBidi" w:hAnsiTheme="majorBidi" w:cstheme="majorBidi"/>
                <w:sz w:val="26"/>
                <w:szCs w:val="26"/>
              </w:rPr>
              <w:t>,88</w:t>
            </w:r>
            <w:r w:rsidRPr="007871F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1" w:type="dxa"/>
            <w:vAlign w:val="bottom"/>
          </w:tcPr>
          <w:p w14:paraId="4085CB66" w14:textId="01BBE574" w:rsidR="004734CC" w:rsidRPr="007871FF" w:rsidRDefault="000F02CE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1280" w:type="dxa"/>
            <w:vAlign w:val="bottom"/>
          </w:tcPr>
          <w:p w14:paraId="67D8D9CD" w14:textId="622DFC9F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1280" w:type="dxa"/>
            <w:vAlign w:val="bottom"/>
          </w:tcPr>
          <w:p w14:paraId="05286DD6" w14:textId="78C11E4B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4,694</w:t>
            </w:r>
          </w:p>
        </w:tc>
        <w:tc>
          <w:tcPr>
            <w:tcW w:w="1280" w:type="dxa"/>
            <w:vAlign w:val="bottom"/>
          </w:tcPr>
          <w:p w14:paraId="7B0A4E7B" w14:textId="4DAA4803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571B72C" w14:textId="55329D16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80" w:type="dxa"/>
            <w:vAlign w:val="bottom"/>
          </w:tcPr>
          <w:p w14:paraId="068D01CF" w14:textId="5A5F7182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F02CE" w:rsidRPr="007871FF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7871F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F02CE" w:rsidRPr="007871FF">
              <w:rPr>
                <w:rFonts w:asciiTheme="majorBidi" w:hAnsiTheme="majorBidi" w:cstheme="majorBidi"/>
                <w:sz w:val="26"/>
                <w:szCs w:val="26"/>
              </w:rPr>
              <w:t>436</w:t>
            </w:r>
            <w:r w:rsidRPr="007871F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6A8B081C" w14:textId="6150D0FC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80" w:lineRule="atLeast"/>
              <w:ind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34CC" w:rsidRPr="007871FF" w14:paraId="3B0511B6" w14:textId="77777777" w:rsidTr="004734CC">
        <w:trPr>
          <w:trHeight w:val="374"/>
        </w:trPr>
        <w:tc>
          <w:tcPr>
            <w:tcW w:w="4069" w:type="dxa"/>
            <w:vAlign w:val="bottom"/>
          </w:tcPr>
          <w:p w14:paraId="41536C7F" w14:textId="77777777" w:rsidR="004734CC" w:rsidRPr="007871FF" w:rsidRDefault="004734CC" w:rsidP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278" w:type="dxa"/>
            <w:vAlign w:val="bottom"/>
          </w:tcPr>
          <w:p w14:paraId="38761B47" w14:textId="0AC6D790" w:rsidR="004734CC" w:rsidRPr="007871FF" w:rsidRDefault="000F02CE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</w:t>
            </w:r>
            <w:r w:rsidR="004734CC"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575</w:t>
            </w:r>
          </w:p>
        </w:tc>
        <w:tc>
          <w:tcPr>
            <w:tcW w:w="1281" w:type="dxa"/>
            <w:vAlign w:val="bottom"/>
          </w:tcPr>
          <w:p w14:paraId="26015626" w14:textId="150C1FDD" w:rsidR="004734CC" w:rsidRPr="007871FF" w:rsidRDefault="000F02CE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</w:t>
            </w:r>
            <w:r w:rsidR="004734CC"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385</w:t>
            </w:r>
          </w:p>
        </w:tc>
        <w:tc>
          <w:tcPr>
            <w:tcW w:w="1280" w:type="dxa"/>
            <w:vAlign w:val="bottom"/>
          </w:tcPr>
          <w:p w14:paraId="1C52C41A" w14:textId="4D5CA902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1,194</w:t>
            </w:r>
          </w:p>
        </w:tc>
        <w:tc>
          <w:tcPr>
            <w:tcW w:w="1280" w:type="dxa"/>
            <w:vAlign w:val="bottom"/>
          </w:tcPr>
          <w:p w14:paraId="2E39DA2F" w14:textId="1E3300F3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4,958</w:t>
            </w:r>
          </w:p>
        </w:tc>
        <w:tc>
          <w:tcPr>
            <w:tcW w:w="1280" w:type="dxa"/>
            <w:vAlign w:val="bottom"/>
          </w:tcPr>
          <w:p w14:paraId="7C741483" w14:textId="22F2CB71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11,595</w:t>
            </w:r>
          </w:p>
        </w:tc>
        <w:tc>
          <w:tcPr>
            <w:tcW w:w="1280" w:type="dxa"/>
            <w:vAlign w:val="bottom"/>
          </w:tcPr>
          <w:p w14:paraId="0C43E4D2" w14:textId="055C5113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280" w:type="dxa"/>
            <w:vAlign w:val="bottom"/>
          </w:tcPr>
          <w:p w14:paraId="23AE1040" w14:textId="12F22687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F02CE"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F02CE"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436</w:t>
            </w: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67B2376C" w14:textId="7E84DC01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135,382</w:t>
            </w:r>
          </w:p>
        </w:tc>
      </w:tr>
      <w:tr w:rsidR="000E6F6C" w:rsidRPr="007871FF" w14:paraId="126E471E" w14:textId="77777777" w:rsidTr="004734CC">
        <w:trPr>
          <w:trHeight w:val="374"/>
        </w:trPr>
        <w:tc>
          <w:tcPr>
            <w:tcW w:w="4069" w:type="dxa"/>
            <w:vAlign w:val="bottom"/>
          </w:tcPr>
          <w:p w14:paraId="039C1F41" w14:textId="77777777" w:rsidR="000E6F6C" w:rsidRPr="007871FF" w:rsidRDefault="000E6F6C" w:rsidP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767A722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7E837564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43B7B2C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8F11030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306ED08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BC045D1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A432AB5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DCA3C0B" w14:textId="77777777" w:rsidR="000E6F6C" w:rsidRPr="007871FF" w:rsidRDefault="000E6F6C" w:rsidP="000E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734CC" w:rsidRPr="007871FF" w14:paraId="2BFACD99" w14:textId="77777777" w:rsidTr="004734CC">
        <w:trPr>
          <w:trHeight w:val="374"/>
        </w:trPr>
        <w:tc>
          <w:tcPr>
            <w:tcW w:w="4069" w:type="dxa"/>
          </w:tcPr>
          <w:p w14:paraId="4C854709" w14:textId="76090B51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7871F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7871FF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1278" w:type="dxa"/>
            <w:vAlign w:val="bottom"/>
          </w:tcPr>
          <w:p w14:paraId="30030EE5" w14:textId="70D1B2DF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7871FF">
              <w:rPr>
                <w:rFonts w:asciiTheme="majorBidi" w:hAnsiTheme="majorBidi" w:cstheme="majorBidi"/>
                <w:sz w:val="26"/>
                <w:szCs w:val="26"/>
              </w:rPr>
              <w:t>,404</w:t>
            </w:r>
          </w:p>
        </w:tc>
        <w:tc>
          <w:tcPr>
            <w:tcW w:w="1281" w:type="dxa"/>
            <w:vAlign w:val="bottom"/>
          </w:tcPr>
          <w:p w14:paraId="005F2CE1" w14:textId="10C05DDE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1,899</w:t>
            </w:r>
          </w:p>
        </w:tc>
        <w:tc>
          <w:tcPr>
            <w:tcW w:w="1280" w:type="dxa"/>
            <w:vAlign w:val="bottom"/>
          </w:tcPr>
          <w:p w14:paraId="5E49645D" w14:textId="5D6ECCFA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1,411</w:t>
            </w:r>
          </w:p>
        </w:tc>
        <w:tc>
          <w:tcPr>
            <w:tcW w:w="1280" w:type="dxa"/>
            <w:vAlign w:val="bottom"/>
          </w:tcPr>
          <w:p w14:paraId="409C3F92" w14:textId="5077461C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  <w:tc>
          <w:tcPr>
            <w:tcW w:w="1280" w:type="dxa"/>
            <w:vAlign w:val="bottom"/>
          </w:tcPr>
          <w:p w14:paraId="453F8899" w14:textId="6F630ADC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7,404</w:t>
            </w:r>
          </w:p>
        </w:tc>
        <w:tc>
          <w:tcPr>
            <w:tcW w:w="1280" w:type="dxa"/>
            <w:vAlign w:val="bottom"/>
          </w:tcPr>
          <w:p w14:paraId="31683724" w14:textId="5754C863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(65)</w:t>
            </w:r>
          </w:p>
        </w:tc>
        <w:tc>
          <w:tcPr>
            <w:tcW w:w="1280" w:type="dxa"/>
            <w:vAlign w:val="bottom"/>
          </w:tcPr>
          <w:p w14:paraId="06182697" w14:textId="738C9310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1282" w:type="dxa"/>
            <w:vAlign w:val="bottom"/>
          </w:tcPr>
          <w:p w14:paraId="678D1F68" w14:textId="65E11918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15,308</w:t>
            </w:r>
          </w:p>
        </w:tc>
      </w:tr>
      <w:tr w:rsidR="004734CC" w:rsidRPr="007871FF" w14:paraId="35A0A543" w14:textId="77777777" w:rsidTr="004734CC">
        <w:trPr>
          <w:trHeight w:val="374"/>
        </w:trPr>
        <w:tc>
          <w:tcPr>
            <w:tcW w:w="4069" w:type="dxa"/>
          </w:tcPr>
          <w:p w14:paraId="4FAE20E0" w14:textId="3F0D1C83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vAlign w:val="bottom"/>
          </w:tcPr>
          <w:p w14:paraId="6630175A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DFCB9B3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36CF858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6802C86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E38E161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72B11C5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A5569A4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9C27F75" w14:textId="38F39FB0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(5,418)</w:t>
            </w:r>
          </w:p>
        </w:tc>
      </w:tr>
      <w:tr w:rsidR="004734CC" w:rsidRPr="007871FF" w14:paraId="2DA02CD7" w14:textId="77777777" w:rsidTr="004734CC">
        <w:trPr>
          <w:trHeight w:val="374"/>
        </w:trPr>
        <w:tc>
          <w:tcPr>
            <w:tcW w:w="4069" w:type="dxa"/>
          </w:tcPr>
          <w:p w14:paraId="6EF0DB9F" w14:textId="5B14994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ขาดทุนจากตราสารอนุพันธ์</w:t>
            </w:r>
          </w:p>
        </w:tc>
        <w:tc>
          <w:tcPr>
            <w:tcW w:w="1278" w:type="dxa"/>
            <w:vAlign w:val="bottom"/>
          </w:tcPr>
          <w:p w14:paraId="29264C43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3D487697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FFA46F0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F8034FC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47D928B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06BC705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1BEF390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592D91E" w14:textId="7BA89CB5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(328)</w:t>
            </w:r>
          </w:p>
        </w:tc>
      </w:tr>
      <w:tr w:rsidR="004734CC" w:rsidRPr="007871FF" w14:paraId="569FF534" w14:textId="77777777" w:rsidTr="004734CC">
        <w:trPr>
          <w:trHeight w:val="374"/>
        </w:trPr>
        <w:tc>
          <w:tcPr>
            <w:tcW w:w="4069" w:type="dxa"/>
          </w:tcPr>
          <w:p w14:paraId="74E4FEE2" w14:textId="5164BF9B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78" w:type="dxa"/>
            <w:vAlign w:val="bottom"/>
          </w:tcPr>
          <w:p w14:paraId="10130895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1" w:type="dxa"/>
            <w:vAlign w:val="bottom"/>
          </w:tcPr>
          <w:p w14:paraId="453D05EF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1197871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592E5FFD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3255E0D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B95FD34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341F7D9F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7230C69" w14:textId="64D33D6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4734CC" w:rsidRPr="007871FF" w14:paraId="1944729E" w14:textId="77777777" w:rsidTr="004734CC">
        <w:trPr>
          <w:trHeight w:val="374"/>
        </w:trPr>
        <w:tc>
          <w:tcPr>
            <w:tcW w:w="4069" w:type="dxa"/>
          </w:tcPr>
          <w:p w14:paraId="518EBCA8" w14:textId="1C2BBF83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78" w:type="dxa"/>
            <w:vAlign w:val="bottom"/>
          </w:tcPr>
          <w:p w14:paraId="6BE86108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4CDF4E3E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DC96E60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239C2827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8BD1A63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49AA26F9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0" w:type="dxa"/>
            <w:vAlign w:val="bottom"/>
          </w:tcPr>
          <w:p w14:paraId="1FA60496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F0AB812" w14:textId="4B67197F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(603)</w:t>
            </w:r>
          </w:p>
        </w:tc>
      </w:tr>
      <w:tr w:rsidR="004734CC" w:rsidRPr="007871FF" w14:paraId="32D77F1E" w14:textId="77777777" w:rsidTr="004734CC">
        <w:trPr>
          <w:trHeight w:val="374"/>
        </w:trPr>
        <w:tc>
          <w:tcPr>
            <w:tcW w:w="4069" w:type="dxa"/>
          </w:tcPr>
          <w:p w14:paraId="54780BF6" w14:textId="32A7BDB9" w:rsidR="004734CC" w:rsidRPr="007871FF" w:rsidRDefault="004734CC" w:rsidP="004734C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1C6FB456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0466042A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8BA6638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1F05D92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D425ABD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75A00769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7493691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EBF100C" w14:textId="2B4C72B5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(1,709)</w:t>
            </w:r>
          </w:p>
        </w:tc>
      </w:tr>
      <w:tr w:rsidR="004734CC" w:rsidRPr="007871FF" w14:paraId="6013276F" w14:textId="77777777" w:rsidTr="004734CC">
        <w:trPr>
          <w:trHeight w:val="374"/>
        </w:trPr>
        <w:tc>
          <w:tcPr>
            <w:tcW w:w="4069" w:type="dxa"/>
          </w:tcPr>
          <w:p w14:paraId="103464F6" w14:textId="1A3713EF" w:rsidR="004734CC" w:rsidRPr="007871FF" w:rsidRDefault="004734CC" w:rsidP="004734CC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78" w:type="dxa"/>
            <w:vAlign w:val="bottom"/>
          </w:tcPr>
          <w:p w14:paraId="4511FAA6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5DC97E81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60710A7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8169ED3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6D7DB6C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22097EC0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1504E49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D82BBF" w14:textId="623C4D81" w:rsidR="004734CC" w:rsidRPr="007871FF" w:rsidRDefault="004734CC" w:rsidP="004734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7871FF">
              <w:rPr>
                <w:rFonts w:asciiTheme="majorBidi" w:hAnsiTheme="majorBidi" w:cstheme="majorBidi"/>
                <w:sz w:val="26"/>
                <w:szCs w:val="26"/>
              </w:rPr>
              <w:t>(4,544)</w:t>
            </w:r>
          </w:p>
        </w:tc>
      </w:tr>
      <w:tr w:rsidR="004734CC" w:rsidRPr="007871FF" w14:paraId="584A6CFB" w14:textId="77777777" w:rsidTr="004734CC">
        <w:trPr>
          <w:trHeight w:val="374"/>
        </w:trPr>
        <w:tc>
          <w:tcPr>
            <w:tcW w:w="4069" w:type="dxa"/>
          </w:tcPr>
          <w:p w14:paraId="59DCC07D" w14:textId="1F244624" w:rsidR="004734CC" w:rsidRPr="007871FF" w:rsidRDefault="004734CC" w:rsidP="004734CC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78" w:type="dxa"/>
            <w:vAlign w:val="bottom"/>
          </w:tcPr>
          <w:p w14:paraId="04D15C39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ECB9DE4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47533F5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F5708DB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8FBA501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left w:val="nil"/>
            </w:tcBorders>
            <w:vAlign w:val="bottom"/>
          </w:tcPr>
          <w:p w14:paraId="68F6037C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0F08A15" w14:textId="77777777" w:rsidR="004734CC" w:rsidRPr="007871FF" w:rsidRDefault="004734CC" w:rsidP="0047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6EE1FE4" w14:textId="593F2F22" w:rsidR="004734CC" w:rsidRPr="007871FF" w:rsidRDefault="004734CC" w:rsidP="004734C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2,790</w:t>
            </w:r>
          </w:p>
        </w:tc>
      </w:tr>
    </w:tbl>
    <w:p w14:paraId="5D9CEE62" w14:textId="77777777" w:rsidR="004734CC" w:rsidRPr="007871FF" w:rsidRDefault="004734CC" w:rsidP="0078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</w:rPr>
      </w:pPr>
    </w:p>
    <w:p w14:paraId="038B39C4" w14:textId="33FC8815" w:rsidR="00E47C20" w:rsidRPr="007871FF" w:rsidRDefault="00A141F0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ab/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0EAF207" w14:textId="77777777" w:rsidR="004734CC" w:rsidRPr="007871FF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</w:pPr>
      <w:r w:rsidRPr="007871FF">
        <w:rPr>
          <w:rFonts w:asciiTheme="majorBidi" w:hAnsiTheme="majorBidi" w:cstheme="majorBidi"/>
          <w:cs/>
        </w:rPr>
        <w:tab/>
      </w:r>
    </w:p>
    <w:p w14:paraId="22C0CCC5" w14:textId="6EDDE018" w:rsidR="00A141F0" w:rsidRPr="007871FF" w:rsidRDefault="00A141F0" w:rsidP="00533528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A141F0" w:rsidRPr="007871FF" w:rsidSect="00C21744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2C423F9" w14:textId="566C4DBE" w:rsidR="00D01256" w:rsidRPr="007871FF" w:rsidRDefault="004762B0" w:rsidP="007E729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E04924" w14:textId="77777777" w:rsidR="007E7299" w:rsidRPr="007871FF" w:rsidRDefault="007E7299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0225B1FF" w14:textId="77777777" w:rsidR="00FB75AD" w:rsidRPr="007871FF" w:rsidRDefault="00A102D5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871FF">
        <w:rPr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7A0D5B" w:rsidRPr="007871FF">
        <w:rPr>
          <w:rFonts w:hint="cs"/>
          <w:cs/>
        </w:rPr>
        <w:t>สาม</w:t>
      </w:r>
      <w:r w:rsidR="00B65D4F" w:rsidRPr="007871FF">
        <w:rPr>
          <w:cs/>
        </w:rPr>
        <w:t>เดือน</w:t>
      </w:r>
      <w:r w:rsidRPr="007871FF">
        <w:rPr>
          <w:cs/>
        </w:rPr>
        <w:t xml:space="preserve">สิ้นสุดวันที่ </w:t>
      </w:r>
      <w:r w:rsidR="009469A2" w:rsidRPr="007871FF">
        <w:t xml:space="preserve">                </w:t>
      </w:r>
      <w:r w:rsidR="00B52B93" w:rsidRPr="007871FF">
        <w:t>3</w:t>
      </w:r>
      <w:r w:rsidR="007A0D5B" w:rsidRPr="007871FF">
        <w:rPr>
          <w:rFonts w:hint="cs"/>
          <w:cs/>
        </w:rPr>
        <w:t>1</w:t>
      </w:r>
      <w:r w:rsidR="007A0D5B" w:rsidRPr="007871FF">
        <w:t xml:space="preserve"> </w:t>
      </w:r>
      <w:r w:rsidR="007A0D5B" w:rsidRPr="007871FF">
        <w:rPr>
          <w:rFonts w:hint="cs"/>
          <w:cs/>
        </w:rPr>
        <w:t>มีนาคม</w:t>
      </w:r>
      <w:r w:rsidR="00B52B93" w:rsidRPr="007871FF">
        <w:rPr>
          <w:cs/>
        </w:rPr>
        <w:t xml:space="preserve"> </w:t>
      </w:r>
      <w:r w:rsidR="00765373" w:rsidRPr="007871FF">
        <w:t>256</w:t>
      </w:r>
      <w:r w:rsidR="007A0D5B" w:rsidRPr="007871FF">
        <w:rPr>
          <w:rFonts w:hint="cs"/>
          <w:cs/>
        </w:rPr>
        <w:t>8</w:t>
      </w:r>
      <w:r w:rsidR="00765373" w:rsidRPr="007871FF">
        <w:t xml:space="preserve"> </w:t>
      </w:r>
      <w:r w:rsidR="00470928" w:rsidRPr="007871FF">
        <w:rPr>
          <w:cs/>
        </w:rPr>
        <w:t>คือร้อยละ</w:t>
      </w:r>
      <w:r w:rsidR="00E91E06" w:rsidRPr="007871FF">
        <w:t xml:space="preserve"> </w:t>
      </w:r>
      <w:r w:rsidR="00FD2AEE" w:rsidRPr="007871FF">
        <w:t>59.</w:t>
      </w:r>
      <w:r w:rsidR="00237296" w:rsidRPr="007871FF">
        <w:t>9</w:t>
      </w:r>
      <w:r w:rsidR="00FD2AEE" w:rsidRPr="007871FF">
        <w:t>4</w:t>
      </w:r>
      <w:r w:rsidR="00EA3866" w:rsidRPr="007871FF">
        <w:rPr>
          <w:rFonts w:hint="cs"/>
          <w:cs/>
        </w:rPr>
        <w:t xml:space="preserve"> </w:t>
      </w:r>
      <w:r w:rsidR="005030EF" w:rsidRPr="007871FF">
        <w:rPr>
          <w:i/>
          <w:iCs/>
        </w:rPr>
        <w:t>(256</w:t>
      </w:r>
      <w:r w:rsidR="007A0D5B" w:rsidRPr="007871FF">
        <w:rPr>
          <w:rFonts w:hint="cs"/>
          <w:i/>
          <w:iCs/>
          <w:cs/>
        </w:rPr>
        <w:t>7</w:t>
      </w:r>
      <w:r w:rsidRPr="007871FF">
        <w:rPr>
          <w:i/>
          <w:iCs/>
        </w:rPr>
        <w:t xml:space="preserve">: </w:t>
      </w:r>
      <w:r w:rsidRPr="007871FF">
        <w:rPr>
          <w:i/>
          <w:iCs/>
          <w:cs/>
        </w:rPr>
        <w:t>ร้อยละ</w:t>
      </w:r>
      <w:r w:rsidR="00621C97" w:rsidRPr="007871FF">
        <w:rPr>
          <w:i/>
          <w:iCs/>
        </w:rPr>
        <w:t xml:space="preserve"> </w:t>
      </w:r>
      <w:r w:rsidR="007A0D5B" w:rsidRPr="007871FF">
        <w:rPr>
          <w:rFonts w:hint="cs"/>
          <w:i/>
          <w:iCs/>
          <w:cs/>
        </w:rPr>
        <w:t>61.96</w:t>
      </w:r>
      <w:r w:rsidR="005030EF" w:rsidRPr="007871FF">
        <w:rPr>
          <w:i/>
          <w:iCs/>
        </w:rPr>
        <w:t>)</w:t>
      </w:r>
      <w:r w:rsidRPr="007871FF">
        <w:t xml:space="preserve"> </w:t>
      </w:r>
      <w:r w:rsidRPr="007871FF">
        <w:rPr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  <w:r w:rsidR="00F83ED1" w:rsidRPr="007871FF">
        <w:rPr>
          <w:rFonts w:hint="cs"/>
          <w:cs/>
        </w:rPr>
        <w:t xml:space="preserve"> </w:t>
      </w:r>
    </w:p>
    <w:p w14:paraId="1DE1A197" w14:textId="77777777" w:rsidR="00FB75AD" w:rsidRPr="007871FF" w:rsidRDefault="00FB75AD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B2F4C7" w14:textId="7B2A3935" w:rsidR="007A0D5B" w:rsidRPr="007871FF" w:rsidRDefault="00F83ED1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7871FF">
        <w:rPr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Pr="007871FF">
        <w:t>1</w:t>
      </w:r>
      <w:r w:rsidRPr="007871FF">
        <w:rPr>
          <w:cs/>
        </w:rPr>
        <w:t xml:space="preserve"> มกราคม </w:t>
      </w:r>
      <w:r w:rsidRPr="007871FF">
        <w:t>2568</w:t>
      </w:r>
      <w:r w:rsidRPr="007871FF">
        <w:rPr>
          <w:cs/>
        </w:rPr>
        <w:t xml:space="preserve"> เป็นต้นไป 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</w:p>
    <w:p w14:paraId="17060339" w14:textId="77777777" w:rsidR="007E7299" w:rsidRPr="007871FF" w:rsidRDefault="007E7299" w:rsidP="007E7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121E8BA8" w14:textId="72641028" w:rsidR="0006794F" w:rsidRPr="007871FF" w:rsidRDefault="0006794F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กำไรต่อหุ้น</w:t>
      </w:r>
    </w:p>
    <w:p w14:paraId="1E358DFE" w14:textId="77777777" w:rsidR="002C30B3" w:rsidRPr="007871FF" w:rsidRDefault="002C30B3" w:rsidP="002C30B3">
      <w:pPr>
        <w:ind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D54B8C" w:rsidRPr="007871FF" w14:paraId="327362EE" w14:textId="77777777" w:rsidTr="002D69F4">
        <w:tc>
          <w:tcPr>
            <w:tcW w:w="4050" w:type="dxa"/>
            <w:shd w:val="clear" w:color="auto" w:fill="auto"/>
          </w:tcPr>
          <w:p w14:paraId="04B5F3BD" w14:textId="77777777" w:rsidR="00D54B8C" w:rsidRPr="007871FF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3544485" w14:textId="77777777" w:rsidR="00D54B8C" w:rsidRPr="007871FF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D57842" w14:textId="77777777" w:rsidR="00D54B8C" w:rsidRPr="007871FF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43248" w:rsidRPr="007871FF" w14:paraId="139494C4" w14:textId="77777777" w:rsidTr="002D69F4">
        <w:tc>
          <w:tcPr>
            <w:tcW w:w="4050" w:type="dxa"/>
          </w:tcPr>
          <w:p w14:paraId="0FA70DF8" w14:textId="0F51CCED" w:rsidR="00243248" w:rsidRPr="007871FF" w:rsidRDefault="00243248" w:rsidP="00243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7871F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7A0D5B" w:rsidRPr="007871FF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7871F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1282" w:type="dxa"/>
          </w:tcPr>
          <w:p w14:paraId="16CF9DD7" w14:textId="23F84E92" w:rsidR="00243248" w:rsidRPr="007871FF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35E7042B" w14:textId="5A505A55" w:rsidR="00243248" w:rsidRPr="007871FF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7A97AEE6" w14:textId="20C21235" w:rsidR="00243248" w:rsidRPr="007871FF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281DA01F" w14:textId="73C69E45" w:rsidR="00243248" w:rsidRPr="007871FF" w:rsidRDefault="00243248" w:rsidP="00243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54B8C" w:rsidRPr="007871FF" w14:paraId="67AB6B20" w14:textId="77777777" w:rsidTr="002D69F4">
        <w:tc>
          <w:tcPr>
            <w:tcW w:w="4050" w:type="dxa"/>
          </w:tcPr>
          <w:p w14:paraId="461BCBF7" w14:textId="77777777" w:rsidR="00D54B8C" w:rsidRPr="007871FF" w:rsidRDefault="00D54B8C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36C9561" w14:textId="1B06C590" w:rsidR="00D54B8C" w:rsidRPr="007871FF" w:rsidRDefault="004C22B9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D54B8C" w:rsidRPr="007871F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 / ล้านหุ้น</w:t>
            </w:r>
            <w:r w:rsidRPr="007871F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A0D5B" w:rsidRPr="007871FF" w14:paraId="1B493AC4" w14:textId="77777777" w:rsidTr="002D69F4">
        <w:tc>
          <w:tcPr>
            <w:tcW w:w="4050" w:type="dxa"/>
          </w:tcPr>
          <w:p w14:paraId="36399001" w14:textId="62308319" w:rsidR="007A0D5B" w:rsidRPr="007871FF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82" w:type="dxa"/>
            <w:vAlign w:val="bottom"/>
          </w:tcPr>
          <w:p w14:paraId="595646FC" w14:textId="784A1106" w:rsidR="007A0D5B" w:rsidRPr="007871FF" w:rsidRDefault="00045F23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2,1</w:t>
            </w:r>
            <w:r w:rsidR="00D407BF" w:rsidRPr="007871FF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283" w:type="dxa"/>
            <w:vAlign w:val="bottom"/>
          </w:tcPr>
          <w:p w14:paraId="5DEE1C78" w14:textId="0EF20C7C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2,437</w:t>
            </w:r>
          </w:p>
        </w:tc>
        <w:tc>
          <w:tcPr>
            <w:tcW w:w="1282" w:type="dxa"/>
            <w:vAlign w:val="bottom"/>
          </w:tcPr>
          <w:p w14:paraId="12C70927" w14:textId="0E033B44" w:rsidR="007A0D5B" w:rsidRPr="007871FF" w:rsidRDefault="00045F23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7871FF">
              <w:rPr>
                <w:rFonts w:asciiTheme="majorBidi" w:hAnsiTheme="majorBidi" w:cstheme="majorBidi"/>
              </w:rPr>
              <w:t>1,239</w:t>
            </w:r>
          </w:p>
        </w:tc>
        <w:tc>
          <w:tcPr>
            <w:tcW w:w="1283" w:type="dxa"/>
            <w:vAlign w:val="bottom"/>
          </w:tcPr>
          <w:p w14:paraId="78B6E3AC" w14:textId="39D0D1D2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1,144</w:t>
            </w:r>
          </w:p>
        </w:tc>
      </w:tr>
      <w:tr w:rsidR="007A0D5B" w:rsidRPr="007871FF" w14:paraId="52A6324D" w14:textId="77777777" w:rsidTr="002D69F4">
        <w:tc>
          <w:tcPr>
            <w:tcW w:w="4050" w:type="dxa"/>
          </w:tcPr>
          <w:p w14:paraId="63603FA7" w14:textId="77777777" w:rsidR="007A0D5B" w:rsidRPr="007871FF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ดอกเบี้ยจ่ายสะสมสำหรับงวดของหุ้นกู้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vAlign w:val="bottom"/>
          </w:tcPr>
          <w:p w14:paraId="7E76CA52" w14:textId="52B6D0CD" w:rsidR="007A0D5B" w:rsidRPr="007871FF" w:rsidRDefault="00045F23" w:rsidP="007A0D5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E3CB822" w14:textId="76D5BA53" w:rsidR="007A0D5B" w:rsidRPr="007871FF" w:rsidRDefault="007A0D5B" w:rsidP="007A0D5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(125)</w:t>
            </w:r>
          </w:p>
        </w:tc>
        <w:tc>
          <w:tcPr>
            <w:tcW w:w="1282" w:type="dxa"/>
            <w:vAlign w:val="bottom"/>
          </w:tcPr>
          <w:p w14:paraId="6A70AC11" w14:textId="2D055F65" w:rsidR="007A0D5B" w:rsidRPr="007871FF" w:rsidRDefault="00045F23" w:rsidP="007A0D5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7F85FF75" w14:textId="1B0E3EC2" w:rsidR="007A0D5B" w:rsidRPr="007871FF" w:rsidRDefault="007A0D5B" w:rsidP="007A0D5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(125)</w:t>
            </w:r>
          </w:p>
        </w:tc>
      </w:tr>
      <w:tr w:rsidR="007A0D5B" w:rsidRPr="007871FF" w14:paraId="38681750" w14:textId="77777777" w:rsidTr="002D69F4">
        <w:tc>
          <w:tcPr>
            <w:tcW w:w="4050" w:type="dxa"/>
          </w:tcPr>
          <w:p w14:paraId="4CE4851F" w14:textId="7F3D134A" w:rsidR="007A0D5B" w:rsidRPr="007871FF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vAlign w:val="bottom"/>
          </w:tcPr>
          <w:p w14:paraId="75D3C53C" w14:textId="3800935A" w:rsidR="007A0D5B" w:rsidRPr="007871FF" w:rsidRDefault="00045F23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2,1</w:t>
            </w:r>
            <w:r w:rsidR="00D407BF" w:rsidRPr="007871FF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  <w:tc>
          <w:tcPr>
            <w:tcW w:w="1283" w:type="dxa"/>
            <w:vAlign w:val="bottom"/>
          </w:tcPr>
          <w:p w14:paraId="584279DE" w14:textId="0059F4B9" w:rsidR="007A0D5B" w:rsidRPr="007871FF" w:rsidRDefault="007A0D5B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2,312</w:t>
            </w:r>
          </w:p>
        </w:tc>
        <w:tc>
          <w:tcPr>
            <w:tcW w:w="1282" w:type="dxa"/>
            <w:vAlign w:val="bottom"/>
          </w:tcPr>
          <w:p w14:paraId="094A2938" w14:textId="44C05857" w:rsidR="007A0D5B" w:rsidRPr="007871FF" w:rsidRDefault="00045F23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1,239</w:t>
            </w:r>
          </w:p>
        </w:tc>
        <w:tc>
          <w:tcPr>
            <w:tcW w:w="1283" w:type="dxa"/>
            <w:vAlign w:val="bottom"/>
          </w:tcPr>
          <w:p w14:paraId="7D1C0E93" w14:textId="0C8A474F" w:rsidR="007A0D5B" w:rsidRPr="007871FF" w:rsidRDefault="007A0D5B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1,019</w:t>
            </w:r>
          </w:p>
        </w:tc>
      </w:tr>
      <w:tr w:rsidR="007A0D5B" w:rsidRPr="007871FF" w14:paraId="3F0AFB6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5CD46301" w14:textId="77777777" w:rsidR="007A0D5B" w:rsidRPr="007871FF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left="252" w:right="-45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5AE6FBEC" w14:textId="77777777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A5B7AE0" w14:textId="77777777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5285E407" w14:textId="77777777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7589B5A9" w14:textId="77777777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A0D5B" w:rsidRPr="007871FF" w14:paraId="241BA1DF" w14:textId="77777777" w:rsidTr="0031696F">
        <w:tc>
          <w:tcPr>
            <w:tcW w:w="4050" w:type="dxa"/>
          </w:tcPr>
          <w:p w14:paraId="70A37C85" w14:textId="77777777" w:rsidR="007A0D5B" w:rsidRPr="007871FF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vAlign w:val="bottom"/>
          </w:tcPr>
          <w:p w14:paraId="4AECF499" w14:textId="3CB73567" w:rsidR="007A0D5B" w:rsidRPr="007871FF" w:rsidRDefault="00045F23" w:rsidP="0031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7F707C34" w14:textId="160E0658" w:rsidR="007A0D5B" w:rsidRPr="007871FF" w:rsidRDefault="007A0D5B" w:rsidP="0031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2" w:type="dxa"/>
            <w:vAlign w:val="bottom"/>
          </w:tcPr>
          <w:p w14:paraId="1959C2F1" w14:textId="70064CA4" w:rsidR="007A0D5B" w:rsidRPr="007871FF" w:rsidRDefault="00045F23" w:rsidP="0031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1,377</w:t>
            </w:r>
          </w:p>
        </w:tc>
        <w:tc>
          <w:tcPr>
            <w:tcW w:w="1283" w:type="dxa"/>
            <w:vAlign w:val="bottom"/>
          </w:tcPr>
          <w:p w14:paraId="23984855" w14:textId="2FDE6955" w:rsidR="007A0D5B" w:rsidRPr="007871FF" w:rsidRDefault="007A0D5B" w:rsidP="00316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1,377</w:t>
            </w:r>
          </w:p>
        </w:tc>
      </w:tr>
      <w:tr w:rsidR="007A0D5B" w:rsidRPr="007871FF" w14:paraId="658C192C" w14:textId="77777777" w:rsidTr="0031696F">
        <w:trPr>
          <w:trHeight w:val="340"/>
        </w:trPr>
        <w:tc>
          <w:tcPr>
            <w:tcW w:w="4050" w:type="dxa"/>
            <w:vAlign w:val="bottom"/>
          </w:tcPr>
          <w:p w14:paraId="66851836" w14:textId="77777777" w:rsidR="007A0D5B" w:rsidRPr="007871FF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80" w:lineRule="exac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_Hlk134627652"/>
          </w:p>
        </w:tc>
        <w:tc>
          <w:tcPr>
            <w:tcW w:w="1282" w:type="dxa"/>
            <w:vAlign w:val="bottom"/>
          </w:tcPr>
          <w:p w14:paraId="1AFEC615" w14:textId="77777777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3B01CDC6" w14:textId="77777777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vAlign w:val="bottom"/>
          </w:tcPr>
          <w:p w14:paraId="4F3FFCF8" w14:textId="465B659B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3" w:type="dxa"/>
            <w:vAlign w:val="bottom"/>
          </w:tcPr>
          <w:p w14:paraId="64D8A057" w14:textId="77777777" w:rsidR="007A0D5B" w:rsidRPr="007871FF" w:rsidRDefault="007A0D5B" w:rsidP="007A0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A0D5B" w:rsidRPr="007871FF" w14:paraId="6907AB2B" w14:textId="77777777" w:rsidTr="002D69F4">
        <w:tc>
          <w:tcPr>
            <w:tcW w:w="4050" w:type="dxa"/>
            <w:vAlign w:val="bottom"/>
          </w:tcPr>
          <w:p w14:paraId="4AAE9895" w14:textId="0C986D6F" w:rsidR="007A0D5B" w:rsidRPr="007871FF" w:rsidRDefault="007A0D5B" w:rsidP="007A0D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vAlign w:val="center"/>
          </w:tcPr>
          <w:p w14:paraId="27205FAD" w14:textId="6FFDB098" w:rsidR="007A0D5B" w:rsidRPr="007871FF" w:rsidRDefault="00045F23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1.5</w:t>
            </w:r>
            <w:r w:rsidR="00D407BF" w:rsidRPr="007871FF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83" w:type="dxa"/>
            <w:vAlign w:val="center"/>
          </w:tcPr>
          <w:p w14:paraId="200337A2" w14:textId="70BD3A41" w:rsidR="007A0D5B" w:rsidRPr="007871FF" w:rsidRDefault="007A0D5B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1.68</w:t>
            </w:r>
          </w:p>
        </w:tc>
        <w:tc>
          <w:tcPr>
            <w:tcW w:w="1282" w:type="dxa"/>
            <w:vAlign w:val="bottom"/>
          </w:tcPr>
          <w:p w14:paraId="3679F5C7" w14:textId="29B5A7C8" w:rsidR="007A0D5B" w:rsidRPr="007871FF" w:rsidRDefault="00045F23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0.90</w:t>
            </w:r>
          </w:p>
        </w:tc>
        <w:tc>
          <w:tcPr>
            <w:tcW w:w="1283" w:type="dxa"/>
            <w:vAlign w:val="bottom"/>
          </w:tcPr>
          <w:p w14:paraId="7FD6A868" w14:textId="3F575407" w:rsidR="007A0D5B" w:rsidRPr="007871FF" w:rsidRDefault="007A0D5B" w:rsidP="007A0D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0.74</w:t>
            </w:r>
          </w:p>
        </w:tc>
      </w:tr>
      <w:bookmarkEnd w:id="6"/>
    </w:tbl>
    <w:p w14:paraId="63852A64" w14:textId="77777777" w:rsidR="007E7299" w:rsidRPr="007871FF" w:rsidRDefault="007E7299" w:rsidP="00472AF6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p w14:paraId="7284C038" w14:textId="6B91871F" w:rsidR="00F20DB7" w:rsidRPr="007871FF" w:rsidRDefault="00F20DB7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เครื่องมือทางการเงิน </w:t>
      </w:r>
    </w:p>
    <w:p w14:paraId="69CF2225" w14:textId="77777777" w:rsidR="00F20DB7" w:rsidRPr="007871FF" w:rsidRDefault="00F20DB7" w:rsidP="007E3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4A5DE4BF" w14:textId="77777777" w:rsidR="00F20DB7" w:rsidRPr="007871FF" w:rsidRDefault="00F20DB7" w:rsidP="0053352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7871F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7871FF" w:rsidRDefault="00F20DB7" w:rsidP="00472AF6">
      <w:pPr>
        <w:ind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2935692D" w14:textId="4688484A" w:rsidR="00F20DB7" w:rsidRPr="007871FF" w:rsidRDefault="00CF2A3C" w:rsidP="0053352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D6DD65" w14:textId="0110BCBE" w:rsidR="00FD0015" w:rsidRPr="007871FF" w:rsidRDefault="00FD0015" w:rsidP="0031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s/>
        </w:rPr>
        <w:sectPr w:rsidR="00FD0015" w:rsidRPr="007871FF" w:rsidSect="00C2174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2E57C2" w:rsidRPr="007871FF" w14:paraId="5F1B0BD8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AC09A21" w14:textId="77777777" w:rsidR="002E57C2" w:rsidRPr="007871FF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8E61E08" w14:textId="21357E1E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E57C2" w:rsidRPr="007871FF" w14:paraId="4B53BA16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4C0E240" w14:textId="77777777" w:rsidR="002E57C2" w:rsidRPr="007871FF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9AC3C7E" w14:textId="1CE74A3E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0C664AE4" w14:textId="1F4D4A48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2E57C2" w:rsidRPr="007871FF" w14:paraId="2439EFBD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10940E6D" w14:textId="109442FF" w:rsidR="002E57C2" w:rsidRPr="007871FF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B5C19" w:rsidRPr="007871F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B52B93" w:rsidRPr="007871F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1F50" w:rsidRPr="007871F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B52B93" w:rsidRPr="007871F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B5C19" w:rsidRPr="007871FF">
              <w:rPr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44" w:type="dxa"/>
            <w:vAlign w:val="bottom"/>
          </w:tcPr>
          <w:p w14:paraId="077E797A" w14:textId="77777777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7871F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1692DC52" w14:textId="77777777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2E6A233" w14:textId="77777777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E9721D" w14:textId="77777777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70CB71B" w14:textId="77777777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28352847" w14:textId="4F677A55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71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171B4E0D" w14:textId="1DDD7A72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71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1F5DF0AB" w14:textId="2974EBEF" w:rsidR="002E57C2" w:rsidRPr="007871FF" w:rsidRDefault="002E57C2" w:rsidP="00533528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ระดับ </w:t>
            </w:r>
            <w:r w:rsidRPr="007871FF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2FFE42" w14:textId="77777777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E57C2" w:rsidRPr="007871FF" w14:paraId="697215BA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5D62E9F7" w14:textId="77777777" w:rsidR="002E57C2" w:rsidRPr="007871FF" w:rsidRDefault="002E57C2" w:rsidP="005335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0235EA81" w14:textId="29C68DD4" w:rsidR="002E57C2" w:rsidRPr="007871FF" w:rsidRDefault="002E57C2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E57C2" w:rsidRPr="007871FF" w14:paraId="3D7CA3BE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4F8F7DD" w14:textId="11D74562" w:rsidR="002E57C2" w:rsidRPr="007871FF" w:rsidRDefault="002E57C2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B38F202" w14:textId="0A8D8A2F" w:rsidR="002E57C2" w:rsidRPr="007871FF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75585BB" w14:textId="72FAEEC9" w:rsidR="002E57C2" w:rsidRPr="007871FF" w:rsidRDefault="002E57C2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8A958B" w14:textId="53C25168" w:rsidR="002E57C2" w:rsidRPr="007871FF" w:rsidRDefault="002E57C2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FC52542" w14:textId="770C8BCE" w:rsidR="002E57C2" w:rsidRPr="007871FF" w:rsidRDefault="002E57C2" w:rsidP="0053352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7A198ACB" w14:textId="375C4CE1" w:rsidR="002E57C2" w:rsidRPr="007871FF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1C5DC2B7" w14:textId="6AFE3511" w:rsidR="002E57C2" w:rsidRPr="007871FF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E0D05F0" w14:textId="3546CB82" w:rsidR="002E57C2" w:rsidRPr="007871FF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8F0ACC7" w14:textId="77F9F74A" w:rsidR="002E57C2" w:rsidRPr="007871FF" w:rsidRDefault="002E57C2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7720D80" w14:textId="4B90D382" w:rsidR="002E57C2" w:rsidRPr="007871FF" w:rsidRDefault="002E57C2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1B83" w:rsidRPr="007871FF" w14:paraId="2494DFF1" w14:textId="77777777" w:rsidTr="0040704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1A28B5C" w14:textId="714D59CF" w:rsidR="00EF1B83" w:rsidRPr="007871FF" w:rsidRDefault="00EF1B83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9E3A5B" w14:textId="47311794" w:rsidR="00EF1B83" w:rsidRPr="007871FF" w:rsidRDefault="000B65B7" w:rsidP="0040704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EBC6E4A" w14:textId="5DB31021" w:rsidR="00EF1B83" w:rsidRPr="007871FF" w:rsidRDefault="0045016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844</w:t>
            </w:r>
          </w:p>
        </w:tc>
        <w:tc>
          <w:tcPr>
            <w:tcW w:w="1244" w:type="dxa"/>
            <w:shd w:val="clear" w:color="auto" w:fill="auto"/>
          </w:tcPr>
          <w:p w14:paraId="3B67C0A8" w14:textId="6B4EC564" w:rsidR="00EF1B83" w:rsidRPr="007871FF" w:rsidRDefault="0045016C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743</w:t>
            </w:r>
          </w:p>
        </w:tc>
        <w:tc>
          <w:tcPr>
            <w:tcW w:w="1244" w:type="dxa"/>
            <w:shd w:val="clear" w:color="auto" w:fill="auto"/>
          </w:tcPr>
          <w:p w14:paraId="17D9448D" w14:textId="482D2BCB" w:rsidR="00EF1B83" w:rsidRPr="007871FF" w:rsidRDefault="000B65B7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B6BAD67" w14:textId="15B6F159" w:rsidR="00EF1B83" w:rsidRPr="007871FF" w:rsidRDefault="0045016C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val="en-US" w:bidi="th-TH"/>
              </w:rPr>
              <w:t>1,587</w:t>
            </w:r>
          </w:p>
        </w:tc>
        <w:tc>
          <w:tcPr>
            <w:tcW w:w="1228" w:type="dxa"/>
            <w:shd w:val="clear" w:color="auto" w:fill="auto"/>
          </w:tcPr>
          <w:p w14:paraId="006B902B" w14:textId="50A87974" w:rsidR="00EF1B83" w:rsidRPr="007871FF" w:rsidRDefault="004D2918" w:rsidP="000E347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1,587</w:t>
            </w:r>
          </w:p>
        </w:tc>
        <w:tc>
          <w:tcPr>
            <w:tcW w:w="1244" w:type="dxa"/>
            <w:shd w:val="clear" w:color="auto" w:fill="auto"/>
          </w:tcPr>
          <w:p w14:paraId="78AE3613" w14:textId="63A3597E" w:rsidR="00EF1B83" w:rsidRPr="007871FF" w:rsidRDefault="000B65B7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7466E4B1" w14:textId="0CAD22F9" w:rsidR="00EF1B83" w:rsidRPr="007871FF" w:rsidRDefault="000B65B7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AEA964D" w14:textId="04A146AA" w:rsidR="00EF1B83" w:rsidRPr="007871FF" w:rsidRDefault="004D291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1,587</w:t>
            </w:r>
          </w:p>
        </w:tc>
      </w:tr>
      <w:tr w:rsidR="00D91CE0" w:rsidRPr="007871FF" w14:paraId="6E907073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FCAA0FB" w14:textId="169C814F" w:rsidR="00D91CE0" w:rsidRPr="007871FF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rFonts w:hint="cs"/>
                <w:color w:val="000000"/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</w:tcPr>
          <w:p w14:paraId="3B8E8C89" w14:textId="41627629" w:rsidR="00D91CE0" w:rsidRPr="007871FF" w:rsidRDefault="000B65B7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66B224F5" w14:textId="005DBAC8" w:rsidR="00D91CE0" w:rsidRPr="007871FF" w:rsidRDefault="004D2918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44" w:type="dxa"/>
            <w:shd w:val="clear" w:color="auto" w:fill="auto"/>
          </w:tcPr>
          <w:p w14:paraId="5B40A5E4" w14:textId="3FD4221B" w:rsidR="00D91CE0" w:rsidRPr="007871FF" w:rsidRDefault="000B65B7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A290254" w14:textId="07F5D740" w:rsidR="00D91CE0" w:rsidRPr="007871FF" w:rsidRDefault="000B65B7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24B3CEF" w14:textId="0D82653F" w:rsidR="00D91CE0" w:rsidRPr="007871FF" w:rsidRDefault="004D291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228" w:type="dxa"/>
            <w:shd w:val="clear" w:color="auto" w:fill="auto"/>
          </w:tcPr>
          <w:p w14:paraId="4B6D96A8" w14:textId="5B018049" w:rsidR="00D91CE0" w:rsidRPr="007871FF" w:rsidRDefault="000B65B7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39925B" w14:textId="69236905" w:rsidR="00D91CE0" w:rsidRPr="007871FF" w:rsidRDefault="000B65B7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9B09968" w14:textId="3EDB6034" w:rsidR="00D91CE0" w:rsidRPr="007871FF" w:rsidRDefault="004D2918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673</w:t>
            </w:r>
          </w:p>
        </w:tc>
        <w:tc>
          <w:tcPr>
            <w:tcW w:w="1245" w:type="dxa"/>
            <w:shd w:val="clear" w:color="auto" w:fill="auto"/>
          </w:tcPr>
          <w:p w14:paraId="76F9F748" w14:textId="0BED85AD" w:rsidR="00D91CE0" w:rsidRPr="007871FF" w:rsidRDefault="004D2918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673</w:t>
            </w:r>
          </w:p>
        </w:tc>
      </w:tr>
      <w:tr w:rsidR="00D91CE0" w:rsidRPr="007871FF" w14:paraId="5559A229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0597333" w14:textId="77777777" w:rsidR="00D91CE0" w:rsidRPr="007871FF" w:rsidRDefault="00D91CE0" w:rsidP="00533528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7F054699" w14:textId="42A5540D" w:rsidR="00D91CE0" w:rsidRPr="007871FF" w:rsidRDefault="00D91CE0" w:rsidP="00533528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4C25095" w14:textId="795BE439" w:rsidR="00D91CE0" w:rsidRPr="007871FF" w:rsidRDefault="000B65B7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EBE0F" w14:textId="38CC45D9" w:rsidR="00D91CE0" w:rsidRPr="007871FF" w:rsidRDefault="00897FCC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1,713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8F3679E" w14:textId="4615A9E3" w:rsidR="00D91CE0" w:rsidRPr="007871FF" w:rsidRDefault="000B457D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940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843AC0C" w14:textId="7D4F772E" w:rsidR="00D91CE0" w:rsidRPr="007871FF" w:rsidRDefault="000B65B7" w:rsidP="00533528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0968DD1" w14:textId="585FBC36" w:rsidR="00D91CE0" w:rsidRPr="007871FF" w:rsidRDefault="000B457D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2,653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5870029" w14:textId="60F9676C" w:rsidR="00D91CE0" w:rsidRPr="007871FF" w:rsidRDefault="000B65B7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88538CC" w14:textId="0E80D85C" w:rsidR="00D91CE0" w:rsidRPr="007871FF" w:rsidRDefault="000B65B7" w:rsidP="0053352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23DCFA" w14:textId="5BE07AF8" w:rsidR="00D91CE0" w:rsidRPr="007871FF" w:rsidRDefault="000B45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2,653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60E1573" w14:textId="06B196D2" w:rsidR="00D91CE0" w:rsidRPr="007871FF" w:rsidRDefault="000B457D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2,653</w:t>
            </w:r>
          </w:p>
        </w:tc>
      </w:tr>
      <w:tr w:rsidR="009E41F5" w:rsidRPr="007871FF" w14:paraId="2A1EEB40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58F05574" w14:textId="1D034B6E" w:rsidR="009E41F5" w:rsidRPr="007871FF" w:rsidRDefault="009E41F5" w:rsidP="009E41F5">
            <w:pPr>
              <w:spacing w:line="240" w:lineRule="auto"/>
              <w:ind w:right="-90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เงินให้กู้ยืม</w:t>
            </w:r>
            <w:r w:rsidRPr="007871F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871FF">
              <w:rPr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0B1E2E" w14:textId="554F5D09" w:rsidR="009E41F5" w:rsidRPr="007871FF" w:rsidRDefault="000B65B7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09198CA" w14:textId="60B105B3" w:rsidR="009E41F5" w:rsidRPr="007871FF" w:rsidRDefault="000B65B7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C9F3B34" w14:textId="33041CDD" w:rsidR="009E41F5" w:rsidRPr="007871FF" w:rsidRDefault="000B65B7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3AEE7BF" w14:textId="160BBFDE" w:rsidR="009E41F5" w:rsidRPr="007871FF" w:rsidRDefault="00B50AAE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val="en-US" w:bidi="th-TH"/>
              </w:rPr>
              <w:t>1,413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7FD6A84" w14:textId="5908CFE3" w:rsidR="009E41F5" w:rsidRPr="007871FF" w:rsidRDefault="00B50AAE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1,413</w:t>
            </w:r>
          </w:p>
        </w:tc>
        <w:tc>
          <w:tcPr>
            <w:tcW w:w="1228" w:type="dxa"/>
            <w:shd w:val="clear" w:color="auto" w:fill="auto"/>
          </w:tcPr>
          <w:p w14:paraId="4FEC4BE1" w14:textId="3D221E83" w:rsidR="009E41F5" w:rsidRPr="007871FF" w:rsidRDefault="000B65B7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727CF61" w14:textId="1F94029E" w:rsidR="009E41F5" w:rsidRPr="007871FF" w:rsidRDefault="000B65B7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1,446</w:t>
            </w:r>
          </w:p>
        </w:tc>
        <w:tc>
          <w:tcPr>
            <w:tcW w:w="1244" w:type="dxa"/>
            <w:shd w:val="clear" w:color="auto" w:fill="auto"/>
          </w:tcPr>
          <w:p w14:paraId="0D4B9183" w14:textId="7FF8F857" w:rsidR="009E41F5" w:rsidRPr="007871FF" w:rsidRDefault="000B65B7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19F6D4" w14:textId="64B67847" w:rsidR="009E41F5" w:rsidRPr="007871FF" w:rsidRDefault="000B65B7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1,446</w:t>
            </w:r>
          </w:p>
        </w:tc>
      </w:tr>
      <w:tr w:rsidR="009E41F5" w:rsidRPr="007871FF" w14:paraId="30B49289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036C2E34" w14:textId="24AA3FC6" w:rsidR="009E41F5" w:rsidRPr="007871FF" w:rsidRDefault="009E41F5" w:rsidP="009E41F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</w:tcPr>
          <w:p w14:paraId="5BB3D0FE" w14:textId="31894364" w:rsidR="009E41F5" w:rsidRPr="007871FF" w:rsidRDefault="007300BF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25</w:t>
            </w:r>
          </w:p>
        </w:tc>
        <w:tc>
          <w:tcPr>
            <w:tcW w:w="1244" w:type="dxa"/>
            <w:shd w:val="clear" w:color="auto" w:fill="auto"/>
          </w:tcPr>
          <w:p w14:paraId="7DAE2952" w14:textId="0CDBBF86" w:rsidR="009E41F5" w:rsidRPr="007871FF" w:rsidRDefault="007300BF" w:rsidP="009E41F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1,518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FC03D9" w14:textId="02347F4B" w:rsidR="009E41F5" w:rsidRPr="007871FF" w:rsidRDefault="000B65B7" w:rsidP="009E41F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249E015" w14:textId="6C9C241B" w:rsidR="009E41F5" w:rsidRPr="007871FF" w:rsidRDefault="000B65B7" w:rsidP="009E41F5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8067ACD" w14:textId="36451036" w:rsidR="009E41F5" w:rsidRPr="007871FF" w:rsidRDefault="00F713C7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1,543</w:t>
            </w:r>
          </w:p>
        </w:tc>
        <w:tc>
          <w:tcPr>
            <w:tcW w:w="1228" w:type="dxa"/>
            <w:shd w:val="clear" w:color="auto" w:fill="auto"/>
          </w:tcPr>
          <w:p w14:paraId="07E6DA9B" w14:textId="48F3216C" w:rsidR="009E41F5" w:rsidRPr="007871FF" w:rsidRDefault="009842D4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7E39950" w14:textId="359D8701" w:rsidR="009E41F5" w:rsidRPr="007871FF" w:rsidRDefault="00F713C7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1,5</w:t>
            </w:r>
            <w:r w:rsidR="009842D4" w:rsidRPr="007871F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43</w:t>
            </w:r>
          </w:p>
        </w:tc>
        <w:tc>
          <w:tcPr>
            <w:tcW w:w="1244" w:type="dxa"/>
            <w:shd w:val="clear" w:color="auto" w:fill="auto"/>
          </w:tcPr>
          <w:p w14:paraId="0E4ECBE5" w14:textId="0D5C2748" w:rsidR="009E41F5" w:rsidRPr="007871FF" w:rsidRDefault="000B65B7" w:rsidP="009E4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2054F00" w14:textId="3141DCD7" w:rsidR="009E41F5" w:rsidRPr="007871FF" w:rsidRDefault="00F713C7" w:rsidP="009E41F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1,543</w:t>
            </w:r>
          </w:p>
        </w:tc>
      </w:tr>
      <w:tr w:rsidR="009E5CDF" w:rsidRPr="007871FF" w14:paraId="30B9D38A" w14:textId="77777777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398C6E00" w14:textId="77777777" w:rsidR="009E5CDF" w:rsidRPr="007871FF" w:rsidRDefault="009E5CDF" w:rsidP="009E5CD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B64D41C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62A1568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7840B73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FB81E5A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5717242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C3928B6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7DBCD0C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65613D0" w14:textId="77777777" w:rsidR="009E5CDF" w:rsidRPr="007871FF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F42CCDC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9E5CDF" w:rsidRPr="007871FF" w14:paraId="402EE13C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356531F" w14:textId="563E5019" w:rsidR="009E5CDF" w:rsidRPr="007871FF" w:rsidRDefault="009E5CDF" w:rsidP="009E5CDF">
            <w:pPr>
              <w:spacing w:line="240" w:lineRule="auto"/>
              <w:ind w:right="-90"/>
              <w:rPr>
                <w:sz w:val="28"/>
                <w:szCs w:val="28"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12D7E827" w14:textId="2F93B343" w:rsidR="009E5CDF" w:rsidRPr="007871FF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AE3F786" w14:textId="5050E58F" w:rsidR="009E5CDF" w:rsidRPr="007871FF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</w:tcPr>
          <w:p w14:paraId="72EA5E31" w14:textId="4A837F15" w:rsidR="009E5CDF" w:rsidRPr="007871FF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5E88C5A" w14:textId="31AF2431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77707503" w14:textId="270C444B" w:rsidR="009E5CDF" w:rsidRPr="007871FF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</w:tcPr>
          <w:p w14:paraId="0369B913" w14:textId="1CA4B895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7F462D3F" w14:textId="7649DC9B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15A9190B" w14:textId="0AA11428" w:rsidR="009E5CDF" w:rsidRPr="007871FF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0F80183F" w14:textId="608F0118" w:rsidR="009E5CDF" w:rsidRPr="007871FF" w:rsidRDefault="009E5CDF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E5CDF" w:rsidRPr="007871FF" w14:paraId="123BBE17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183850D" w14:textId="07E66644" w:rsidR="009E5CDF" w:rsidRPr="007871FF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7871FF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6478E9A" w14:textId="536BFF22" w:rsidR="009E5CDF" w:rsidRPr="007871FF" w:rsidRDefault="00024848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BF4005" w14:textId="71279048" w:rsidR="009E5CDF" w:rsidRPr="007871FF" w:rsidRDefault="00024848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643F31E" w14:textId="15D702E9" w:rsidR="009E5CDF" w:rsidRPr="007871FF" w:rsidRDefault="00024848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21C7751" w14:textId="36BE8FE6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9,158</w:t>
            </w:r>
          </w:p>
        </w:tc>
        <w:tc>
          <w:tcPr>
            <w:tcW w:w="1261" w:type="dxa"/>
            <w:shd w:val="clear" w:color="auto" w:fill="auto"/>
          </w:tcPr>
          <w:p w14:paraId="2744C711" w14:textId="2B9808F8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9,158</w:t>
            </w:r>
          </w:p>
        </w:tc>
        <w:tc>
          <w:tcPr>
            <w:tcW w:w="1228" w:type="dxa"/>
            <w:shd w:val="clear" w:color="auto" w:fill="auto"/>
          </w:tcPr>
          <w:p w14:paraId="4BEBACB0" w14:textId="6FD57DFB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94B0070" w14:textId="779C0A71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9,033</w:t>
            </w:r>
          </w:p>
        </w:tc>
        <w:tc>
          <w:tcPr>
            <w:tcW w:w="1244" w:type="dxa"/>
            <w:shd w:val="clear" w:color="auto" w:fill="auto"/>
          </w:tcPr>
          <w:p w14:paraId="37243796" w14:textId="4BAF4A5A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120</w:t>
            </w:r>
          </w:p>
        </w:tc>
        <w:tc>
          <w:tcPr>
            <w:tcW w:w="1245" w:type="dxa"/>
            <w:shd w:val="clear" w:color="auto" w:fill="auto"/>
          </w:tcPr>
          <w:p w14:paraId="431B87F6" w14:textId="66440EB3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9,153</w:t>
            </w:r>
          </w:p>
        </w:tc>
      </w:tr>
      <w:tr w:rsidR="009E5CDF" w:rsidRPr="007871FF" w14:paraId="6BF91F58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F8240B" w14:textId="14278FF6" w:rsidR="009E5CDF" w:rsidRPr="007871FF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7871FF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95B337C" w14:textId="749755B8" w:rsidR="009E5CDF" w:rsidRPr="007871FF" w:rsidRDefault="00024848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85B6339" w14:textId="6CC07312" w:rsidR="009E5CDF" w:rsidRPr="007871FF" w:rsidRDefault="00024848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F5E0C27" w14:textId="2E0B63DD" w:rsidR="009E5CDF" w:rsidRPr="007871FF" w:rsidRDefault="00024848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22E4992C" w14:textId="6A11DB93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89,722</w:t>
            </w:r>
          </w:p>
        </w:tc>
        <w:tc>
          <w:tcPr>
            <w:tcW w:w="1261" w:type="dxa"/>
            <w:shd w:val="clear" w:color="auto" w:fill="auto"/>
          </w:tcPr>
          <w:p w14:paraId="2199AAAF" w14:textId="395253EA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89,722</w:t>
            </w:r>
          </w:p>
        </w:tc>
        <w:tc>
          <w:tcPr>
            <w:tcW w:w="1228" w:type="dxa"/>
            <w:shd w:val="clear" w:color="auto" w:fill="auto"/>
          </w:tcPr>
          <w:p w14:paraId="6E54C02B" w14:textId="6C4EFD78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46FC956F" w14:textId="5B03A2BF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89,494</w:t>
            </w:r>
          </w:p>
        </w:tc>
        <w:tc>
          <w:tcPr>
            <w:tcW w:w="1244" w:type="dxa"/>
            <w:shd w:val="clear" w:color="auto" w:fill="auto"/>
          </w:tcPr>
          <w:p w14:paraId="39042917" w14:textId="2D5EC507" w:rsidR="009E5CDF" w:rsidRPr="007871FF" w:rsidRDefault="00024848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cs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4901FAA3" w14:textId="354F5C42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89,494</w:t>
            </w:r>
          </w:p>
        </w:tc>
      </w:tr>
      <w:tr w:rsidR="009E5CDF" w:rsidRPr="007871FF" w14:paraId="1DADCDD6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38BD4AF" w14:textId="2FBE5A8B" w:rsidR="009E5CDF" w:rsidRPr="007871FF" w:rsidRDefault="009E5CDF" w:rsidP="009E5CDF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7EA2FD6B" w14:textId="0FD84B47" w:rsidR="009E5CDF" w:rsidRPr="007871FF" w:rsidRDefault="00024848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33</w:t>
            </w:r>
          </w:p>
        </w:tc>
        <w:tc>
          <w:tcPr>
            <w:tcW w:w="1244" w:type="dxa"/>
            <w:shd w:val="clear" w:color="auto" w:fill="auto"/>
          </w:tcPr>
          <w:p w14:paraId="4996D5F1" w14:textId="0142C8FF" w:rsidR="009E5CDF" w:rsidRPr="007871FF" w:rsidRDefault="00024848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66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FA515D5" w14:textId="093C7E74" w:rsidR="009E5CDF" w:rsidRPr="007871FF" w:rsidRDefault="00EC624C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6EE3EE6" w14:textId="70CBD3AC" w:rsidR="009E5CDF" w:rsidRPr="007871FF" w:rsidRDefault="00EC624C" w:rsidP="009E5CD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90FE4E3" w14:textId="10012197" w:rsidR="009E5CDF" w:rsidRPr="007871FF" w:rsidRDefault="00024848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228" w:type="dxa"/>
            <w:shd w:val="clear" w:color="auto" w:fill="auto"/>
          </w:tcPr>
          <w:p w14:paraId="268A98DF" w14:textId="7DD52D7E" w:rsidR="009E5CDF" w:rsidRPr="007871FF" w:rsidRDefault="009842D4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0E21C23" w14:textId="79AF22E8" w:rsidR="009E5CDF" w:rsidRPr="007871FF" w:rsidRDefault="009842D4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99</w:t>
            </w:r>
          </w:p>
        </w:tc>
        <w:tc>
          <w:tcPr>
            <w:tcW w:w="1244" w:type="dxa"/>
            <w:shd w:val="clear" w:color="auto" w:fill="auto"/>
          </w:tcPr>
          <w:p w14:paraId="7361F9CD" w14:textId="56845BC7" w:rsidR="009E5CDF" w:rsidRPr="007871FF" w:rsidRDefault="00EC624C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sz w:val="28"/>
                <w:szCs w:val="28"/>
                <w:lang w:val="en-GB"/>
              </w:rPr>
            </w:pPr>
            <w:r w:rsidRPr="007871FF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27B31EB5" w14:textId="17D0C61D" w:rsidR="009E5CDF" w:rsidRPr="007871FF" w:rsidRDefault="00EC624C" w:rsidP="009E5CDF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</w:tr>
    </w:tbl>
    <w:p w14:paraId="1433DF4E" w14:textId="77777777" w:rsidR="00E20363" w:rsidRPr="007871FF" w:rsidRDefault="00E20363"/>
    <w:tbl>
      <w:tblPr>
        <w:tblW w:w="1455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60"/>
        <w:gridCol w:w="1244"/>
        <w:gridCol w:w="1244"/>
        <w:gridCol w:w="1244"/>
        <w:gridCol w:w="1244"/>
        <w:gridCol w:w="1261"/>
        <w:gridCol w:w="1228"/>
        <w:gridCol w:w="1244"/>
        <w:gridCol w:w="1244"/>
        <w:gridCol w:w="1245"/>
      </w:tblGrid>
      <w:tr w:rsidR="009E5CDF" w:rsidRPr="007871FF" w14:paraId="78337B6D" w14:textId="77777777" w:rsidTr="009E5CDF">
        <w:trPr>
          <w:trHeight w:val="452"/>
          <w:tblHeader/>
        </w:trPr>
        <w:tc>
          <w:tcPr>
            <w:tcW w:w="3360" w:type="dxa"/>
            <w:shd w:val="clear" w:color="auto" w:fill="auto"/>
            <w:vAlign w:val="bottom"/>
          </w:tcPr>
          <w:p w14:paraId="4198E476" w14:textId="7B10D7F2" w:rsidR="009E5CDF" w:rsidRPr="007871FF" w:rsidRDefault="009E5CDF" w:rsidP="00757E33">
            <w:pPr>
              <w:spacing w:line="240" w:lineRule="auto"/>
              <w:ind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21814B53" w14:textId="47AA6389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E5CDF" w:rsidRPr="007871FF" w14:paraId="2BD37C2B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A13015A" w14:textId="77777777" w:rsidR="009E5CDF" w:rsidRPr="007871FF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627C42A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4961" w:type="dxa"/>
            <w:gridSpan w:val="4"/>
            <w:vAlign w:val="bottom"/>
          </w:tcPr>
          <w:p w14:paraId="6E9D83BA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E5CDF" w:rsidRPr="007871FF" w14:paraId="42C76268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6B4F525D" w14:textId="742EA68C" w:rsidR="009E5CDF" w:rsidRPr="007871FF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7871F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7871F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B5C19" w:rsidRPr="007871FF">
              <w:rPr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44" w:type="dxa"/>
            <w:vAlign w:val="bottom"/>
          </w:tcPr>
          <w:p w14:paraId="5D17A455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มูลค่ายุติธรรม-ใช้การบัญชีป้องกัน</w:t>
            </w:r>
            <w:r w:rsidRPr="007871F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1244" w:type="dxa"/>
            <w:vAlign w:val="bottom"/>
          </w:tcPr>
          <w:p w14:paraId="6F08361B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1092DC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DECEDF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DB32FC2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28" w:type="dxa"/>
            <w:vAlign w:val="bottom"/>
          </w:tcPr>
          <w:p w14:paraId="4E3BEAEF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71FF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44" w:type="dxa"/>
            <w:vAlign w:val="bottom"/>
          </w:tcPr>
          <w:p w14:paraId="6BB0BB46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71FF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14:paraId="760D4E35" w14:textId="77777777" w:rsidR="009E5CDF" w:rsidRPr="007871FF" w:rsidRDefault="009E5CDF" w:rsidP="009E5CDF">
            <w:pPr>
              <w:spacing w:line="240" w:lineRule="auto"/>
              <w:ind w:left="-43" w:right="-86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ระดับ </w:t>
            </w:r>
            <w:r w:rsidRPr="007871FF">
              <w:rPr>
                <w:sz w:val="28"/>
                <w:szCs w:val="28"/>
              </w:rPr>
              <w:t>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77E491A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5CDF" w:rsidRPr="007871FF" w14:paraId="21B1F46E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  <w:vAlign w:val="bottom"/>
          </w:tcPr>
          <w:p w14:paraId="76170246" w14:textId="77777777" w:rsidR="009E5CDF" w:rsidRPr="007871FF" w:rsidRDefault="009E5CDF" w:rsidP="009E5CD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98" w:type="dxa"/>
            <w:gridSpan w:val="9"/>
            <w:vAlign w:val="bottom"/>
          </w:tcPr>
          <w:p w14:paraId="6BBF371B" w14:textId="77777777" w:rsidR="009E5CDF" w:rsidRPr="007871FF" w:rsidRDefault="009E5CDF" w:rsidP="009E5CD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E5CDF" w:rsidRPr="007871FF" w14:paraId="36EF7242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2FAEFE9" w14:textId="77777777" w:rsidR="009E5CDF" w:rsidRPr="007871FF" w:rsidRDefault="009E5CDF" w:rsidP="009E5CDF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FD29038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BF36E44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04D9E9D8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ECAD5B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</w:tcPr>
          <w:p w14:paraId="30C34424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8" w:type="dxa"/>
            <w:shd w:val="clear" w:color="auto" w:fill="auto"/>
          </w:tcPr>
          <w:p w14:paraId="4E19E8E0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5307C45F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C055909" w14:textId="77777777" w:rsidR="009E5CDF" w:rsidRPr="007871FF" w:rsidRDefault="009E5CDF" w:rsidP="009E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4359705" w14:textId="77777777" w:rsidR="009E5CDF" w:rsidRPr="007871FF" w:rsidRDefault="009E5CDF" w:rsidP="009E5CD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E1F50" w:rsidRPr="007871FF" w14:paraId="363354D9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AFF26D8" w14:textId="77777777" w:rsidR="007E1F50" w:rsidRPr="007871FF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981F047" w14:textId="591C89C5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8EBBC65" w14:textId="06355848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785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6A7380C" w14:textId="57C268C8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1,078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1DF787" w14:textId="5F171FD6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0ADE7B6" w14:textId="040CFD06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A9EF9BA" w14:textId="7E351CC4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1,863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FDF086B" w14:textId="73BDC04A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A52E563" w14:textId="3CB9DB88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936CBC0" w14:textId="2C44DE8E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1,863</w:t>
            </w:r>
          </w:p>
        </w:tc>
      </w:tr>
      <w:tr w:rsidR="007E1F50" w:rsidRPr="007871FF" w14:paraId="38EFF13A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A4AE956" w14:textId="77777777" w:rsidR="007E1F50" w:rsidRPr="007871FF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เงินลงทุนในหุ้นกู้แปลงสภาพ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E686A5" w14:textId="40F76E13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4C85230" w14:textId="053FED23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405EB01" w14:textId="40D14FE7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21570F6" w14:textId="614F4D8C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B9B60EA" w14:textId="61EC3EDD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2E1B8CB" w14:textId="5B954645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87AF7AC" w14:textId="3D417D90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7C569C" w14:textId="462435C8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 w:bidi="ar-SA"/>
              </w:rPr>
              <w:t>673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D134FFA" w14:textId="2DC1DCCD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673</w:t>
            </w:r>
          </w:p>
        </w:tc>
      </w:tr>
      <w:tr w:rsidR="007E1F50" w:rsidRPr="007871FF" w14:paraId="4A8518D7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8061BE1" w14:textId="77777777" w:rsidR="007E1F50" w:rsidRPr="007871FF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4D687076" w14:textId="77777777" w:rsidR="007E1F50" w:rsidRPr="007871FF" w:rsidRDefault="007E1F50" w:rsidP="007E1F50">
            <w:pPr>
              <w:spacing w:line="240" w:lineRule="auto"/>
              <w:ind w:left="168" w:right="-90" w:hanging="18"/>
              <w:rPr>
                <w:color w:val="000000"/>
                <w:sz w:val="28"/>
                <w:szCs w:val="28"/>
                <w:cs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AAF4405" w14:textId="20466B3D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0D155E5" w14:textId="5D2FBB62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D9297B" w14:textId="76E939A0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2,695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B190DC2" w14:textId="0658AC8B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B31762F" w14:textId="34F450ED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2,700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8FD772" w14:textId="4B09322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48F93F" w14:textId="3C6867BD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A8EAEA4" w14:textId="71C60DFA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 w:bidi="ar-SA"/>
              </w:rPr>
              <w:t>2,700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ECEB1BB" w14:textId="395425DC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 w:bidi="ar-SA"/>
              </w:rPr>
              <w:t>2,700</w:t>
            </w:r>
          </w:p>
        </w:tc>
      </w:tr>
      <w:tr w:rsidR="007E1F50" w:rsidRPr="007871FF" w14:paraId="7410855F" w14:textId="77777777" w:rsidTr="009E5CDF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6F16DC00" w14:textId="77777777" w:rsidR="007E1F50" w:rsidRPr="007871FF" w:rsidRDefault="007E1F50" w:rsidP="007E1F50">
            <w:pPr>
              <w:spacing w:line="240" w:lineRule="auto"/>
              <w:ind w:right="-90"/>
              <w:rPr>
                <w:color w:val="000000"/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B02DB6B" w14:textId="020F48DB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7A8759C" w14:textId="5B7FB84E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4B49E11" w14:textId="01234F53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020B517" w14:textId="17C6762B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1CFEEB3" w14:textId="0672F9B8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1,327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1051D79" w14:textId="2AC35B46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4879A2" w14:textId="1BC839D8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1,209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36F0B0C" w14:textId="57A19E15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607CB57" w14:textId="50620921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1,209</w:t>
            </w:r>
          </w:p>
        </w:tc>
      </w:tr>
      <w:tr w:rsidR="007E1F50" w:rsidRPr="007871FF" w14:paraId="5EF4FDAD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8D97344" w14:textId="77777777" w:rsidR="007E1F50" w:rsidRPr="007871FF" w:rsidRDefault="007E1F50" w:rsidP="007E1F5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871FF">
              <w:rPr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927C4F5" w14:textId="497A65A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270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5BBA8E5" w14:textId="008AB15E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B4B3462" w14:textId="4DB25086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F254940" w14:textId="2EC12E65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477F830" w14:textId="422BBF05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720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49791E68" w14:textId="46E5701A" w:rsidR="007E1F50" w:rsidRPr="007871FF" w:rsidRDefault="009842D4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69054DF" w14:textId="782A43BF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9842D4"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A14C7BA" w14:textId="408CA8B7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A3F06CE" w14:textId="529645F3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720</w:t>
            </w:r>
          </w:p>
        </w:tc>
      </w:tr>
      <w:tr w:rsidR="007E1F50" w:rsidRPr="007871FF" w14:paraId="11C3A04A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7B4C4F7" w14:textId="77777777" w:rsidR="007E1F50" w:rsidRPr="007871FF" w:rsidRDefault="007E1F50" w:rsidP="007E1F50">
            <w:pPr>
              <w:spacing w:line="240" w:lineRule="auto"/>
              <w:ind w:left="-14" w:right="-90"/>
              <w:rPr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CF51FE1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D4E72A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CB4E371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2862DD6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0991EAB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D3A5B3D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2CB1A30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4B873E9" w14:textId="77777777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3438EA1" w14:textId="77777777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E1F50" w:rsidRPr="007871FF" w14:paraId="72319437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18E8FCA5" w14:textId="77777777" w:rsidR="007E1F50" w:rsidRPr="007871FF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D30FD8A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B7B686F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86220DF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793EDD8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118415A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A8FD0EB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A4E9C31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4CACEF3" w14:textId="77777777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372479A" w14:textId="77777777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7E1F50" w:rsidRPr="007871FF" w14:paraId="49B4A24E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731007CD" w14:textId="77777777" w:rsidR="007E1F50" w:rsidRPr="007871FF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7871FF">
              <w:rPr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9082D32" w14:textId="1274951F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9BABC64" w14:textId="401B41CC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BDA3160" w14:textId="5C004932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A5230B" w14:textId="5F37C5B0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63E1784" w14:textId="3A060D52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9,358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718F779" w14:textId="6775E24C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3DAB29B" w14:textId="6FD54C41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9,218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8028905" w14:textId="4B991520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44F852C" w14:textId="1895C1F8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9,338</w:t>
            </w:r>
          </w:p>
        </w:tc>
      </w:tr>
      <w:tr w:rsidR="007E1F50" w:rsidRPr="007871FF" w14:paraId="6491B98E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31C36274" w14:textId="77777777" w:rsidR="007E1F50" w:rsidRPr="007871FF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  <w:lang w:val="en-GB"/>
              </w:rPr>
            </w:pPr>
            <w:r w:rsidRPr="007871FF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FA4C6FF" w14:textId="3E30EF72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F72E9B8" w14:textId="2BC22FA0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67D23D0" w14:textId="33C454CE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9D3D8F4" w14:textId="3AA508F8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F36BBD0" w14:textId="418E556A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79,04</w:t>
            </w: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1D01D17" w14:textId="2E42500B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47F8BF04" w14:textId="0C18A5AE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79,867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CC4D71E" w14:textId="03DD42DB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cs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67D6B80" w14:textId="5F746F29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79,867</w:t>
            </w:r>
          </w:p>
        </w:tc>
      </w:tr>
      <w:tr w:rsidR="007E1F50" w:rsidRPr="007871FF" w14:paraId="1DF37314" w14:textId="77777777">
        <w:trPr>
          <w:trHeight w:val="261"/>
          <w:tblHeader/>
        </w:trPr>
        <w:tc>
          <w:tcPr>
            <w:tcW w:w="3360" w:type="dxa"/>
            <w:shd w:val="clear" w:color="auto" w:fill="auto"/>
          </w:tcPr>
          <w:p w14:paraId="4588754C" w14:textId="77777777" w:rsidR="007E1F50" w:rsidRPr="007871FF" w:rsidRDefault="007E1F50" w:rsidP="007E1F50">
            <w:pPr>
              <w:spacing w:line="240" w:lineRule="auto"/>
              <w:ind w:left="-14" w:right="-90"/>
              <w:rPr>
                <w:sz w:val="28"/>
                <w:szCs w:val="28"/>
                <w:cs/>
              </w:rPr>
            </w:pPr>
            <w:r w:rsidRPr="007871FF">
              <w:rPr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F08AFFD" w14:textId="7E8E4F08" w:rsidR="007E1F50" w:rsidRPr="007871FF" w:rsidRDefault="007E1F50" w:rsidP="007E1F5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B544C69" w14:textId="689E6024" w:rsidR="007E1F50" w:rsidRPr="007871FF" w:rsidRDefault="007E1F50" w:rsidP="007E1F5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5C042744" w14:textId="5CE98DBB" w:rsidR="007E1F50" w:rsidRPr="007871FF" w:rsidRDefault="007E1F50" w:rsidP="007E1F5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66354B7" w14:textId="21D7A497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BB5B15E" w14:textId="59602451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171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4624888" w14:textId="405E308D" w:rsidR="007E1F50" w:rsidRPr="007871FF" w:rsidRDefault="009842D4" w:rsidP="009842D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98533AB" w14:textId="6E3464F4" w:rsidR="007E1F50" w:rsidRPr="007871FF" w:rsidRDefault="007E1F50" w:rsidP="007E1F50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43" w:right="-86"/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9842D4"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71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61BEBAF" w14:textId="58FF957B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82D53C5" w14:textId="5898974E" w:rsidR="007E1F50" w:rsidRPr="007871FF" w:rsidRDefault="007E1F50" w:rsidP="007E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43" w:right="-86"/>
              <w:rPr>
                <w:color w:val="000000" w:themeColor="text1"/>
                <w:sz w:val="28"/>
                <w:szCs w:val="28"/>
                <w:lang w:val="en-GB"/>
              </w:rPr>
            </w:pPr>
            <w:r w:rsidRPr="007871FF">
              <w:rPr>
                <w:color w:val="000000" w:themeColor="text1"/>
                <w:sz w:val="28"/>
                <w:szCs w:val="28"/>
              </w:rPr>
              <w:t>171</w:t>
            </w:r>
          </w:p>
        </w:tc>
      </w:tr>
    </w:tbl>
    <w:p w14:paraId="46C9AA59" w14:textId="77777777" w:rsidR="004D0EDA" w:rsidRPr="007871FF" w:rsidRDefault="004D0EDA" w:rsidP="00533528">
      <w:pPr>
        <w:rPr>
          <w:rFonts w:asciiTheme="majorBidi" w:hAnsiTheme="majorBidi" w:cstheme="majorBidi"/>
        </w:rPr>
      </w:pPr>
    </w:p>
    <w:p w14:paraId="528CA968" w14:textId="77777777" w:rsidR="005D1B85" w:rsidRPr="007871FF" w:rsidRDefault="005D1B85" w:rsidP="00533528">
      <w:pPr>
        <w:rPr>
          <w:rFonts w:asciiTheme="majorBidi" w:hAnsiTheme="majorBidi" w:cstheme="majorBidi"/>
          <w:cs/>
        </w:rPr>
      </w:pPr>
    </w:p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AF0583" w:rsidRPr="007871FF" w14:paraId="514511B8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FA428AD" w14:textId="77777777" w:rsidR="00AF0583" w:rsidRPr="007871FF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4D6C5D53" w14:textId="5FBCE1B5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F0583" w:rsidRPr="007871FF" w14:paraId="355D28AD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6AD7440C" w14:textId="77777777" w:rsidR="00AF0583" w:rsidRPr="007871FF" w:rsidRDefault="00AF0583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411DAB8C" w14:textId="6AEA4FCB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1E18B825" w14:textId="3A5FE2A5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7871F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AF0583" w:rsidRPr="007871FF" w14:paraId="05C5AAFE" w14:textId="77777777" w:rsidTr="00D069BB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9510D0" w14:textId="1E37C55E" w:rsidR="00AF0583" w:rsidRPr="007871FF" w:rsidRDefault="007E1F50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1F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871FF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7871F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871FF">
              <w:rPr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94" w:type="dxa"/>
            <w:vAlign w:val="bottom"/>
          </w:tcPr>
          <w:p w14:paraId="701CD2C4" w14:textId="77777777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2C7039" w14:textId="77777777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47BC8F" w14:textId="77777777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27DF7A" w14:textId="77777777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94" w:type="dxa"/>
            <w:vAlign w:val="bottom"/>
          </w:tcPr>
          <w:p w14:paraId="67597C50" w14:textId="0C3FA02F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71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vAlign w:val="bottom"/>
          </w:tcPr>
          <w:p w14:paraId="60793F0A" w14:textId="5498BD2B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7871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vAlign w:val="bottom"/>
          </w:tcPr>
          <w:p w14:paraId="57FB14B1" w14:textId="3921E43A" w:rsidR="00AF0583" w:rsidRPr="007871FF" w:rsidRDefault="00AF0583" w:rsidP="00533528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871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063F548" w14:textId="77777777" w:rsidR="00AF0583" w:rsidRPr="007871FF" w:rsidRDefault="00AF0583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F2A09" w:rsidRPr="007871FF" w14:paraId="7FABBC8D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7ADAF9C9" w14:textId="77777777" w:rsidR="00DF2A09" w:rsidRPr="007871FF" w:rsidRDefault="00DF2A09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6605982C" w14:textId="31C104AB" w:rsidR="00DF2A09" w:rsidRPr="007871FF" w:rsidRDefault="00DF2A09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F0583" w:rsidRPr="007871FF" w14:paraId="10A4532F" w14:textId="77777777" w:rsidTr="00D069BB">
        <w:trPr>
          <w:trHeight w:val="261"/>
        </w:trPr>
        <w:tc>
          <w:tcPr>
            <w:tcW w:w="3375" w:type="dxa"/>
            <w:shd w:val="clear" w:color="auto" w:fill="auto"/>
          </w:tcPr>
          <w:p w14:paraId="19901785" w14:textId="77777777" w:rsidR="00AF0583" w:rsidRPr="007871FF" w:rsidRDefault="00AF0583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1680FD8" w14:textId="3B63A0FC" w:rsidR="00AF0583" w:rsidRPr="007871FF" w:rsidRDefault="00AF0583" w:rsidP="0053352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E7A7470" w14:textId="1080E1D0" w:rsidR="00AF0583" w:rsidRPr="007871FF" w:rsidRDefault="00AF0583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60BA7AA" w14:textId="05906BB6" w:rsidR="00AF0583" w:rsidRPr="007871FF" w:rsidRDefault="00AF0583" w:rsidP="0053352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462B97" w14:textId="10F7980A" w:rsidR="00AF0583" w:rsidRPr="007871FF" w:rsidRDefault="00AF0583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607062A7" w14:textId="71F64D12" w:rsidR="00AF0583" w:rsidRPr="007871FF" w:rsidRDefault="00AF0583" w:rsidP="00533528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7A363B" w14:textId="4A6724A9" w:rsidR="00AF0583" w:rsidRPr="007871FF" w:rsidRDefault="00AF0583" w:rsidP="00533528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89D2DBA" w14:textId="49512E39" w:rsidR="00AF0583" w:rsidRPr="007871FF" w:rsidRDefault="00AF0583" w:rsidP="0053352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20839F6" w14:textId="3858FF91" w:rsidR="00AF0583" w:rsidRPr="007871FF" w:rsidRDefault="00AF0583" w:rsidP="0053352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3016" w:rsidRPr="007871FF" w14:paraId="1446E4B1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0B17EA20" w14:textId="77777777" w:rsidR="005A3016" w:rsidRPr="007871FF" w:rsidRDefault="005A3016" w:rsidP="0053352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529F193" w14:textId="25FF8459" w:rsidR="005A3016" w:rsidRPr="007871FF" w:rsidRDefault="00322EF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8008B6" w14:textId="009EE2E1" w:rsidR="005A3016" w:rsidRPr="007871FF" w:rsidRDefault="00322EF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B53B29" w14:textId="42E0A0B7" w:rsidR="005A3016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E293DE" w14:textId="0D2486F0" w:rsidR="005A3016" w:rsidRPr="007871FF" w:rsidRDefault="00322EF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B6284E2" w14:textId="59AC5C85" w:rsidR="005A3016" w:rsidRPr="007871FF" w:rsidRDefault="009353B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9D8237" w14:textId="3EAD9347" w:rsidR="005A3016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21EDCC" w14:textId="23F7E4A2" w:rsidR="005A3016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C90EBB" w14:textId="5BB9FEF7" w:rsidR="005A3016" w:rsidRPr="007871FF" w:rsidRDefault="009353B5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</w:t>
            </w:r>
          </w:p>
        </w:tc>
      </w:tr>
      <w:tr w:rsidR="00B75B6C" w:rsidRPr="007871FF" w14:paraId="55AB4BE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7EC01C16" w14:textId="77777777" w:rsidR="00B75B6C" w:rsidRPr="007871FF" w:rsidRDefault="00B75B6C" w:rsidP="00533528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B75B6C" w:rsidRPr="007871FF" w:rsidRDefault="00B75B6C" w:rsidP="00533528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DD068D6" w14:textId="7EE428F4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76756" w14:textId="372B6E53" w:rsidR="00B75B6C" w:rsidRPr="007871FF" w:rsidRDefault="002C0507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98C093" w14:textId="3E8263FF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FC829C" w14:textId="52C8618A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599FFE9" w14:textId="5BB3CFCC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A31224" w14:textId="1D32BDF1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BD2BCC" w14:textId="6B08D2A7" w:rsidR="00B75B6C" w:rsidRPr="007871FF" w:rsidRDefault="002C0507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F38111" w14:textId="59CB3AA8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525</w:t>
            </w:r>
          </w:p>
        </w:tc>
      </w:tr>
      <w:tr w:rsidR="00B75B6C" w:rsidRPr="007871FF" w14:paraId="4F529876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5FE0E28A" w14:textId="3548BD07" w:rsidR="00B75B6C" w:rsidRPr="007871FF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90AD8E" w14:textId="034029C6" w:rsidR="00B75B6C" w:rsidRPr="007871FF" w:rsidRDefault="002C0507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DF0091" w14:textId="12041D31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741E75" w14:textId="2B430D79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93C30B" w14:textId="313F8842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0345FAA" w14:textId="1C37A146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9BE2B4" w14:textId="629394F7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687EBF" w14:textId="780AEC85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8D1B06" w14:textId="3B1091DC" w:rsidR="00B75B6C" w:rsidRPr="007871FF" w:rsidRDefault="00820E76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662</w:t>
            </w:r>
          </w:p>
        </w:tc>
      </w:tr>
      <w:tr w:rsidR="00B75B6C" w:rsidRPr="007871FF" w14:paraId="0C781C00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60B1F918" w14:textId="77777777" w:rsidR="00B75B6C" w:rsidRPr="007871FF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52288D02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746FBD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30750B2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0871B9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11AFF82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A9A7CF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3E004B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90DAB79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7871FF" w14:paraId="1404927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76D6D3B5" w14:textId="77777777" w:rsidR="00B75B6C" w:rsidRPr="007871FF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8D2C43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9AAFA48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42120B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37F1A9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F93BC83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7D3007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2706C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F726E76" w14:textId="77777777" w:rsidR="00B75B6C" w:rsidRPr="007871FF" w:rsidRDefault="00B75B6C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75B6C" w:rsidRPr="007871FF" w14:paraId="5D3E5E81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0E74955D" w14:textId="2FDCD28E" w:rsidR="00B75B6C" w:rsidRPr="007871FF" w:rsidRDefault="00B75B6C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</w:tcPr>
          <w:p w14:paraId="76AE053D" w14:textId="58B9F63D" w:rsidR="00B75B6C" w:rsidRPr="007871FF" w:rsidRDefault="0064283D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278142" w14:textId="712870D4" w:rsidR="00B75B6C" w:rsidRPr="007871FF" w:rsidRDefault="0064283D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A74224" w14:textId="6F62C769" w:rsidR="00B75B6C" w:rsidRPr="007871FF" w:rsidRDefault="004A237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6A2604" w14:textId="5EE7C67A" w:rsidR="00B75B6C" w:rsidRPr="007871FF" w:rsidRDefault="004A237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8C96A92" w14:textId="7CB61FF7" w:rsidR="00B75B6C" w:rsidRPr="007871FF" w:rsidRDefault="0064283D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A0DA02" w14:textId="3D1FD660" w:rsidR="00B75B6C" w:rsidRPr="007871FF" w:rsidRDefault="004A237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068A9E" w14:textId="71F54B47" w:rsidR="00B75B6C" w:rsidRPr="007871FF" w:rsidRDefault="0064283D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6D96C8" w14:textId="1A183CBA" w:rsidR="00B75B6C" w:rsidRPr="007871FF" w:rsidRDefault="004A237A" w:rsidP="0040704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1,342</w:t>
            </w:r>
          </w:p>
        </w:tc>
      </w:tr>
      <w:tr w:rsidR="00D057D4" w:rsidRPr="007871FF" w14:paraId="4C3CD730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3CBC71A0" w14:textId="77777777" w:rsidR="00D057D4" w:rsidRPr="007871FF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</w:tcPr>
          <w:p w14:paraId="4B2E9E15" w14:textId="610C2401" w:rsidR="00D057D4" w:rsidRPr="007871FF" w:rsidRDefault="0070760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D74972" w14:textId="29CE2849" w:rsidR="00D057D4" w:rsidRPr="007871FF" w:rsidRDefault="0070760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29A6798" w14:textId="34BC7821" w:rsidR="00D057D4" w:rsidRPr="007871FF" w:rsidRDefault="00B913E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95190A" w14:textId="23818570" w:rsidR="00D057D4" w:rsidRPr="007871FF" w:rsidRDefault="00B913E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49,564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A05C12B" w14:textId="64EC3DE7" w:rsidR="00D057D4" w:rsidRPr="007871FF" w:rsidRDefault="0070760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9DE710" w14:textId="7A5B8B7D" w:rsidR="00D057D4" w:rsidRPr="007871FF" w:rsidRDefault="00D6680A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48,227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C3860D" w14:textId="560FA866" w:rsidR="00D057D4" w:rsidRPr="007871FF" w:rsidRDefault="00707605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F1A467" w14:textId="172054FC" w:rsidR="00D057D4" w:rsidRPr="007871FF" w:rsidRDefault="00D6680A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48,227</w:t>
            </w:r>
          </w:p>
        </w:tc>
      </w:tr>
      <w:tr w:rsidR="00D057D4" w:rsidRPr="007871FF" w14:paraId="38598436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5518291F" w14:textId="77777777" w:rsidR="00D057D4" w:rsidRPr="007871FF" w:rsidRDefault="00D057D4" w:rsidP="00D057D4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0B217AF" w14:textId="18B4B969" w:rsidR="00D057D4" w:rsidRPr="007871FF" w:rsidRDefault="009F1C92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3FFB0C" w14:textId="561DB551" w:rsidR="00D057D4" w:rsidRPr="007871FF" w:rsidRDefault="009F1C92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FFDB65" w14:textId="4CC1B619" w:rsidR="00D057D4" w:rsidRPr="007871FF" w:rsidRDefault="009F1C92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AA790F" w14:textId="08D45DC3" w:rsidR="00D057D4" w:rsidRPr="007871FF" w:rsidRDefault="009F1C92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6014A62" w14:textId="352DD49A" w:rsidR="00D057D4" w:rsidRPr="007871FF" w:rsidRDefault="00523CF1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C94EDB" w14:textId="0E41A511" w:rsidR="00D057D4" w:rsidRPr="007871FF" w:rsidRDefault="00523CF1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2CF515" w14:textId="076634ED" w:rsidR="00D057D4" w:rsidRPr="007871FF" w:rsidRDefault="00523CF1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1AD490" w14:textId="34429EC4" w:rsidR="00D057D4" w:rsidRPr="007871FF" w:rsidRDefault="00523CF1" w:rsidP="00D057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4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</w:t>
            </w:r>
          </w:p>
        </w:tc>
      </w:tr>
    </w:tbl>
    <w:p w14:paraId="3FBE05BB" w14:textId="77777777" w:rsidR="007278F3" w:rsidRPr="007871FF" w:rsidRDefault="007278F3" w:rsidP="00533528">
      <w:pPr>
        <w:rPr>
          <w:rFonts w:asciiTheme="majorBidi" w:hAnsiTheme="majorBidi" w:cstheme="majorBidi"/>
        </w:rPr>
      </w:pPr>
    </w:p>
    <w:p w14:paraId="32C08AF7" w14:textId="77777777" w:rsidR="00D069BB" w:rsidRPr="007871FF" w:rsidRDefault="00D069BB" w:rsidP="00533528"/>
    <w:p w14:paraId="5862A72A" w14:textId="77777777" w:rsidR="00820E76" w:rsidRPr="007871FF" w:rsidRDefault="00820E76" w:rsidP="00533528"/>
    <w:p w14:paraId="57125F5E" w14:textId="77777777" w:rsidR="00AE6599" w:rsidRPr="007871FF" w:rsidRDefault="00AE6599" w:rsidP="00533528"/>
    <w:p w14:paraId="55AC91C6" w14:textId="77777777" w:rsidR="00D069BB" w:rsidRPr="007871FF" w:rsidRDefault="00D069BB" w:rsidP="00533528"/>
    <w:tbl>
      <w:tblPr>
        <w:tblW w:w="14533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375"/>
        <w:gridCol w:w="1394"/>
        <w:gridCol w:w="1395"/>
        <w:gridCol w:w="1395"/>
        <w:gridCol w:w="1395"/>
        <w:gridCol w:w="1394"/>
        <w:gridCol w:w="1395"/>
        <w:gridCol w:w="1395"/>
        <w:gridCol w:w="1395"/>
      </w:tblGrid>
      <w:tr w:rsidR="00D069BB" w:rsidRPr="007871FF" w14:paraId="0C5CBBFD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EB123D3" w14:textId="77777777" w:rsidR="00D069BB" w:rsidRPr="007871FF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0CB81079" w14:textId="77777777" w:rsidR="00D069BB" w:rsidRPr="007871FF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069BB" w:rsidRPr="007871FF" w14:paraId="17044164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5CA49E11" w14:textId="77777777" w:rsidR="00D069BB" w:rsidRPr="007871FF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79" w:type="dxa"/>
            <w:gridSpan w:val="4"/>
            <w:vAlign w:val="bottom"/>
          </w:tcPr>
          <w:p w14:paraId="3250E51E" w14:textId="77777777" w:rsidR="00D069BB" w:rsidRPr="007871FF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579" w:type="dxa"/>
            <w:gridSpan w:val="4"/>
            <w:vAlign w:val="bottom"/>
          </w:tcPr>
          <w:p w14:paraId="64727BCD" w14:textId="77777777" w:rsidR="00D069BB" w:rsidRPr="007871FF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Pr="007871F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ยุติธรรม</w:t>
            </w:r>
          </w:p>
        </w:tc>
      </w:tr>
      <w:tr w:rsidR="00D069BB" w:rsidRPr="007871FF" w14:paraId="7CB53505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194D4B9C" w14:textId="59AD19F1" w:rsidR="00D069BB" w:rsidRPr="007871FF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871FF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Pr="007871F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7871FF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D151D" w:rsidRPr="007871FF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7E1F50" w:rsidRPr="007871FF">
              <w:rPr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94" w:type="dxa"/>
            <w:vAlign w:val="bottom"/>
          </w:tcPr>
          <w:p w14:paraId="455A4E94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85525E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B5A860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096EF9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94" w:type="dxa"/>
            <w:vAlign w:val="bottom"/>
          </w:tcPr>
          <w:p w14:paraId="09F3294B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ระดับ </w:t>
            </w:r>
            <w:r w:rsidRPr="007871FF">
              <w:rPr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5083C5C3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ระดับ </w:t>
            </w:r>
            <w:r w:rsidRPr="007871FF">
              <w:rPr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6A46A76C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 xml:space="preserve">ระดับ </w:t>
            </w:r>
            <w:r w:rsidRPr="007871FF">
              <w:rPr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1D56B" w14:textId="77777777" w:rsidR="00D069BB" w:rsidRPr="007871FF" w:rsidRDefault="00D069BB" w:rsidP="00165FD9">
            <w:pPr>
              <w:spacing w:line="240" w:lineRule="auto"/>
              <w:ind w:left="-19" w:right="-90"/>
              <w:jc w:val="center"/>
              <w:rPr>
                <w:sz w:val="28"/>
                <w:szCs w:val="28"/>
              </w:rPr>
            </w:pPr>
            <w:r w:rsidRPr="007871FF">
              <w:rPr>
                <w:sz w:val="28"/>
                <w:szCs w:val="28"/>
                <w:cs/>
              </w:rPr>
              <w:t>รวม</w:t>
            </w:r>
          </w:p>
        </w:tc>
      </w:tr>
      <w:tr w:rsidR="00D069BB" w:rsidRPr="007871FF" w14:paraId="33381628" w14:textId="77777777">
        <w:trPr>
          <w:trHeight w:val="261"/>
        </w:trPr>
        <w:tc>
          <w:tcPr>
            <w:tcW w:w="3375" w:type="dxa"/>
            <w:shd w:val="clear" w:color="auto" w:fill="auto"/>
            <w:vAlign w:val="bottom"/>
          </w:tcPr>
          <w:p w14:paraId="4EC00823" w14:textId="77777777" w:rsidR="00D069BB" w:rsidRPr="007871FF" w:rsidRDefault="00D069BB" w:rsidP="00533528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8" w:type="dxa"/>
            <w:gridSpan w:val="8"/>
            <w:vAlign w:val="bottom"/>
          </w:tcPr>
          <w:p w14:paraId="3805025A" w14:textId="77777777" w:rsidR="00D069BB" w:rsidRPr="007871FF" w:rsidRDefault="00D069BB" w:rsidP="005335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069BB" w:rsidRPr="007871FF" w14:paraId="52B73190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09B6BFBF" w14:textId="77777777" w:rsidR="00D069BB" w:rsidRPr="007871FF" w:rsidRDefault="00D069BB" w:rsidP="0053352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94" w:type="dxa"/>
          </w:tcPr>
          <w:p w14:paraId="42E6B33D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2777157C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E800639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</w:tcPr>
          <w:p w14:paraId="307B79D2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0BFD4136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DBB78E1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19156B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1957A73B" w14:textId="77777777" w:rsidR="00D069BB" w:rsidRPr="007871FF" w:rsidRDefault="00D069BB" w:rsidP="0053352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1F50" w:rsidRPr="007871FF" w14:paraId="61AD47F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58F544D1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45DE828" w14:textId="1FFB6468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A02564" w14:textId="798DF174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59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C74584" w14:textId="023CD2A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C2D123" w14:textId="65061574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6DE130A" w14:textId="70A9A7A4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8D52FA" w14:textId="56F7B4DF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B533AF" w14:textId="501DC63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8CABF2" w14:textId="32DBF7C9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17</w:t>
            </w:r>
            <w:r w:rsidRPr="007871FF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7E1F50" w:rsidRPr="007871FF" w14:paraId="39D8A43E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4FAFB663" w14:textId="77777777" w:rsidR="007E1F50" w:rsidRPr="007871FF" w:rsidRDefault="007E1F50" w:rsidP="007E1F50">
            <w:pPr>
              <w:ind w:right="-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เงินลงทุนในตราสารทุนอื่นที่ไม่อยู่ใน</w:t>
            </w:r>
          </w:p>
          <w:p w14:paraId="22F4C903" w14:textId="77777777" w:rsidR="007E1F50" w:rsidRPr="007871FF" w:rsidRDefault="007E1F50" w:rsidP="007E1F50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23D031C9" w14:textId="76569FDA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12C09E" w14:textId="3E8CA70C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7423A6" w14:textId="26BF7A7B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1885E42" w14:textId="65B44519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7950AB5" w14:textId="54288A0F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C877A1" w14:textId="2744FD6F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A225F7" w14:textId="580E7D01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763B3" w14:textId="75FAFB9C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525</w:t>
            </w:r>
          </w:p>
        </w:tc>
      </w:tr>
      <w:tr w:rsidR="007E1F50" w:rsidRPr="007871FF" w14:paraId="76F29805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4721ACAC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1EA2DA1" w14:textId="10485305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E56FF3" w14:textId="0C83F9BC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049DDC" w14:textId="1617C482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110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28DFEF" w14:textId="5BFE111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7239397" w14:textId="5730A642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E1D16F" w14:textId="0D37375A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2C7766" w14:textId="019E0EB4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ED696E" w14:textId="4445181C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110</w:t>
            </w:r>
          </w:p>
        </w:tc>
      </w:tr>
      <w:tr w:rsidR="007E1F50" w:rsidRPr="007871FF" w14:paraId="3449650F" w14:textId="77777777">
        <w:trPr>
          <w:trHeight w:val="261"/>
        </w:trPr>
        <w:tc>
          <w:tcPr>
            <w:tcW w:w="3375" w:type="dxa"/>
            <w:shd w:val="clear" w:color="auto" w:fill="auto"/>
          </w:tcPr>
          <w:p w14:paraId="53BEE9B5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E18A230" w14:textId="7CCD9AF5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12F8AE" w14:textId="0A5D143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DB24F8" w14:textId="55780E3E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E261E60" w14:textId="6C810329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4" w:type="dxa"/>
            <w:shd w:val="clear" w:color="auto" w:fill="auto"/>
          </w:tcPr>
          <w:p w14:paraId="7768325F" w14:textId="72E0810A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15D1F" w14:textId="427AA15B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3E5CC7" w14:textId="3AAF717F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7A3B7F" w14:textId="1A53FEC1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253</w:t>
            </w:r>
          </w:p>
        </w:tc>
      </w:tr>
      <w:tr w:rsidR="007E1F50" w:rsidRPr="007871FF" w14:paraId="741A13D5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7EB6B5D4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426A8DDC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CD116E7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68578F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9F3F944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FAE8A41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FAD6AC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30A7673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36EFE2F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E1F50" w:rsidRPr="007871FF" w14:paraId="641D37AF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2777CC84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9ED9A6D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B4A2375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63F33DF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B5A8F0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011EB823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28ACBFE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1C0885E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23C733A" w14:textId="7777777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E1F50" w:rsidRPr="007871FF" w14:paraId="0D0AB258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4FEE1695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7BE53315" w14:textId="587F9614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E5AE7B" w14:textId="60E544A3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0637647" w14:textId="13D89412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BD7A93" w14:textId="209ADBCC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1,600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A14521D" w14:textId="3BC828D9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9EEDEA" w14:textId="46338FEA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19F982" w14:textId="7590FFD5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85BF5B" w14:textId="408BC639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1,601</w:t>
            </w:r>
          </w:p>
        </w:tc>
      </w:tr>
      <w:tr w:rsidR="007E1F50" w:rsidRPr="007871FF" w14:paraId="1AE55BD8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6E689ADB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3E09A8F0" w14:textId="364FC62E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A2CFE3" w14:textId="233E4FCD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0E02FE" w14:textId="0D5990F0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95A7B5" w14:textId="41476B32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46,565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44FB801" w14:textId="45AA1D83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52AB8B" w14:textId="335F9611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8BE1A3" w14:textId="0A5AC1B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5C2ADD" w14:textId="0EEC4B5E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47,821</w:t>
            </w:r>
          </w:p>
        </w:tc>
      </w:tr>
      <w:tr w:rsidR="007E1F50" w:rsidRPr="007871FF" w14:paraId="69F2C346" w14:textId="77777777" w:rsidTr="00407047">
        <w:trPr>
          <w:trHeight w:val="261"/>
        </w:trPr>
        <w:tc>
          <w:tcPr>
            <w:tcW w:w="3375" w:type="dxa"/>
            <w:shd w:val="clear" w:color="auto" w:fill="auto"/>
          </w:tcPr>
          <w:p w14:paraId="6C01352C" w14:textId="77777777" w:rsidR="007E1F50" w:rsidRPr="007871FF" w:rsidRDefault="007E1F50" w:rsidP="007E1F50">
            <w:pPr>
              <w:spacing w:line="240" w:lineRule="auto"/>
              <w:ind w:left="-14" w:right="-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71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0561D2AC" w14:textId="0F1162FD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DBC35D" w14:textId="47EF2116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E28713" w14:textId="78EB6AF7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64B7E7" w14:textId="3A34129C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60EFBDC8" w14:textId="69CCAA5D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508994" w14:textId="7230A508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BAF07E" w14:textId="35A630C0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A90A09" w14:textId="469A131B" w:rsidR="007E1F50" w:rsidRPr="007871FF" w:rsidRDefault="007E1F50" w:rsidP="007E1F50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71FF">
              <w:rPr>
                <w:rFonts w:ascii="Angsana New" w:hAnsi="Angsana New"/>
                <w:color w:val="000000" w:themeColor="text1"/>
                <w:sz w:val="28"/>
                <w:szCs w:val="28"/>
              </w:rPr>
              <w:t>72</w:t>
            </w:r>
          </w:p>
        </w:tc>
      </w:tr>
    </w:tbl>
    <w:p w14:paraId="7D81DE55" w14:textId="58613E3B" w:rsidR="00467D72" w:rsidRPr="007871FF" w:rsidRDefault="00467D72" w:rsidP="00533528">
      <w:pPr>
        <w:rPr>
          <w:cs/>
        </w:rPr>
      </w:pPr>
      <w:r w:rsidRPr="007871FF">
        <w:br w:type="page"/>
      </w:r>
    </w:p>
    <w:p w14:paraId="2D486180" w14:textId="7F709935" w:rsidR="00E41D0B" w:rsidRPr="007871FF" w:rsidRDefault="00E41D0B" w:rsidP="00533528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7871FF" w:rsidSect="00C2174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36AEA5B1" w:rsidR="00F20DB7" w:rsidRPr="007871FF" w:rsidRDefault="00F20DB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844CDA" w:rsidRPr="007871FF">
        <w:rPr>
          <w:rFonts w:asciiTheme="majorBidi" w:hAnsiTheme="majorBidi" w:cstheme="majorBidi"/>
        </w:rPr>
        <w:t>2</w:t>
      </w:r>
      <w:r w:rsidRPr="007871FF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7871FF" w:rsidRDefault="00DE1CD7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p w14:paraId="6E15B765" w14:textId="1A063994" w:rsidR="007278F3" w:rsidRPr="007871FF" w:rsidRDefault="007278F3" w:rsidP="005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844CDA" w:rsidRPr="007871FF">
        <w:rPr>
          <w:rFonts w:asciiTheme="majorBidi" w:hAnsiTheme="majorBidi" w:cstheme="majorBidi"/>
        </w:rPr>
        <w:t>3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7871FF" w:rsidRDefault="007278F3" w:rsidP="00533528">
      <w:pPr>
        <w:pStyle w:val="ListParagraph"/>
        <w:numPr>
          <w:ilvl w:val="0"/>
          <w:numId w:val="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871FF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</w:t>
      </w:r>
      <w:r w:rsidRPr="007871FF">
        <w:rPr>
          <w:rFonts w:asciiTheme="majorBidi" w:eastAsia="Times New Roman" w:hAnsiTheme="majorBidi" w:cstheme="majorBidi"/>
          <w:sz w:val="30"/>
          <w:szCs w:val="30"/>
          <w:cs/>
        </w:rPr>
        <w:t>โดยประมาณ ยกเว้นมีการเปลี่ยนแปลงอย่างมีนัยสำคัญในการดำเนินงานของกิจการ</w:t>
      </w:r>
      <w:r w:rsidRPr="007871FF">
        <w:rPr>
          <w:rFonts w:asciiTheme="majorBidi" w:hAnsiTheme="majorBidi" w:cstheme="majorBidi"/>
          <w:sz w:val="30"/>
          <w:szCs w:val="30"/>
          <w:cs/>
        </w:rPr>
        <w:t>ที่ไปลงทุน</w:t>
      </w:r>
    </w:p>
    <w:p w14:paraId="3A95D9E2" w14:textId="289DE491" w:rsidR="00CC770C" w:rsidRPr="007871FF" w:rsidRDefault="00CC770C" w:rsidP="00D4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2F260F24" w14:textId="03525B0D" w:rsidR="00223349" w:rsidRPr="007871FF" w:rsidRDefault="000A6409" w:rsidP="0053352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7871FF" w:rsidRDefault="00663EDE" w:rsidP="00533528">
      <w:pPr>
        <w:spacing w:line="240" w:lineRule="auto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7871FF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7871FF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7871FF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7871FF" w:rsidRDefault="00663EDE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6600F" w:rsidRPr="007871FF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5A4C9756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5B1A3F9" w14:textId="61D2BB41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36322B71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D6563DB" w14:textId="09698ED2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600F" w:rsidRPr="007871FF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4A432569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3F0D659D" w14:textId="31D51F87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82" w:type="dxa"/>
          </w:tcPr>
          <w:p w14:paraId="000005F7" w14:textId="7497B67C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83" w:type="dxa"/>
          </w:tcPr>
          <w:p w14:paraId="1BF1849D" w14:textId="781E9E8D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6C5CF0" w:rsidRPr="007871FF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6C5CF0" w:rsidRPr="007871FF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6C5CF0" w:rsidRPr="007871FF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5CF0" w:rsidRPr="007871FF" w14:paraId="05E7425D" w14:textId="77777777" w:rsidTr="00823AF1">
        <w:tc>
          <w:tcPr>
            <w:tcW w:w="4050" w:type="dxa"/>
          </w:tcPr>
          <w:p w14:paraId="70B113DE" w14:textId="77777777" w:rsidR="006C5CF0" w:rsidRPr="007871FF" w:rsidRDefault="006C5CF0" w:rsidP="0053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6C5CF0" w:rsidRPr="007871FF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6C5CF0" w:rsidRPr="007871FF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6C5CF0" w:rsidRPr="007871FF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6C5CF0" w:rsidRPr="007871FF" w:rsidRDefault="006C5CF0" w:rsidP="0053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7871FF" w14:paraId="5F653017" w14:textId="77777777" w:rsidTr="004E3076">
        <w:tc>
          <w:tcPr>
            <w:tcW w:w="4050" w:type="dxa"/>
          </w:tcPr>
          <w:p w14:paraId="13E99180" w14:textId="764E3BE3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</w:tcPr>
          <w:p w14:paraId="027F9952" w14:textId="1B16C600" w:rsidR="00E6600F" w:rsidRPr="007871FF" w:rsidRDefault="00045F23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2</w:t>
            </w:r>
            <w:r w:rsidR="00A315AE" w:rsidRPr="007871FF">
              <w:rPr>
                <w:rFonts w:asciiTheme="majorBidi" w:hAnsiTheme="majorBidi" w:cstheme="majorBidi"/>
              </w:rPr>
              <w:t>4</w:t>
            </w:r>
            <w:r w:rsidRPr="007871FF">
              <w:rPr>
                <w:rFonts w:asciiTheme="majorBidi" w:hAnsiTheme="majorBidi" w:cstheme="majorBidi"/>
              </w:rPr>
              <w:t>,</w:t>
            </w:r>
            <w:r w:rsidR="00EA1510">
              <w:rPr>
                <w:rFonts w:asciiTheme="majorBidi" w:hAnsiTheme="majorBidi" w:cstheme="majorBidi"/>
              </w:rPr>
              <w:t>038</w:t>
            </w:r>
          </w:p>
        </w:tc>
        <w:tc>
          <w:tcPr>
            <w:tcW w:w="1283" w:type="dxa"/>
            <w:shd w:val="clear" w:color="auto" w:fill="auto"/>
          </w:tcPr>
          <w:p w14:paraId="74298CA4" w14:textId="1507B5C1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17,751</w:t>
            </w:r>
          </w:p>
        </w:tc>
        <w:tc>
          <w:tcPr>
            <w:tcW w:w="1282" w:type="dxa"/>
            <w:shd w:val="clear" w:color="auto" w:fill="auto"/>
          </w:tcPr>
          <w:p w14:paraId="79057613" w14:textId="59360C27" w:rsidR="00E6600F" w:rsidRPr="007871FF" w:rsidRDefault="00045F23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283" w:type="dxa"/>
          </w:tcPr>
          <w:p w14:paraId="618FA977" w14:textId="202FD623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75</w:t>
            </w:r>
          </w:p>
        </w:tc>
      </w:tr>
      <w:tr w:rsidR="00E6600F" w:rsidRPr="007871FF" w14:paraId="3A79B774" w14:textId="77777777" w:rsidTr="004E3076">
        <w:tc>
          <w:tcPr>
            <w:tcW w:w="4050" w:type="dxa"/>
          </w:tcPr>
          <w:p w14:paraId="4DA3706C" w14:textId="3ECFA18C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82" w:type="dxa"/>
            <w:shd w:val="clear" w:color="auto" w:fill="auto"/>
          </w:tcPr>
          <w:p w14:paraId="121CC417" w14:textId="5114FF80" w:rsidR="00E6600F" w:rsidRPr="007871FF" w:rsidRDefault="00FA4B3D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83" w:type="dxa"/>
            <w:shd w:val="clear" w:color="auto" w:fill="auto"/>
          </w:tcPr>
          <w:p w14:paraId="749B6C8F" w14:textId="63D468FB" w:rsidR="00E6600F" w:rsidRPr="007871FF" w:rsidRDefault="00E6600F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871FF">
              <w:t>67</w:t>
            </w:r>
          </w:p>
        </w:tc>
        <w:tc>
          <w:tcPr>
            <w:tcW w:w="1282" w:type="dxa"/>
            <w:shd w:val="clear" w:color="auto" w:fill="auto"/>
          </w:tcPr>
          <w:p w14:paraId="09A0B1B9" w14:textId="6636D0DB" w:rsidR="00E6600F" w:rsidRPr="007871FF" w:rsidRDefault="00045F23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</w:tcPr>
          <w:p w14:paraId="74CEBEC6" w14:textId="2A9636C3" w:rsidR="00E6600F" w:rsidRPr="007871FF" w:rsidRDefault="00E6600F" w:rsidP="00E66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871FF">
              <w:t>-</w:t>
            </w:r>
          </w:p>
        </w:tc>
      </w:tr>
      <w:tr w:rsidR="00E6600F" w:rsidRPr="007871FF" w14:paraId="32AB57C5" w14:textId="77777777" w:rsidTr="004E3076">
        <w:tc>
          <w:tcPr>
            <w:tcW w:w="4050" w:type="dxa"/>
          </w:tcPr>
          <w:p w14:paraId="47F2D7D8" w14:textId="77777777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4A4F4C1D" w14:textId="09716B0F" w:rsidR="00E6600F" w:rsidRPr="007871FF" w:rsidRDefault="00045F23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2</w:t>
            </w:r>
            <w:r w:rsidR="00C657BD" w:rsidRPr="007871FF">
              <w:rPr>
                <w:rFonts w:asciiTheme="majorBidi" w:hAnsiTheme="majorBidi" w:cstheme="majorBidi"/>
                <w:b/>
                <w:bCs/>
              </w:rPr>
              <w:t>4</w:t>
            </w:r>
            <w:r w:rsidRPr="007871FF">
              <w:rPr>
                <w:rFonts w:asciiTheme="majorBidi" w:hAnsiTheme="majorBidi" w:cstheme="majorBidi"/>
                <w:b/>
                <w:bCs/>
              </w:rPr>
              <w:t>,</w:t>
            </w:r>
            <w:r w:rsidR="00EA1510">
              <w:rPr>
                <w:rFonts w:asciiTheme="majorBidi" w:hAnsiTheme="majorBidi" w:cstheme="majorBidi"/>
                <w:b/>
                <w:bCs/>
              </w:rPr>
              <w:t>068</w:t>
            </w:r>
          </w:p>
        </w:tc>
        <w:tc>
          <w:tcPr>
            <w:tcW w:w="1283" w:type="dxa"/>
            <w:shd w:val="clear" w:color="auto" w:fill="auto"/>
          </w:tcPr>
          <w:p w14:paraId="5F27DBC9" w14:textId="66CC440A" w:rsidR="00E6600F" w:rsidRPr="007871FF" w:rsidRDefault="00E6600F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b/>
                <w:bCs/>
              </w:rPr>
              <w:t>17,818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305468AD" w:rsidR="00E6600F" w:rsidRPr="007871FF" w:rsidRDefault="00045F23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86</w:t>
            </w:r>
          </w:p>
        </w:tc>
        <w:tc>
          <w:tcPr>
            <w:tcW w:w="1283" w:type="dxa"/>
            <w:vAlign w:val="bottom"/>
          </w:tcPr>
          <w:p w14:paraId="644E80AD" w14:textId="5FBFA7FC" w:rsidR="00E6600F" w:rsidRPr="007871FF" w:rsidRDefault="00E6600F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b/>
                <w:bCs/>
              </w:rPr>
              <w:t>75</w:t>
            </w:r>
          </w:p>
        </w:tc>
      </w:tr>
      <w:tr w:rsidR="00E6600F" w:rsidRPr="007871FF" w14:paraId="5179CCBE" w14:textId="77777777" w:rsidTr="00EE70EB">
        <w:tc>
          <w:tcPr>
            <w:tcW w:w="4050" w:type="dxa"/>
          </w:tcPr>
          <w:p w14:paraId="7253021F" w14:textId="1839FEC1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7871FF" w14:paraId="4A3E216C" w14:textId="77777777" w:rsidTr="00E23505">
        <w:tc>
          <w:tcPr>
            <w:tcW w:w="4050" w:type="dxa"/>
          </w:tcPr>
          <w:p w14:paraId="53335A95" w14:textId="77777777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71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E6600F" w:rsidRPr="007871FF" w14:paraId="77F4BF2C" w14:textId="77777777" w:rsidTr="00EE70EB">
        <w:tc>
          <w:tcPr>
            <w:tcW w:w="4050" w:type="dxa"/>
          </w:tcPr>
          <w:p w14:paraId="4C9519A1" w14:textId="77777777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54A2D943" w:rsidR="00E6600F" w:rsidRPr="007871FF" w:rsidRDefault="00045F23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1,4</w:t>
            </w:r>
            <w:r w:rsidR="0042521A" w:rsidRPr="007871FF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283" w:type="dxa"/>
            <w:shd w:val="clear" w:color="auto" w:fill="auto"/>
          </w:tcPr>
          <w:p w14:paraId="51494E41" w14:textId="455B3230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1,639</w:t>
            </w:r>
          </w:p>
        </w:tc>
        <w:tc>
          <w:tcPr>
            <w:tcW w:w="1282" w:type="dxa"/>
            <w:shd w:val="clear" w:color="auto" w:fill="auto"/>
          </w:tcPr>
          <w:p w14:paraId="044BF6E6" w14:textId="27D90194" w:rsidR="00E6600F" w:rsidRPr="007871FF" w:rsidRDefault="00045F23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283" w:type="dxa"/>
          </w:tcPr>
          <w:p w14:paraId="714B7C84" w14:textId="569C63E2" w:rsidR="00E6600F" w:rsidRPr="007871FF" w:rsidRDefault="00E6600F" w:rsidP="00E66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t>138</w:t>
            </w:r>
          </w:p>
        </w:tc>
      </w:tr>
      <w:tr w:rsidR="000E11EB" w:rsidRPr="007871FF" w14:paraId="6E43898E" w14:textId="77777777" w:rsidTr="00EE70EB">
        <w:tc>
          <w:tcPr>
            <w:tcW w:w="4050" w:type="dxa"/>
          </w:tcPr>
          <w:p w14:paraId="14BE2F2C" w14:textId="05E1E8CF" w:rsidR="000E11EB" w:rsidRPr="007871FF" w:rsidRDefault="000E11EB" w:rsidP="000E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1FF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282" w:type="dxa"/>
            <w:shd w:val="clear" w:color="auto" w:fill="auto"/>
          </w:tcPr>
          <w:p w14:paraId="5F245E29" w14:textId="46AD088B" w:rsidR="000E11EB" w:rsidRPr="007871FF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4,800</w:t>
            </w:r>
          </w:p>
        </w:tc>
        <w:tc>
          <w:tcPr>
            <w:tcW w:w="1283" w:type="dxa"/>
            <w:shd w:val="clear" w:color="auto" w:fill="auto"/>
          </w:tcPr>
          <w:p w14:paraId="113D270F" w14:textId="772D90F0" w:rsidR="000E11EB" w:rsidRPr="007871FF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871FF">
              <w:t>5,027</w:t>
            </w:r>
          </w:p>
        </w:tc>
        <w:tc>
          <w:tcPr>
            <w:tcW w:w="1282" w:type="dxa"/>
            <w:shd w:val="clear" w:color="auto" w:fill="auto"/>
          </w:tcPr>
          <w:p w14:paraId="72102DF5" w14:textId="2A1E3C3A" w:rsidR="000E11EB" w:rsidRPr="007871FF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/>
              </w:rPr>
              <w:t>1,899</w:t>
            </w:r>
          </w:p>
        </w:tc>
        <w:tc>
          <w:tcPr>
            <w:tcW w:w="1283" w:type="dxa"/>
          </w:tcPr>
          <w:p w14:paraId="71C00317" w14:textId="64F94C6B" w:rsidR="000E11EB" w:rsidRPr="007871FF" w:rsidRDefault="000E11EB" w:rsidP="000E1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871FF">
              <w:t>1,954</w:t>
            </w:r>
          </w:p>
        </w:tc>
      </w:tr>
      <w:tr w:rsidR="000E11EB" w:rsidRPr="007871FF" w14:paraId="0509AFEA" w14:textId="77777777" w:rsidTr="00EE70EB">
        <w:tc>
          <w:tcPr>
            <w:tcW w:w="4050" w:type="dxa"/>
          </w:tcPr>
          <w:p w14:paraId="315F8F71" w14:textId="792BE4F0" w:rsidR="000E11EB" w:rsidRPr="007871FF" w:rsidRDefault="000E11EB" w:rsidP="000E11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Pr="007871F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แก่บริษัทคู่ค้า</w:t>
            </w:r>
          </w:p>
        </w:tc>
        <w:tc>
          <w:tcPr>
            <w:tcW w:w="1282" w:type="dxa"/>
            <w:shd w:val="clear" w:color="auto" w:fill="auto"/>
          </w:tcPr>
          <w:p w14:paraId="3A0EA9D5" w14:textId="0C5C63C3" w:rsidR="000E11EB" w:rsidRPr="007871FF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686</w:t>
            </w:r>
          </w:p>
        </w:tc>
        <w:tc>
          <w:tcPr>
            <w:tcW w:w="1283" w:type="dxa"/>
            <w:shd w:val="clear" w:color="auto" w:fill="auto"/>
          </w:tcPr>
          <w:p w14:paraId="5F962AAA" w14:textId="5E367462" w:rsidR="000E11EB" w:rsidRPr="007871FF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871FF">
              <w:rPr>
                <w:rFonts w:hint="cs"/>
                <w:cs/>
              </w:rPr>
              <w:t>2,373</w:t>
            </w:r>
          </w:p>
        </w:tc>
        <w:tc>
          <w:tcPr>
            <w:tcW w:w="1282" w:type="dxa"/>
            <w:shd w:val="clear" w:color="auto" w:fill="auto"/>
          </w:tcPr>
          <w:p w14:paraId="1EEFB73E" w14:textId="4AC6CD3C" w:rsidR="000E11EB" w:rsidRPr="007871FF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7871FF">
              <w:rPr>
                <w:rFonts w:asciiTheme="majorBidi" w:hAnsiTheme="majorBidi" w:cstheme="majorBidi" w:hint="cs"/>
                <w:cs/>
              </w:rPr>
              <w:t>686</w:t>
            </w:r>
          </w:p>
        </w:tc>
        <w:tc>
          <w:tcPr>
            <w:tcW w:w="1283" w:type="dxa"/>
          </w:tcPr>
          <w:p w14:paraId="6D55862F" w14:textId="00434EE3" w:rsidR="000E11EB" w:rsidRPr="007871FF" w:rsidRDefault="000E11EB" w:rsidP="000E11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7871FF">
              <w:rPr>
                <w:rFonts w:hint="cs"/>
                <w:cs/>
              </w:rPr>
              <w:t>2,373</w:t>
            </w:r>
          </w:p>
        </w:tc>
      </w:tr>
      <w:tr w:rsidR="00E6600F" w:rsidRPr="007871FF" w14:paraId="18392F2F" w14:textId="77777777" w:rsidTr="00EE70EB">
        <w:tc>
          <w:tcPr>
            <w:tcW w:w="4050" w:type="dxa"/>
          </w:tcPr>
          <w:p w14:paraId="0356F87E" w14:textId="77777777" w:rsidR="00E6600F" w:rsidRPr="007871FF" w:rsidRDefault="00E6600F" w:rsidP="00E6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762B44E5" w:rsidR="00E6600F" w:rsidRPr="007871FF" w:rsidRDefault="0081723D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6</w:t>
            </w:r>
            <w:r w:rsidR="00045F23" w:rsidRPr="007871FF">
              <w:rPr>
                <w:rFonts w:asciiTheme="majorBidi" w:hAnsiTheme="majorBidi" w:cstheme="majorBidi"/>
                <w:b/>
                <w:bCs/>
              </w:rPr>
              <w:t>,</w:t>
            </w:r>
            <w:r w:rsidR="000E11EB" w:rsidRPr="007871FF">
              <w:rPr>
                <w:rFonts w:asciiTheme="majorBidi" w:hAnsiTheme="majorBidi" w:cstheme="majorBidi" w:hint="cs"/>
                <w:b/>
                <w:bCs/>
                <w:cs/>
              </w:rPr>
              <w:t>958</w:t>
            </w:r>
          </w:p>
        </w:tc>
        <w:tc>
          <w:tcPr>
            <w:tcW w:w="1283" w:type="dxa"/>
            <w:shd w:val="clear" w:color="auto" w:fill="auto"/>
          </w:tcPr>
          <w:p w14:paraId="037E315F" w14:textId="77456DC1" w:rsidR="00E6600F" w:rsidRPr="007871FF" w:rsidRDefault="000E11EB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871FF">
              <w:rPr>
                <w:rFonts w:hint="cs"/>
                <w:b/>
                <w:bCs/>
                <w:cs/>
              </w:rPr>
              <w:t>9</w:t>
            </w:r>
            <w:r w:rsidR="00E6600F" w:rsidRPr="007871FF">
              <w:rPr>
                <w:b/>
                <w:bCs/>
              </w:rPr>
              <w:t>,</w:t>
            </w:r>
            <w:r w:rsidRPr="007871FF">
              <w:rPr>
                <w:rFonts w:hint="cs"/>
                <w:b/>
                <w:bCs/>
                <w:cs/>
              </w:rPr>
              <w:t>039</w:t>
            </w:r>
          </w:p>
        </w:tc>
        <w:tc>
          <w:tcPr>
            <w:tcW w:w="1282" w:type="dxa"/>
            <w:shd w:val="clear" w:color="auto" w:fill="auto"/>
          </w:tcPr>
          <w:p w14:paraId="1B38C622" w14:textId="2B781B11" w:rsidR="00E6600F" w:rsidRPr="007871FF" w:rsidRDefault="0081723D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asciiTheme="majorBidi" w:hAnsiTheme="majorBidi" w:cstheme="majorBidi"/>
                <w:b/>
                <w:bCs/>
              </w:rPr>
              <w:t>2,</w:t>
            </w:r>
            <w:r w:rsidR="000E11EB" w:rsidRPr="007871FF">
              <w:rPr>
                <w:rFonts w:asciiTheme="majorBidi" w:hAnsiTheme="majorBidi" w:cstheme="majorBidi" w:hint="cs"/>
                <w:b/>
                <w:bCs/>
                <w:cs/>
              </w:rPr>
              <w:t>687</w:t>
            </w:r>
          </w:p>
        </w:tc>
        <w:tc>
          <w:tcPr>
            <w:tcW w:w="1283" w:type="dxa"/>
          </w:tcPr>
          <w:p w14:paraId="6C15B7CD" w14:textId="26C1BE52" w:rsidR="00E6600F" w:rsidRPr="007871FF" w:rsidRDefault="000E11EB" w:rsidP="00E6600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871FF">
              <w:rPr>
                <w:rFonts w:hint="cs"/>
                <w:b/>
                <w:bCs/>
                <w:cs/>
              </w:rPr>
              <w:t>4</w:t>
            </w:r>
            <w:r w:rsidR="00E6600F" w:rsidRPr="007871FF">
              <w:rPr>
                <w:b/>
                <w:bCs/>
              </w:rPr>
              <w:t>,</w:t>
            </w:r>
            <w:r w:rsidRPr="007871FF">
              <w:rPr>
                <w:rFonts w:hint="cs"/>
                <w:b/>
                <w:bCs/>
                <w:cs/>
              </w:rPr>
              <w:t>465</w:t>
            </w:r>
          </w:p>
        </w:tc>
      </w:tr>
    </w:tbl>
    <w:p w14:paraId="2F4C826E" w14:textId="77777777" w:rsidR="00E6600F" w:rsidRPr="007871FF" w:rsidRDefault="00E6600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AA52BF" w14:textId="77777777" w:rsidR="0031696F" w:rsidRPr="007871FF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3AA1DF" w14:textId="77777777" w:rsidR="0031696F" w:rsidRPr="007871FF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523367" w14:textId="77777777" w:rsidR="0031696F" w:rsidRPr="007871FF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4D1B2C" w14:textId="77777777" w:rsidR="0031696F" w:rsidRPr="007871FF" w:rsidRDefault="0031696F" w:rsidP="00E6600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55699B" w14:textId="355F97BA" w:rsidR="00B2404A" w:rsidRPr="007871FF" w:rsidRDefault="00B2404A" w:rsidP="00B2404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26C144EA" w14:textId="77777777" w:rsidR="00B2404A" w:rsidRPr="007871FF" w:rsidRDefault="00B2404A" w:rsidP="00B2404A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F7D842C" w14:textId="27A421F5" w:rsidR="00B2404A" w:rsidRPr="007871FF" w:rsidRDefault="00CB528E" w:rsidP="00B2404A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871FF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577B7F" w:rsidRPr="007871FF">
        <w:rPr>
          <w:rFonts w:asciiTheme="majorBidi" w:hAnsiTheme="majorBidi" w:cstheme="majorBidi"/>
          <w:sz w:val="30"/>
          <w:szCs w:val="30"/>
          <w:lang w:bidi="th-TH"/>
        </w:rPr>
        <w:t>5</w:t>
      </w:r>
      <w:r w:rsidR="00B2404A" w:rsidRPr="007871FF">
        <w:rPr>
          <w:rFonts w:asciiTheme="majorBidi" w:hAnsiTheme="majorBidi" w:cstheme="majorBidi" w:hint="cs"/>
          <w:sz w:val="30"/>
          <w:szCs w:val="30"/>
          <w:cs/>
          <w:lang w:bidi="th-TH"/>
        </w:rPr>
        <w:t>.1</w:t>
      </w:r>
      <w:r w:rsidR="00B2404A" w:rsidRPr="007871FF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71FF">
        <w:rPr>
          <w:rFonts w:asciiTheme="majorBidi" w:hAnsiTheme="majorBidi"/>
          <w:sz w:val="30"/>
          <w:szCs w:val="30"/>
          <w:cs/>
          <w:lang w:bidi="th-TH"/>
        </w:rPr>
        <w:tab/>
      </w:r>
      <w:r w:rsidRPr="007871FF">
        <w:rPr>
          <w:rFonts w:asciiTheme="majorBidi" w:hAnsiTheme="majorBidi"/>
          <w:sz w:val="30"/>
          <w:szCs w:val="30"/>
          <w:cs/>
          <w:lang w:bidi="th-TH"/>
        </w:rPr>
        <w:tab/>
        <w:t xml:space="preserve">ในปี </w:t>
      </w:r>
      <w:r w:rsidRPr="007871FF">
        <w:rPr>
          <w:rFonts w:asciiTheme="majorBidi" w:hAnsiTheme="majorBidi"/>
          <w:sz w:val="30"/>
          <w:szCs w:val="30"/>
          <w:lang w:bidi="th-TH"/>
        </w:rPr>
        <w:t>2565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บริษัทถูกฟ้องเป็นจำเลยเรื่องติดตามเอาทรัพย์คืนตามโฉนดที่ดินเลขที่ </w:t>
      </w:r>
      <w:r w:rsidRPr="007871FF">
        <w:rPr>
          <w:rFonts w:asciiTheme="majorBidi" w:hAnsiTheme="majorBidi"/>
          <w:sz w:val="30"/>
          <w:szCs w:val="30"/>
          <w:lang w:val="en-US" w:bidi="th-TH"/>
        </w:rPr>
        <w:t>2465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แขวงบางจาก เขตพระโขนง กรุงเทพมหานคร โดยบริษัทถูกเรียกให้รื้อถอนอาคารและคืนทรัพย์สิน ซึ่งหากคืนไม่ได้ ให้ชดใช้เป็นเงินจำนวน </w:t>
      </w:r>
      <w:r w:rsidRPr="007871FF">
        <w:rPr>
          <w:rFonts w:asciiTheme="majorBidi" w:hAnsiTheme="majorBidi"/>
          <w:sz w:val="30"/>
          <w:szCs w:val="30"/>
          <w:lang w:bidi="th-TH"/>
        </w:rPr>
        <w:t>5,000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อนึ่ง เมื่อปี</w:t>
      </w:r>
      <w:r w:rsidRPr="007871FF">
        <w:rPr>
          <w:rFonts w:asciiTheme="majorBidi" w:hAnsiTheme="majorBidi"/>
          <w:sz w:val="30"/>
          <w:szCs w:val="30"/>
          <w:lang w:bidi="th-TH"/>
        </w:rPr>
        <w:t xml:space="preserve"> 2538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กระทรวงการคลัง กรมธนารักษ์และบริษัทเคยถูกฟ้องคดีตามโฉนดที่ดินเลขที่ </w:t>
      </w:r>
      <w:r w:rsidRPr="007871FF">
        <w:rPr>
          <w:rFonts w:asciiTheme="majorBidi" w:hAnsiTheme="majorBidi"/>
          <w:sz w:val="30"/>
          <w:szCs w:val="30"/>
          <w:lang w:bidi="th-TH"/>
        </w:rPr>
        <w:t>2465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ดังกล่าว และในปี </w:t>
      </w:r>
      <w:r w:rsidRPr="007871FF">
        <w:rPr>
          <w:rFonts w:asciiTheme="majorBidi" w:hAnsiTheme="majorBidi"/>
          <w:sz w:val="30"/>
          <w:szCs w:val="30"/>
          <w:lang w:bidi="th-TH"/>
        </w:rPr>
        <w:t>2559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ศาลฎีกาได้มีคำพิพากษายกฟ้องโดยพิจารณาว่าที่ดินโฉนด </w:t>
      </w:r>
      <w:r w:rsidRPr="007871FF">
        <w:rPr>
          <w:rFonts w:asciiTheme="majorBidi" w:hAnsiTheme="majorBidi"/>
          <w:sz w:val="30"/>
          <w:szCs w:val="30"/>
          <w:lang w:bidi="th-TH"/>
        </w:rPr>
        <w:t>2465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ได้ถูกน้ำกัดเซาะกลายเป็นแม่น้ำเจ้าพระยาไปหมดแล้ว การฟ้องคดีนี้เป็นการนำโฉนดที่ดิน </w:t>
      </w:r>
      <w:r w:rsidRPr="007871FF">
        <w:rPr>
          <w:rFonts w:asciiTheme="majorBidi" w:hAnsiTheme="majorBidi"/>
          <w:sz w:val="30"/>
          <w:szCs w:val="30"/>
          <w:lang w:bidi="th-TH"/>
        </w:rPr>
        <w:t>2465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ขึ้นมาฟ้องใหม่ ซึ่งบริษัทจะดำเนินการต่อสู้คดี และเมื่อวันที่ </w:t>
      </w:r>
      <w:r w:rsidRPr="007871FF">
        <w:rPr>
          <w:rFonts w:asciiTheme="majorBidi" w:hAnsiTheme="majorBidi"/>
          <w:sz w:val="30"/>
          <w:szCs w:val="30"/>
          <w:lang w:bidi="th-TH"/>
        </w:rPr>
        <w:t>28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ธันวาคม </w:t>
      </w:r>
      <w:r w:rsidRPr="007871FF">
        <w:rPr>
          <w:rFonts w:asciiTheme="majorBidi" w:hAnsiTheme="majorBidi"/>
          <w:sz w:val="30"/>
          <w:szCs w:val="30"/>
          <w:lang w:bidi="th-TH"/>
        </w:rPr>
        <w:t>2565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ศาลชั้นต้นได้มีคำพิพากษาให้ยกฟ้องของโจทก์เนื่องจากรับฟังข้อเท็จจริงตามคำพิพากษาศาลฎีกาในคดีก่อนว่าที่ดินโฉนด </w:t>
      </w:r>
      <w:r w:rsidRPr="007871FF">
        <w:rPr>
          <w:rFonts w:asciiTheme="majorBidi" w:hAnsiTheme="majorBidi"/>
          <w:sz w:val="30"/>
          <w:szCs w:val="30"/>
          <w:lang w:bidi="th-TH"/>
        </w:rPr>
        <w:t>2465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ถูกน้ำกัดเซาะกลายเป็นแม่น้ำและตกเป็นสาธารณสมบัติของแผ่นดินไปหมดแล้ว ทั้งนี้โจทก์ได้ยื่นอุทธรณ์เมื่อวันที่ </w:t>
      </w:r>
      <w:r w:rsidRPr="007871FF">
        <w:rPr>
          <w:rFonts w:asciiTheme="majorBidi" w:hAnsiTheme="majorBidi"/>
          <w:sz w:val="30"/>
          <w:szCs w:val="30"/>
          <w:lang w:bidi="th-TH"/>
        </w:rPr>
        <w:t>28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เมษายน </w:t>
      </w:r>
      <w:r w:rsidRPr="007871FF">
        <w:rPr>
          <w:rFonts w:asciiTheme="majorBidi" w:hAnsiTheme="majorBidi"/>
          <w:sz w:val="30"/>
          <w:szCs w:val="30"/>
          <w:lang w:bidi="th-TH"/>
        </w:rPr>
        <w:t>2566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และบริษัทได้ยื่นคำแก้อุทธรณ์แล้วเมื่อวันที่ </w:t>
      </w:r>
      <w:r w:rsidRPr="007871FF">
        <w:rPr>
          <w:rFonts w:asciiTheme="majorBidi" w:hAnsiTheme="majorBidi"/>
          <w:sz w:val="30"/>
          <w:szCs w:val="30"/>
          <w:lang w:bidi="th-TH"/>
        </w:rPr>
        <w:t>19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กรกฎาคม </w:t>
      </w:r>
      <w:r w:rsidRPr="007871FF">
        <w:rPr>
          <w:rFonts w:asciiTheme="majorBidi" w:hAnsiTheme="majorBidi"/>
          <w:sz w:val="30"/>
          <w:szCs w:val="30"/>
          <w:lang w:bidi="th-TH"/>
        </w:rPr>
        <w:t>2566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ต่อมาเมื่อวันที่ </w:t>
      </w:r>
      <w:r w:rsidRPr="007871FF">
        <w:rPr>
          <w:rFonts w:asciiTheme="majorBidi" w:hAnsiTheme="majorBidi"/>
          <w:sz w:val="30"/>
          <w:szCs w:val="30"/>
          <w:lang w:bidi="th-TH"/>
        </w:rPr>
        <w:t>28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Pr="007871FF">
        <w:rPr>
          <w:rFonts w:asciiTheme="majorBidi" w:hAnsiTheme="majorBidi"/>
          <w:sz w:val="30"/>
          <w:szCs w:val="30"/>
          <w:lang w:bidi="th-TH"/>
        </w:rPr>
        <w:t>2568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ศาลอุทธรณ์ได้มีคำพิพากษายืนตามศาลชั้นต้น ให้ยกฟ้อง 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>อย่างไรก็ตาม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ต่อมาเมื่อวันที่ 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>27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>2568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 โจทก์ยื่นคำร้องขออนุญาตฎีกาและฎีกา แต่เนื่องจากโจทก์ยังวางเงินค่าธรรมเนียมศาลชั้นฎีกาไม่ครบถ้วน โดยศาลอนุญาตให้โจทก์วางเงินค่าธรรมเนียมศาลชั้นฎีกาให้ครบถ้วนภายในวันที่ 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>1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 พฤษภาคม 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>2568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855F1B" w:rsidRPr="007871FF">
        <w:rPr>
          <w:rFonts w:asciiTheme="majorBidi" w:hAnsiTheme="majorBidi"/>
          <w:sz w:val="30"/>
          <w:szCs w:val="30"/>
          <w:cs/>
          <w:lang w:bidi="th-TH"/>
        </w:rPr>
        <w:t xml:space="preserve">แต่โจทก์ไม่ได้วางเงินค่าธรรมเนียมศาลตามกำหนดเวลาดังกล่าว ขณะนี้อยู่ในระหว่างติดตามคำสั่งศาล 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ทั้งนี้บริษัทเชื่อว่าผลทางคดีจะไม่เกิดผลกระทบแก่บริษัท ณ วันที่ 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 xml:space="preserve">31 </w:t>
      </w:r>
      <w:r w:rsidR="00475EEA" w:rsidRPr="007871FF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 xml:space="preserve">2568 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>บริษัทจึงไม่ได้บันทึกหนี้สินที่อาจเกิดขึ้นจากคดีดังกล่าว</w:t>
      </w:r>
    </w:p>
    <w:p w14:paraId="6D446A8B" w14:textId="77777777" w:rsidR="00B2404A" w:rsidRPr="007871FF" w:rsidRDefault="00B2404A" w:rsidP="00B2404A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A7655BA" w14:textId="048E19AD" w:rsidR="00B2404A" w:rsidRPr="007871FF" w:rsidRDefault="00CB528E" w:rsidP="00495459">
      <w:pPr>
        <w:pStyle w:val="block"/>
        <w:spacing w:after="0" w:line="240" w:lineRule="auto"/>
        <w:ind w:right="-7" w:hanging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577B7F" w:rsidRPr="007871FF">
        <w:rPr>
          <w:rFonts w:asciiTheme="majorBidi" w:hAnsiTheme="majorBidi" w:cstheme="majorBidi"/>
          <w:sz w:val="30"/>
          <w:szCs w:val="30"/>
          <w:lang w:bidi="th-TH"/>
        </w:rPr>
        <w:t>5</w:t>
      </w:r>
      <w:r w:rsidR="00B2404A" w:rsidRPr="007871F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.2 </w:t>
      </w:r>
      <w:r w:rsidR="00B2404A" w:rsidRPr="007871FF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ในปี </w:t>
      </w:r>
      <w:r w:rsidRPr="007871FF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บริษัทและบริษัทย่อยแห่งหนึ่งถูกคู่สัญญายื่นข้อเรียกร้องและเสนอข้อพิพาทให้อนุญาโตตุลาการพิจารณา อ้างว่าบริษัทและบริษัทย่อยผิดสัญญาการลงทุน เรียกร้องให้บริษัทและบริษัทย่อยชดใช้เงินจำนวนประมาณ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23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ล้านเหรียญสหรัฐ และดอกเบี้ยของต้นเงิน รวมถึงค่าเสียหายอื่น ๆ ที่ได้รับ และค่าใช้จ่ายต่าง ๆ ที่เกี่ยวข้อง ซึ่งบริษัทและบริษัทย่อยยืนยันข้อเท็จจริงว่าบริษัทและบริษัทย่อยได้ปฏิบัติตามข้อกำหนดและเงื่อนไขของสัญญาที่พิพาท โดยชำระเงินตามจำนวนที่ต้องชำระตามสัญญาโดยชอบแล้ว และได้โต้แย้งข้อเรียกร้องส่วนเกินและไม่เป็นธรรม และดำเนินการแต่งตั้งอนุญาโตตุลาการเพื่อดำเนินการระงับข้อพิพาทตามขั้นตอนแล้ว เมื่อวันที่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สิงหาคม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บริษัทและบริษัทย่อยได้ยื่นคำคัดค้านเสนอต่อคณะอนุญาโตตุลาการแล้ว ต่อมาในวันที่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27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กันยายน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คณะอนุญาโตตุลาการมีคำชี้ขาดปฏิเสธข้อเรียกร้องของคู่สัญญาทั้งหมด และให้คู่สัญญาต้องชำระค่าใช้จ่ายต่าง ๆ ที่เกิดขึ้นให้แก่บริษัทและบริษัทย่อยจากการดําเนินกระบวนการทางอนุญาโตตุลาการนี้ โดยเมื่อวันที่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27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พฤศจิกายน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คู่สัญญาได้ยื่นคำร้องคัดค้านต่อศาลประเทศอังกฤษ กล่าวอ้างคณะอนุญาโตตุลาการบกพร่องในกระบวนการทำคำชี้ขาด โดยบริษัทและบริษัทย่อยได้มีหนังสือแสดงการรับทราบคำร้องคัดค้านดังกล่าวและได้ยื่นคำโต้แย้งคำร้องคัดค้านดังกล่าวต่อศาลประเทศอังกฤษเพื่อขอให้ศาลยกคำร้องของคู่สัญญาแล้วเมื่อวันที่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16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มกราคม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และเมื่อวันที่ </w:t>
      </w:r>
      <w:r w:rsidRPr="007871FF">
        <w:rPr>
          <w:rFonts w:asciiTheme="majorBidi" w:hAnsiTheme="majorBidi" w:cstheme="majorBidi"/>
          <w:sz w:val="30"/>
          <w:szCs w:val="30"/>
        </w:rPr>
        <w:t xml:space="preserve">3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กุมภาพันธ์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คู่สัญญาได้ยื่นรายละเอียดประกอบคำร้องคัดค้าน 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โดยเมื่อวันที่ </w:t>
      </w:r>
      <w:r w:rsidR="00475EEA" w:rsidRPr="007871FF">
        <w:rPr>
          <w:rFonts w:asciiTheme="majorBidi" w:hAnsiTheme="majorBidi"/>
          <w:sz w:val="30"/>
          <w:szCs w:val="30"/>
          <w:lang w:val="en-US" w:bidi="th-TH"/>
        </w:rPr>
        <w:t>18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>2568</w:t>
      </w:r>
      <w:r w:rsidR="00475EEA" w:rsidRPr="007871FF">
        <w:rPr>
          <w:rFonts w:asciiTheme="majorBidi" w:hAnsiTheme="majorBidi"/>
          <w:sz w:val="30"/>
          <w:szCs w:val="30"/>
          <w:cs/>
          <w:lang w:bidi="th-TH"/>
        </w:rPr>
        <w:t xml:space="preserve"> ศาลประเทศอังกฤษได้ยกคำร้องบางส่วนของคู่สัญญาแล้ว ขณะนี้ ข้อเรียกร้องส่วนที่เหลืออยู่ในระหว่างกระบวนพิจารณาของศาลประเทศอังกฤษ</w:t>
      </w:r>
      <w:r w:rsidR="00475EEA" w:rsidRPr="007871FF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ทั้งนี้บริษัทเชื่อว่าผลของข้อพิพาทจะไม่เกิดผลกระทบแก่บริษัท ณ วันที่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7871FF">
        <w:rPr>
          <w:rFonts w:asciiTheme="majorBidi" w:hAnsiTheme="majorBidi" w:hint="cs"/>
          <w:sz w:val="30"/>
          <w:szCs w:val="30"/>
          <w:cs/>
          <w:lang w:bidi="th-TH"/>
        </w:rPr>
        <w:t>นาคม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7871FF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Pr="007871FF">
        <w:rPr>
          <w:rFonts w:asciiTheme="majorBidi" w:hAnsiTheme="majorBidi" w:cstheme="majorBidi"/>
          <w:sz w:val="30"/>
          <w:szCs w:val="30"/>
        </w:rPr>
        <w:t xml:space="preserve"> </w:t>
      </w:r>
      <w:r w:rsidRPr="007871FF">
        <w:rPr>
          <w:rFonts w:asciiTheme="majorBidi" w:hAnsiTheme="majorBidi"/>
          <w:sz w:val="30"/>
          <w:szCs w:val="30"/>
          <w:cs/>
          <w:lang w:bidi="th-TH"/>
        </w:rPr>
        <w:t>บริษัทจึงไม่ได้บันทึกหนี้สินที่อาจเกิดขึ้นจากข้อพิพาทดังกล่าว</w:t>
      </w:r>
    </w:p>
    <w:p w14:paraId="3A20989B" w14:textId="7923B92F" w:rsidR="00FF4D1A" w:rsidRPr="007871FF" w:rsidRDefault="00FF4D1A" w:rsidP="00FF4D1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เหตุการณ์</w:t>
      </w:r>
      <w:bookmarkStart w:id="7" w:name="_Hlk150157314"/>
      <w:r w:rsidRPr="007871FF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ภายหลังรอบระยะเวลารายงา</w:t>
      </w:r>
      <w:bookmarkEnd w:id="7"/>
      <w:r w:rsidRPr="007871F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</w:t>
      </w:r>
    </w:p>
    <w:p w14:paraId="16758ED6" w14:textId="77777777" w:rsidR="009214E9" w:rsidRPr="007871FF" w:rsidRDefault="009214E9" w:rsidP="007A2AD4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40A8200" w14:textId="6313E770" w:rsidR="009546A8" w:rsidRPr="007871FF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</w:rPr>
      </w:pPr>
      <w:r w:rsidRPr="007871FF">
        <w:rPr>
          <w:rFonts w:asciiTheme="majorBidi" w:hAnsiTheme="majorBidi" w:cstheme="majorBidi" w:hint="cs"/>
          <w:i/>
          <w:iCs/>
          <w:cs/>
        </w:rPr>
        <w:t>การจ่ายเงินปันผล</w:t>
      </w:r>
    </w:p>
    <w:p w14:paraId="522A400C" w14:textId="77777777" w:rsidR="009546A8" w:rsidRPr="007871FF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 w:hanging="567"/>
        <w:jc w:val="thaiDistribute"/>
        <w:rPr>
          <w:sz w:val="20"/>
          <w:szCs w:val="20"/>
        </w:rPr>
      </w:pPr>
    </w:p>
    <w:p w14:paraId="39E7E48D" w14:textId="3FFB495E" w:rsidR="009546A8" w:rsidRPr="007871FF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7871FF">
        <w:rPr>
          <w:rFonts w:asciiTheme="majorBidi" w:hAnsiTheme="majorBidi" w:cstheme="majorBidi"/>
          <w:cs/>
        </w:rPr>
        <w:t>ในวันที่</w:t>
      </w:r>
      <w:r w:rsidRPr="007871FF">
        <w:rPr>
          <w:rFonts w:asciiTheme="majorBidi" w:hAnsiTheme="majorBidi" w:cstheme="majorBidi"/>
        </w:rPr>
        <w:t xml:space="preserve"> 11 </w:t>
      </w:r>
      <w:r w:rsidRPr="007871FF">
        <w:rPr>
          <w:rFonts w:asciiTheme="majorBidi" w:hAnsiTheme="majorBidi" w:cstheme="majorBidi"/>
          <w:cs/>
        </w:rPr>
        <w:t xml:space="preserve">เมษายน </w:t>
      </w:r>
      <w:r w:rsidRPr="007871FF">
        <w:rPr>
          <w:rFonts w:asciiTheme="majorBidi" w:hAnsiTheme="majorBidi" w:cstheme="majorBidi"/>
        </w:rPr>
        <w:t xml:space="preserve">2568 </w:t>
      </w:r>
      <w:r w:rsidRPr="007871FF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/>
        </w:rPr>
        <w:t>2568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 w:hint="cs"/>
          <w:cs/>
        </w:rPr>
        <w:t>ของบริษัท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/>
          <w:cs/>
        </w:rPr>
        <w:t>ได้มีมติเห็นชอบการจัดสรรกำไรเพื่อ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จ่ายเงินปันผลสำหรับปี </w:t>
      </w:r>
      <w:r w:rsidRPr="007871FF">
        <w:rPr>
          <w:rFonts w:asciiTheme="majorBidi" w:hAnsiTheme="majorBidi" w:cstheme="majorBidi"/>
          <w:shd w:val="clear" w:color="auto" w:fill="FFFFFF"/>
        </w:rPr>
        <w:t>2567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 ในอัตราหุ้นละ </w:t>
      </w:r>
      <w:r w:rsidRPr="007871FF">
        <w:rPr>
          <w:rFonts w:asciiTheme="majorBidi" w:hAnsiTheme="majorBidi" w:cstheme="majorBidi"/>
          <w:shd w:val="clear" w:color="auto" w:fill="FFFFFF"/>
        </w:rPr>
        <w:t xml:space="preserve">1.05 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Pr="007871FF">
        <w:rPr>
          <w:rFonts w:asciiTheme="majorBidi" w:hAnsiTheme="majorBidi" w:cstheme="majorBidi"/>
          <w:shd w:val="clear" w:color="auto" w:fill="FFFFFF"/>
        </w:rPr>
        <w:t xml:space="preserve">0.60 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บาท และจ่ายเงินปันผลงวดสุดท้ายในอัตราหุ้นละ </w:t>
      </w:r>
      <w:r w:rsidRPr="007871FF">
        <w:rPr>
          <w:rFonts w:asciiTheme="majorBidi" w:hAnsiTheme="majorBidi" w:cstheme="majorBidi"/>
          <w:shd w:val="clear" w:color="auto" w:fill="FFFFFF"/>
        </w:rPr>
        <w:t xml:space="preserve">0.45 </w:t>
      </w:r>
      <w:r w:rsidRPr="007871FF">
        <w:rPr>
          <w:rFonts w:asciiTheme="majorBidi" w:hAnsiTheme="majorBidi" w:cstheme="majorBidi"/>
          <w:shd w:val="clear" w:color="auto" w:fill="FFFFFF"/>
          <w:cs/>
        </w:rPr>
        <w:t>บาท ให้แก่ผู้ถือหุ้นเฉพาะผู้ที่มีสิทธิรับเงินปันผล</w:t>
      </w:r>
      <w:r w:rsidRPr="007871FF">
        <w:rPr>
          <w:rFonts w:asciiTheme="majorBidi" w:hAnsiTheme="majorBidi" w:cstheme="majorBidi"/>
          <w:shd w:val="clear" w:color="auto" w:fill="FFFFFF"/>
        </w:rPr>
        <w:t xml:space="preserve"> </w:t>
      </w:r>
      <w:r w:rsidRPr="007871FF">
        <w:rPr>
          <w:rFonts w:asciiTheme="majorBidi" w:hAnsiTheme="majorBidi" w:cstheme="majorBidi"/>
          <w:shd w:val="clear" w:color="auto" w:fill="FFFFFF"/>
          <w:cs/>
        </w:rPr>
        <w:t>โดยกำหนดจ่ายเงินปันผลในวันที่</w:t>
      </w:r>
      <w:r w:rsidRPr="007871FF">
        <w:rPr>
          <w:rFonts w:asciiTheme="majorBidi" w:hAnsiTheme="majorBidi" w:cstheme="majorBidi"/>
          <w:shd w:val="clear" w:color="auto" w:fill="FFFFFF"/>
        </w:rPr>
        <w:t xml:space="preserve"> 24 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เมษายน </w:t>
      </w:r>
      <w:r w:rsidRPr="007871FF">
        <w:rPr>
          <w:rFonts w:asciiTheme="majorBidi" w:hAnsiTheme="majorBidi" w:cstheme="majorBidi"/>
          <w:shd w:val="clear" w:color="auto" w:fill="FFFFFF"/>
        </w:rPr>
        <w:t>2568</w:t>
      </w:r>
    </w:p>
    <w:p w14:paraId="1037C70C" w14:textId="77777777" w:rsidR="009546A8" w:rsidRPr="007871FF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DBD852" w14:textId="2F845B8F" w:rsidR="009546A8" w:rsidRPr="007871FF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>ในวันที่</w:t>
      </w:r>
      <w:r w:rsidRPr="007871FF">
        <w:rPr>
          <w:rFonts w:asciiTheme="majorBidi" w:hAnsiTheme="majorBidi" w:cstheme="majorBidi"/>
        </w:rPr>
        <w:t xml:space="preserve"> 4 </w:t>
      </w:r>
      <w:r w:rsidRPr="007871FF">
        <w:rPr>
          <w:rFonts w:asciiTheme="majorBidi" w:hAnsiTheme="majorBidi" w:cstheme="majorBidi"/>
          <w:cs/>
        </w:rPr>
        <w:t xml:space="preserve">เมษายน </w:t>
      </w:r>
      <w:r w:rsidRPr="007871FF">
        <w:rPr>
          <w:rFonts w:asciiTheme="majorBidi" w:hAnsiTheme="majorBidi" w:cstheme="majorBidi"/>
        </w:rPr>
        <w:t xml:space="preserve">2568 </w:t>
      </w:r>
      <w:r w:rsidRPr="007871FF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/>
        </w:rPr>
        <w:t>2568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 w:hint="cs"/>
          <w:cs/>
        </w:rPr>
        <w:t>ของบริษัท</w:t>
      </w:r>
      <w:r w:rsidR="00C70B4D"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 w:hint="cs"/>
          <w:cs/>
        </w:rPr>
        <w:t xml:space="preserve">บีบีจีไอ จำกัด </w:t>
      </w:r>
      <w:r w:rsidRPr="007871FF">
        <w:rPr>
          <w:rFonts w:asciiTheme="majorBidi" w:hAnsiTheme="majorBidi" w:cstheme="majorBidi"/>
        </w:rPr>
        <w:t>(</w:t>
      </w:r>
      <w:r w:rsidRPr="007871FF">
        <w:rPr>
          <w:rFonts w:asciiTheme="majorBidi" w:hAnsiTheme="majorBidi" w:cstheme="majorBidi" w:hint="cs"/>
          <w:cs/>
        </w:rPr>
        <w:t>มหาชน</w:t>
      </w:r>
      <w:r w:rsidRPr="007871FF">
        <w:rPr>
          <w:rFonts w:asciiTheme="majorBidi" w:hAnsiTheme="majorBidi" w:cstheme="majorBidi"/>
        </w:rPr>
        <w:t>)</w:t>
      </w:r>
      <w:r w:rsidRPr="007871FF">
        <w:rPr>
          <w:rFonts w:asciiTheme="majorBidi" w:hAnsiTheme="majorBidi" w:cstheme="majorBidi" w:hint="cs"/>
          <w:cs/>
        </w:rPr>
        <w:t xml:space="preserve"> ซึ่งเป็นบริษัทย่อยของกลุ่มบริษัท </w:t>
      </w:r>
      <w:r w:rsidRPr="007871FF">
        <w:rPr>
          <w:rFonts w:asciiTheme="majorBidi" w:hAnsiTheme="majorBidi" w:cstheme="majorBidi"/>
          <w:cs/>
        </w:rPr>
        <w:t>มีมติ</w:t>
      </w:r>
      <w:r w:rsidRPr="007871FF">
        <w:rPr>
          <w:rFonts w:asciiTheme="majorBidi" w:hAnsiTheme="majorBidi" w:cstheme="majorBidi" w:hint="cs"/>
          <w:cs/>
        </w:rPr>
        <w:t>อนุมัติ</w:t>
      </w:r>
      <w:r w:rsidRPr="007871FF">
        <w:rPr>
          <w:rFonts w:asciiTheme="majorBidi" w:hAnsiTheme="majorBidi" w:cstheme="majorBidi"/>
          <w:shd w:val="clear" w:color="auto" w:fill="FFFFFF"/>
          <w:cs/>
        </w:rPr>
        <w:t>จ่ายเงินปันผลสำหรับ</w:t>
      </w:r>
      <w:r w:rsidRPr="007871FF">
        <w:rPr>
          <w:rFonts w:asciiTheme="majorBidi" w:hAnsiTheme="majorBidi" w:cstheme="majorBidi" w:hint="cs"/>
          <w:shd w:val="clear" w:color="auto" w:fill="FFFFFF"/>
          <w:cs/>
        </w:rPr>
        <w:t>ผลประกอบการ</w:t>
      </w:r>
      <w:r w:rsidRPr="007871FF">
        <w:rPr>
          <w:rFonts w:asciiTheme="majorBidi" w:hAnsiTheme="majorBidi" w:cstheme="majorBidi"/>
          <w:cs/>
        </w:rPr>
        <w:t>ปี</w:t>
      </w:r>
      <w:r w:rsidRPr="007871FF">
        <w:rPr>
          <w:rFonts w:asciiTheme="majorBidi" w:hAnsiTheme="majorBidi" w:cstheme="majorBidi"/>
        </w:rPr>
        <w:t xml:space="preserve"> 2567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/>
          <w:cs/>
        </w:rPr>
        <w:t xml:space="preserve">ในอัตราหุ้นละ </w:t>
      </w:r>
      <w:r w:rsidRPr="007871FF">
        <w:rPr>
          <w:rFonts w:asciiTheme="majorBidi" w:hAnsiTheme="majorBidi"/>
        </w:rPr>
        <w:t>0.10</w:t>
      </w:r>
      <w:r w:rsidRPr="007871FF">
        <w:rPr>
          <w:rFonts w:asciiTheme="majorBidi" w:hAnsiTheme="majorBidi"/>
          <w:cs/>
        </w:rPr>
        <w:t xml:space="preserve"> บาท ให้แก่ผู้ถือหุ้นเฉพาะผู้ที่มีสิทธิรับเงินปันผล </w:t>
      </w:r>
      <w:r w:rsidRPr="007871FF">
        <w:rPr>
          <w:rFonts w:asciiTheme="majorBidi" w:hAnsiTheme="majorBidi"/>
          <w:spacing w:val="2"/>
          <w:cs/>
        </w:rPr>
        <w:t xml:space="preserve">โดยกำหนดจ่ายเงินปันผลในวันที่ </w:t>
      </w:r>
      <w:r w:rsidRPr="007871FF">
        <w:rPr>
          <w:rFonts w:asciiTheme="majorBidi" w:hAnsiTheme="majorBidi"/>
          <w:spacing w:val="2"/>
        </w:rPr>
        <w:t xml:space="preserve">30 </w:t>
      </w:r>
      <w:r w:rsidRPr="007871FF">
        <w:rPr>
          <w:rFonts w:asciiTheme="majorBidi" w:hAnsiTheme="majorBidi" w:cstheme="majorBidi"/>
          <w:shd w:val="clear" w:color="auto" w:fill="FFFFFF"/>
          <w:cs/>
        </w:rPr>
        <w:t>เมษายน</w:t>
      </w:r>
      <w:r w:rsidRPr="007871FF">
        <w:rPr>
          <w:rFonts w:asciiTheme="majorBidi" w:hAnsiTheme="majorBidi"/>
          <w:spacing w:val="2"/>
        </w:rPr>
        <w:t xml:space="preserve"> 2568</w:t>
      </w:r>
    </w:p>
    <w:p w14:paraId="7B06AE22" w14:textId="77777777" w:rsidR="009546A8" w:rsidRPr="007871FF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FFFFFF"/>
        </w:rPr>
      </w:pPr>
    </w:p>
    <w:p w14:paraId="11AD67BA" w14:textId="03B95710" w:rsidR="009546A8" w:rsidRPr="007871FF" w:rsidRDefault="009546A8" w:rsidP="0095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hd w:val="clear" w:color="auto" w:fill="FFFFFF"/>
        </w:rPr>
      </w:pPr>
      <w:r w:rsidRPr="007871FF">
        <w:rPr>
          <w:rFonts w:asciiTheme="majorBidi" w:hAnsiTheme="majorBidi" w:cstheme="majorBidi"/>
          <w:cs/>
        </w:rPr>
        <w:t>ในวันที่</w:t>
      </w:r>
      <w:r w:rsidRPr="007871FF">
        <w:rPr>
          <w:rFonts w:asciiTheme="majorBidi" w:hAnsiTheme="majorBidi" w:cstheme="majorBidi"/>
        </w:rPr>
        <w:t xml:space="preserve"> 8 </w:t>
      </w:r>
      <w:r w:rsidRPr="007871FF">
        <w:rPr>
          <w:rFonts w:asciiTheme="majorBidi" w:hAnsiTheme="majorBidi" w:cstheme="majorBidi"/>
          <w:cs/>
        </w:rPr>
        <w:t xml:space="preserve">เมษายน </w:t>
      </w:r>
      <w:r w:rsidRPr="007871FF">
        <w:rPr>
          <w:rFonts w:asciiTheme="majorBidi" w:hAnsiTheme="majorBidi" w:cstheme="majorBidi"/>
        </w:rPr>
        <w:t xml:space="preserve">2568 </w:t>
      </w:r>
      <w:r w:rsidRPr="007871FF">
        <w:rPr>
          <w:rFonts w:asciiTheme="majorBidi" w:hAnsiTheme="majorBidi" w:cstheme="majorBidi" w:hint="cs"/>
          <w:cs/>
        </w:rPr>
        <w:t>ที่ประชุมสามัญผู้ถือหุ้นประจำปี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/>
        </w:rPr>
        <w:t>2568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 w:hint="cs"/>
          <w:cs/>
        </w:rPr>
        <w:t>ของบริษัท</w:t>
      </w:r>
      <w:r w:rsidR="00C70B4D"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 w:hint="cs"/>
          <w:cs/>
        </w:rPr>
        <w:t xml:space="preserve">บีซีพีจี จำกัด </w:t>
      </w:r>
      <w:r w:rsidRPr="007871FF">
        <w:rPr>
          <w:rFonts w:asciiTheme="majorBidi" w:hAnsiTheme="majorBidi" w:cstheme="majorBidi"/>
        </w:rPr>
        <w:t>(</w:t>
      </w:r>
      <w:r w:rsidRPr="007871FF">
        <w:rPr>
          <w:rFonts w:asciiTheme="majorBidi" w:hAnsiTheme="majorBidi" w:cstheme="majorBidi" w:hint="cs"/>
          <w:cs/>
        </w:rPr>
        <w:t>มหาชน</w:t>
      </w:r>
      <w:r w:rsidRPr="007871FF">
        <w:rPr>
          <w:rFonts w:asciiTheme="majorBidi" w:hAnsiTheme="majorBidi" w:cstheme="majorBidi"/>
        </w:rPr>
        <w:t>)</w:t>
      </w:r>
      <w:r w:rsidRPr="007871FF">
        <w:rPr>
          <w:rFonts w:asciiTheme="majorBidi" w:hAnsiTheme="majorBidi" w:cstheme="majorBidi" w:hint="cs"/>
          <w:cs/>
        </w:rPr>
        <w:t xml:space="preserve"> ซึ่งเป็นบริษัทย่อยของกลุ่มบริษัท</w:t>
      </w:r>
      <w:r w:rsidRPr="007871FF">
        <w:rPr>
          <w:rFonts w:asciiTheme="majorBidi" w:hAnsiTheme="majorBidi" w:cstheme="majorBidi" w:hint="cs"/>
        </w:rPr>
        <w:t xml:space="preserve"> </w:t>
      </w:r>
      <w:r w:rsidRPr="007871FF">
        <w:rPr>
          <w:rFonts w:asciiTheme="majorBidi" w:hAnsiTheme="majorBidi" w:cstheme="majorBidi"/>
          <w:cs/>
        </w:rPr>
        <w:t>มีมติ</w:t>
      </w:r>
      <w:r w:rsidRPr="007871FF">
        <w:rPr>
          <w:rFonts w:asciiTheme="majorBidi" w:hAnsiTheme="majorBidi" w:cstheme="majorBidi" w:hint="cs"/>
          <w:cs/>
        </w:rPr>
        <w:t>อนุมัติ</w:t>
      </w:r>
      <w:r w:rsidRPr="007871FF">
        <w:rPr>
          <w:rFonts w:asciiTheme="majorBidi" w:hAnsiTheme="majorBidi" w:cstheme="majorBidi"/>
          <w:shd w:val="clear" w:color="auto" w:fill="FFFFFF"/>
          <w:cs/>
        </w:rPr>
        <w:t>จ่ายเงินปันผลสำหรับ</w:t>
      </w:r>
      <w:r w:rsidRPr="007871FF">
        <w:rPr>
          <w:rFonts w:asciiTheme="majorBidi" w:hAnsiTheme="majorBidi" w:cstheme="majorBidi" w:hint="cs"/>
          <w:shd w:val="clear" w:color="auto" w:fill="FFFFFF"/>
          <w:cs/>
        </w:rPr>
        <w:t>ผลประกอบการ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ปี </w:t>
      </w:r>
      <w:r w:rsidRPr="007871FF">
        <w:rPr>
          <w:rFonts w:asciiTheme="majorBidi" w:hAnsiTheme="majorBidi" w:cstheme="majorBidi"/>
          <w:shd w:val="clear" w:color="auto" w:fill="FFFFFF"/>
        </w:rPr>
        <w:t>2567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 ในอัตราหุ้นละ </w:t>
      </w:r>
      <w:r w:rsidRPr="007871FF">
        <w:rPr>
          <w:rFonts w:asciiTheme="majorBidi" w:hAnsiTheme="majorBidi" w:cstheme="majorBidi"/>
          <w:shd w:val="clear" w:color="auto" w:fill="FFFFFF"/>
        </w:rPr>
        <w:t xml:space="preserve">0.28 </w:t>
      </w:r>
      <w:r w:rsidRPr="007871FF">
        <w:rPr>
          <w:rFonts w:asciiTheme="majorBidi" w:hAnsiTheme="majorBidi" w:cstheme="majorBidi"/>
          <w:shd w:val="clear" w:color="auto" w:fill="FFFFFF"/>
          <w:cs/>
        </w:rPr>
        <w:t>บาท ซึ่งบริษัท</w:t>
      </w:r>
      <w:r w:rsidRPr="007871FF">
        <w:rPr>
          <w:rFonts w:asciiTheme="majorBidi" w:hAnsiTheme="majorBidi" w:cstheme="majorBidi" w:hint="cs"/>
          <w:shd w:val="clear" w:color="auto" w:fill="FFFFFF"/>
          <w:cs/>
        </w:rPr>
        <w:t>ย่อย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ได้จ่ายเงินปันผลระหว่างกาลไปแล้วในอัตราหุ้นละ </w:t>
      </w:r>
      <w:r w:rsidRPr="007871FF">
        <w:rPr>
          <w:rFonts w:asciiTheme="majorBidi" w:hAnsiTheme="majorBidi" w:cstheme="majorBidi"/>
          <w:shd w:val="clear" w:color="auto" w:fill="FFFFFF"/>
        </w:rPr>
        <w:t xml:space="preserve">0.10 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บาท และจ่ายเงินปันผลงวดสุดท้ายในอัตราหุ้นละ </w:t>
      </w:r>
      <w:r w:rsidRPr="007871FF">
        <w:rPr>
          <w:rFonts w:asciiTheme="majorBidi" w:hAnsiTheme="majorBidi" w:cstheme="majorBidi"/>
          <w:shd w:val="clear" w:color="auto" w:fill="FFFFFF"/>
        </w:rPr>
        <w:t xml:space="preserve">0.18 </w:t>
      </w:r>
      <w:r w:rsidRPr="007871FF">
        <w:rPr>
          <w:rFonts w:asciiTheme="majorBidi" w:hAnsiTheme="majorBidi" w:cstheme="majorBidi"/>
          <w:shd w:val="clear" w:color="auto" w:fill="FFFFFF"/>
          <w:cs/>
        </w:rPr>
        <w:t>บาท ให้แก่ผู้ถือหุ้นเฉพาะผู้ที่มีสิทธิรับเงินปันผล โดยกำหนดจ่ายเงินปันผลในวันที่</w:t>
      </w:r>
      <w:r w:rsidRPr="007871FF">
        <w:rPr>
          <w:rFonts w:asciiTheme="majorBidi" w:hAnsiTheme="majorBidi" w:cstheme="majorBidi"/>
          <w:shd w:val="clear" w:color="auto" w:fill="FFFFFF"/>
        </w:rPr>
        <w:t xml:space="preserve"> 22 </w:t>
      </w:r>
      <w:r w:rsidRPr="007871FF">
        <w:rPr>
          <w:rFonts w:asciiTheme="majorBidi" w:hAnsiTheme="majorBidi" w:cstheme="majorBidi"/>
          <w:shd w:val="clear" w:color="auto" w:fill="FFFFFF"/>
          <w:cs/>
        </w:rPr>
        <w:t xml:space="preserve">เมษายน </w:t>
      </w:r>
      <w:r w:rsidRPr="007871FF">
        <w:rPr>
          <w:rFonts w:asciiTheme="majorBidi" w:hAnsiTheme="majorBidi" w:cstheme="majorBidi"/>
          <w:shd w:val="clear" w:color="auto" w:fill="FFFFFF"/>
        </w:rPr>
        <w:t>2568</w:t>
      </w:r>
    </w:p>
    <w:p w14:paraId="3F7B30C3" w14:textId="77777777" w:rsidR="009546A8" w:rsidRPr="007871FF" w:rsidRDefault="009546A8" w:rsidP="00F122C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E8EDE5" w14:textId="291820C2" w:rsidR="005020EF" w:rsidRPr="007871FF" w:rsidRDefault="005A1C20" w:rsidP="00502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  <w:r w:rsidRPr="007871FF">
        <w:rPr>
          <w:rFonts w:asciiTheme="majorBidi" w:hAnsiTheme="majorBidi"/>
          <w:i/>
          <w:iCs/>
          <w:cs/>
        </w:rPr>
        <w:t>การปรับโครงสร้างการถือหุ้นและการจัดการของบริษัท</w:t>
      </w:r>
    </w:p>
    <w:p w14:paraId="050B3BA6" w14:textId="77777777" w:rsidR="005020EF" w:rsidRPr="007871FF" w:rsidRDefault="005020EF" w:rsidP="00502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</w:rPr>
      </w:pPr>
    </w:p>
    <w:p w14:paraId="0DEE36C0" w14:textId="6FF52D2D" w:rsidR="000C45DA" w:rsidRPr="007871FF" w:rsidRDefault="000C45DA" w:rsidP="000C4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7871FF">
        <w:rPr>
          <w:rFonts w:asciiTheme="majorBidi" w:hAnsiTheme="majorBidi"/>
          <w:cs/>
        </w:rPr>
        <w:t xml:space="preserve">เมื่อวันที่ </w:t>
      </w:r>
      <w:r w:rsidRPr="007871FF">
        <w:rPr>
          <w:rFonts w:asciiTheme="majorBidi" w:hAnsiTheme="majorBidi" w:hint="cs"/>
          <w:cs/>
        </w:rPr>
        <w:t xml:space="preserve"> </w:t>
      </w:r>
      <w:r w:rsidRPr="007871FF">
        <w:rPr>
          <w:rFonts w:asciiTheme="majorBidi" w:hAnsiTheme="majorBidi"/>
        </w:rPr>
        <w:t>11</w:t>
      </w:r>
      <w:r w:rsidRPr="007871FF">
        <w:rPr>
          <w:rFonts w:asciiTheme="majorBidi" w:hAnsiTheme="majorBidi"/>
          <w:cs/>
        </w:rPr>
        <w:t xml:space="preserve"> เมษายน </w:t>
      </w:r>
      <w:r w:rsidRPr="007871FF">
        <w:rPr>
          <w:rFonts w:asciiTheme="majorBidi" w:hAnsiTheme="majorBidi"/>
        </w:rPr>
        <w:t xml:space="preserve">2568 </w:t>
      </w:r>
      <w:r w:rsidRPr="007871FF">
        <w:rPr>
          <w:rFonts w:asciiTheme="majorBidi" w:hAnsiTheme="majorBidi"/>
          <w:cs/>
        </w:rPr>
        <w:t xml:space="preserve">ที่ประชุมสามัญผู้ถือหุ้นประจำปี </w:t>
      </w:r>
      <w:r w:rsidRPr="007871FF">
        <w:rPr>
          <w:rFonts w:asciiTheme="majorBidi" w:hAnsiTheme="majorBidi"/>
        </w:rPr>
        <w:t xml:space="preserve">2568 </w:t>
      </w:r>
      <w:r w:rsidRPr="007871FF">
        <w:rPr>
          <w:rFonts w:asciiTheme="majorBidi" w:hAnsiTheme="majorBidi" w:cstheme="majorBidi"/>
          <w:cs/>
        </w:rPr>
        <w:t>มีมติ</w:t>
      </w:r>
      <w:r w:rsidRPr="007871FF">
        <w:rPr>
          <w:rFonts w:asciiTheme="majorBidi" w:hAnsiTheme="majorBidi" w:cstheme="majorBidi" w:hint="cs"/>
          <w:cs/>
        </w:rPr>
        <w:t>อนุมัติแผน</w:t>
      </w:r>
      <w:r w:rsidRPr="007871FF">
        <w:rPr>
          <w:rFonts w:asciiTheme="majorBidi" w:hAnsiTheme="majorBidi"/>
          <w:cs/>
        </w:rPr>
        <w:t>การปรับโครงสร้างการถือหุ้นและการจัดการของบริษัท</w:t>
      </w:r>
      <w:r w:rsidRPr="007871FF">
        <w:rPr>
          <w:rFonts w:asciiTheme="majorBidi" w:hAnsiTheme="majorBidi" w:hint="cs"/>
          <w:cs/>
        </w:rPr>
        <w:t xml:space="preserve"> ดังนี้</w:t>
      </w:r>
    </w:p>
    <w:p w14:paraId="06B70B2B" w14:textId="51A77833" w:rsidR="000C45DA" w:rsidRPr="007871FF" w:rsidRDefault="000C45DA" w:rsidP="000C45DA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7871FF">
        <w:rPr>
          <w:rFonts w:asciiTheme="majorBidi" w:eastAsia="Times New Roman" w:hAnsiTheme="majorBidi"/>
          <w:sz w:val="30"/>
          <w:szCs w:val="30"/>
          <w:cs/>
        </w:rPr>
        <w:t>อนุมัติแผนการปรับโครงสร้างการถือหุ้นและการจัดการของบริษัท โดยบริษัทจะดำเนินการเสนอขายหลักทรัพย์ที่ออกใหม่ (จัดสรรหุ้นสามัญเพิ่มทุน) ให้แก่ผู้ถือหุ้นรายอื่นของบริษัท บางจาก ศรีราชา จำกัด (มหาชน) (“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BSRC”)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ที่บริษัทถือหุ้นอยู่ในสัดส่วนร้อยละ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81.7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ของหุ้นที่ออกจำหน่ายแล้วทั้งหมดของ </w:t>
      </w:r>
      <w:r w:rsidRPr="007871FF">
        <w:rPr>
          <w:rFonts w:asciiTheme="majorBidi" w:eastAsia="Times New Roman" w:hAnsiTheme="majorBidi"/>
          <w:sz w:val="30"/>
          <w:szCs w:val="30"/>
        </w:rPr>
        <w:t>BSRC</w:t>
      </w:r>
    </w:p>
    <w:p w14:paraId="37341291" w14:textId="2EA4E3F0" w:rsidR="000C45DA" w:rsidRPr="007871FF" w:rsidRDefault="000C45DA" w:rsidP="000C45DA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อนุมัติการทำคำเสนอซื้อหลักทรัพย์ทั้งหมดของ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>ตามแผนการปรับโครงสร้างการถือหุ้น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โดยบริษัทจะทำคำเสนอซื้อหลักทรัพย์ทั้งหมดของ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จากผู้ถือหุ้นอื่นของ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ไม่เกินจำนวน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631.86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4.93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บาท (คิดเป็นร้อยละ </w:t>
      </w:r>
      <w:r w:rsidRPr="007871FF">
        <w:rPr>
          <w:rFonts w:asciiTheme="majorBidi" w:eastAsia="Times New Roman" w:hAnsiTheme="majorBidi"/>
          <w:sz w:val="30"/>
          <w:szCs w:val="30"/>
        </w:rPr>
        <w:t>18.3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 ของหุ้นที่ออกจำหน่ายแล้วทั้งหมดของ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BSRC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อ้างอิงข้อมูล ณ วันที่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6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มีนาคม </w:t>
      </w:r>
      <w:r w:rsidRPr="007871FF">
        <w:rPr>
          <w:rFonts w:asciiTheme="majorBidi" w:eastAsia="Times New Roman" w:hAnsiTheme="majorBidi"/>
          <w:sz w:val="30"/>
          <w:szCs w:val="30"/>
        </w:rPr>
        <w:t>2568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>)</w:t>
      </w:r>
    </w:p>
    <w:p w14:paraId="63B90304" w14:textId="06C935BF" w:rsidR="000C45DA" w:rsidRPr="007871FF" w:rsidRDefault="000C45DA" w:rsidP="000C45DA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7871FF">
        <w:rPr>
          <w:rFonts w:asciiTheme="majorBidi" w:eastAsia="Times New Roman" w:hAnsiTheme="majorBidi"/>
          <w:sz w:val="30"/>
          <w:szCs w:val="30"/>
          <w:cs/>
        </w:rPr>
        <w:t>อนุมัติ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>การ</w:t>
      </w:r>
      <w:r w:rsidRPr="007871FF">
        <w:rPr>
          <w:rFonts w:asciiTheme="majorBidi" w:eastAsia="Times New Roman" w:hAnsiTheme="majorBidi"/>
          <w:sz w:val="30"/>
          <w:szCs w:val="30"/>
          <w:cs/>
        </w:rPr>
        <w:t xml:space="preserve">เพิ่มทุนจดทะเบียนของบริษัท จำนวน </w:t>
      </w:r>
      <w:r w:rsidRPr="007871FF">
        <w:rPr>
          <w:rFonts w:asciiTheme="majorBidi" w:eastAsia="Times New Roman" w:hAnsiTheme="majorBidi"/>
          <w:sz w:val="30"/>
          <w:szCs w:val="30"/>
        </w:rPr>
        <w:t>97.21</w:t>
      </w:r>
      <w:r w:rsidRPr="007871FF">
        <w:rPr>
          <w:rFonts w:asciiTheme="majorBidi" w:eastAsia="Times New Roman" w:hAnsiTheme="majorBidi"/>
          <w:sz w:val="30"/>
          <w:szCs w:val="30"/>
          <w:cs/>
        </w:rPr>
        <w:t xml:space="preserve"> ล้านบาท จากทุนจดทะเบียนเดิม จำนวน 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1,377 </w:t>
      </w:r>
      <w:r w:rsidRPr="007871FF">
        <w:rPr>
          <w:rFonts w:asciiTheme="majorBidi" w:eastAsia="Times New Roman" w:hAnsi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Pr="007871FF">
        <w:rPr>
          <w:rFonts w:asciiTheme="majorBidi" w:eastAsia="Times New Roman" w:hAnsiTheme="majorBidi"/>
          <w:sz w:val="30"/>
          <w:szCs w:val="30"/>
        </w:rPr>
        <w:t>1,474</w:t>
      </w:r>
      <w:r w:rsidRPr="007871FF">
        <w:rPr>
          <w:rFonts w:asciiTheme="majorBidi" w:eastAsia="Times New Roman" w:hAnsiTheme="majorBidi"/>
          <w:sz w:val="30"/>
          <w:szCs w:val="30"/>
          <w:cs/>
        </w:rPr>
        <w:t xml:space="preserve"> ล้านบาท โดยการออกหุ้นสามัญเพิ่มทุนใหม่จำนวน </w:t>
      </w:r>
      <w:r w:rsidRPr="007871FF">
        <w:rPr>
          <w:rFonts w:asciiTheme="majorBidi" w:eastAsia="Times New Roman" w:hAnsiTheme="majorBidi"/>
          <w:sz w:val="30"/>
          <w:szCs w:val="30"/>
        </w:rPr>
        <w:t>97.21</w:t>
      </w:r>
      <w:r w:rsidRPr="007871FF">
        <w:rPr>
          <w:rFonts w:asciiTheme="majorBidi" w:eastAsia="Times New Roman" w:hAnsiTheme="majorBidi"/>
          <w:sz w:val="30"/>
          <w:szCs w:val="30"/>
          <w:cs/>
        </w:rPr>
        <w:t xml:space="preserve"> ล้านหุ้น มูลค่าที่ตราไว้หุ้นละ </w:t>
      </w:r>
      <w:r w:rsidRPr="007871FF">
        <w:rPr>
          <w:rFonts w:asciiTheme="majorBidi" w:eastAsia="Times New Roman" w:hAnsiTheme="majorBidi"/>
          <w:sz w:val="30"/>
          <w:szCs w:val="30"/>
        </w:rPr>
        <w:t>1.00</w:t>
      </w:r>
      <w:r w:rsidRPr="007871FF">
        <w:rPr>
          <w:rFonts w:asciiTheme="majorBidi" w:eastAsia="Times New Roman" w:hAnsiTheme="majorBidi"/>
          <w:sz w:val="30"/>
          <w:szCs w:val="30"/>
          <w:cs/>
        </w:rPr>
        <w:t xml:space="preserve"> บาท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 xml:space="preserve"> </w:t>
      </w:r>
    </w:p>
    <w:p w14:paraId="4BB58F16" w14:textId="701FA5C5" w:rsidR="000C45DA" w:rsidRPr="007871FF" w:rsidRDefault="000C45DA" w:rsidP="000C45DA">
      <w:pPr>
        <w:pStyle w:val="ListParagraph"/>
        <w:numPr>
          <w:ilvl w:val="0"/>
          <w:numId w:val="10"/>
        </w:numPr>
        <w:ind w:right="-45"/>
        <w:jc w:val="thaiDistribute"/>
        <w:rPr>
          <w:rFonts w:asciiTheme="majorBidi" w:eastAsia="Times New Roman" w:hAnsiTheme="majorBidi"/>
          <w:sz w:val="30"/>
          <w:szCs w:val="30"/>
        </w:rPr>
      </w:pPr>
      <w:r w:rsidRPr="007871FF">
        <w:rPr>
          <w:rFonts w:asciiTheme="majorBidi" w:eastAsia="Times New Roman" w:hAnsiTheme="majorBidi" w:hint="cs"/>
          <w:sz w:val="30"/>
          <w:szCs w:val="30"/>
          <w:cs/>
        </w:rPr>
        <w:t>อนุมัติการจัดสรรหุ้นสามัญเพิ่มทุนของบริษัทให้แก่ผู้ถือหุ้น</w:t>
      </w:r>
      <w:r w:rsidRPr="007871FF">
        <w:rPr>
          <w:rFonts w:asciiTheme="majorBidi" w:eastAsia="Times New Roman" w:hAnsiTheme="majorBidi"/>
          <w:sz w:val="30"/>
          <w:szCs w:val="30"/>
        </w:rPr>
        <w:t xml:space="preserve"> BSRC </w:t>
      </w:r>
      <w:r w:rsidRPr="007871FF">
        <w:rPr>
          <w:rFonts w:asciiTheme="majorBidi" w:eastAsia="Times New Roman" w:hAnsiTheme="majorBidi" w:hint="cs"/>
          <w:sz w:val="30"/>
          <w:szCs w:val="30"/>
          <w:cs/>
        </w:rPr>
        <w:t>ตามแผน</w:t>
      </w:r>
      <w:r w:rsidRPr="007871FF">
        <w:rPr>
          <w:rFonts w:asciiTheme="majorBidi" w:eastAsia="Times New Roman" w:hAnsiTheme="majorBidi"/>
          <w:sz w:val="30"/>
          <w:szCs w:val="30"/>
          <w:cs/>
        </w:rPr>
        <w:t>การปรับโครงสร้างการถือหุ้นและการจัดการของบริษัท</w:t>
      </w:r>
    </w:p>
    <w:p w14:paraId="40CD7220" w14:textId="0EF75DA5" w:rsidR="00F27179" w:rsidRPr="007871FF" w:rsidRDefault="002E5D69" w:rsidP="00F2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7871FF">
        <w:rPr>
          <w:rFonts w:asciiTheme="majorBidi" w:hAnsiTheme="majorBidi" w:cstheme="majorBidi" w:hint="cs"/>
          <w:i/>
          <w:iCs/>
          <w:cs/>
        </w:rPr>
        <w:lastRenderedPageBreak/>
        <w:t>การเปลี่ยนแปลง</w:t>
      </w:r>
      <w:r w:rsidR="00F27179" w:rsidRPr="007871FF">
        <w:rPr>
          <w:rFonts w:asciiTheme="majorBidi" w:hAnsiTheme="majorBidi" w:cstheme="majorBidi"/>
          <w:i/>
          <w:iCs/>
          <w:cs/>
        </w:rPr>
        <w:t>ผู้ถือหุ้นรายใหญ่</w:t>
      </w:r>
    </w:p>
    <w:p w14:paraId="24A01589" w14:textId="77777777" w:rsidR="00F27179" w:rsidRPr="007871FF" w:rsidRDefault="00F27179" w:rsidP="00F2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</w:rPr>
        <w:t> </w:t>
      </w:r>
    </w:p>
    <w:p w14:paraId="2C66FAE4" w14:textId="6E38CFD5" w:rsidR="00F27179" w:rsidRPr="007871FF" w:rsidRDefault="00F27179" w:rsidP="00F2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 w:cstheme="majorBidi"/>
          <w:cs/>
        </w:rPr>
        <w:t>เมื่อวันที่</w:t>
      </w:r>
      <w:r w:rsidRPr="007871FF">
        <w:rPr>
          <w:rFonts w:asciiTheme="majorBidi" w:hAnsiTheme="majorBidi" w:cstheme="majorBidi"/>
        </w:rPr>
        <w:t> </w:t>
      </w:r>
      <w:r w:rsidR="00DC3CE9" w:rsidRPr="007871FF">
        <w:rPr>
          <w:rFonts w:asciiTheme="majorBidi" w:hAnsiTheme="majorBidi" w:cstheme="majorBidi"/>
        </w:rPr>
        <w:t>24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>เมษายน</w:t>
      </w:r>
      <w:r w:rsidRPr="007871FF">
        <w:rPr>
          <w:rFonts w:asciiTheme="majorBidi" w:hAnsiTheme="majorBidi" w:cstheme="majorBidi"/>
        </w:rPr>
        <w:t> 2568 </w:t>
      </w:r>
      <w:r w:rsidRPr="007871FF">
        <w:rPr>
          <w:rFonts w:asciiTheme="majorBidi" w:hAnsiTheme="majorBidi" w:cstheme="majorBidi"/>
          <w:cs/>
        </w:rPr>
        <w:t>บริษัท อัลฟ่า ชาร์เตอร์ด เอนเนอร์จี จํากัด</w:t>
      </w:r>
      <w:r w:rsidRPr="007871FF">
        <w:rPr>
          <w:rFonts w:asciiTheme="majorBidi" w:hAnsiTheme="majorBidi" w:cstheme="majorBidi"/>
        </w:rPr>
        <w:t> </w:t>
      </w:r>
      <w:r w:rsidR="003703CE" w:rsidRPr="007871FF">
        <w:rPr>
          <w:rFonts w:asciiTheme="majorBidi" w:hAnsiTheme="majorBidi" w:cstheme="majorBidi"/>
        </w:rPr>
        <w:t>(“</w:t>
      </w:r>
      <w:r w:rsidR="003703CE" w:rsidRPr="007871FF">
        <w:rPr>
          <w:rFonts w:asciiTheme="majorBidi" w:hAnsiTheme="majorBidi"/>
          <w:cs/>
        </w:rPr>
        <w:t>อัลฟ่า</w:t>
      </w:r>
      <w:r w:rsidR="003703CE" w:rsidRPr="007871FF">
        <w:rPr>
          <w:rFonts w:asciiTheme="majorBidi" w:hAnsiTheme="majorBidi" w:cstheme="majorBidi"/>
        </w:rPr>
        <w:t xml:space="preserve">”) </w:t>
      </w:r>
      <w:r w:rsidR="00DA49C8" w:rsidRPr="007871FF">
        <w:rPr>
          <w:rFonts w:asciiTheme="majorBidi" w:hAnsiTheme="majorBidi" w:cstheme="majorBidi" w:hint="cs"/>
          <w:cs/>
        </w:rPr>
        <w:t>ถือ</w:t>
      </w:r>
      <w:r w:rsidRPr="007871FF">
        <w:rPr>
          <w:rFonts w:asciiTheme="majorBidi" w:hAnsiTheme="majorBidi" w:cstheme="majorBidi"/>
          <w:cs/>
        </w:rPr>
        <w:t>หุ้นสามัญของบริษัท รวม</w:t>
      </w:r>
      <w:r w:rsidR="00576B3D" w:rsidRPr="007871FF">
        <w:rPr>
          <w:rFonts w:asciiTheme="majorBidi" w:hAnsiTheme="majorBidi" w:cstheme="majorBidi" w:hint="cs"/>
          <w:cs/>
        </w:rPr>
        <w:t>จำนวน</w:t>
      </w:r>
      <w:r w:rsidRPr="007871FF">
        <w:rPr>
          <w:rFonts w:asciiTheme="majorBidi" w:hAnsiTheme="majorBidi" w:cstheme="majorBidi"/>
          <w:cs/>
        </w:rPr>
        <w:t>ทั้งสิ้น</w:t>
      </w:r>
      <w:r w:rsidRPr="007871FF">
        <w:rPr>
          <w:rFonts w:asciiTheme="majorBidi" w:hAnsiTheme="majorBidi" w:cstheme="majorBidi"/>
        </w:rPr>
        <w:t> </w:t>
      </w:r>
      <w:r w:rsidR="00AC25C4" w:rsidRPr="007871FF">
        <w:rPr>
          <w:rFonts w:asciiTheme="majorBidi" w:hAnsiTheme="majorBidi" w:cstheme="majorBidi"/>
        </w:rPr>
        <w:t>275.5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>ล้านหุ้น หรือคิดเป็นสัดส่วนร้อยละ</w:t>
      </w:r>
      <w:r w:rsidRPr="007871FF">
        <w:rPr>
          <w:rFonts w:asciiTheme="majorBidi" w:hAnsiTheme="majorBidi" w:cstheme="majorBidi"/>
        </w:rPr>
        <w:t> 20.0</w:t>
      </w:r>
      <w:r w:rsidR="00C65C68" w:rsidRPr="007871FF">
        <w:rPr>
          <w:rFonts w:asciiTheme="majorBidi" w:hAnsiTheme="majorBidi" w:cstheme="majorBidi"/>
        </w:rPr>
        <w:t>1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 w:cstheme="majorBidi"/>
          <w:cs/>
        </w:rPr>
        <w:t>ของสิทธิออกเสียงทั้งหมดของบริษัท ส่งผลให้อัลฟ่า กลายเป็นผู้ถือหุ้น</w:t>
      </w:r>
      <w:r w:rsidR="00C5658B" w:rsidRPr="007871FF">
        <w:rPr>
          <w:rFonts w:asciiTheme="majorBidi" w:hAnsiTheme="majorBidi" w:cstheme="majorBidi" w:hint="cs"/>
          <w:cs/>
        </w:rPr>
        <w:t>รายใหญ่</w:t>
      </w:r>
      <w:r w:rsidRPr="007871FF">
        <w:rPr>
          <w:rFonts w:asciiTheme="majorBidi" w:hAnsiTheme="majorBidi" w:cstheme="majorBidi"/>
          <w:cs/>
        </w:rPr>
        <w:t>ของบริษัท</w:t>
      </w:r>
    </w:p>
    <w:p w14:paraId="19379B84" w14:textId="77777777" w:rsidR="005A1C20" w:rsidRPr="007871FF" w:rsidRDefault="005A1C20" w:rsidP="00F2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D722B23" w14:textId="125B1A21" w:rsidR="004D2758" w:rsidRPr="007871FF" w:rsidRDefault="004D2758" w:rsidP="004D27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71FF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บีเอสจีเอฟ จำกัด</w:t>
      </w:r>
    </w:p>
    <w:p w14:paraId="3FED99A8" w14:textId="77777777" w:rsidR="004D2758" w:rsidRPr="007871FF" w:rsidRDefault="004D2758" w:rsidP="004D275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2CA7DD" w14:textId="4E439956" w:rsidR="004D2758" w:rsidRDefault="004D2758" w:rsidP="004D2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7871FF">
        <w:rPr>
          <w:rFonts w:asciiTheme="majorBidi" w:hAnsiTheme="majorBidi"/>
          <w:cs/>
        </w:rPr>
        <w:t xml:space="preserve">เมื่อวันที่ </w:t>
      </w:r>
      <w:r w:rsidRPr="007871FF">
        <w:rPr>
          <w:rFonts w:asciiTheme="majorBidi" w:hAnsiTheme="majorBidi" w:cstheme="majorBidi"/>
        </w:rPr>
        <w:t xml:space="preserve">2 </w:t>
      </w:r>
      <w:r w:rsidRPr="007871FF">
        <w:rPr>
          <w:rFonts w:asciiTheme="majorBidi" w:hAnsiTheme="majorBidi"/>
          <w:cs/>
        </w:rPr>
        <w:t xml:space="preserve">ธันวาคม </w:t>
      </w:r>
      <w:r w:rsidRPr="007871FF">
        <w:rPr>
          <w:rFonts w:asciiTheme="majorBidi" w:hAnsiTheme="majorBidi" w:cstheme="majorBidi"/>
        </w:rPr>
        <w:t xml:space="preserve">2567 </w:t>
      </w:r>
      <w:r w:rsidRPr="007871FF">
        <w:rPr>
          <w:rFonts w:asciiTheme="majorBidi" w:hAnsiTheme="majorBidi"/>
          <w:cs/>
        </w:rPr>
        <w:t>ที่ประชุมวิสามัญผู้ถือหุ้นของ</w:t>
      </w:r>
      <w:r w:rsidR="00057B47" w:rsidRPr="007871FF">
        <w:rPr>
          <w:rFonts w:asciiTheme="majorBidi" w:hAnsiTheme="majorBidi"/>
          <w:cs/>
        </w:rPr>
        <w:t>บริษัท บีเอสจีเอฟ จำกัด</w:t>
      </w:r>
      <w:r w:rsidR="00C63B44" w:rsidRPr="007871FF">
        <w:rPr>
          <w:rFonts w:asciiTheme="majorBidi" w:hAnsiTheme="majorBidi" w:hint="cs"/>
          <w:cs/>
        </w:rPr>
        <w:t xml:space="preserve"> (</w:t>
      </w:r>
      <w:r w:rsidR="00C63B44" w:rsidRPr="007871FF">
        <w:rPr>
          <w:rFonts w:asciiTheme="majorBidi" w:hAnsiTheme="majorBidi"/>
        </w:rPr>
        <w:t>“</w:t>
      </w:r>
      <w:r w:rsidRPr="007871FF">
        <w:rPr>
          <w:rFonts w:asciiTheme="majorBidi" w:hAnsiTheme="majorBidi" w:cstheme="majorBidi"/>
        </w:rPr>
        <w:t>BSGF</w:t>
      </w:r>
      <w:r w:rsidR="00C63B44" w:rsidRPr="007871FF">
        <w:rPr>
          <w:rFonts w:asciiTheme="majorBidi" w:hAnsiTheme="majorBidi" w:cstheme="majorBidi"/>
        </w:rPr>
        <w:t>”</w:t>
      </w:r>
      <w:r w:rsidR="00C63B44" w:rsidRPr="007871FF">
        <w:rPr>
          <w:rFonts w:asciiTheme="majorBidi" w:hAnsiTheme="majorBidi" w:cstheme="majorBidi" w:hint="cs"/>
          <w:cs/>
        </w:rPr>
        <w:t>)</w:t>
      </w:r>
      <w:r w:rsidRPr="007871FF">
        <w:rPr>
          <w:rFonts w:asciiTheme="majorBidi" w:hAnsiTheme="majorBidi" w:cstheme="majorBidi"/>
        </w:rPr>
        <w:t xml:space="preserve"> </w:t>
      </w:r>
      <w:r w:rsidRPr="007871FF">
        <w:rPr>
          <w:rFonts w:asciiTheme="majorBidi" w:hAnsiTheme="majorBidi"/>
          <w:cs/>
        </w:rPr>
        <w:t xml:space="preserve">ได้อนุมัติการออกหุ้นเพิ่มทุนครั้งที่ </w:t>
      </w:r>
      <w:r w:rsidRPr="007871FF">
        <w:rPr>
          <w:rFonts w:asciiTheme="majorBidi" w:hAnsiTheme="majorBidi" w:cstheme="majorBidi"/>
        </w:rPr>
        <w:t xml:space="preserve">4 </w:t>
      </w:r>
      <w:r w:rsidRPr="007871FF">
        <w:rPr>
          <w:rFonts w:asciiTheme="majorBidi" w:hAnsiTheme="majorBidi"/>
          <w:cs/>
        </w:rPr>
        <w:t xml:space="preserve">ของปี </w:t>
      </w:r>
      <w:r w:rsidRPr="007871FF">
        <w:rPr>
          <w:rFonts w:asciiTheme="majorBidi" w:hAnsiTheme="majorBidi" w:cstheme="majorBidi"/>
        </w:rPr>
        <w:t xml:space="preserve">2567 </w:t>
      </w:r>
      <w:r w:rsidRPr="007871FF">
        <w:rPr>
          <w:rFonts w:asciiTheme="majorBidi" w:hAnsiTheme="majorBidi"/>
          <w:cs/>
        </w:rPr>
        <w:t xml:space="preserve">เป็นทุนจดทะเบียนใหม่จำนวน </w:t>
      </w:r>
      <w:r w:rsidRPr="007871FF">
        <w:rPr>
          <w:rFonts w:asciiTheme="majorBidi" w:hAnsiTheme="majorBidi" w:cstheme="majorBidi"/>
        </w:rPr>
        <w:t xml:space="preserve">8,201 </w:t>
      </w:r>
      <w:r w:rsidRPr="007871FF">
        <w:rPr>
          <w:rFonts w:asciiTheme="majorBidi" w:hAnsiTheme="majorBidi"/>
          <w:cs/>
        </w:rPr>
        <w:t xml:space="preserve">ล้านบาท โดยการออกหุ้นสามัญจำนวน </w:t>
      </w:r>
      <w:r w:rsidRPr="007871FF">
        <w:rPr>
          <w:rFonts w:asciiTheme="majorBidi" w:hAnsiTheme="majorBidi" w:cstheme="majorBidi"/>
        </w:rPr>
        <w:t xml:space="preserve">158 </w:t>
      </w:r>
      <w:r w:rsidRPr="007871FF">
        <w:rPr>
          <w:rFonts w:asciiTheme="majorBidi" w:hAnsiTheme="majorBidi"/>
          <w:cs/>
        </w:rPr>
        <w:t xml:space="preserve">ล้านหุ้นและหุ้นบุริมสิทธิจำนวน </w:t>
      </w:r>
      <w:r w:rsidRPr="007871FF">
        <w:rPr>
          <w:rFonts w:asciiTheme="majorBidi" w:hAnsiTheme="majorBidi" w:cstheme="majorBidi"/>
        </w:rPr>
        <w:t xml:space="preserve">42 </w:t>
      </w:r>
      <w:r w:rsidRPr="007871FF">
        <w:rPr>
          <w:rFonts w:asciiTheme="majorBidi" w:hAnsiTheme="majorBidi"/>
          <w:cs/>
        </w:rPr>
        <w:t xml:space="preserve">ล้านหุ้น มูลค่าที่ตราไว้หุ้นละ </w:t>
      </w:r>
      <w:r w:rsidRPr="007871FF">
        <w:rPr>
          <w:rFonts w:asciiTheme="majorBidi" w:hAnsiTheme="majorBidi" w:cstheme="majorBidi"/>
        </w:rPr>
        <w:t xml:space="preserve">10 </w:t>
      </w:r>
      <w:r w:rsidRPr="007871FF">
        <w:rPr>
          <w:rFonts w:asciiTheme="majorBidi" w:hAnsiTheme="majorBidi"/>
          <w:cs/>
        </w:rPr>
        <w:t>บาท โดยบริษัทและ</w:t>
      </w:r>
      <w:r w:rsidR="00C63B44" w:rsidRPr="007871FF">
        <w:rPr>
          <w:rFonts w:asciiTheme="majorBidi" w:hAnsiTheme="majorBidi" w:hint="cs"/>
          <w:cs/>
        </w:rPr>
        <w:t>บริษัท บีบี</w:t>
      </w:r>
      <w:r w:rsidR="003C443A" w:rsidRPr="007871FF">
        <w:rPr>
          <w:rFonts w:asciiTheme="majorBidi" w:hAnsiTheme="majorBidi" w:hint="cs"/>
          <w:cs/>
        </w:rPr>
        <w:t>จีไอ จำกัด (มหาชน)</w:t>
      </w:r>
      <w:r w:rsidR="00265C52" w:rsidRPr="007871FF">
        <w:rPr>
          <w:rFonts w:asciiTheme="majorBidi" w:hAnsiTheme="majorBidi"/>
        </w:rPr>
        <w:t xml:space="preserve"> (“BBGI”)</w:t>
      </w:r>
      <w:r w:rsidRPr="007871FF">
        <w:rPr>
          <w:rFonts w:asciiTheme="majorBidi" w:hAnsiTheme="majorBidi"/>
          <w:cs/>
        </w:rPr>
        <w:t xml:space="preserve"> ได้ชำระค่าหุ้นเพิ่มทุนครั้งที่ </w:t>
      </w:r>
      <w:r w:rsidRPr="007871FF">
        <w:rPr>
          <w:rFonts w:asciiTheme="majorBidi" w:hAnsiTheme="majorBidi" w:cstheme="majorBidi"/>
        </w:rPr>
        <w:t xml:space="preserve">2 </w:t>
      </w:r>
      <w:r w:rsidRPr="007871FF">
        <w:rPr>
          <w:rFonts w:asciiTheme="majorBidi" w:hAnsiTheme="majorBidi"/>
          <w:cs/>
        </w:rPr>
        <w:t xml:space="preserve">จำนวน </w:t>
      </w:r>
      <w:r w:rsidRPr="007871FF">
        <w:rPr>
          <w:rFonts w:asciiTheme="majorBidi" w:hAnsiTheme="majorBidi" w:cstheme="majorBidi"/>
        </w:rPr>
        <w:t xml:space="preserve">800 </w:t>
      </w:r>
      <w:r w:rsidRPr="007871FF">
        <w:rPr>
          <w:rFonts w:asciiTheme="majorBidi" w:hAnsiTheme="majorBidi"/>
          <w:cs/>
        </w:rPr>
        <w:t xml:space="preserve">ล้านบาท และ </w:t>
      </w:r>
      <w:r w:rsidRPr="007871FF">
        <w:rPr>
          <w:rFonts w:asciiTheme="majorBidi" w:hAnsiTheme="majorBidi" w:cstheme="majorBidi"/>
        </w:rPr>
        <w:t xml:space="preserve">200 </w:t>
      </w:r>
      <w:r w:rsidRPr="007871FF">
        <w:rPr>
          <w:rFonts w:asciiTheme="majorBidi" w:hAnsiTheme="majorBidi"/>
          <w:cs/>
        </w:rPr>
        <w:t>ล้านบาท แล้วตามลำดับ ในเดือน</w:t>
      </w:r>
      <w:r w:rsidRPr="007871FF">
        <w:rPr>
          <w:rFonts w:asciiTheme="majorBidi" w:hAnsiTheme="majorBidi" w:hint="cs"/>
          <w:cs/>
        </w:rPr>
        <w:t>เมษายน</w:t>
      </w:r>
      <w:r w:rsidRPr="007871FF">
        <w:rPr>
          <w:rFonts w:asciiTheme="majorBidi" w:hAnsiTheme="majorBidi"/>
          <w:cs/>
        </w:rPr>
        <w:t xml:space="preserve"> </w:t>
      </w:r>
      <w:r w:rsidRPr="007871FF">
        <w:rPr>
          <w:rFonts w:asciiTheme="majorBidi" w:hAnsiTheme="majorBidi" w:cstheme="majorBidi"/>
        </w:rPr>
        <w:t xml:space="preserve">2568 </w:t>
      </w:r>
      <w:r w:rsidRPr="007871FF">
        <w:rPr>
          <w:rFonts w:asciiTheme="majorBidi" w:hAnsiTheme="majorBidi"/>
          <w:cs/>
        </w:rPr>
        <w:t xml:space="preserve">ตามสัดส่วนการลงทุน ซึ่ง </w:t>
      </w:r>
      <w:r w:rsidRPr="007871FF">
        <w:rPr>
          <w:rFonts w:asciiTheme="majorBidi" w:hAnsiTheme="majorBidi" w:cstheme="majorBidi"/>
        </w:rPr>
        <w:t xml:space="preserve">BSGF </w:t>
      </w:r>
      <w:r w:rsidRPr="007871FF">
        <w:rPr>
          <w:rFonts w:asciiTheme="majorBidi" w:hAnsiTheme="majorBidi"/>
          <w:cs/>
        </w:rPr>
        <w:t>ได้นำเงินเพิ่มทุนนี้เข้าจดทะเบียนในเดือน</w:t>
      </w:r>
      <w:r w:rsidRPr="007871FF">
        <w:rPr>
          <w:rFonts w:asciiTheme="majorBidi" w:hAnsiTheme="majorBidi" w:hint="cs"/>
          <w:cs/>
        </w:rPr>
        <w:t>เมษายน</w:t>
      </w:r>
      <w:r w:rsidRPr="007871FF">
        <w:rPr>
          <w:rFonts w:asciiTheme="majorBidi" w:hAnsiTheme="majorBidi"/>
          <w:cs/>
        </w:rPr>
        <w:t xml:space="preserve"> </w:t>
      </w:r>
      <w:r w:rsidRPr="007871FF">
        <w:rPr>
          <w:rFonts w:asciiTheme="majorBidi" w:hAnsiTheme="majorBidi" w:cstheme="majorBidi"/>
        </w:rPr>
        <w:t>2568</w:t>
      </w:r>
    </w:p>
    <w:p w14:paraId="613076FD" w14:textId="77777777" w:rsidR="004D2758" w:rsidRDefault="004D2758" w:rsidP="004D2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</w:p>
    <w:p w14:paraId="4D271A7E" w14:textId="6F8D5668" w:rsidR="00684053" w:rsidRPr="00684053" w:rsidRDefault="00684053" w:rsidP="00CE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6ED7A244" w14:textId="77777777" w:rsidR="00110246" w:rsidRPr="00F867BF" w:rsidRDefault="00110246" w:rsidP="00F1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4A48A155" w14:textId="77777777" w:rsidR="00F122C0" w:rsidRDefault="00F122C0" w:rsidP="006B5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s/>
        </w:rPr>
      </w:pPr>
    </w:p>
    <w:sectPr w:rsidR="00F122C0" w:rsidSect="00C21744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D1F78" w14:textId="77777777" w:rsidR="00607EDD" w:rsidRDefault="00607EDD">
      <w:r>
        <w:separator/>
      </w:r>
    </w:p>
    <w:p w14:paraId="3F2D0879" w14:textId="77777777" w:rsidR="00607EDD" w:rsidRDefault="00607EDD"/>
  </w:endnote>
  <w:endnote w:type="continuationSeparator" w:id="0">
    <w:p w14:paraId="60819450" w14:textId="77777777" w:rsidR="00607EDD" w:rsidRDefault="00607EDD">
      <w:r>
        <w:continuationSeparator/>
      </w:r>
    </w:p>
    <w:p w14:paraId="6623B294" w14:textId="77777777" w:rsidR="00607EDD" w:rsidRDefault="00607EDD"/>
  </w:endnote>
  <w:endnote w:type="continuationNotice" w:id="1">
    <w:p w14:paraId="05696CB3" w14:textId="77777777" w:rsidR="00607EDD" w:rsidRDefault="00607E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A24B" w14:textId="77777777" w:rsidR="00DA4AAE" w:rsidRPr="00116F0A" w:rsidRDefault="00DA4AA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28C16B4" w14:textId="77777777" w:rsidR="00DA4AAE" w:rsidRPr="00146F25" w:rsidRDefault="00DA4AA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9979" w14:textId="59BDB554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8B0B" w14:textId="5D91E979" w:rsidR="00006A4B" w:rsidRPr="00960645" w:rsidRDefault="00006A4B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4709" w14:textId="77777777" w:rsidR="00607EDD" w:rsidRDefault="00607EDD"/>
  </w:footnote>
  <w:footnote w:type="continuationSeparator" w:id="0">
    <w:p w14:paraId="687D0469" w14:textId="77777777" w:rsidR="00607EDD" w:rsidRDefault="00607EDD">
      <w:r>
        <w:continuationSeparator/>
      </w:r>
    </w:p>
    <w:p w14:paraId="1F1F1C45" w14:textId="77777777" w:rsidR="00607EDD" w:rsidRDefault="00607EDD"/>
  </w:footnote>
  <w:footnote w:type="continuationNotice" w:id="1">
    <w:p w14:paraId="29B35D0F" w14:textId="77777777" w:rsidR="00607EDD" w:rsidRDefault="00607E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AD92" w14:textId="77777777" w:rsidR="00DA4AAE" w:rsidRDefault="00DA4AAE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D876CE" w14:textId="77777777" w:rsidR="00DA4AAE" w:rsidRPr="00564725" w:rsidRDefault="00DA4AAE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952A297" w14:textId="77777777" w:rsidR="00DA4AAE" w:rsidRPr="0056472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31</w:t>
    </w:r>
    <w:r>
      <w:rPr>
        <w:rFonts w:hint="cs"/>
        <w:bCs/>
        <w:sz w:val="32"/>
        <w:szCs w:val="32"/>
        <w:cs/>
        <w:lang w:val="en-GB"/>
      </w:rPr>
      <w:t xml:space="preserve"> มีนาคม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123447F6" w14:textId="77777777" w:rsidR="00DA4AAE" w:rsidRPr="006672E5" w:rsidRDefault="00DA4AAE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7A6FB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AE1F1E9" w14:textId="4922B6D0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 w:rsidR="00B52B93">
      <w:rPr>
        <w:rFonts w:hint="cs"/>
        <w:bCs/>
        <w:sz w:val="32"/>
        <w:szCs w:val="32"/>
        <w:cs/>
        <w:lang w:val="en-GB"/>
      </w:rPr>
      <w:t xml:space="preserve">สุดวันที่ </w:t>
    </w:r>
    <w:r w:rsidR="00765373" w:rsidRPr="00765373">
      <w:rPr>
        <w:b/>
        <w:sz w:val="32"/>
        <w:szCs w:val="32"/>
        <w:lang w:val="en-GB"/>
      </w:rPr>
      <w:t>3</w:t>
    </w:r>
    <w:r w:rsidR="008E0B87">
      <w:rPr>
        <w:b/>
        <w:sz w:val="32"/>
        <w:szCs w:val="32"/>
        <w:lang w:val="en-GB"/>
      </w:rPr>
      <w:t>1</w:t>
    </w:r>
    <w:r w:rsidR="008E0B87">
      <w:rPr>
        <w:bCs/>
        <w:sz w:val="32"/>
        <w:szCs w:val="32"/>
        <w:lang w:val="en-GB"/>
      </w:rPr>
      <w:t xml:space="preserve"> </w:t>
    </w:r>
    <w:r w:rsidR="008E0B87">
      <w:rPr>
        <w:rFonts w:hint="cs"/>
        <w:bCs/>
        <w:sz w:val="32"/>
        <w:szCs w:val="32"/>
        <w:cs/>
        <w:lang w:val="en-GB"/>
      </w:rPr>
      <w:t xml:space="preserve">มีนาคม </w:t>
    </w:r>
    <w:r w:rsidR="00765373" w:rsidRPr="00765373">
      <w:rPr>
        <w:b/>
        <w:sz w:val="32"/>
        <w:szCs w:val="32"/>
        <w:lang w:val="en-GB"/>
      </w:rPr>
      <w:t>256</w:t>
    </w:r>
    <w:r w:rsidR="008E0B87">
      <w:rPr>
        <w:b/>
        <w:sz w:val="32"/>
        <w:szCs w:val="32"/>
        <w:lang w:val="en-GB"/>
      </w:rPr>
      <w:t>8</w:t>
    </w:r>
    <w:r w:rsidR="00765373">
      <w:rPr>
        <w:bCs/>
        <w:sz w:val="32"/>
        <w:szCs w:val="32"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3B321DE" w14:textId="77777777" w:rsidR="00506AF6" w:rsidRPr="000F3A45" w:rsidRDefault="00506AF6" w:rsidP="00632C81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FC2C" w14:textId="77777777" w:rsidR="00006A4B" w:rsidRDefault="00006A4B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90A6543" w14:textId="710ACFA9" w:rsidR="00B74E4F" w:rsidRPr="00564725" w:rsidRDefault="00B74E4F" w:rsidP="00B74E4F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 w:rsidR="00B52B93"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 w:rsidR="008E0B87">
      <w:rPr>
        <w:b/>
        <w:sz w:val="32"/>
        <w:szCs w:val="32"/>
        <w:lang w:val="en-GB"/>
      </w:rPr>
      <w:t>31</w:t>
    </w:r>
    <w:r w:rsidR="00B52B93">
      <w:rPr>
        <w:rFonts w:hint="cs"/>
        <w:bCs/>
        <w:sz w:val="32"/>
        <w:szCs w:val="32"/>
        <w:cs/>
        <w:lang w:val="en-GB"/>
      </w:rPr>
      <w:t xml:space="preserve"> </w:t>
    </w:r>
    <w:r w:rsidR="008E0B87">
      <w:rPr>
        <w:rFonts w:hint="cs"/>
        <w:bCs/>
        <w:sz w:val="32"/>
        <w:szCs w:val="32"/>
        <w:cs/>
        <w:lang w:val="en-GB"/>
      </w:rPr>
      <w:t>มีนาคม</w:t>
    </w:r>
    <w:r w:rsidR="00B52B93">
      <w:rPr>
        <w:rFonts w:hint="cs"/>
        <w:bCs/>
        <w:sz w:val="32"/>
        <w:szCs w:val="32"/>
        <w:cs/>
        <w:lang w:val="en-GB"/>
      </w:rPr>
      <w:t xml:space="preserve"> </w:t>
    </w:r>
    <w:r w:rsidR="00765373" w:rsidRPr="00765373">
      <w:rPr>
        <w:b/>
        <w:sz w:val="32"/>
        <w:szCs w:val="32"/>
        <w:lang w:val="en-GB"/>
      </w:rPr>
      <w:t>256</w:t>
    </w:r>
    <w:r w:rsidR="008E0B87">
      <w:rPr>
        <w:b/>
        <w:sz w:val="32"/>
        <w:szCs w:val="32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0CC01CE3" w14:textId="77777777" w:rsidR="00506AF6" w:rsidRPr="000F3A45" w:rsidRDefault="00506AF6" w:rsidP="00632C81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32F5" w14:textId="77777777" w:rsidR="00006A4B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006A4B" w:rsidRPr="00564725" w:rsidRDefault="00006A4B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D621084" w14:textId="77777777" w:rsidR="008E0B87" w:rsidRPr="00564725" w:rsidRDefault="008E0B87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31</w:t>
    </w:r>
    <w:r>
      <w:rPr>
        <w:rFonts w:hint="cs"/>
        <w:bCs/>
        <w:sz w:val="32"/>
        <w:szCs w:val="32"/>
        <w:cs/>
        <w:lang w:val="en-GB"/>
      </w:rPr>
      <w:t xml:space="preserve"> มีนาคม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05E51CD" w14:textId="77777777" w:rsidR="00506AF6" w:rsidRPr="008E0B87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4A26" w14:textId="77777777" w:rsidR="00006A4B" w:rsidRDefault="00006A4B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006A4B" w:rsidRPr="00564725" w:rsidRDefault="00006A4B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58B98FD" w14:textId="77777777" w:rsidR="008E0B87" w:rsidRPr="00564725" w:rsidRDefault="008E0B87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A21611">
      <w:rPr>
        <w:bCs/>
        <w:sz w:val="32"/>
        <w:szCs w:val="32"/>
        <w:cs/>
        <w:lang w:val="en-GB"/>
      </w:rPr>
      <w:t>สำหรับงวด</w:t>
    </w:r>
    <w:r w:rsidRPr="00A21611">
      <w:rPr>
        <w:rFonts w:hint="cs"/>
        <w:bCs/>
        <w:sz w:val="32"/>
        <w:szCs w:val="32"/>
        <w:cs/>
        <w:lang w:val="en-GB"/>
      </w:rPr>
      <w:t>สามเดือน</w:t>
    </w:r>
    <w:r>
      <w:rPr>
        <w:rFonts w:hint="cs"/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31</w:t>
    </w:r>
    <w:r>
      <w:rPr>
        <w:rFonts w:hint="cs"/>
        <w:bCs/>
        <w:sz w:val="32"/>
        <w:szCs w:val="32"/>
        <w:cs/>
        <w:lang w:val="en-GB"/>
      </w:rPr>
      <w:t xml:space="preserve"> มีนาคม </w:t>
    </w:r>
    <w:r w:rsidRPr="00B52B93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8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52546C9" w14:textId="77777777" w:rsidR="00506AF6" w:rsidRPr="002D1C8F" w:rsidRDefault="00506AF6" w:rsidP="008E0B87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BF447C"/>
    <w:multiLevelType w:val="hybridMultilevel"/>
    <w:tmpl w:val="51DE28B4"/>
    <w:lvl w:ilvl="0" w:tplc="B392948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3C001D7C"/>
    <w:multiLevelType w:val="hybridMultilevel"/>
    <w:tmpl w:val="07FCA76A"/>
    <w:lvl w:ilvl="0" w:tplc="61F45F78">
      <w:start w:val="3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6" w15:restartNumberingAfterBreak="0">
    <w:nsid w:val="44A53C9C"/>
    <w:multiLevelType w:val="multilevel"/>
    <w:tmpl w:val="7CEC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337C27"/>
    <w:multiLevelType w:val="multilevel"/>
    <w:tmpl w:val="CBF85D00"/>
    <w:lvl w:ilvl="0">
      <w:start w:val="1"/>
      <w:numFmt w:val="decimal"/>
      <w:lvlText w:val="20.%1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739189B"/>
    <w:multiLevelType w:val="hybridMultilevel"/>
    <w:tmpl w:val="719C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5226559">
    <w:abstractNumId w:val="2"/>
  </w:num>
  <w:num w:numId="2" w16cid:durableId="946352153">
    <w:abstractNumId w:val="1"/>
  </w:num>
  <w:num w:numId="3" w16cid:durableId="1305312260">
    <w:abstractNumId w:val="6"/>
  </w:num>
  <w:num w:numId="4" w16cid:durableId="111750632">
    <w:abstractNumId w:val="9"/>
  </w:num>
  <w:num w:numId="5" w16cid:durableId="1596356204">
    <w:abstractNumId w:val="7"/>
  </w:num>
  <w:num w:numId="6" w16cid:durableId="1955090523">
    <w:abstractNumId w:val="0"/>
  </w:num>
  <w:num w:numId="7" w16cid:durableId="675691300">
    <w:abstractNumId w:val="8"/>
  </w:num>
  <w:num w:numId="8" w16cid:durableId="436873349">
    <w:abstractNumId w:val="5"/>
  </w:num>
  <w:num w:numId="9" w16cid:durableId="381290206">
    <w:abstractNumId w:val="4"/>
  </w:num>
  <w:num w:numId="10" w16cid:durableId="117140981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40E"/>
    <w:rsid w:val="00000534"/>
    <w:rsid w:val="00000909"/>
    <w:rsid w:val="00000A0B"/>
    <w:rsid w:val="00000A4B"/>
    <w:rsid w:val="00000AA0"/>
    <w:rsid w:val="00000AC0"/>
    <w:rsid w:val="00000D3A"/>
    <w:rsid w:val="00000E7A"/>
    <w:rsid w:val="00001236"/>
    <w:rsid w:val="0000124E"/>
    <w:rsid w:val="0000125A"/>
    <w:rsid w:val="00001287"/>
    <w:rsid w:val="00001303"/>
    <w:rsid w:val="00001368"/>
    <w:rsid w:val="000013B7"/>
    <w:rsid w:val="000014F2"/>
    <w:rsid w:val="000017E0"/>
    <w:rsid w:val="000019FE"/>
    <w:rsid w:val="00001B5A"/>
    <w:rsid w:val="00001C1E"/>
    <w:rsid w:val="00001CAC"/>
    <w:rsid w:val="00001CB6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A05"/>
    <w:rsid w:val="00002A20"/>
    <w:rsid w:val="00002B88"/>
    <w:rsid w:val="00002C54"/>
    <w:rsid w:val="00002DA3"/>
    <w:rsid w:val="00002FFC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2B3"/>
    <w:rsid w:val="00004476"/>
    <w:rsid w:val="00004692"/>
    <w:rsid w:val="0000471B"/>
    <w:rsid w:val="00004723"/>
    <w:rsid w:val="00004739"/>
    <w:rsid w:val="00004801"/>
    <w:rsid w:val="0000484F"/>
    <w:rsid w:val="000048E2"/>
    <w:rsid w:val="00004CB5"/>
    <w:rsid w:val="00004D22"/>
    <w:rsid w:val="00004E6C"/>
    <w:rsid w:val="00004F45"/>
    <w:rsid w:val="0000505B"/>
    <w:rsid w:val="000051D0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A4B"/>
    <w:rsid w:val="00006B7A"/>
    <w:rsid w:val="00006CAA"/>
    <w:rsid w:val="00006D38"/>
    <w:rsid w:val="00006EE1"/>
    <w:rsid w:val="00006F30"/>
    <w:rsid w:val="00006F42"/>
    <w:rsid w:val="00007163"/>
    <w:rsid w:val="0000717C"/>
    <w:rsid w:val="0000722C"/>
    <w:rsid w:val="0000757B"/>
    <w:rsid w:val="000075C6"/>
    <w:rsid w:val="00007B57"/>
    <w:rsid w:val="00007CC9"/>
    <w:rsid w:val="00007E5F"/>
    <w:rsid w:val="00007EED"/>
    <w:rsid w:val="00007F24"/>
    <w:rsid w:val="0001007D"/>
    <w:rsid w:val="00010265"/>
    <w:rsid w:val="000106B0"/>
    <w:rsid w:val="00010794"/>
    <w:rsid w:val="000108B7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1CF1"/>
    <w:rsid w:val="00011F42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36"/>
    <w:rsid w:val="00012EA7"/>
    <w:rsid w:val="00012F70"/>
    <w:rsid w:val="00012F7F"/>
    <w:rsid w:val="00013025"/>
    <w:rsid w:val="000130F6"/>
    <w:rsid w:val="0001320D"/>
    <w:rsid w:val="000132DB"/>
    <w:rsid w:val="000133CA"/>
    <w:rsid w:val="0001364C"/>
    <w:rsid w:val="000136A6"/>
    <w:rsid w:val="000136F3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4B19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258"/>
    <w:rsid w:val="000164E6"/>
    <w:rsid w:val="0001671C"/>
    <w:rsid w:val="00016761"/>
    <w:rsid w:val="000168AF"/>
    <w:rsid w:val="00016CAF"/>
    <w:rsid w:val="00016D97"/>
    <w:rsid w:val="00016FB4"/>
    <w:rsid w:val="00017174"/>
    <w:rsid w:val="0001724C"/>
    <w:rsid w:val="00017772"/>
    <w:rsid w:val="0001787C"/>
    <w:rsid w:val="000179F5"/>
    <w:rsid w:val="00017A4A"/>
    <w:rsid w:val="00017DD0"/>
    <w:rsid w:val="00017E43"/>
    <w:rsid w:val="00020135"/>
    <w:rsid w:val="00020185"/>
    <w:rsid w:val="000203B7"/>
    <w:rsid w:val="0002055E"/>
    <w:rsid w:val="00020599"/>
    <w:rsid w:val="00020B81"/>
    <w:rsid w:val="000213CB"/>
    <w:rsid w:val="000213FB"/>
    <w:rsid w:val="00021687"/>
    <w:rsid w:val="0002172B"/>
    <w:rsid w:val="00021848"/>
    <w:rsid w:val="00021947"/>
    <w:rsid w:val="000219C5"/>
    <w:rsid w:val="000219E7"/>
    <w:rsid w:val="00021F40"/>
    <w:rsid w:val="0002244C"/>
    <w:rsid w:val="0002286D"/>
    <w:rsid w:val="000229D3"/>
    <w:rsid w:val="00022B31"/>
    <w:rsid w:val="00022C6B"/>
    <w:rsid w:val="00022CF8"/>
    <w:rsid w:val="00022E7E"/>
    <w:rsid w:val="00022FC2"/>
    <w:rsid w:val="0002310B"/>
    <w:rsid w:val="0002321F"/>
    <w:rsid w:val="00023310"/>
    <w:rsid w:val="0002344A"/>
    <w:rsid w:val="00023578"/>
    <w:rsid w:val="0002378F"/>
    <w:rsid w:val="00023926"/>
    <w:rsid w:val="00023996"/>
    <w:rsid w:val="00023CE6"/>
    <w:rsid w:val="00023CEB"/>
    <w:rsid w:val="00023F16"/>
    <w:rsid w:val="0002400A"/>
    <w:rsid w:val="000240D5"/>
    <w:rsid w:val="0002410E"/>
    <w:rsid w:val="0002419A"/>
    <w:rsid w:val="000243B5"/>
    <w:rsid w:val="00024446"/>
    <w:rsid w:val="0002452E"/>
    <w:rsid w:val="000246A2"/>
    <w:rsid w:val="00024848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5DB9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C39"/>
    <w:rsid w:val="00026E4E"/>
    <w:rsid w:val="000271AE"/>
    <w:rsid w:val="000271C7"/>
    <w:rsid w:val="00027638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7FC"/>
    <w:rsid w:val="000308C6"/>
    <w:rsid w:val="0003098C"/>
    <w:rsid w:val="00030B64"/>
    <w:rsid w:val="00030F34"/>
    <w:rsid w:val="00030FB5"/>
    <w:rsid w:val="00031008"/>
    <w:rsid w:val="000312C2"/>
    <w:rsid w:val="000316C8"/>
    <w:rsid w:val="00031958"/>
    <w:rsid w:val="00031AB8"/>
    <w:rsid w:val="00031B6B"/>
    <w:rsid w:val="00031BA0"/>
    <w:rsid w:val="00031E11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461"/>
    <w:rsid w:val="00033A4B"/>
    <w:rsid w:val="00033A81"/>
    <w:rsid w:val="00033C4B"/>
    <w:rsid w:val="00033EFB"/>
    <w:rsid w:val="00033F2C"/>
    <w:rsid w:val="000340AE"/>
    <w:rsid w:val="00034191"/>
    <w:rsid w:val="000344FF"/>
    <w:rsid w:val="00034599"/>
    <w:rsid w:val="000345BF"/>
    <w:rsid w:val="00034627"/>
    <w:rsid w:val="00034694"/>
    <w:rsid w:val="000346E6"/>
    <w:rsid w:val="00034AE1"/>
    <w:rsid w:val="00034B01"/>
    <w:rsid w:val="00034FDE"/>
    <w:rsid w:val="00034FE9"/>
    <w:rsid w:val="00035149"/>
    <w:rsid w:val="00035372"/>
    <w:rsid w:val="00035425"/>
    <w:rsid w:val="0003564C"/>
    <w:rsid w:val="000356C0"/>
    <w:rsid w:val="00035738"/>
    <w:rsid w:val="000357B4"/>
    <w:rsid w:val="00035916"/>
    <w:rsid w:val="00035A15"/>
    <w:rsid w:val="00035BAC"/>
    <w:rsid w:val="00035BE7"/>
    <w:rsid w:val="00035DD6"/>
    <w:rsid w:val="00035E5B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4E"/>
    <w:rsid w:val="000375BD"/>
    <w:rsid w:val="000376DB"/>
    <w:rsid w:val="00037A7C"/>
    <w:rsid w:val="00037EB2"/>
    <w:rsid w:val="0004013F"/>
    <w:rsid w:val="0004049C"/>
    <w:rsid w:val="0004051E"/>
    <w:rsid w:val="000407E9"/>
    <w:rsid w:val="00040D85"/>
    <w:rsid w:val="00040E9F"/>
    <w:rsid w:val="00040EF6"/>
    <w:rsid w:val="00040F1D"/>
    <w:rsid w:val="00040F61"/>
    <w:rsid w:val="00041074"/>
    <w:rsid w:val="0004126D"/>
    <w:rsid w:val="00041280"/>
    <w:rsid w:val="00041356"/>
    <w:rsid w:val="000415A4"/>
    <w:rsid w:val="00041626"/>
    <w:rsid w:val="000417E5"/>
    <w:rsid w:val="00041842"/>
    <w:rsid w:val="0004186C"/>
    <w:rsid w:val="00041A7D"/>
    <w:rsid w:val="00041A95"/>
    <w:rsid w:val="00041ABA"/>
    <w:rsid w:val="00041C82"/>
    <w:rsid w:val="00041E4D"/>
    <w:rsid w:val="0004203B"/>
    <w:rsid w:val="00042225"/>
    <w:rsid w:val="0004238C"/>
    <w:rsid w:val="00042881"/>
    <w:rsid w:val="00042B23"/>
    <w:rsid w:val="00042BBC"/>
    <w:rsid w:val="00042CCD"/>
    <w:rsid w:val="00042D5D"/>
    <w:rsid w:val="00042DDD"/>
    <w:rsid w:val="00042E10"/>
    <w:rsid w:val="00042E57"/>
    <w:rsid w:val="00042EDE"/>
    <w:rsid w:val="00042F74"/>
    <w:rsid w:val="00042FCA"/>
    <w:rsid w:val="00043332"/>
    <w:rsid w:val="00043443"/>
    <w:rsid w:val="00043495"/>
    <w:rsid w:val="000434F1"/>
    <w:rsid w:val="000435B5"/>
    <w:rsid w:val="0004361D"/>
    <w:rsid w:val="00043851"/>
    <w:rsid w:val="00043972"/>
    <w:rsid w:val="00043990"/>
    <w:rsid w:val="00043B68"/>
    <w:rsid w:val="00043BC7"/>
    <w:rsid w:val="00043E5B"/>
    <w:rsid w:val="00043F68"/>
    <w:rsid w:val="00043F77"/>
    <w:rsid w:val="00044220"/>
    <w:rsid w:val="00044278"/>
    <w:rsid w:val="00044509"/>
    <w:rsid w:val="0004454A"/>
    <w:rsid w:val="000449E9"/>
    <w:rsid w:val="00044A31"/>
    <w:rsid w:val="00044A7F"/>
    <w:rsid w:val="00044B8A"/>
    <w:rsid w:val="00044C2E"/>
    <w:rsid w:val="00044D8E"/>
    <w:rsid w:val="0004515E"/>
    <w:rsid w:val="00045309"/>
    <w:rsid w:val="000454B2"/>
    <w:rsid w:val="000454C9"/>
    <w:rsid w:val="00045585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5F23"/>
    <w:rsid w:val="00046013"/>
    <w:rsid w:val="000461E8"/>
    <w:rsid w:val="00046215"/>
    <w:rsid w:val="00046416"/>
    <w:rsid w:val="0004641A"/>
    <w:rsid w:val="00046539"/>
    <w:rsid w:val="000466F4"/>
    <w:rsid w:val="00046759"/>
    <w:rsid w:val="00046AD3"/>
    <w:rsid w:val="00046B7F"/>
    <w:rsid w:val="00046C02"/>
    <w:rsid w:val="00046C63"/>
    <w:rsid w:val="00046E6D"/>
    <w:rsid w:val="00046EB3"/>
    <w:rsid w:val="000472F5"/>
    <w:rsid w:val="000476D9"/>
    <w:rsid w:val="000478BC"/>
    <w:rsid w:val="000478DE"/>
    <w:rsid w:val="00047A2E"/>
    <w:rsid w:val="00047DAD"/>
    <w:rsid w:val="000500CA"/>
    <w:rsid w:val="000500E7"/>
    <w:rsid w:val="0005021C"/>
    <w:rsid w:val="00050348"/>
    <w:rsid w:val="000505D7"/>
    <w:rsid w:val="000506AA"/>
    <w:rsid w:val="00050700"/>
    <w:rsid w:val="000508D9"/>
    <w:rsid w:val="00050955"/>
    <w:rsid w:val="00050990"/>
    <w:rsid w:val="00050992"/>
    <w:rsid w:val="00050DD4"/>
    <w:rsid w:val="00050DDE"/>
    <w:rsid w:val="00050F54"/>
    <w:rsid w:val="00051417"/>
    <w:rsid w:val="00051558"/>
    <w:rsid w:val="000515BF"/>
    <w:rsid w:val="00051A6D"/>
    <w:rsid w:val="00051A98"/>
    <w:rsid w:val="00051B12"/>
    <w:rsid w:val="00052035"/>
    <w:rsid w:val="0005218A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2FB1"/>
    <w:rsid w:val="00052FC0"/>
    <w:rsid w:val="0005305C"/>
    <w:rsid w:val="00053104"/>
    <w:rsid w:val="000532CB"/>
    <w:rsid w:val="00053475"/>
    <w:rsid w:val="00053816"/>
    <w:rsid w:val="00053859"/>
    <w:rsid w:val="00053A37"/>
    <w:rsid w:val="00053A9A"/>
    <w:rsid w:val="00053E0C"/>
    <w:rsid w:val="00053E16"/>
    <w:rsid w:val="00053E9E"/>
    <w:rsid w:val="00053F33"/>
    <w:rsid w:val="00054111"/>
    <w:rsid w:val="000542AC"/>
    <w:rsid w:val="00054433"/>
    <w:rsid w:val="00054590"/>
    <w:rsid w:val="000546F1"/>
    <w:rsid w:val="00054741"/>
    <w:rsid w:val="00054751"/>
    <w:rsid w:val="00054A5D"/>
    <w:rsid w:val="00054ADB"/>
    <w:rsid w:val="00054B9F"/>
    <w:rsid w:val="00054E0E"/>
    <w:rsid w:val="00054F32"/>
    <w:rsid w:val="0005520B"/>
    <w:rsid w:val="00055359"/>
    <w:rsid w:val="000553B4"/>
    <w:rsid w:val="0005542F"/>
    <w:rsid w:val="00055448"/>
    <w:rsid w:val="00055603"/>
    <w:rsid w:val="00055729"/>
    <w:rsid w:val="000557A6"/>
    <w:rsid w:val="000558B1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629"/>
    <w:rsid w:val="00057743"/>
    <w:rsid w:val="0005798F"/>
    <w:rsid w:val="0005799E"/>
    <w:rsid w:val="00057A44"/>
    <w:rsid w:val="00057B47"/>
    <w:rsid w:val="00057BDB"/>
    <w:rsid w:val="00057CCC"/>
    <w:rsid w:val="00057D3B"/>
    <w:rsid w:val="00057DE5"/>
    <w:rsid w:val="00057E73"/>
    <w:rsid w:val="00057E9A"/>
    <w:rsid w:val="000600BB"/>
    <w:rsid w:val="00060161"/>
    <w:rsid w:val="00060335"/>
    <w:rsid w:val="000604E4"/>
    <w:rsid w:val="00060522"/>
    <w:rsid w:val="00060709"/>
    <w:rsid w:val="0006074C"/>
    <w:rsid w:val="000609FD"/>
    <w:rsid w:val="00061325"/>
    <w:rsid w:val="000614AB"/>
    <w:rsid w:val="000614C7"/>
    <w:rsid w:val="0006161C"/>
    <w:rsid w:val="000617F8"/>
    <w:rsid w:val="00061968"/>
    <w:rsid w:val="00061A37"/>
    <w:rsid w:val="00061B46"/>
    <w:rsid w:val="00061CC0"/>
    <w:rsid w:val="0006249D"/>
    <w:rsid w:val="00062766"/>
    <w:rsid w:val="0006276B"/>
    <w:rsid w:val="00062825"/>
    <w:rsid w:val="0006292C"/>
    <w:rsid w:val="00062BE1"/>
    <w:rsid w:val="00062C07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5EC"/>
    <w:rsid w:val="00064B99"/>
    <w:rsid w:val="00064C61"/>
    <w:rsid w:val="00064C76"/>
    <w:rsid w:val="00064D65"/>
    <w:rsid w:val="00064FF0"/>
    <w:rsid w:val="000650CB"/>
    <w:rsid w:val="00065171"/>
    <w:rsid w:val="0006547A"/>
    <w:rsid w:val="000654FC"/>
    <w:rsid w:val="00065604"/>
    <w:rsid w:val="000656B3"/>
    <w:rsid w:val="00065812"/>
    <w:rsid w:val="00065BBB"/>
    <w:rsid w:val="00065D9F"/>
    <w:rsid w:val="00065F6D"/>
    <w:rsid w:val="00066786"/>
    <w:rsid w:val="00066831"/>
    <w:rsid w:val="00066865"/>
    <w:rsid w:val="00066C4D"/>
    <w:rsid w:val="00066CD3"/>
    <w:rsid w:val="00066E1A"/>
    <w:rsid w:val="00066FB3"/>
    <w:rsid w:val="00067246"/>
    <w:rsid w:val="000673A5"/>
    <w:rsid w:val="000675A9"/>
    <w:rsid w:val="000675B8"/>
    <w:rsid w:val="000675C1"/>
    <w:rsid w:val="0006762E"/>
    <w:rsid w:val="000676AE"/>
    <w:rsid w:val="00067824"/>
    <w:rsid w:val="00067877"/>
    <w:rsid w:val="0006794F"/>
    <w:rsid w:val="000679B9"/>
    <w:rsid w:val="000679C5"/>
    <w:rsid w:val="00067F1B"/>
    <w:rsid w:val="0007005C"/>
    <w:rsid w:val="000702A8"/>
    <w:rsid w:val="000704A0"/>
    <w:rsid w:val="000704C6"/>
    <w:rsid w:val="00070674"/>
    <w:rsid w:val="00070750"/>
    <w:rsid w:val="00070758"/>
    <w:rsid w:val="000707C3"/>
    <w:rsid w:val="0007080C"/>
    <w:rsid w:val="000708A6"/>
    <w:rsid w:val="00070AB5"/>
    <w:rsid w:val="00070B5F"/>
    <w:rsid w:val="00070BD2"/>
    <w:rsid w:val="00070BD4"/>
    <w:rsid w:val="00070D97"/>
    <w:rsid w:val="00071267"/>
    <w:rsid w:val="000712FE"/>
    <w:rsid w:val="000716AA"/>
    <w:rsid w:val="000717A0"/>
    <w:rsid w:val="00071B83"/>
    <w:rsid w:val="00071C83"/>
    <w:rsid w:val="00071D9F"/>
    <w:rsid w:val="00071E82"/>
    <w:rsid w:val="00072019"/>
    <w:rsid w:val="00072190"/>
    <w:rsid w:val="000722F7"/>
    <w:rsid w:val="0007231D"/>
    <w:rsid w:val="0007242A"/>
    <w:rsid w:val="00072C65"/>
    <w:rsid w:val="00072D94"/>
    <w:rsid w:val="00072E57"/>
    <w:rsid w:val="0007305E"/>
    <w:rsid w:val="00073138"/>
    <w:rsid w:val="0007317C"/>
    <w:rsid w:val="000734BC"/>
    <w:rsid w:val="0007384D"/>
    <w:rsid w:val="000738CE"/>
    <w:rsid w:val="00073A3B"/>
    <w:rsid w:val="00073ABD"/>
    <w:rsid w:val="00073BC9"/>
    <w:rsid w:val="00073C00"/>
    <w:rsid w:val="00073D07"/>
    <w:rsid w:val="00073E9C"/>
    <w:rsid w:val="00073F67"/>
    <w:rsid w:val="00074009"/>
    <w:rsid w:val="000740CE"/>
    <w:rsid w:val="00074152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4FBF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EBB"/>
    <w:rsid w:val="00076F5C"/>
    <w:rsid w:val="00077192"/>
    <w:rsid w:val="000771B5"/>
    <w:rsid w:val="00077244"/>
    <w:rsid w:val="00077465"/>
    <w:rsid w:val="00077475"/>
    <w:rsid w:val="00077796"/>
    <w:rsid w:val="000777BB"/>
    <w:rsid w:val="000778F2"/>
    <w:rsid w:val="00077C0F"/>
    <w:rsid w:val="00077E04"/>
    <w:rsid w:val="00077E1B"/>
    <w:rsid w:val="00077EA3"/>
    <w:rsid w:val="00077EBC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1DED"/>
    <w:rsid w:val="000822E2"/>
    <w:rsid w:val="000823F8"/>
    <w:rsid w:val="0008244A"/>
    <w:rsid w:val="00082881"/>
    <w:rsid w:val="00082978"/>
    <w:rsid w:val="00082A1E"/>
    <w:rsid w:val="00082D0B"/>
    <w:rsid w:val="00082DC5"/>
    <w:rsid w:val="00083046"/>
    <w:rsid w:val="000830B0"/>
    <w:rsid w:val="000830D9"/>
    <w:rsid w:val="000838BF"/>
    <w:rsid w:val="000838E3"/>
    <w:rsid w:val="00083ABC"/>
    <w:rsid w:val="00083C66"/>
    <w:rsid w:val="00083D41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ADF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D66"/>
    <w:rsid w:val="00085EAB"/>
    <w:rsid w:val="000860D4"/>
    <w:rsid w:val="00086220"/>
    <w:rsid w:val="0008684E"/>
    <w:rsid w:val="00086A41"/>
    <w:rsid w:val="00086BA2"/>
    <w:rsid w:val="00086C1E"/>
    <w:rsid w:val="00086D44"/>
    <w:rsid w:val="000870CA"/>
    <w:rsid w:val="00087223"/>
    <w:rsid w:val="00087605"/>
    <w:rsid w:val="00087697"/>
    <w:rsid w:val="00087731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92"/>
    <w:rsid w:val="000907EB"/>
    <w:rsid w:val="0009085F"/>
    <w:rsid w:val="00090955"/>
    <w:rsid w:val="0009098B"/>
    <w:rsid w:val="00090A15"/>
    <w:rsid w:val="00090DCB"/>
    <w:rsid w:val="00090E70"/>
    <w:rsid w:val="0009104D"/>
    <w:rsid w:val="0009108F"/>
    <w:rsid w:val="0009109A"/>
    <w:rsid w:val="000910A2"/>
    <w:rsid w:val="000913A0"/>
    <w:rsid w:val="000913AA"/>
    <w:rsid w:val="00091839"/>
    <w:rsid w:val="000918A9"/>
    <w:rsid w:val="00091974"/>
    <w:rsid w:val="00091B58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236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9A4"/>
    <w:rsid w:val="00094BAF"/>
    <w:rsid w:val="00094D5D"/>
    <w:rsid w:val="00094D77"/>
    <w:rsid w:val="00094FA8"/>
    <w:rsid w:val="00094FAA"/>
    <w:rsid w:val="0009512C"/>
    <w:rsid w:val="000952A1"/>
    <w:rsid w:val="0009541F"/>
    <w:rsid w:val="000955A7"/>
    <w:rsid w:val="000956E5"/>
    <w:rsid w:val="000957EC"/>
    <w:rsid w:val="0009586D"/>
    <w:rsid w:val="00095A5F"/>
    <w:rsid w:val="00095C5E"/>
    <w:rsid w:val="00095CCA"/>
    <w:rsid w:val="00095E09"/>
    <w:rsid w:val="00096199"/>
    <w:rsid w:val="0009625D"/>
    <w:rsid w:val="000964E2"/>
    <w:rsid w:val="000966C3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3"/>
    <w:rsid w:val="00097434"/>
    <w:rsid w:val="000974E6"/>
    <w:rsid w:val="00097A49"/>
    <w:rsid w:val="00097A9A"/>
    <w:rsid w:val="00097AF5"/>
    <w:rsid w:val="00097AF6"/>
    <w:rsid w:val="00097D0D"/>
    <w:rsid w:val="000A007A"/>
    <w:rsid w:val="000A017D"/>
    <w:rsid w:val="000A01BA"/>
    <w:rsid w:val="000A01FE"/>
    <w:rsid w:val="000A0259"/>
    <w:rsid w:val="000A033A"/>
    <w:rsid w:val="000A0567"/>
    <w:rsid w:val="000A0611"/>
    <w:rsid w:val="000A0690"/>
    <w:rsid w:val="000A0D54"/>
    <w:rsid w:val="000A0DE6"/>
    <w:rsid w:val="000A0EB1"/>
    <w:rsid w:val="000A0FBB"/>
    <w:rsid w:val="000A1032"/>
    <w:rsid w:val="000A10C6"/>
    <w:rsid w:val="000A10EB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EB3"/>
    <w:rsid w:val="000A1FDA"/>
    <w:rsid w:val="000A2229"/>
    <w:rsid w:val="000A2310"/>
    <w:rsid w:val="000A256B"/>
    <w:rsid w:val="000A25A7"/>
    <w:rsid w:val="000A274A"/>
    <w:rsid w:val="000A2776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73B"/>
    <w:rsid w:val="000A3A97"/>
    <w:rsid w:val="000A3B99"/>
    <w:rsid w:val="000A3E92"/>
    <w:rsid w:val="000A3EB4"/>
    <w:rsid w:val="000A40F5"/>
    <w:rsid w:val="000A41AD"/>
    <w:rsid w:val="000A4404"/>
    <w:rsid w:val="000A4414"/>
    <w:rsid w:val="000A44FD"/>
    <w:rsid w:val="000A45FC"/>
    <w:rsid w:val="000A4615"/>
    <w:rsid w:val="000A49C4"/>
    <w:rsid w:val="000A4A51"/>
    <w:rsid w:val="000A4B03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46E"/>
    <w:rsid w:val="000A5794"/>
    <w:rsid w:val="000A5E90"/>
    <w:rsid w:val="000A5F6E"/>
    <w:rsid w:val="000A5F94"/>
    <w:rsid w:val="000A601B"/>
    <w:rsid w:val="000A6076"/>
    <w:rsid w:val="000A60E5"/>
    <w:rsid w:val="000A60FF"/>
    <w:rsid w:val="000A6197"/>
    <w:rsid w:val="000A6409"/>
    <w:rsid w:val="000A69BB"/>
    <w:rsid w:val="000A6AA5"/>
    <w:rsid w:val="000A6CAE"/>
    <w:rsid w:val="000A70B0"/>
    <w:rsid w:val="000A71C1"/>
    <w:rsid w:val="000A71DD"/>
    <w:rsid w:val="000A7238"/>
    <w:rsid w:val="000A75B4"/>
    <w:rsid w:val="000A76F5"/>
    <w:rsid w:val="000A78E1"/>
    <w:rsid w:val="000A7970"/>
    <w:rsid w:val="000A7C93"/>
    <w:rsid w:val="000A7CB8"/>
    <w:rsid w:val="000A7DC5"/>
    <w:rsid w:val="000A7DEF"/>
    <w:rsid w:val="000A7F9B"/>
    <w:rsid w:val="000B0482"/>
    <w:rsid w:val="000B04A9"/>
    <w:rsid w:val="000B05B6"/>
    <w:rsid w:val="000B06C4"/>
    <w:rsid w:val="000B072E"/>
    <w:rsid w:val="000B07D0"/>
    <w:rsid w:val="000B0AE8"/>
    <w:rsid w:val="000B0BFD"/>
    <w:rsid w:val="000B0BFF"/>
    <w:rsid w:val="000B0CEA"/>
    <w:rsid w:val="000B0D32"/>
    <w:rsid w:val="000B0DD9"/>
    <w:rsid w:val="000B0F66"/>
    <w:rsid w:val="000B112D"/>
    <w:rsid w:val="000B142E"/>
    <w:rsid w:val="000B1657"/>
    <w:rsid w:val="000B1891"/>
    <w:rsid w:val="000B1902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CFB"/>
    <w:rsid w:val="000B2F23"/>
    <w:rsid w:val="000B2FE7"/>
    <w:rsid w:val="000B300F"/>
    <w:rsid w:val="000B3088"/>
    <w:rsid w:val="000B33F6"/>
    <w:rsid w:val="000B33FE"/>
    <w:rsid w:val="000B3401"/>
    <w:rsid w:val="000B34B8"/>
    <w:rsid w:val="000B37FD"/>
    <w:rsid w:val="000B383D"/>
    <w:rsid w:val="000B390B"/>
    <w:rsid w:val="000B3E22"/>
    <w:rsid w:val="000B3EC2"/>
    <w:rsid w:val="000B42E6"/>
    <w:rsid w:val="000B4358"/>
    <w:rsid w:val="000B457D"/>
    <w:rsid w:val="000B47A2"/>
    <w:rsid w:val="000B4982"/>
    <w:rsid w:val="000B4A38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1F"/>
    <w:rsid w:val="000B5996"/>
    <w:rsid w:val="000B5A47"/>
    <w:rsid w:val="000B5C6D"/>
    <w:rsid w:val="000B5F55"/>
    <w:rsid w:val="000B60FA"/>
    <w:rsid w:val="000B61DE"/>
    <w:rsid w:val="000B6371"/>
    <w:rsid w:val="000B63CE"/>
    <w:rsid w:val="000B65B7"/>
    <w:rsid w:val="000B663C"/>
    <w:rsid w:val="000B6767"/>
    <w:rsid w:val="000B685D"/>
    <w:rsid w:val="000B68F2"/>
    <w:rsid w:val="000B6949"/>
    <w:rsid w:val="000B6EB3"/>
    <w:rsid w:val="000B70A3"/>
    <w:rsid w:val="000B710C"/>
    <w:rsid w:val="000B71C1"/>
    <w:rsid w:val="000B7375"/>
    <w:rsid w:val="000B73A7"/>
    <w:rsid w:val="000B75A3"/>
    <w:rsid w:val="000B7638"/>
    <w:rsid w:val="000B769E"/>
    <w:rsid w:val="000B7960"/>
    <w:rsid w:val="000B79D4"/>
    <w:rsid w:val="000B79F1"/>
    <w:rsid w:val="000B7A7E"/>
    <w:rsid w:val="000B7AE4"/>
    <w:rsid w:val="000B7B85"/>
    <w:rsid w:val="000B7D3C"/>
    <w:rsid w:val="000C00BB"/>
    <w:rsid w:val="000C0380"/>
    <w:rsid w:val="000C0391"/>
    <w:rsid w:val="000C042E"/>
    <w:rsid w:val="000C0996"/>
    <w:rsid w:val="000C0B67"/>
    <w:rsid w:val="000C0C07"/>
    <w:rsid w:val="000C0D53"/>
    <w:rsid w:val="000C0E32"/>
    <w:rsid w:val="000C0E82"/>
    <w:rsid w:val="000C1616"/>
    <w:rsid w:val="000C168F"/>
    <w:rsid w:val="000C16AF"/>
    <w:rsid w:val="000C1994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28"/>
    <w:rsid w:val="000C3150"/>
    <w:rsid w:val="000C31D1"/>
    <w:rsid w:val="000C35C6"/>
    <w:rsid w:val="000C36B8"/>
    <w:rsid w:val="000C37B7"/>
    <w:rsid w:val="000C37E2"/>
    <w:rsid w:val="000C386E"/>
    <w:rsid w:val="000C39C0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5DA"/>
    <w:rsid w:val="000C4820"/>
    <w:rsid w:val="000C4853"/>
    <w:rsid w:val="000C4A1E"/>
    <w:rsid w:val="000C4C39"/>
    <w:rsid w:val="000C4D2D"/>
    <w:rsid w:val="000C4DF0"/>
    <w:rsid w:val="000C4E17"/>
    <w:rsid w:val="000C4F02"/>
    <w:rsid w:val="000C4FA5"/>
    <w:rsid w:val="000C5029"/>
    <w:rsid w:val="000C5061"/>
    <w:rsid w:val="000C51A3"/>
    <w:rsid w:val="000C52F1"/>
    <w:rsid w:val="000C539F"/>
    <w:rsid w:val="000C545E"/>
    <w:rsid w:val="000C55CB"/>
    <w:rsid w:val="000C5774"/>
    <w:rsid w:val="000C583D"/>
    <w:rsid w:val="000C58AF"/>
    <w:rsid w:val="000C5B0B"/>
    <w:rsid w:val="000C5C8F"/>
    <w:rsid w:val="000C5F0B"/>
    <w:rsid w:val="000C6188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37"/>
    <w:rsid w:val="000C7370"/>
    <w:rsid w:val="000C775A"/>
    <w:rsid w:val="000C7B56"/>
    <w:rsid w:val="000C7BEA"/>
    <w:rsid w:val="000C7E00"/>
    <w:rsid w:val="000C7EE0"/>
    <w:rsid w:val="000D02B8"/>
    <w:rsid w:val="000D03C1"/>
    <w:rsid w:val="000D04D9"/>
    <w:rsid w:val="000D09E9"/>
    <w:rsid w:val="000D0A01"/>
    <w:rsid w:val="000D0ABE"/>
    <w:rsid w:val="000D0B39"/>
    <w:rsid w:val="000D0C62"/>
    <w:rsid w:val="000D0D1A"/>
    <w:rsid w:val="000D0DD6"/>
    <w:rsid w:val="000D0FBD"/>
    <w:rsid w:val="000D13D3"/>
    <w:rsid w:val="000D13D5"/>
    <w:rsid w:val="000D156A"/>
    <w:rsid w:val="000D15BD"/>
    <w:rsid w:val="000D1647"/>
    <w:rsid w:val="000D17D9"/>
    <w:rsid w:val="000D1947"/>
    <w:rsid w:val="000D1CCF"/>
    <w:rsid w:val="000D1DE4"/>
    <w:rsid w:val="000D1E47"/>
    <w:rsid w:val="000D1F85"/>
    <w:rsid w:val="000D21D2"/>
    <w:rsid w:val="000D2283"/>
    <w:rsid w:val="000D25D8"/>
    <w:rsid w:val="000D2689"/>
    <w:rsid w:val="000D2B74"/>
    <w:rsid w:val="000D2B85"/>
    <w:rsid w:val="000D2C5B"/>
    <w:rsid w:val="000D2E05"/>
    <w:rsid w:val="000D3059"/>
    <w:rsid w:val="000D3079"/>
    <w:rsid w:val="000D3104"/>
    <w:rsid w:val="000D35D2"/>
    <w:rsid w:val="000D3629"/>
    <w:rsid w:val="000D378A"/>
    <w:rsid w:val="000D381A"/>
    <w:rsid w:val="000D3996"/>
    <w:rsid w:val="000D3C0F"/>
    <w:rsid w:val="000D3C90"/>
    <w:rsid w:val="000D3D14"/>
    <w:rsid w:val="000D3F3E"/>
    <w:rsid w:val="000D4463"/>
    <w:rsid w:val="000D47C2"/>
    <w:rsid w:val="000D4959"/>
    <w:rsid w:val="000D4A7E"/>
    <w:rsid w:val="000D4AED"/>
    <w:rsid w:val="000D4E8D"/>
    <w:rsid w:val="000D5114"/>
    <w:rsid w:val="000D52FA"/>
    <w:rsid w:val="000D53E6"/>
    <w:rsid w:val="000D5A54"/>
    <w:rsid w:val="000D5A61"/>
    <w:rsid w:val="000D5EEA"/>
    <w:rsid w:val="000D5F9A"/>
    <w:rsid w:val="000D60A2"/>
    <w:rsid w:val="000D61C0"/>
    <w:rsid w:val="000D6696"/>
    <w:rsid w:val="000D6719"/>
    <w:rsid w:val="000D68BC"/>
    <w:rsid w:val="000D6971"/>
    <w:rsid w:val="000D6D15"/>
    <w:rsid w:val="000D6DC8"/>
    <w:rsid w:val="000D6F19"/>
    <w:rsid w:val="000D71B5"/>
    <w:rsid w:val="000D738D"/>
    <w:rsid w:val="000D7450"/>
    <w:rsid w:val="000D746E"/>
    <w:rsid w:val="000D7602"/>
    <w:rsid w:val="000D79DE"/>
    <w:rsid w:val="000D7E99"/>
    <w:rsid w:val="000D7F90"/>
    <w:rsid w:val="000E013F"/>
    <w:rsid w:val="000E01DD"/>
    <w:rsid w:val="000E0346"/>
    <w:rsid w:val="000E03F9"/>
    <w:rsid w:val="000E0459"/>
    <w:rsid w:val="000E04AA"/>
    <w:rsid w:val="000E052D"/>
    <w:rsid w:val="000E074D"/>
    <w:rsid w:val="000E0814"/>
    <w:rsid w:val="000E08E6"/>
    <w:rsid w:val="000E0A8D"/>
    <w:rsid w:val="000E0ACB"/>
    <w:rsid w:val="000E0ADB"/>
    <w:rsid w:val="000E0E58"/>
    <w:rsid w:val="000E10E5"/>
    <w:rsid w:val="000E11EB"/>
    <w:rsid w:val="000E1265"/>
    <w:rsid w:val="000E1614"/>
    <w:rsid w:val="000E164F"/>
    <w:rsid w:val="000E1944"/>
    <w:rsid w:val="000E1965"/>
    <w:rsid w:val="000E1AAB"/>
    <w:rsid w:val="000E1D76"/>
    <w:rsid w:val="000E2069"/>
    <w:rsid w:val="000E2305"/>
    <w:rsid w:val="000E2404"/>
    <w:rsid w:val="000E2542"/>
    <w:rsid w:val="000E254E"/>
    <w:rsid w:val="000E2904"/>
    <w:rsid w:val="000E29AA"/>
    <w:rsid w:val="000E2CBD"/>
    <w:rsid w:val="000E2F11"/>
    <w:rsid w:val="000E2FD7"/>
    <w:rsid w:val="000E3218"/>
    <w:rsid w:val="000E323E"/>
    <w:rsid w:val="000E3475"/>
    <w:rsid w:val="000E354B"/>
    <w:rsid w:val="000E38B6"/>
    <w:rsid w:val="000E39A2"/>
    <w:rsid w:val="000E39BF"/>
    <w:rsid w:val="000E4011"/>
    <w:rsid w:val="000E4066"/>
    <w:rsid w:val="000E4133"/>
    <w:rsid w:val="000E4210"/>
    <w:rsid w:val="000E439B"/>
    <w:rsid w:val="000E4515"/>
    <w:rsid w:val="000E4B1C"/>
    <w:rsid w:val="000E4B23"/>
    <w:rsid w:val="000E4CAE"/>
    <w:rsid w:val="000E4DA2"/>
    <w:rsid w:val="000E4FCA"/>
    <w:rsid w:val="000E51C9"/>
    <w:rsid w:val="000E51CF"/>
    <w:rsid w:val="000E53BA"/>
    <w:rsid w:val="000E53C5"/>
    <w:rsid w:val="000E568C"/>
    <w:rsid w:val="000E5721"/>
    <w:rsid w:val="000E57BD"/>
    <w:rsid w:val="000E57FD"/>
    <w:rsid w:val="000E5C0B"/>
    <w:rsid w:val="000E65A5"/>
    <w:rsid w:val="000E65A9"/>
    <w:rsid w:val="000E65FE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6F6C"/>
    <w:rsid w:val="000E722E"/>
    <w:rsid w:val="000E73F9"/>
    <w:rsid w:val="000E741C"/>
    <w:rsid w:val="000E7610"/>
    <w:rsid w:val="000E7666"/>
    <w:rsid w:val="000E782E"/>
    <w:rsid w:val="000E7B29"/>
    <w:rsid w:val="000F0166"/>
    <w:rsid w:val="000F0287"/>
    <w:rsid w:val="000F02CE"/>
    <w:rsid w:val="000F035A"/>
    <w:rsid w:val="000F0534"/>
    <w:rsid w:val="000F072F"/>
    <w:rsid w:val="000F077B"/>
    <w:rsid w:val="000F0A48"/>
    <w:rsid w:val="000F0B0D"/>
    <w:rsid w:val="000F0E5B"/>
    <w:rsid w:val="000F11C3"/>
    <w:rsid w:val="000F1229"/>
    <w:rsid w:val="000F1246"/>
    <w:rsid w:val="000F13E0"/>
    <w:rsid w:val="000F1CAB"/>
    <w:rsid w:val="000F1E34"/>
    <w:rsid w:val="000F1EA6"/>
    <w:rsid w:val="000F1EED"/>
    <w:rsid w:val="000F1F05"/>
    <w:rsid w:val="000F23C4"/>
    <w:rsid w:val="000F247D"/>
    <w:rsid w:val="000F2499"/>
    <w:rsid w:val="000F26FB"/>
    <w:rsid w:val="000F27E3"/>
    <w:rsid w:val="000F298C"/>
    <w:rsid w:val="000F2C8E"/>
    <w:rsid w:val="000F2E2F"/>
    <w:rsid w:val="000F2E61"/>
    <w:rsid w:val="000F2F22"/>
    <w:rsid w:val="000F31BE"/>
    <w:rsid w:val="000F325B"/>
    <w:rsid w:val="000F355C"/>
    <w:rsid w:val="000F35C3"/>
    <w:rsid w:val="000F363E"/>
    <w:rsid w:val="000F3692"/>
    <w:rsid w:val="000F36E7"/>
    <w:rsid w:val="000F3715"/>
    <w:rsid w:val="000F3722"/>
    <w:rsid w:val="000F37E4"/>
    <w:rsid w:val="000F3841"/>
    <w:rsid w:val="000F3982"/>
    <w:rsid w:val="000F3A45"/>
    <w:rsid w:val="000F3A5F"/>
    <w:rsid w:val="000F3AEE"/>
    <w:rsid w:val="000F3BE9"/>
    <w:rsid w:val="000F3D07"/>
    <w:rsid w:val="000F3F58"/>
    <w:rsid w:val="000F40F4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A9"/>
    <w:rsid w:val="000F4FD3"/>
    <w:rsid w:val="000F52A8"/>
    <w:rsid w:val="000F52E1"/>
    <w:rsid w:val="000F52F3"/>
    <w:rsid w:val="000F5737"/>
    <w:rsid w:val="000F5767"/>
    <w:rsid w:val="000F5985"/>
    <w:rsid w:val="000F5B08"/>
    <w:rsid w:val="000F5DDE"/>
    <w:rsid w:val="000F6142"/>
    <w:rsid w:val="000F6180"/>
    <w:rsid w:val="000F61C5"/>
    <w:rsid w:val="000F6215"/>
    <w:rsid w:val="000F630E"/>
    <w:rsid w:val="000F6311"/>
    <w:rsid w:val="000F63C6"/>
    <w:rsid w:val="000F6428"/>
    <w:rsid w:val="000F680E"/>
    <w:rsid w:val="000F688E"/>
    <w:rsid w:val="000F690D"/>
    <w:rsid w:val="000F6CC0"/>
    <w:rsid w:val="000F6DDE"/>
    <w:rsid w:val="000F6E8D"/>
    <w:rsid w:val="000F6EA8"/>
    <w:rsid w:val="000F6F02"/>
    <w:rsid w:val="000F7465"/>
    <w:rsid w:val="000F752C"/>
    <w:rsid w:val="000F7836"/>
    <w:rsid w:val="000F7A8D"/>
    <w:rsid w:val="000F7B4E"/>
    <w:rsid w:val="000F7F40"/>
    <w:rsid w:val="00100142"/>
    <w:rsid w:val="0010092A"/>
    <w:rsid w:val="0010092D"/>
    <w:rsid w:val="00100ADB"/>
    <w:rsid w:val="00100C27"/>
    <w:rsid w:val="00100E4D"/>
    <w:rsid w:val="00100ECF"/>
    <w:rsid w:val="00100EDE"/>
    <w:rsid w:val="00101304"/>
    <w:rsid w:val="0010158F"/>
    <w:rsid w:val="00101756"/>
    <w:rsid w:val="001019BF"/>
    <w:rsid w:val="00101BA1"/>
    <w:rsid w:val="00101E1D"/>
    <w:rsid w:val="0010200A"/>
    <w:rsid w:val="0010208F"/>
    <w:rsid w:val="0010236D"/>
    <w:rsid w:val="00102393"/>
    <w:rsid w:val="0010273D"/>
    <w:rsid w:val="001027FF"/>
    <w:rsid w:val="001028B4"/>
    <w:rsid w:val="001028BD"/>
    <w:rsid w:val="001029D8"/>
    <w:rsid w:val="00102B80"/>
    <w:rsid w:val="00102B9E"/>
    <w:rsid w:val="00102C67"/>
    <w:rsid w:val="00102F27"/>
    <w:rsid w:val="00102F28"/>
    <w:rsid w:val="00102FF7"/>
    <w:rsid w:val="00103288"/>
    <w:rsid w:val="001032C2"/>
    <w:rsid w:val="00103335"/>
    <w:rsid w:val="001035A3"/>
    <w:rsid w:val="0010377C"/>
    <w:rsid w:val="001040CF"/>
    <w:rsid w:val="001042BD"/>
    <w:rsid w:val="00104306"/>
    <w:rsid w:val="00104331"/>
    <w:rsid w:val="001047E3"/>
    <w:rsid w:val="00104D1F"/>
    <w:rsid w:val="00104E19"/>
    <w:rsid w:val="00104F12"/>
    <w:rsid w:val="00104F7D"/>
    <w:rsid w:val="00105021"/>
    <w:rsid w:val="0010506C"/>
    <w:rsid w:val="001051E2"/>
    <w:rsid w:val="001052D4"/>
    <w:rsid w:val="00105311"/>
    <w:rsid w:val="00105772"/>
    <w:rsid w:val="00105AD9"/>
    <w:rsid w:val="00105C5D"/>
    <w:rsid w:val="00105DC2"/>
    <w:rsid w:val="00105E0D"/>
    <w:rsid w:val="00105EDD"/>
    <w:rsid w:val="001060F6"/>
    <w:rsid w:val="00106136"/>
    <w:rsid w:val="00106207"/>
    <w:rsid w:val="00106256"/>
    <w:rsid w:val="001062D9"/>
    <w:rsid w:val="00106401"/>
    <w:rsid w:val="001064AB"/>
    <w:rsid w:val="001067A5"/>
    <w:rsid w:val="00106F00"/>
    <w:rsid w:val="00106F02"/>
    <w:rsid w:val="0010705D"/>
    <w:rsid w:val="0010764A"/>
    <w:rsid w:val="0010766A"/>
    <w:rsid w:val="00107937"/>
    <w:rsid w:val="00107998"/>
    <w:rsid w:val="00107AA6"/>
    <w:rsid w:val="00107C4F"/>
    <w:rsid w:val="00107E72"/>
    <w:rsid w:val="00110043"/>
    <w:rsid w:val="001100D6"/>
    <w:rsid w:val="00110246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17"/>
    <w:rsid w:val="001112E4"/>
    <w:rsid w:val="0011153E"/>
    <w:rsid w:val="0011161C"/>
    <w:rsid w:val="00111A21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4B"/>
    <w:rsid w:val="00113F72"/>
    <w:rsid w:val="00113FF0"/>
    <w:rsid w:val="001140B8"/>
    <w:rsid w:val="001141C7"/>
    <w:rsid w:val="00114403"/>
    <w:rsid w:val="0011443B"/>
    <w:rsid w:val="0011490B"/>
    <w:rsid w:val="00114977"/>
    <w:rsid w:val="00114AC3"/>
    <w:rsid w:val="001151B8"/>
    <w:rsid w:val="0011533A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4B0"/>
    <w:rsid w:val="00116B35"/>
    <w:rsid w:val="00116D39"/>
    <w:rsid w:val="00116EC2"/>
    <w:rsid w:val="00116F0A"/>
    <w:rsid w:val="00116F89"/>
    <w:rsid w:val="00117012"/>
    <w:rsid w:val="0011702C"/>
    <w:rsid w:val="00117122"/>
    <w:rsid w:val="001172F5"/>
    <w:rsid w:val="001173D1"/>
    <w:rsid w:val="00117625"/>
    <w:rsid w:val="00117678"/>
    <w:rsid w:val="00117768"/>
    <w:rsid w:val="00117A37"/>
    <w:rsid w:val="00117A98"/>
    <w:rsid w:val="00117B48"/>
    <w:rsid w:val="00117BC4"/>
    <w:rsid w:val="00117D1D"/>
    <w:rsid w:val="00117DC4"/>
    <w:rsid w:val="00117DCA"/>
    <w:rsid w:val="00117E09"/>
    <w:rsid w:val="00117EFA"/>
    <w:rsid w:val="0012047C"/>
    <w:rsid w:val="00120958"/>
    <w:rsid w:val="00120C4E"/>
    <w:rsid w:val="00120DF7"/>
    <w:rsid w:val="00120F74"/>
    <w:rsid w:val="00120FAC"/>
    <w:rsid w:val="001210EE"/>
    <w:rsid w:val="00121185"/>
    <w:rsid w:val="001212DC"/>
    <w:rsid w:val="0012186F"/>
    <w:rsid w:val="00121944"/>
    <w:rsid w:val="00121980"/>
    <w:rsid w:val="00121A05"/>
    <w:rsid w:val="00121B3B"/>
    <w:rsid w:val="00121DEC"/>
    <w:rsid w:val="00121E79"/>
    <w:rsid w:val="00121F87"/>
    <w:rsid w:val="00122145"/>
    <w:rsid w:val="0012263F"/>
    <w:rsid w:val="00122877"/>
    <w:rsid w:val="00122881"/>
    <w:rsid w:val="00122AB0"/>
    <w:rsid w:val="00122BF2"/>
    <w:rsid w:val="00122CA4"/>
    <w:rsid w:val="00122D4F"/>
    <w:rsid w:val="00122D9D"/>
    <w:rsid w:val="00122E45"/>
    <w:rsid w:val="001230F3"/>
    <w:rsid w:val="001231ED"/>
    <w:rsid w:val="001235A5"/>
    <w:rsid w:val="00123779"/>
    <w:rsid w:val="001237E5"/>
    <w:rsid w:val="0012390A"/>
    <w:rsid w:val="0012391C"/>
    <w:rsid w:val="00123B2B"/>
    <w:rsid w:val="00123E14"/>
    <w:rsid w:val="00124090"/>
    <w:rsid w:val="00124201"/>
    <w:rsid w:val="00124283"/>
    <w:rsid w:val="001242E4"/>
    <w:rsid w:val="001244B3"/>
    <w:rsid w:val="001246D8"/>
    <w:rsid w:val="00124969"/>
    <w:rsid w:val="001249C0"/>
    <w:rsid w:val="00124A7D"/>
    <w:rsid w:val="00124BB6"/>
    <w:rsid w:val="00124BD5"/>
    <w:rsid w:val="00124CCD"/>
    <w:rsid w:val="001250BC"/>
    <w:rsid w:val="001250C4"/>
    <w:rsid w:val="00125172"/>
    <w:rsid w:val="001251BB"/>
    <w:rsid w:val="001252F9"/>
    <w:rsid w:val="00125303"/>
    <w:rsid w:val="001253F1"/>
    <w:rsid w:val="001253F4"/>
    <w:rsid w:val="00125465"/>
    <w:rsid w:val="0012560D"/>
    <w:rsid w:val="0012562C"/>
    <w:rsid w:val="001256F2"/>
    <w:rsid w:val="001258B8"/>
    <w:rsid w:val="0012597D"/>
    <w:rsid w:val="00125CFB"/>
    <w:rsid w:val="00125EC4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9A9"/>
    <w:rsid w:val="00126A36"/>
    <w:rsid w:val="00126C4B"/>
    <w:rsid w:val="00126EF4"/>
    <w:rsid w:val="00126F43"/>
    <w:rsid w:val="00127127"/>
    <w:rsid w:val="001271E0"/>
    <w:rsid w:val="001275AA"/>
    <w:rsid w:val="00127CF0"/>
    <w:rsid w:val="00127E1F"/>
    <w:rsid w:val="00127E56"/>
    <w:rsid w:val="00127FE3"/>
    <w:rsid w:val="00130039"/>
    <w:rsid w:val="001300F9"/>
    <w:rsid w:val="001304EF"/>
    <w:rsid w:val="00130567"/>
    <w:rsid w:val="001305BD"/>
    <w:rsid w:val="00130607"/>
    <w:rsid w:val="001308CD"/>
    <w:rsid w:val="00130913"/>
    <w:rsid w:val="00130AE5"/>
    <w:rsid w:val="00130B36"/>
    <w:rsid w:val="00130B71"/>
    <w:rsid w:val="00130C38"/>
    <w:rsid w:val="00130DDE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655"/>
    <w:rsid w:val="00131892"/>
    <w:rsid w:val="00131B88"/>
    <w:rsid w:val="00131D11"/>
    <w:rsid w:val="00131E7D"/>
    <w:rsid w:val="00132071"/>
    <w:rsid w:val="001321E9"/>
    <w:rsid w:val="00132385"/>
    <w:rsid w:val="001323BB"/>
    <w:rsid w:val="0013240C"/>
    <w:rsid w:val="001325E9"/>
    <w:rsid w:val="00132B1A"/>
    <w:rsid w:val="00132BD3"/>
    <w:rsid w:val="00132CD1"/>
    <w:rsid w:val="00132DF6"/>
    <w:rsid w:val="00132E78"/>
    <w:rsid w:val="00132F57"/>
    <w:rsid w:val="001330E6"/>
    <w:rsid w:val="00133109"/>
    <w:rsid w:val="00133138"/>
    <w:rsid w:val="00133187"/>
    <w:rsid w:val="001332E8"/>
    <w:rsid w:val="001337FD"/>
    <w:rsid w:val="00133810"/>
    <w:rsid w:val="00133C17"/>
    <w:rsid w:val="00133C7E"/>
    <w:rsid w:val="0013404E"/>
    <w:rsid w:val="00134136"/>
    <w:rsid w:val="0013434C"/>
    <w:rsid w:val="0013435F"/>
    <w:rsid w:val="001343B2"/>
    <w:rsid w:val="001346D4"/>
    <w:rsid w:val="0013475C"/>
    <w:rsid w:val="0013478E"/>
    <w:rsid w:val="0013483C"/>
    <w:rsid w:val="00134880"/>
    <w:rsid w:val="0013497B"/>
    <w:rsid w:val="00134994"/>
    <w:rsid w:val="00134B2B"/>
    <w:rsid w:val="00134BC7"/>
    <w:rsid w:val="00134D59"/>
    <w:rsid w:val="00134E5E"/>
    <w:rsid w:val="00134F1E"/>
    <w:rsid w:val="00134FA3"/>
    <w:rsid w:val="001350FA"/>
    <w:rsid w:val="001353C6"/>
    <w:rsid w:val="001353F2"/>
    <w:rsid w:val="00135477"/>
    <w:rsid w:val="001354DB"/>
    <w:rsid w:val="0013559C"/>
    <w:rsid w:val="0013571A"/>
    <w:rsid w:val="00135BD2"/>
    <w:rsid w:val="00135C3F"/>
    <w:rsid w:val="00135C63"/>
    <w:rsid w:val="00135C95"/>
    <w:rsid w:val="00135CDA"/>
    <w:rsid w:val="00135CEE"/>
    <w:rsid w:val="00136001"/>
    <w:rsid w:val="0013627B"/>
    <w:rsid w:val="001363AC"/>
    <w:rsid w:val="0013657B"/>
    <w:rsid w:val="00136633"/>
    <w:rsid w:val="001367DC"/>
    <w:rsid w:val="00136A77"/>
    <w:rsid w:val="00136BC3"/>
    <w:rsid w:val="00136C4A"/>
    <w:rsid w:val="00137063"/>
    <w:rsid w:val="00137114"/>
    <w:rsid w:val="00137119"/>
    <w:rsid w:val="0013717D"/>
    <w:rsid w:val="001372C5"/>
    <w:rsid w:val="001374A4"/>
    <w:rsid w:val="00137665"/>
    <w:rsid w:val="0013769A"/>
    <w:rsid w:val="001377B3"/>
    <w:rsid w:val="0013790A"/>
    <w:rsid w:val="0013790B"/>
    <w:rsid w:val="001379EB"/>
    <w:rsid w:val="00137C0A"/>
    <w:rsid w:val="00137DD8"/>
    <w:rsid w:val="00137F94"/>
    <w:rsid w:val="00140176"/>
    <w:rsid w:val="0014058A"/>
    <w:rsid w:val="00140739"/>
    <w:rsid w:val="00140916"/>
    <w:rsid w:val="0014094E"/>
    <w:rsid w:val="001409DD"/>
    <w:rsid w:val="001409F3"/>
    <w:rsid w:val="00140A53"/>
    <w:rsid w:val="00140BB0"/>
    <w:rsid w:val="00140C1B"/>
    <w:rsid w:val="00140CBC"/>
    <w:rsid w:val="00140ED9"/>
    <w:rsid w:val="00141647"/>
    <w:rsid w:val="001419E2"/>
    <w:rsid w:val="00141B22"/>
    <w:rsid w:val="00141C40"/>
    <w:rsid w:val="00141DA9"/>
    <w:rsid w:val="00141DC0"/>
    <w:rsid w:val="00141E55"/>
    <w:rsid w:val="0014201E"/>
    <w:rsid w:val="001422FE"/>
    <w:rsid w:val="0014233D"/>
    <w:rsid w:val="00142737"/>
    <w:rsid w:val="00142853"/>
    <w:rsid w:val="00142D3A"/>
    <w:rsid w:val="00142D9E"/>
    <w:rsid w:val="00142EAF"/>
    <w:rsid w:val="00142EE7"/>
    <w:rsid w:val="00142F49"/>
    <w:rsid w:val="00143165"/>
    <w:rsid w:val="001431D3"/>
    <w:rsid w:val="0014320E"/>
    <w:rsid w:val="00143296"/>
    <w:rsid w:val="001432CA"/>
    <w:rsid w:val="001432D3"/>
    <w:rsid w:val="001434DF"/>
    <w:rsid w:val="00143584"/>
    <w:rsid w:val="001435A3"/>
    <w:rsid w:val="0014370F"/>
    <w:rsid w:val="00143A85"/>
    <w:rsid w:val="00143FB3"/>
    <w:rsid w:val="0014406D"/>
    <w:rsid w:val="001441FF"/>
    <w:rsid w:val="00144374"/>
    <w:rsid w:val="001446DE"/>
    <w:rsid w:val="00144779"/>
    <w:rsid w:val="001447C0"/>
    <w:rsid w:val="00144BB7"/>
    <w:rsid w:val="00144D2B"/>
    <w:rsid w:val="00144EBC"/>
    <w:rsid w:val="0014501D"/>
    <w:rsid w:val="0014517B"/>
    <w:rsid w:val="00145648"/>
    <w:rsid w:val="00145680"/>
    <w:rsid w:val="00145866"/>
    <w:rsid w:val="001458BD"/>
    <w:rsid w:val="00145A0F"/>
    <w:rsid w:val="00145B57"/>
    <w:rsid w:val="00145B87"/>
    <w:rsid w:val="00145C2C"/>
    <w:rsid w:val="00145D3F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0E9"/>
    <w:rsid w:val="001471FF"/>
    <w:rsid w:val="001473E0"/>
    <w:rsid w:val="00147676"/>
    <w:rsid w:val="00147728"/>
    <w:rsid w:val="001477F9"/>
    <w:rsid w:val="00147965"/>
    <w:rsid w:val="00147C30"/>
    <w:rsid w:val="00147DA5"/>
    <w:rsid w:val="00147F8D"/>
    <w:rsid w:val="00147FD4"/>
    <w:rsid w:val="00150180"/>
    <w:rsid w:val="001501E6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58E"/>
    <w:rsid w:val="001516B0"/>
    <w:rsid w:val="001517AD"/>
    <w:rsid w:val="001519B4"/>
    <w:rsid w:val="001519FA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1F5"/>
    <w:rsid w:val="00152252"/>
    <w:rsid w:val="00152306"/>
    <w:rsid w:val="00152517"/>
    <w:rsid w:val="001525DB"/>
    <w:rsid w:val="0015268D"/>
    <w:rsid w:val="00152749"/>
    <w:rsid w:val="001529C2"/>
    <w:rsid w:val="00152B76"/>
    <w:rsid w:val="00152B84"/>
    <w:rsid w:val="0015300C"/>
    <w:rsid w:val="00153026"/>
    <w:rsid w:val="00153160"/>
    <w:rsid w:val="0015320A"/>
    <w:rsid w:val="0015337F"/>
    <w:rsid w:val="001533EB"/>
    <w:rsid w:val="00153690"/>
    <w:rsid w:val="0015390F"/>
    <w:rsid w:val="00153C54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583"/>
    <w:rsid w:val="0015570B"/>
    <w:rsid w:val="0015578B"/>
    <w:rsid w:val="00155CB7"/>
    <w:rsid w:val="00155E62"/>
    <w:rsid w:val="00156049"/>
    <w:rsid w:val="001561B4"/>
    <w:rsid w:val="00156494"/>
    <w:rsid w:val="001564BA"/>
    <w:rsid w:val="0015653B"/>
    <w:rsid w:val="0015662C"/>
    <w:rsid w:val="0015664A"/>
    <w:rsid w:val="0015667B"/>
    <w:rsid w:val="0015681C"/>
    <w:rsid w:val="00156D7B"/>
    <w:rsid w:val="00156DD6"/>
    <w:rsid w:val="00157406"/>
    <w:rsid w:val="0015742D"/>
    <w:rsid w:val="001574E3"/>
    <w:rsid w:val="0015754B"/>
    <w:rsid w:val="0015757A"/>
    <w:rsid w:val="00157656"/>
    <w:rsid w:val="00157723"/>
    <w:rsid w:val="001577E0"/>
    <w:rsid w:val="00157B1C"/>
    <w:rsid w:val="00157B1E"/>
    <w:rsid w:val="00157EB2"/>
    <w:rsid w:val="0016028B"/>
    <w:rsid w:val="001604DE"/>
    <w:rsid w:val="00160892"/>
    <w:rsid w:val="0016096B"/>
    <w:rsid w:val="00160FED"/>
    <w:rsid w:val="00161153"/>
    <w:rsid w:val="0016117F"/>
    <w:rsid w:val="00161190"/>
    <w:rsid w:val="001612F2"/>
    <w:rsid w:val="00161367"/>
    <w:rsid w:val="00161506"/>
    <w:rsid w:val="001618F0"/>
    <w:rsid w:val="00161AC9"/>
    <w:rsid w:val="00161AF4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3C53"/>
    <w:rsid w:val="0016418C"/>
    <w:rsid w:val="00164448"/>
    <w:rsid w:val="001644C5"/>
    <w:rsid w:val="001646FF"/>
    <w:rsid w:val="0016473B"/>
    <w:rsid w:val="001649AF"/>
    <w:rsid w:val="00164DC4"/>
    <w:rsid w:val="00164E79"/>
    <w:rsid w:val="00164E87"/>
    <w:rsid w:val="00164EE2"/>
    <w:rsid w:val="00164F86"/>
    <w:rsid w:val="00164FD6"/>
    <w:rsid w:val="00165001"/>
    <w:rsid w:val="001650D1"/>
    <w:rsid w:val="001651BC"/>
    <w:rsid w:val="0016530A"/>
    <w:rsid w:val="001653B4"/>
    <w:rsid w:val="0016540E"/>
    <w:rsid w:val="0016547A"/>
    <w:rsid w:val="00165592"/>
    <w:rsid w:val="0016564D"/>
    <w:rsid w:val="00165653"/>
    <w:rsid w:val="00165BBD"/>
    <w:rsid w:val="00165D86"/>
    <w:rsid w:val="00165F07"/>
    <w:rsid w:val="00165F89"/>
    <w:rsid w:val="00165FA4"/>
    <w:rsid w:val="00165FD8"/>
    <w:rsid w:val="00165FD9"/>
    <w:rsid w:val="00166174"/>
    <w:rsid w:val="0016628C"/>
    <w:rsid w:val="001664D4"/>
    <w:rsid w:val="0016664D"/>
    <w:rsid w:val="00166699"/>
    <w:rsid w:val="001667DE"/>
    <w:rsid w:val="00166B1A"/>
    <w:rsid w:val="00166B4D"/>
    <w:rsid w:val="00166C7E"/>
    <w:rsid w:val="00166CCB"/>
    <w:rsid w:val="00166D48"/>
    <w:rsid w:val="001670C5"/>
    <w:rsid w:val="00167144"/>
    <w:rsid w:val="001673C3"/>
    <w:rsid w:val="00167592"/>
    <w:rsid w:val="0016767F"/>
    <w:rsid w:val="0016769A"/>
    <w:rsid w:val="001676DF"/>
    <w:rsid w:val="00167779"/>
    <w:rsid w:val="00167EB5"/>
    <w:rsid w:val="00167F43"/>
    <w:rsid w:val="00167FBC"/>
    <w:rsid w:val="00170221"/>
    <w:rsid w:val="00170273"/>
    <w:rsid w:val="0017040F"/>
    <w:rsid w:val="0017094A"/>
    <w:rsid w:val="00170AFD"/>
    <w:rsid w:val="00170D0B"/>
    <w:rsid w:val="00170EB5"/>
    <w:rsid w:val="00171128"/>
    <w:rsid w:val="001714B4"/>
    <w:rsid w:val="001715CA"/>
    <w:rsid w:val="00171659"/>
    <w:rsid w:val="0017174A"/>
    <w:rsid w:val="001717A5"/>
    <w:rsid w:val="001717FC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25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4F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35F"/>
    <w:rsid w:val="00176524"/>
    <w:rsid w:val="001765BD"/>
    <w:rsid w:val="00176C9D"/>
    <w:rsid w:val="00176DE0"/>
    <w:rsid w:val="00176E35"/>
    <w:rsid w:val="00177169"/>
    <w:rsid w:val="00177200"/>
    <w:rsid w:val="00177483"/>
    <w:rsid w:val="001774C2"/>
    <w:rsid w:val="00177566"/>
    <w:rsid w:val="00177612"/>
    <w:rsid w:val="001776DC"/>
    <w:rsid w:val="00177736"/>
    <w:rsid w:val="001778B5"/>
    <w:rsid w:val="00177942"/>
    <w:rsid w:val="001779EC"/>
    <w:rsid w:val="00177B73"/>
    <w:rsid w:val="00177D73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5EF"/>
    <w:rsid w:val="00182A42"/>
    <w:rsid w:val="00182C2E"/>
    <w:rsid w:val="00182DB1"/>
    <w:rsid w:val="00182F1E"/>
    <w:rsid w:val="00183399"/>
    <w:rsid w:val="0018374A"/>
    <w:rsid w:val="001837D0"/>
    <w:rsid w:val="0018399B"/>
    <w:rsid w:val="00183AD0"/>
    <w:rsid w:val="00183B5C"/>
    <w:rsid w:val="00184106"/>
    <w:rsid w:val="00184282"/>
    <w:rsid w:val="0018439A"/>
    <w:rsid w:val="00184467"/>
    <w:rsid w:val="001847B6"/>
    <w:rsid w:val="0018488E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47B"/>
    <w:rsid w:val="00185576"/>
    <w:rsid w:val="00185774"/>
    <w:rsid w:val="0018599B"/>
    <w:rsid w:val="00186041"/>
    <w:rsid w:val="00186163"/>
    <w:rsid w:val="00186403"/>
    <w:rsid w:val="0018681D"/>
    <w:rsid w:val="00186C64"/>
    <w:rsid w:val="00186D00"/>
    <w:rsid w:val="00186E89"/>
    <w:rsid w:val="00186F3E"/>
    <w:rsid w:val="00187335"/>
    <w:rsid w:val="001874DA"/>
    <w:rsid w:val="00187661"/>
    <w:rsid w:val="001876DD"/>
    <w:rsid w:val="0018789A"/>
    <w:rsid w:val="00187F70"/>
    <w:rsid w:val="001902A4"/>
    <w:rsid w:val="00190334"/>
    <w:rsid w:val="00190403"/>
    <w:rsid w:val="001905BC"/>
    <w:rsid w:val="00190624"/>
    <w:rsid w:val="001906DD"/>
    <w:rsid w:val="0019074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BC5"/>
    <w:rsid w:val="00191C18"/>
    <w:rsid w:val="00191C3B"/>
    <w:rsid w:val="00191F4B"/>
    <w:rsid w:val="00191FB2"/>
    <w:rsid w:val="00192198"/>
    <w:rsid w:val="001922CB"/>
    <w:rsid w:val="001923C4"/>
    <w:rsid w:val="00192BA2"/>
    <w:rsid w:val="00192D6A"/>
    <w:rsid w:val="00192E5D"/>
    <w:rsid w:val="00192E8B"/>
    <w:rsid w:val="00193172"/>
    <w:rsid w:val="001933AD"/>
    <w:rsid w:val="00193708"/>
    <w:rsid w:val="00193709"/>
    <w:rsid w:val="00193868"/>
    <w:rsid w:val="00193BFA"/>
    <w:rsid w:val="00193CEC"/>
    <w:rsid w:val="00193DB2"/>
    <w:rsid w:val="00193DF1"/>
    <w:rsid w:val="00193ECB"/>
    <w:rsid w:val="00194167"/>
    <w:rsid w:val="001942A8"/>
    <w:rsid w:val="001942D6"/>
    <w:rsid w:val="00194346"/>
    <w:rsid w:val="00194359"/>
    <w:rsid w:val="001945AF"/>
    <w:rsid w:val="001945EF"/>
    <w:rsid w:val="001946E9"/>
    <w:rsid w:val="00194710"/>
    <w:rsid w:val="00194822"/>
    <w:rsid w:val="001948B8"/>
    <w:rsid w:val="001948C6"/>
    <w:rsid w:val="001948E6"/>
    <w:rsid w:val="00194BA6"/>
    <w:rsid w:val="00194CAF"/>
    <w:rsid w:val="00194FED"/>
    <w:rsid w:val="001950C5"/>
    <w:rsid w:val="0019515A"/>
    <w:rsid w:val="00195182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9B7"/>
    <w:rsid w:val="00196A75"/>
    <w:rsid w:val="00196AE7"/>
    <w:rsid w:val="00196AEA"/>
    <w:rsid w:val="00196BE1"/>
    <w:rsid w:val="00196D24"/>
    <w:rsid w:val="00197045"/>
    <w:rsid w:val="0019739F"/>
    <w:rsid w:val="0019757A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488"/>
    <w:rsid w:val="001A069F"/>
    <w:rsid w:val="001A06F8"/>
    <w:rsid w:val="001A0871"/>
    <w:rsid w:val="001A0B1B"/>
    <w:rsid w:val="001A0ED9"/>
    <w:rsid w:val="001A0F7F"/>
    <w:rsid w:val="001A1058"/>
    <w:rsid w:val="001A11B7"/>
    <w:rsid w:val="001A1270"/>
    <w:rsid w:val="001A1290"/>
    <w:rsid w:val="001A1393"/>
    <w:rsid w:val="001A14D0"/>
    <w:rsid w:val="001A1742"/>
    <w:rsid w:val="001A19D4"/>
    <w:rsid w:val="001A1AFC"/>
    <w:rsid w:val="001A1B98"/>
    <w:rsid w:val="001A1CB7"/>
    <w:rsid w:val="001A1F5B"/>
    <w:rsid w:val="001A1F70"/>
    <w:rsid w:val="001A2108"/>
    <w:rsid w:val="001A2141"/>
    <w:rsid w:val="001A248B"/>
    <w:rsid w:val="001A24C7"/>
    <w:rsid w:val="001A2599"/>
    <w:rsid w:val="001A2757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128"/>
    <w:rsid w:val="001A5209"/>
    <w:rsid w:val="001A54FE"/>
    <w:rsid w:val="001A5935"/>
    <w:rsid w:val="001A5A0F"/>
    <w:rsid w:val="001A5B33"/>
    <w:rsid w:val="001A5CAD"/>
    <w:rsid w:val="001A5E2F"/>
    <w:rsid w:val="001A60B6"/>
    <w:rsid w:val="001A6140"/>
    <w:rsid w:val="001A6323"/>
    <w:rsid w:val="001A6329"/>
    <w:rsid w:val="001A640B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5D6"/>
    <w:rsid w:val="001A79AA"/>
    <w:rsid w:val="001A7B42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BD0"/>
    <w:rsid w:val="001B1C5E"/>
    <w:rsid w:val="001B1D7D"/>
    <w:rsid w:val="001B22D3"/>
    <w:rsid w:val="001B22DE"/>
    <w:rsid w:val="001B22F8"/>
    <w:rsid w:val="001B2358"/>
    <w:rsid w:val="001B24AE"/>
    <w:rsid w:val="001B25AA"/>
    <w:rsid w:val="001B27BD"/>
    <w:rsid w:val="001B28C6"/>
    <w:rsid w:val="001B2937"/>
    <w:rsid w:val="001B29B2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67F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81"/>
    <w:rsid w:val="001C04DC"/>
    <w:rsid w:val="001C069E"/>
    <w:rsid w:val="001C08EF"/>
    <w:rsid w:val="001C0AE8"/>
    <w:rsid w:val="001C0B22"/>
    <w:rsid w:val="001C0BBE"/>
    <w:rsid w:val="001C0ECC"/>
    <w:rsid w:val="001C0F8C"/>
    <w:rsid w:val="001C1397"/>
    <w:rsid w:val="001C15B2"/>
    <w:rsid w:val="001C1634"/>
    <w:rsid w:val="001C1727"/>
    <w:rsid w:val="001C1A71"/>
    <w:rsid w:val="001C1AB3"/>
    <w:rsid w:val="001C1B3B"/>
    <w:rsid w:val="001C1D23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2E79"/>
    <w:rsid w:val="001C3068"/>
    <w:rsid w:val="001C3125"/>
    <w:rsid w:val="001C3126"/>
    <w:rsid w:val="001C31C3"/>
    <w:rsid w:val="001C326F"/>
    <w:rsid w:val="001C3305"/>
    <w:rsid w:val="001C364B"/>
    <w:rsid w:val="001C369C"/>
    <w:rsid w:val="001C3814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A7B"/>
    <w:rsid w:val="001C4B4D"/>
    <w:rsid w:val="001C4B54"/>
    <w:rsid w:val="001C4E3C"/>
    <w:rsid w:val="001C5155"/>
    <w:rsid w:val="001C5388"/>
    <w:rsid w:val="001C5458"/>
    <w:rsid w:val="001C5460"/>
    <w:rsid w:val="001C58A7"/>
    <w:rsid w:val="001C5909"/>
    <w:rsid w:val="001C59BD"/>
    <w:rsid w:val="001C5DF8"/>
    <w:rsid w:val="001C5E68"/>
    <w:rsid w:val="001C5E74"/>
    <w:rsid w:val="001C5F90"/>
    <w:rsid w:val="001C6217"/>
    <w:rsid w:val="001C629B"/>
    <w:rsid w:val="001C6636"/>
    <w:rsid w:val="001C6703"/>
    <w:rsid w:val="001C6885"/>
    <w:rsid w:val="001C6A40"/>
    <w:rsid w:val="001C6B2D"/>
    <w:rsid w:val="001C6D23"/>
    <w:rsid w:val="001C6D26"/>
    <w:rsid w:val="001C6F14"/>
    <w:rsid w:val="001C701C"/>
    <w:rsid w:val="001C7280"/>
    <w:rsid w:val="001C72AC"/>
    <w:rsid w:val="001C72FC"/>
    <w:rsid w:val="001C734B"/>
    <w:rsid w:val="001C742F"/>
    <w:rsid w:val="001C7472"/>
    <w:rsid w:val="001C7792"/>
    <w:rsid w:val="001C792D"/>
    <w:rsid w:val="001C7A07"/>
    <w:rsid w:val="001C7AB9"/>
    <w:rsid w:val="001C7D62"/>
    <w:rsid w:val="001D0096"/>
    <w:rsid w:val="001D02FF"/>
    <w:rsid w:val="001D0304"/>
    <w:rsid w:val="001D05EE"/>
    <w:rsid w:val="001D0642"/>
    <w:rsid w:val="001D0726"/>
    <w:rsid w:val="001D081F"/>
    <w:rsid w:val="001D0AEF"/>
    <w:rsid w:val="001D0CEB"/>
    <w:rsid w:val="001D0E56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C14"/>
    <w:rsid w:val="001D1D82"/>
    <w:rsid w:val="001D1E96"/>
    <w:rsid w:val="001D2086"/>
    <w:rsid w:val="001D2166"/>
    <w:rsid w:val="001D223E"/>
    <w:rsid w:val="001D23A7"/>
    <w:rsid w:val="001D251F"/>
    <w:rsid w:val="001D2680"/>
    <w:rsid w:val="001D2706"/>
    <w:rsid w:val="001D277A"/>
    <w:rsid w:val="001D28F3"/>
    <w:rsid w:val="001D2AB4"/>
    <w:rsid w:val="001D2AF5"/>
    <w:rsid w:val="001D2ECE"/>
    <w:rsid w:val="001D2EE5"/>
    <w:rsid w:val="001D2F06"/>
    <w:rsid w:val="001D303D"/>
    <w:rsid w:val="001D303F"/>
    <w:rsid w:val="001D3107"/>
    <w:rsid w:val="001D311B"/>
    <w:rsid w:val="001D35E9"/>
    <w:rsid w:val="001D36B3"/>
    <w:rsid w:val="001D3760"/>
    <w:rsid w:val="001D3B16"/>
    <w:rsid w:val="001D3B43"/>
    <w:rsid w:val="001D3D61"/>
    <w:rsid w:val="001D3D83"/>
    <w:rsid w:val="001D4013"/>
    <w:rsid w:val="001D4048"/>
    <w:rsid w:val="001D421A"/>
    <w:rsid w:val="001D42D0"/>
    <w:rsid w:val="001D42FD"/>
    <w:rsid w:val="001D4329"/>
    <w:rsid w:val="001D433B"/>
    <w:rsid w:val="001D43F1"/>
    <w:rsid w:val="001D443A"/>
    <w:rsid w:val="001D44F0"/>
    <w:rsid w:val="001D4759"/>
    <w:rsid w:val="001D476D"/>
    <w:rsid w:val="001D47AF"/>
    <w:rsid w:val="001D499E"/>
    <w:rsid w:val="001D4B53"/>
    <w:rsid w:val="001D4B97"/>
    <w:rsid w:val="001D4C21"/>
    <w:rsid w:val="001D4C53"/>
    <w:rsid w:val="001D4EC0"/>
    <w:rsid w:val="001D4FE7"/>
    <w:rsid w:val="001D515F"/>
    <w:rsid w:val="001D5587"/>
    <w:rsid w:val="001D55DD"/>
    <w:rsid w:val="001D569B"/>
    <w:rsid w:val="001D57F5"/>
    <w:rsid w:val="001D581B"/>
    <w:rsid w:val="001D58A4"/>
    <w:rsid w:val="001D5991"/>
    <w:rsid w:val="001D5C38"/>
    <w:rsid w:val="001D5D99"/>
    <w:rsid w:val="001D5E2E"/>
    <w:rsid w:val="001D5FC9"/>
    <w:rsid w:val="001D603F"/>
    <w:rsid w:val="001D608C"/>
    <w:rsid w:val="001D60A7"/>
    <w:rsid w:val="001D6317"/>
    <w:rsid w:val="001D63FF"/>
    <w:rsid w:val="001D6435"/>
    <w:rsid w:val="001D67AA"/>
    <w:rsid w:val="001D68F3"/>
    <w:rsid w:val="001D6A99"/>
    <w:rsid w:val="001D6BF1"/>
    <w:rsid w:val="001D6C08"/>
    <w:rsid w:val="001D6DD6"/>
    <w:rsid w:val="001D6E19"/>
    <w:rsid w:val="001D6E9E"/>
    <w:rsid w:val="001D6F70"/>
    <w:rsid w:val="001D6F9E"/>
    <w:rsid w:val="001D7285"/>
    <w:rsid w:val="001D73AF"/>
    <w:rsid w:val="001D7529"/>
    <w:rsid w:val="001D761C"/>
    <w:rsid w:val="001D762F"/>
    <w:rsid w:val="001D7E1E"/>
    <w:rsid w:val="001E01FF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90"/>
    <w:rsid w:val="001E16D1"/>
    <w:rsid w:val="001E1722"/>
    <w:rsid w:val="001E195D"/>
    <w:rsid w:val="001E1F68"/>
    <w:rsid w:val="001E1F8B"/>
    <w:rsid w:val="001E2191"/>
    <w:rsid w:val="001E2286"/>
    <w:rsid w:val="001E231F"/>
    <w:rsid w:val="001E28ED"/>
    <w:rsid w:val="001E2927"/>
    <w:rsid w:val="001E2AFE"/>
    <w:rsid w:val="001E2C52"/>
    <w:rsid w:val="001E2D10"/>
    <w:rsid w:val="001E2D39"/>
    <w:rsid w:val="001E2DAB"/>
    <w:rsid w:val="001E2F01"/>
    <w:rsid w:val="001E2FEC"/>
    <w:rsid w:val="001E3155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690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5DF5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AE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71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255"/>
    <w:rsid w:val="001F2343"/>
    <w:rsid w:val="001F248C"/>
    <w:rsid w:val="001F26E0"/>
    <w:rsid w:val="001F289C"/>
    <w:rsid w:val="001F2966"/>
    <w:rsid w:val="001F2BD4"/>
    <w:rsid w:val="001F30F9"/>
    <w:rsid w:val="001F3158"/>
    <w:rsid w:val="001F36F8"/>
    <w:rsid w:val="001F39CD"/>
    <w:rsid w:val="001F3B56"/>
    <w:rsid w:val="001F3BA0"/>
    <w:rsid w:val="001F3D64"/>
    <w:rsid w:val="001F3E83"/>
    <w:rsid w:val="001F40CC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8C6"/>
    <w:rsid w:val="001F6BA9"/>
    <w:rsid w:val="001F6DAD"/>
    <w:rsid w:val="001F70C5"/>
    <w:rsid w:val="001F713E"/>
    <w:rsid w:val="001F7362"/>
    <w:rsid w:val="001F741E"/>
    <w:rsid w:val="001F7563"/>
    <w:rsid w:val="001F769D"/>
    <w:rsid w:val="001F7B08"/>
    <w:rsid w:val="001F7EA6"/>
    <w:rsid w:val="00200093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87A"/>
    <w:rsid w:val="00200958"/>
    <w:rsid w:val="00200A1C"/>
    <w:rsid w:val="00200CA3"/>
    <w:rsid w:val="00200E7E"/>
    <w:rsid w:val="00200EA3"/>
    <w:rsid w:val="00200EBE"/>
    <w:rsid w:val="00201088"/>
    <w:rsid w:val="002010DD"/>
    <w:rsid w:val="002012C8"/>
    <w:rsid w:val="00201484"/>
    <w:rsid w:val="00201706"/>
    <w:rsid w:val="00201778"/>
    <w:rsid w:val="002018FD"/>
    <w:rsid w:val="00201D11"/>
    <w:rsid w:val="002021C6"/>
    <w:rsid w:val="0020238A"/>
    <w:rsid w:val="00202734"/>
    <w:rsid w:val="00202A14"/>
    <w:rsid w:val="00202B31"/>
    <w:rsid w:val="00202BD5"/>
    <w:rsid w:val="00202CB4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8F5"/>
    <w:rsid w:val="00203947"/>
    <w:rsid w:val="00203A3F"/>
    <w:rsid w:val="00203B9F"/>
    <w:rsid w:val="00203C8D"/>
    <w:rsid w:val="00203D11"/>
    <w:rsid w:val="00203E69"/>
    <w:rsid w:val="00204255"/>
    <w:rsid w:val="002043C6"/>
    <w:rsid w:val="002043C9"/>
    <w:rsid w:val="002043DA"/>
    <w:rsid w:val="00204594"/>
    <w:rsid w:val="002045D4"/>
    <w:rsid w:val="002047AA"/>
    <w:rsid w:val="00204AFC"/>
    <w:rsid w:val="00204B59"/>
    <w:rsid w:val="00204C64"/>
    <w:rsid w:val="00204C93"/>
    <w:rsid w:val="00204F14"/>
    <w:rsid w:val="0020504D"/>
    <w:rsid w:val="002050D4"/>
    <w:rsid w:val="00205292"/>
    <w:rsid w:val="002054D4"/>
    <w:rsid w:val="00205560"/>
    <w:rsid w:val="00205626"/>
    <w:rsid w:val="00205A97"/>
    <w:rsid w:val="0020601A"/>
    <w:rsid w:val="002060B5"/>
    <w:rsid w:val="002061F1"/>
    <w:rsid w:val="002068BB"/>
    <w:rsid w:val="0020690E"/>
    <w:rsid w:val="00206CFA"/>
    <w:rsid w:val="00206D87"/>
    <w:rsid w:val="00206E2F"/>
    <w:rsid w:val="00206E45"/>
    <w:rsid w:val="00206E4C"/>
    <w:rsid w:val="002070E5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07F70"/>
    <w:rsid w:val="00207FC8"/>
    <w:rsid w:val="00210090"/>
    <w:rsid w:val="002102BD"/>
    <w:rsid w:val="002103E5"/>
    <w:rsid w:val="0021054D"/>
    <w:rsid w:val="002106DB"/>
    <w:rsid w:val="002108CD"/>
    <w:rsid w:val="002109F3"/>
    <w:rsid w:val="00210BED"/>
    <w:rsid w:val="00210CBA"/>
    <w:rsid w:val="00210F9D"/>
    <w:rsid w:val="002112A5"/>
    <w:rsid w:val="0021137C"/>
    <w:rsid w:val="00211455"/>
    <w:rsid w:val="002115E9"/>
    <w:rsid w:val="002116C5"/>
    <w:rsid w:val="0021171F"/>
    <w:rsid w:val="0021178F"/>
    <w:rsid w:val="00211A4E"/>
    <w:rsid w:val="00211B01"/>
    <w:rsid w:val="00211B4C"/>
    <w:rsid w:val="00211BD6"/>
    <w:rsid w:val="00211C06"/>
    <w:rsid w:val="00211C2F"/>
    <w:rsid w:val="00211CB6"/>
    <w:rsid w:val="00211CCE"/>
    <w:rsid w:val="00211D96"/>
    <w:rsid w:val="00211EAE"/>
    <w:rsid w:val="00211F92"/>
    <w:rsid w:val="0021220E"/>
    <w:rsid w:val="002125D4"/>
    <w:rsid w:val="002126E3"/>
    <w:rsid w:val="0021271E"/>
    <w:rsid w:val="00212854"/>
    <w:rsid w:val="0021287D"/>
    <w:rsid w:val="00212A12"/>
    <w:rsid w:val="00212A48"/>
    <w:rsid w:val="00212C8A"/>
    <w:rsid w:val="00213029"/>
    <w:rsid w:val="00213055"/>
    <w:rsid w:val="00213097"/>
    <w:rsid w:val="002131C0"/>
    <w:rsid w:val="002131C2"/>
    <w:rsid w:val="002131C5"/>
    <w:rsid w:val="002131F0"/>
    <w:rsid w:val="0021321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4F96"/>
    <w:rsid w:val="002150F5"/>
    <w:rsid w:val="00215113"/>
    <w:rsid w:val="00215532"/>
    <w:rsid w:val="00215623"/>
    <w:rsid w:val="002156DE"/>
    <w:rsid w:val="0021571A"/>
    <w:rsid w:val="00215747"/>
    <w:rsid w:val="0021579B"/>
    <w:rsid w:val="00215815"/>
    <w:rsid w:val="00215A92"/>
    <w:rsid w:val="00215B10"/>
    <w:rsid w:val="00215B57"/>
    <w:rsid w:val="002160FE"/>
    <w:rsid w:val="002163AB"/>
    <w:rsid w:val="00216417"/>
    <w:rsid w:val="00216448"/>
    <w:rsid w:val="00216688"/>
    <w:rsid w:val="002167D9"/>
    <w:rsid w:val="00216839"/>
    <w:rsid w:val="00216907"/>
    <w:rsid w:val="0021692E"/>
    <w:rsid w:val="00216944"/>
    <w:rsid w:val="00216A4E"/>
    <w:rsid w:val="00216B00"/>
    <w:rsid w:val="00216B11"/>
    <w:rsid w:val="00216BEF"/>
    <w:rsid w:val="00216CCD"/>
    <w:rsid w:val="00216D38"/>
    <w:rsid w:val="00216D99"/>
    <w:rsid w:val="00216E85"/>
    <w:rsid w:val="00216F6A"/>
    <w:rsid w:val="00217275"/>
    <w:rsid w:val="002172A2"/>
    <w:rsid w:val="002173B1"/>
    <w:rsid w:val="0021754C"/>
    <w:rsid w:val="00217589"/>
    <w:rsid w:val="002175E4"/>
    <w:rsid w:val="0021762B"/>
    <w:rsid w:val="00217A80"/>
    <w:rsid w:val="00217AE2"/>
    <w:rsid w:val="00217D47"/>
    <w:rsid w:val="00217F18"/>
    <w:rsid w:val="00220202"/>
    <w:rsid w:val="00220665"/>
    <w:rsid w:val="00220890"/>
    <w:rsid w:val="00220ADC"/>
    <w:rsid w:val="00220C53"/>
    <w:rsid w:val="002215E0"/>
    <w:rsid w:val="002216E6"/>
    <w:rsid w:val="00221731"/>
    <w:rsid w:val="00221BFE"/>
    <w:rsid w:val="00221D70"/>
    <w:rsid w:val="00221DCE"/>
    <w:rsid w:val="00221E93"/>
    <w:rsid w:val="00221EB8"/>
    <w:rsid w:val="00221F2D"/>
    <w:rsid w:val="0022205B"/>
    <w:rsid w:val="00222231"/>
    <w:rsid w:val="002222F7"/>
    <w:rsid w:val="00222360"/>
    <w:rsid w:val="00222558"/>
    <w:rsid w:val="00222643"/>
    <w:rsid w:val="00222C67"/>
    <w:rsid w:val="00222FA5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944"/>
    <w:rsid w:val="00224BB2"/>
    <w:rsid w:val="00224EC3"/>
    <w:rsid w:val="0022523F"/>
    <w:rsid w:val="0022528D"/>
    <w:rsid w:val="002253FE"/>
    <w:rsid w:val="002254FF"/>
    <w:rsid w:val="0022580F"/>
    <w:rsid w:val="00225A7A"/>
    <w:rsid w:val="00225D19"/>
    <w:rsid w:val="00225D69"/>
    <w:rsid w:val="00225DCF"/>
    <w:rsid w:val="0022602D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48"/>
    <w:rsid w:val="00227988"/>
    <w:rsid w:val="002279DA"/>
    <w:rsid w:val="00227A4F"/>
    <w:rsid w:val="00227E72"/>
    <w:rsid w:val="00227ED3"/>
    <w:rsid w:val="00227F4C"/>
    <w:rsid w:val="00230438"/>
    <w:rsid w:val="00230754"/>
    <w:rsid w:val="00230A4D"/>
    <w:rsid w:val="00230A85"/>
    <w:rsid w:val="00230B99"/>
    <w:rsid w:val="00230C7A"/>
    <w:rsid w:val="00230E56"/>
    <w:rsid w:val="00230F48"/>
    <w:rsid w:val="00230F81"/>
    <w:rsid w:val="00230FD5"/>
    <w:rsid w:val="002315A4"/>
    <w:rsid w:val="0023164D"/>
    <w:rsid w:val="002318E3"/>
    <w:rsid w:val="002319B9"/>
    <w:rsid w:val="00231A41"/>
    <w:rsid w:val="00231AFE"/>
    <w:rsid w:val="00231B42"/>
    <w:rsid w:val="00231CC9"/>
    <w:rsid w:val="00231D73"/>
    <w:rsid w:val="00231D7F"/>
    <w:rsid w:val="00231E1B"/>
    <w:rsid w:val="00231E3E"/>
    <w:rsid w:val="00231F00"/>
    <w:rsid w:val="002320C3"/>
    <w:rsid w:val="0023217F"/>
    <w:rsid w:val="002321E8"/>
    <w:rsid w:val="002321F8"/>
    <w:rsid w:val="00232329"/>
    <w:rsid w:val="00232E37"/>
    <w:rsid w:val="00232F35"/>
    <w:rsid w:val="00233012"/>
    <w:rsid w:val="002330D7"/>
    <w:rsid w:val="002332A3"/>
    <w:rsid w:val="002335B5"/>
    <w:rsid w:val="002335F4"/>
    <w:rsid w:val="002338AC"/>
    <w:rsid w:val="002338AE"/>
    <w:rsid w:val="00233AAA"/>
    <w:rsid w:val="00233B8A"/>
    <w:rsid w:val="00233E74"/>
    <w:rsid w:val="0023404E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888"/>
    <w:rsid w:val="00236972"/>
    <w:rsid w:val="002369D7"/>
    <w:rsid w:val="00236B2A"/>
    <w:rsid w:val="00236BCA"/>
    <w:rsid w:val="00236C5A"/>
    <w:rsid w:val="00236E25"/>
    <w:rsid w:val="00236EFF"/>
    <w:rsid w:val="002371E1"/>
    <w:rsid w:val="0023727E"/>
    <w:rsid w:val="00237296"/>
    <w:rsid w:val="002373E7"/>
    <w:rsid w:val="0023760E"/>
    <w:rsid w:val="0023769E"/>
    <w:rsid w:val="00237991"/>
    <w:rsid w:val="00237C18"/>
    <w:rsid w:val="00237D89"/>
    <w:rsid w:val="00237DCD"/>
    <w:rsid w:val="0024036F"/>
    <w:rsid w:val="00240379"/>
    <w:rsid w:val="002403B5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6BB"/>
    <w:rsid w:val="00241736"/>
    <w:rsid w:val="00241804"/>
    <w:rsid w:val="00241D24"/>
    <w:rsid w:val="00241D3E"/>
    <w:rsid w:val="00241D92"/>
    <w:rsid w:val="00241EDF"/>
    <w:rsid w:val="0024201C"/>
    <w:rsid w:val="0024239E"/>
    <w:rsid w:val="00242424"/>
    <w:rsid w:val="002424A2"/>
    <w:rsid w:val="0024261C"/>
    <w:rsid w:val="0024263A"/>
    <w:rsid w:val="00242747"/>
    <w:rsid w:val="00242BDC"/>
    <w:rsid w:val="00242DBC"/>
    <w:rsid w:val="00242E4C"/>
    <w:rsid w:val="00243142"/>
    <w:rsid w:val="002431B3"/>
    <w:rsid w:val="002431C8"/>
    <w:rsid w:val="00243248"/>
    <w:rsid w:val="002432B5"/>
    <w:rsid w:val="002434C1"/>
    <w:rsid w:val="002434C2"/>
    <w:rsid w:val="0024356F"/>
    <w:rsid w:val="00243648"/>
    <w:rsid w:val="002437FA"/>
    <w:rsid w:val="002438B9"/>
    <w:rsid w:val="00243A6C"/>
    <w:rsid w:val="00243BE4"/>
    <w:rsid w:val="00243CA4"/>
    <w:rsid w:val="00243D60"/>
    <w:rsid w:val="00243EEC"/>
    <w:rsid w:val="00244009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807"/>
    <w:rsid w:val="00244B06"/>
    <w:rsid w:val="00244B44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04"/>
    <w:rsid w:val="00245712"/>
    <w:rsid w:val="00245745"/>
    <w:rsid w:val="0024586D"/>
    <w:rsid w:val="002458FB"/>
    <w:rsid w:val="0024590B"/>
    <w:rsid w:val="00245CB5"/>
    <w:rsid w:val="00245CC5"/>
    <w:rsid w:val="00245D0E"/>
    <w:rsid w:val="00245EEE"/>
    <w:rsid w:val="00245EFC"/>
    <w:rsid w:val="0024601F"/>
    <w:rsid w:val="00246289"/>
    <w:rsid w:val="002465B1"/>
    <w:rsid w:val="00246A80"/>
    <w:rsid w:val="00246D9C"/>
    <w:rsid w:val="00246E0D"/>
    <w:rsid w:val="00246E70"/>
    <w:rsid w:val="00246E9B"/>
    <w:rsid w:val="00246FFE"/>
    <w:rsid w:val="002475BE"/>
    <w:rsid w:val="00247903"/>
    <w:rsid w:val="0024791F"/>
    <w:rsid w:val="0024796A"/>
    <w:rsid w:val="00247DAE"/>
    <w:rsid w:val="00247EB7"/>
    <w:rsid w:val="00247F01"/>
    <w:rsid w:val="00247F88"/>
    <w:rsid w:val="00250003"/>
    <w:rsid w:val="00250096"/>
    <w:rsid w:val="00250423"/>
    <w:rsid w:val="0025048D"/>
    <w:rsid w:val="0025049E"/>
    <w:rsid w:val="002505DE"/>
    <w:rsid w:val="00250631"/>
    <w:rsid w:val="00250644"/>
    <w:rsid w:val="00250662"/>
    <w:rsid w:val="002508F1"/>
    <w:rsid w:val="00250B07"/>
    <w:rsid w:val="00250D63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55"/>
    <w:rsid w:val="00251E7A"/>
    <w:rsid w:val="00251E8C"/>
    <w:rsid w:val="00251F7C"/>
    <w:rsid w:val="00251FC1"/>
    <w:rsid w:val="00252036"/>
    <w:rsid w:val="0025229B"/>
    <w:rsid w:val="0025238C"/>
    <w:rsid w:val="00252647"/>
    <w:rsid w:val="00252855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5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9CD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ED"/>
    <w:rsid w:val="002578FE"/>
    <w:rsid w:val="00257A67"/>
    <w:rsid w:val="00257CA7"/>
    <w:rsid w:val="00260196"/>
    <w:rsid w:val="002601A4"/>
    <w:rsid w:val="0026043E"/>
    <w:rsid w:val="00260620"/>
    <w:rsid w:val="00260798"/>
    <w:rsid w:val="002609B5"/>
    <w:rsid w:val="00260B1E"/>
    <w:rsid w:val="00260C71"/>
    <w:rsid w:val="00260D21"/>
    <w:rsid w:val="00260EF0"/>
    <w:rsid w:val="00260F18"/>
    <w:rsid w:val="002611E9"/>
    <w:rsid w:val="00261305"/>
    <w:rsid w:val="0026136E"/>
    <w:rsid w:val="002613A4"/>
    <w:rsid w:val="002619A8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63A"/>
    <w:rsid w:val="0026381C"/>
    <w:rsid w:val="00263B5F"/>
    <w:rsid w:val="00263BD4"/>
    <w:rsid w:val="00263DF6"/>
    <w:rsid w:val="00263E60"/>
    <w:rsid w:val="00263F59"/>
    <w:rsid w:val="00263FC8"/>
    <w:rsid w:val="0026409F"/>
    <w:rsid w:val="002643A6"/>
    <w:rsid w:val="00264488"/>
    <w:rsid w:val="00264686"/>
    <w:rsid w:val="00264D3D"/>
    <w:rsid w:val="00264DA5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C52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DA6"/>
    <w:rsid w:val="00266E5C"/>
    <w:rsid w:val="00266F85"/>
    <w:rsid w:val="00267024"/>
    <w:rsid w:val="0026727C"/>
    <w:rsid w:val="002672C5"/>
    <w:rsid w:val="002672E2"/>
    <w:rsid w:val="00267385"/>
    <w:rsid w:val="00267396"/>
    <w:rsid w:val="0026743F"/>
    <w:rsid w:val="0026753E"/>
    <w:rsid w:val="00267975"/>
    <w:rsid w:val="00267988"/>
    <w:rsid w:val="00267BAD"/>
    <w:rsid w:val="00267C3D"/>
    <w:rsid w:val="00267DC9"/>
    <w:rsid w:val="00270466"/>
    <w:rsid w:val="00270515"/>
    <w:rsid w:val="0027056A"/>
    <w:rsid w:val="00270665"/>
    <w:rsid w:val="00270864"/>
    <w:rsid w:val="00270C40"/>
    <w:rsid w:val="0027104F"/>
    <w:rsid w:val="00271188"/>
    <w:rsid w:val="00271224"/>
    <w:rsid w:val="0027122F"/>
    <w:rsid w:val="002713A4"/>
    <w:rsid w:val="002714F8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DD2"/>
    <w:rsid w:val="00272E7A"/>
    <w:rsid w:val="00272E88"/>
    <w:rsid w:val="00272FC5"/>
    <w:rsid w:val="00273053"/>
    <w:rsid w:val="0027334A"/>
    <w:rsid w:val="0027355A"/>
    <w:rsid w:val="0027358C"/>
    <w:rsid w:val="00273744"/>
    <w:rsid w:val="00273899"/>
    <w:rsid w:val="002738AD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798"/>
    <w:rsid w:val="00275DA6"/>
    <w:rsid w:val="00275ECF"/>
    <w:rsid w:val="00276098"/>
    <w:rsid w:val="00276171"/>
    <w:rsid w:val="00276336"/>
    <w:rsid w:val="00276592"/>
    <w:rsid w:val="00276686"/>
    <w:rsid w:val="002768CE"/>
    <w:rsid w:val="002768FE"/>
    <w:rsid w:val="0027695A"/>
    <w:rsid w:val="0027699B"/>
    <w:rsid w:val="00276B34"/>
    <w:rsid w:val="00276B4F"/>
    <w:rsid w:val="00276CA7"/>
    <w:rsid w:val="00276D5A"/>
    <w:rsid w:val="00276E91"/>
    <w:rsid w:val="00276F1A"/>
    <w:rsid w:val="0027703A"/>
    <w:rsid w:val="002771CC"/>
    <w:rsid w:val="00277283"/>
    <w:rsid w:val="002772F7"/>
    <w:rsid w:val="0027730D"/>
    <w:rsid w:val="0027745D"/>
    <w:rsid w:val="0027781F"/>
    <w:rsid w:val="002778E4"/>
    <w:rsid w:val="00277CD4"/>
    <w:rsid w:val="00280018"/>
    <w:rsid w:val="0028005E"/>
    <w:rsid w:val="002802A0"/>
    <w:rsid w:val="00280486"/>
    <w:rsid w:val="00280603"/>
    <w:rsid w:val="00280768"/>
    <w:rsid w:val="002807F6"/>
    <w:rsid w:val="00280B96"/>
    <w:rsid w:val="00280BBD"/>
    <w:rsid w:val="0028109D"/>
    <w:rsid w:val="0028110F"/>
    <w:rsid w:val="002811C2"/>
    <w:rsid w:val="002811F0"/>
    <w:rsid w:val="002814E1"/>
    <w:rsid w:val="0028168A"/>
    <w:rsid w:val="00281690"/>
    <w:rsid w:val="00281802"/>
    <w:rsid w:val="00281AD4"/>
    <w:rsid w:val="00281BAA"/>
    <w:rsid w:val="00281C06"/>
    <w:rsid w:val="00281D0E"/>
    <w:rsid w:val="00281FA7"/>
    <w:rsid w:val="0028218F"/>
    <w:rsid w:val="0028227A"/>
    <w:rsid w:val="00282693"/>
    <w:rsid w:val="00282773"/>
    <w:rsid w:val="00282882"/>
    <w:rsid w:val="00282905"/>
    <w:rsid w:val="00282964"/>
    <w:rsid w:val="002829C3"/>
    <w:rsid w:val="002829C5"/>
    <w:rsid w:val="00282D64"/>
    <w:rsid w:val="00282DD7"/>
    <w:rsid w:val="00282DDD"/>
    <w:rsid w:val="002832CD"/>
    <w:rsid w:val="00283525"/>
    <w:rsid w:val="00283596"/>
    <w:rsid w:val="002836A9"/>
    <w:rsid w:val="0028377A"/>
    <w:rsid w:val="00283819"/>
    <w:rsid w:val="00283C62"/>
    <w:rsid w:val="00283CE0"/>
    <w:rsid w:val="00283EAD"/>
    <w:rsid w:val="0028416C"/>
    <w:rsid w:val="0028447D"/>
    <w:rsid w:val="002844F8"/>
    <w:rsid w:val="002846A7"/>
    <w:rsid w:val="0028476D"/>
    <w:rsid w:val="0028493A"/>
    <w:rsid w:val="00284991"/>
    <w:rsid w:val="00284D68"/>
    <w:rsid w:val="00284E7F"/>
    <w:rsid w:val="00284EFF"/>
    <w:rsid w:val="00284FE0"/>
    <w:rsid w:val="0028548E"/>
    <w:rsid w:val="002857A0"/>
    <w:rsid w:val="0028581D"/>
    <w:rsid w:val="00285AD6"/>
    <w:rsid w:val="00285ADB"/>
    <w:rsid w:val="00285AF5"/>
    <w:rsid w:val="002860EF"/>
    <w:rsid w:val="002862DE"/>
    <w:rsid w:val="00286303"/>
    <w:rsid w:val="00286617"/>
    <w:rsid w:val="00286644"/>
    <w:rsid w:val="00286671"/>
    <w:rsid w:val="00286C19"/>
    <w:rsid w:val="00286DF1"/>
    <w:rsid w:val="00286EDB"/>
    <w:rsid w:val="00286EFF"/>
    <w:rsid w:val="0028702E"/>
    <w:rsid w:val="00287177"/>
    <w:rsid w:val="002873C1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AB4"/>
    <w:rsid w:val="00290B2C"/>
    <w:rsid w:val="00290B3B"/>
    <w:rsid w:val="00290BB2"/>
    <w:rsid w:val="00290CF9"/>
    <w:rsid w:val="00290D0A"/>
    <w:rsid w:val="00290E59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0E2"/>
    <w:rsid w:val="00292186"/>
    <w:rsid w:val="002921B9"/>
    <w:rsid w:val="0029233B"/>
    <w:rsid w:val="0029236A"/>
    <w:rsid w:val="0029237E"/>
    <w:rsid w:val="00292705"/>
    <w:rsid w:val="00292774"/>
    <w:rsid w:val="00292A02"/>
    <w:rsid w:val="00292B71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73C"/>
    <w:rsid w:val="00294959"/>
    <w:rsid w:val="00294A67"/>
    <w:rsid w:val="00294C8E"/>
    <w:rsid w:val="00294E34"/>
    <w:rsid w:val="002950B4"/>
    <w:rsid w:val="002950CE"/>
    <w:rsid w:val="0029524F"/>
    <w:rsid w:val="00295264"/>
    <w:rsid w:val="0029538E"/>
    <w:rsid w:val="002954F6"/>
    <w:rsid w:val="0029559F"/>
    <w:rsid w:val="0029569F"/>
    <w:rsid w:val="00295933"/>
    <w:rsid w:val="00295995"/>
    <w:rsid w:val="00295B75"/>
    <w:rsid w:val="0029610B"/>
    <w:rsid w:val="002963BE"/>
    <w:rsid w:val="002963E1"/>
    <w:rsid w:val="0029645E"/>
    <w:rsid w:val="002966C7"/>
    <w:rsid w:val="00296731"/>
    <w:rsid w:val="00296A7C"/>
    <w:rsid w:val="00296E49"/>
    <w:rsid w:val="00296F88"/>
    <w:rsid w:val="00296F98"/>
    <w:rsid w:val="002972FF"/>
    <w:rsid w:val="00297571"/>
    <w:rsid w:val="002975B1"/>
    <w:rsid w:val="0029774D"/>
    <w:rsid w:val="00297A7E"/>
    <w:rsid w:val="00297B4A"/>
    <w:rsid w:val="00297F1A"/>
    <w:rsid w:val="002A0071"/>
    <w:rsid w:val="002A049A"/>
    <w:rsid w:val="002A04B9"/>
    <w:rsid w:val="002A055A"/>
    <w:rsid w:val="002A0599"/>
    <w:rsid w:val="002A095B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1FBC"/>
    <w:rsid w:val="002A25C7"/>
    <w:rsid w:val="002A268F"/>
    <w:rsid w:val="002A26E3"/>
    <w:rsid w:val="002A2816"/>
    <w:rsid w:val="002A28A6"/>
    <w:rsid w:val="002A29CC"/>
    <w:rsid w:val="002A2A8F"/>
    <w:rsid w:val="002A2B01"/>
    <w:rsid w:val="002A2B67"/>
    <w:rsid w:val="002A2C8E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33"/>
    <w:rsid w:val="002A447F"/>
    <w:rsid w:val="002A4546"/>
    <w:rsid w:val="002A45C3"/>
    <w:rsid w:val="002A4912"/>
    <w:rsid w:val="002A49E9"/>
    <w:rsid w:val="002A4A18"/>
    <w:rsid w:val="002A51C2"/>
    <w:rsid w:val="002A525B"/>
    <w:rsid w:val="002A5B0C"/>
    <w:rsid w:val="002A5BEF"/>
    <w:rsid w:val="002A5D61"/>
    <w:rsid w:val="002A5E5E"/>
    <w:rsid w:val="002A5F0A"/>
    <w:rsid w:val="002A62BD"/>
    <w:rsid w:val="002A64F2"/>
    <w:rsid w:val="002A690F"/>
    <w:rsid w:val="002A6930"/>
    <w:rsid w:val="002A69F3"/>
    <w:rsid w:val="002A6A7C"/>
    <w:rsid w:val="002A6D18"/>
    <w:rsid w:val="002A6F92"/>
    <w:rsid w:val="002A71B8"/>
    <w:rsid w:val="002A7A78"/>
    <w:rsid w:val="002A7BA1"/>
    <w:rsid w:val="002A7BA5"/>
    <w:rsid w:val="002A7CDC"/>
    <w:rsid w:val="002A7FF2"/>
    <w:rsid w:val="002A7FFE"/>
    <w:rsid w:val="002B017C"/>
    <w:rsid w:val="002B0507"/>
    <w:rsid w:val="002B0603"/>
    <w:rsid w:val="002B0660"/>
    <w:rsid w:val="002B0772"/>
    <w:rsid w:val="002B089D"/>
    <w:rsid w:val="002B0A5C"/>
    <w:rsid w:val="002B0B7B"/>
    <w:rsid w:val="002B0E2E"/>
    <w:rsid w:val="002B126B"/>
    <w:rsid w:val="002B1303"/>
    <w:rsid w:val="002B149E"/>
    <w:rsid w:val="002B1590"/>
    <w:rsid w:val="002B1600"/>
    <w:rsid w:val="002B16B1"/>
    <w:rsid w:val="002B17B4"/>
    <w:rsid w:val="002B1807"/>
    <w:rsid w:val="002B1898"/>
    <w:rsid w:val="002B1994"/>
    <w:rsid w:val="002B1A65"/>
    <w:rsid w:val="002B1AB8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868"/>
    <w:rsid w:val="002B2F6A"/>
    <w:rsid w:val="002B3093"/>
    <w:rsid w:val="002B3168"/>
    <w:rsid w:val="002B33EE"/>
    <w:rsid w:val="002B35E0"/>
    <w:rsid w:val="002B36C2"/>
    <w:rsid w:val="002B374D"/>
    <w:rsid w:val="002B376C"/>
    <w:rsid w:val="002B3774"/>
    <w:rsid w:val="002B39DE"/>
    <w:rsid w:val="002B3A64"/>
    <w:rsid w:val="002B3B8F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214"/>
    <w:rsid w:val="002B55EC"/>
    <w:rsid w:val="002B565B"/>
    <w:rsid w:val="002B5848"/>
    <w:rsid w:val="002B5873"/>
    <w:rsid w:val="002B5BBC"/>
    <w:rsid w:val="002B5D2C"/>
    <w:rsid w:val="002B5D45"/>
    <w:rsid w:val="002B5DB8"/>
    <w:rsid w:val="002B5EB4"/>
    <w:rsid w:val="002B61D8"/>
    <w:rsid w:val="002B61E8"/>
    <w:rsid w:val="002B6363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B7CAE"/>
    <w:rsid w:val="002C0019"/>
    <w:rsid w:val="002C01BF"/>
    <w:rsid w:val="002C0288"/>
    <w:rsid w:val="002C038C"/>
    <w:rsid w:val="002C0507"/>
    <w:rsid w:val="002C0545"/>
    <w:rsid w:val="002C062A"/>
    <w:rsid w:val="002C06B1"/>
    <w:rsid w:val="002C06BD"/>
    <w:rsid w:val="002C07C8"/>
    <w:rsid w:val="002C07D1"/>
    <w:rsid w:val="002C08AB"/>
    <w:rsid w:val="002C0A86"/>
    <w:rsid w:val="002C0C00"/>
    <w:rsid w:val="002C0DBE"/>
    <w:rsid w:val="002C102B"/>
    <w:rsid w:val="002C1075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B0D"/>
    <w:rsid w:val="002C2DA3"/>
    <w:rsid w:val="002C2FA5"/>
    <w:rsid w:val="002C3001"/>
    <w:rsid w:val="002C30A5"/>
    <w:rsid w:val="002C30B3"/>
    <w:rsid w:val="002C31C1"/>
    <w:rsid w:val="002C339D"/>
    <w:rsid w:val="002C340B"/>
    <w:rsid w:val="002C35A5"/>
    <w:rsid w:val="002C39CB"/>
    <w:rsid w:val="002C3BC6"/>
    <w:rsid w:val="002C3CD6"/>
    <w:rsid w:val="002C3D2F"/>
    <w:rsid w:val="002C3D69"/>
    <w:rsid w:val="002C3F68"/>
    <w:rsid w:val="002C4018"/>
    <w:rsid w:val="002C4250"/>
    <w:rsid w:val="002C4297"/>
    <w:rsid w:val="002C43D0"/>
    <w:rsid w:val="002C446F"/>
    <w:rsid w:val="002C44C5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A4E"/>
    <w:rsid w:val="002C5B3F"/>
    <w:rsid w:val="002C5E7B"/>
    <w:rsid w:val="002C5ED5"/>
    <w:rsid w:val="002C5F0D"/>
    <w:rsid w:val="002C5F51"/>
    <w:rsid w:val="002C5FAF"/>
    <w:rsid w:val="002C6465"/>
    <w:rsid w:val="002C64C7"/>
    <w:rsid w:val="002C6538"/>
    <w:rsid w:val="002C6687"/>
    <w:rsid w:val="002C68C7"/>
    <w:rsid w:val="002C6ACB"/>
    <w:rsid w:val="002C6C1C"/>
    <w:rsid w:val="002C6E1C"/>
    <w:rsid w:val="002C7071"/>
    <w:rsid w:val="002C7099"/>
    <w:rsid w:val="002C7481"/>
    <w:rsid w:val="002C7499"/>
    <w:rsid w:val="002C7521"/>
    <w:rsid w:val="002C7564"/>
    <w:rsid w:val="002C784D"/>
    <w:rsid w:val="002C7B42"/>
    <w:rsid w:val="002C7BA5"/>
    <w:rsid w:val="002C7BAA"/>
    <w:rsid w:val="002C7E07"/>
    <w:rsid w:val="002D021E"/>
    <w:rsid w:val="002D07CD"/>
    <w:rsid w:val="002D07E9"/>
    <w:rsid w:val="002D0A31"/>
    <w:rsid w:val="002D0B1E"/>
    <w:rsid w:val="002D0F25"/>
    <w:rsid w:val="002D103F"/>
    <w:rsid w:val="002D1084"/>
    <w:rsid w:val="002D11CF"/>
    <w:rsid w:val="002D120F"/>
    <w:rsid w:val="002D12DA"/>
    <w:rsid w:val="002D145A"/>
    <w:rsid w:val="002D151D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AC5"/>
    <w:rsid w:val="002D2C3A"/>
    <w:rsid w:val="002D2EA4"/>
    <w:rsid w:val="002D324D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1B"/>
    <w:rsid w:val="002D465B"/>
    <w:rsid w:val="002D48F4"/>
    <w:rsid w:val="002D4A05"/>
    <w:rsid w:val="002D4C58"/>
    <w:rsid w:val="002D4D74"/>
    <w:rsid w:val="002D4F66"/>
    <w:rsid w:val="002D4FBC"/>
    <w:rsid w:val="002D500C"/>
    <w:rsid w:val="002D5239"/>
    <w:rsid w:val="002D5240"/>
    <w:rsid w:val="002D53E9"/>
    <w:rsid w:val="002D5799"/>
    <w:rsid w:val="002D579E"/>
    <w:rsid w:val="002D5A81"/>
    <w:rsid w:val="002D6268"/>
    <w:rsid w:val="002D64F2"/>
    <w:rsid w:val="002D66C7"/>
    <w:rsid w:val="002D6871"/>
    <w:rsid w:val="002D68A2"/>
    <w:rsid w:val="002D68B4"/>
    <w:rsid w:val="002D69E1"/>
    <w:rsid w:val="002D69F4"/>
    <w:rsid w:val="002D6A3A"/>
    <w:rsid w:val="002D6A65"/>
    <w:rsid w:val="002D6CFC"/>
    <w:rsid w:val="002D6D42"/>
    <w:rsid w:val="002D6E8A"/>
    <w:rsid w:val="002D6F06"/>
    <w:rsid w:val="002D7019"/>
    <w:rsid w:val="002D7052"/>
    <w:rsid w:val="002D7093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A68"/>
    <w:rsid w:val="002E0AE7"/>
    <w:rsid w:val="002E0C4B"/>
    <w:rsid w:val="002E0CE6"/>
    <w:rsid w:val="002E0D41"/>
    <w:rsid w:val="002E0D89"/>
    <w:rsid w:val="002E0E1F"/>
    <w:rsid w:val="002E12B4"/>
    <w:rsid w:val="002E1339"/>
    <w:rsid w:val="002E1519"/>
    <w:rsid w:val="002E1566"/>
    <w:rsid w:val="002E1587"/>
    <w:rsid w:val="002E16F4"/>
    <w:rsid w:val="002E1702"/>
    <w:rsid w:val="002E1723"/>
    <w:rsid w:val="002E175C"/>
    <w:rsid w:val="002E1941"/>
    <w:rsid w:val="002E1961"/>
    <w:rsid w:val="002E1BB1"/>
    <w:rsid w:val="002E1E29"/>
    <w:rsid w:val="002E20B4"/>
    <w:rsid w:val="002E2330"/>
    <w:rsid w:val="002E24D1"/>
    <w:rsid w:val="002E2538"/>
    <w:rsid w:val="002E2641"/>
    <w:rsid w:val="002E2CC0"/>
    <w:rsid w:val="002E2D2D"/>
    <w:rsid w:val="002E2D90"/>
    <w:rsid w:val="002E2F7E"/>
    <w:rsid w:val="002E2FFC"/>
    <w:rsid w:val="002E3039"/>
    <w:rsid w:val="002E30C7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94D"/>
    <w:rsid w:val="002E4A19"/>
    <w:rsid w:val="002E4C36"/>
    <w:rsid w:val="002E4C37"/>
    <w:rsid w:val="002E4C9A"/>
    <w:rsid w:val="002E4CD5"/>
    <w:rsid w:val="002E4E3E"/>
    <w:rsid w:val="002E4EFD"/>
    <w:rsid w:val="002E4FBE"/>
    <w:rsid w:val="002E4FE9"/>
    <w:rsid w:val="002E5006"/>
    <w:rsid w:val="002E526D"/>
    <w:rsid w:val="002E526E"/>
    <w:rsid w:val="002E52F6"/>
    <w:rsid w:val="002E5683"/>
    <w:rsid w:val="002E5791"/>
    <w:rsid w:val="002E57C2"/>
    <w:rsid w:val="002E57ED"/>
    <w:rsid w:val="002E5A40"/>
    <w:rsid w:val="002E5BA9"/>
    <w:rsid w:val="002E5D25"/>
    <w:rsid w:val="002E5D69"/>
    <w:rsid w:val="002E5DA5"/>
    <w:rsid w:val="002E5F7F"/>
    <w:rsid w:val="002E6263"/>
    <w:rsid w:val="002E63B3"/>
    <w:rsid w:val="002E646B"/>
    <w:rsid w:val="002E6470"/>
    <w:rsid w:val="002E654A"/>
    <w:rsid w:val="002E65DE"/>
    <w:rsid w:val="002E663C"/>
    <w:rsid w:val="002E6873"/>
    <w:rsid w:val="002E6B27"/>
    <w:rsid w:val="002E6C47"/>
    <w:rsid w:val="002E6CC9"/>
    <w:rsid w:val="002E6D10"/>
    <w:rsid w:val="002E6D47"/>
    <w:rsid w:val="002E6E14"/>
    <w:rsid w:val="002E6EE8"/>
    <w:rsid w:val="002E6F20"/>
    <w:rsid w:val="002E6FBC"/>
    <w:rsid w:val="002E7195"/>
    <w:rsid w:val="002E7242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124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07C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2C2"/>
    <w:rsid w:val="002F38EF"/>
    <w:rsid w:val="002F39E7"/>
    <w:rsid w:val="002F3A4D"/>
    <w:rsid w:val="002F3B09"/>
    <w:rsid w:val="002F3B94"/>
    <w:rsid w:val="002F3BD2"/>
    <w:rsid w:val="002F3D9B"/>
    <w:rsid w:val="002F3EDE"/>
    <w:rsid w:val="002F3FCA"/>
    <w:rsid w:val="002F3FCF"/>
    <w:rsid w:val="002F3FDE"/>
    <w:rsid w:val="002F4239"/>
    <w:rsid w:val="002F456B"/>
    <w:rsid w:val="002F478D"/>
    <w:rsid w:val="002F4A74"/>
    <w:rsid w:val="002F4CAD"/>
    <w:rsid w:val="002F4FE6"/>
    <w:rsid w:val="002F5019"/>
    <w:rsid w:val="002F54E4"/>
    <w:rsid w:val="002F5768"/>
    <w:rsid w:val="002F57DF"/>
    <w:rsid w:val="002F5840"/>
    <w:rsid w:val="002F59C9"/>
    <w:rsid w:val="002F5A1F"/>
    <w:rsid w:val="002F6148"/>
    <w:rsid w:val="002F62D1"/>
    <w:rsid w:val="002F6322"/>
    <w:rsid w:val="002F667D"/>
    <w:rsid w:val="002F6745"/>
    <w:rsid w:val="002F6813"/>
    <w:rsid w:val="002F6934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AD"/>
    <w:rsid w:val="002F7BEA"/>
    <w:rsid w:val="002F7C5F"/>
    <w:rsid w:val="002F7CDE"/>
    <w:rsid w:val="002F7F09"/>
    <w:rsid w:val="0030047A"/>
    <w:rsid w:val="003004F9"/>
    <w:rsid w:val="003005E7"/>
    <w:rsid w:val="003006D5"/>
    <w:rsid w:val="0030075E"/>
    <w:rsid w:val="00300944"/>
    <w:rsid w:val="0030118B"/>
    <w:rsid w:val="0030122A"/>
    <w:rsid w:val="00301552"/>
    <w:rsid w:val="003016DA"/>
    <w:rsid w:val="00301774"/>
    <w:rsid w:val="00301B17"/>
    <w:rsid w:val="00301BC5"/>
    <w:rsid w:val="00301C87"/>
    <w:rsid w:val="00301CED"/>
    <w:rsid w:val="00301DB9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76D"/>
    <w:rsid w:val="00302862"/>
    <w:rsid w:val="00302C1E"/>
    <w:rsid w:val="00302C43"/>
    <w:rsid w:val="00302D43"/>
    <w:rsid w:val="00302E0C"/>
    <w:rsid w:val="00302E18"/>
    <w:rsid w:val="00302E71"/>
    <w:rsid w:val="00302ECD"/>
    <w:rsid w:val="00303044"/>
    <w:rsid w:val="003030CB"/>
    <w:rsid w:val="00303186"/>
    <w:rsid w:val="0030352B"/>
    <w:rsid w:val="0030397D"/>
    <w:rsid w:val="00303A90"/>
    <w:rsid w:val="00303D56"/>
    <w:rsid w:val="00303E1E"/>
    <w:rsid w:val="00303F33"/>
    <w:rsid w:val="00304187"/>
    <w:rsid w:val="003044BE"/>
    <w:rsid w:val="0030490B"/>
    <w:rsid w:val="0030497F"/>
    <w:rsid w:val="003049C9"/>
    <w:rsid w:val="00304AF7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187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D11"/>
    <w:rsid w:val="00307E0F"/>
    <w:rsid w:val="00307EFD"/>
    <w:rsid w:val="00310366"/>
    <w:rsid w:val="00310392"/>
    <w:rsid w:val="00310479"/>
    <w:rsid w:val="003107E2"/>
    <w:rsid w:val="00310B13"/>
    <w:rsid w:val="00310DFC"/>
    <w:rsid w:val="00310E57"/>
    <w:rsid w:val="003110C9"/>
    <w:rsid w:val="003110FE"/>
    <w:rsid w:val="003112E3"/>
    <w:rsid w:val="0031155C"/>
    <w:rsid w:val="00311591"/>
    <w:rsid w:val="00311727"/>
    <w:rsid w:val="0031179D"/>
    <w:rsid w:val="00311A0B"/>
    <w:rsid w:val="00311DC9"/>
    <w:rsid w:val="00311EEE"/>
    <w:rsid w:val="00312001"/>
    <w:rsid w:val="00312373"/>
    <w:rsid w:val="003123C9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5C7"/>
    <w:rsid w:val="0031373F"/>
    <w:rsid w:val="00313761"/>
    <w:rsid w:val="003139F5"/>
    <w:rsid w:val="00313A84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789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59EC"/>
    <w:rsid w:val="003160AD"/>
    <w:rsid w:val="00316171"/>
    <w:rsid w:val="003161DB"/>
    <w:rsid w:val="003162DC"/>
    <w:rsid w:val="003165E7"/>
    <w:rsid w:val="00316716"/>
    <w:rsid w:val="003168DE"/>
    <w:rsid w:val="0031696F"/>
    <w:rsid w:val="003169C6"/>
    <w:rsid w:val="003169D9"/>
    <w:rsid w:val="00316C5A"/>
    <w:rsid w:val="00316D11"/>
    <w:rsid w:val="00316D4A"/>
    <w:rsid w:val="00316DF1"/>
    <w:rsid w:val="00316F6B"/>
    <w:rsid w:val="003170C0"/>
    <w:rsid w:val="0031733F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25"/>
    <w:rsid w:val="00321AFB"/>
    <w:rsid w:val="00321B2C"/>
    <w:rsid w:val="00321DB4"/>
    <w:rsid w:val="00322028"/>
    <w:rsid w:val="00322194"/>
    <w:rsid w:val="00322201"/>
    <w:rsid w:val="0032277C"/>
    <w:rsid w:val="003229C8"/>
    <w:rsid w:val="00322A70"/>
    <w:rsid w:val="00322C6A"/>
    <w:rsid w:val="00322E87"/>
    <w:rsid w:val="00322EFA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1E7"/>
    <w:rsid w:val="00324389"/>
    <w:rsid w:val="003245B9"/>
    <w:rsid w:val="00324723"/>
    <w:rsid w:val="00324772"/>
    <w:rsid w:val="00324774"/>
    <w:rsid w:val="00324994"/>
    <w:rsid w:val="00324D59"/>
    <w:rsid w:val="0032505E"/>
    <w:rsid w:val="003251BA"/>
    <w:rsid w:val="0032529C"/>
    <w:rsid w:val="003253D8"/>
    <w:rsid w:val="003253E4"/>
    <w:rsid w:val="00325598"/>
    <w:rsid w:val="003259E1"/>
    <w:rsid w:val="00325B7B"/>
    <w:rsid w:val="00325B83"/>
    <w:rsid w:val="00325BFD"/>
    <w:rsid w:val="00325C0C"/>
    <w:rsid w:val="00325C3D"/>
    <w:rsid w:val="00325C89"/>
    <w:rsid w:val="00325D88"/>
    <w:rsid w:val="0032628A"/>
    <w:rsid w:val="00326476"/>
    <w:rsid w:val="00326624"/>
    <w:rsid w:val="003266FF"/>
    <w:rsid w:val="003267A7"/>
    <w:rsid w:val="00326B51"/>
    <w:rsid w:val="00326BD3"/>
    <w:rsid w:val="0032737C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5F5"/>
    <w:rsid w:val="003306A5"/>
    <w:rsid w:val="003306CD"/>
    <w:rsid w:val="003307E5"/>
    <w:rsid w:val="00330878"/>
    <w:rsid w:val="00330917"/>
    <w:rsid w:val="00330C36"/>
    <w:rsid w:val="00330DAB"/>
    <w:rsid w:val="00330F21"/>
    <w:rsid w:val="00331012"/>
    <w:rsid w:val="0033128D"/>
    <w:rsid w:val="00331362"/>
    <w:rsid w:val="00331554"/>
    <w:rsid w:val="00331811"/>
    <w:rsid w:val="0033199A"/>
    <w:rsid w:val="00331F35"/>
    <w:rsid w:val="00331F98"/>
    <w:rsid w:val="00332070"/>
    <w:rsid w:val="00332196"/>
    <w:rsid w:val="003323F4"/>
    <w:rsid w:val="003326CA"/>
    <w:rsid w:val="00332AC0"/>
    <w:rsid w:val="00332C41"/>
    <w:rsid w:val="00332F2A"/>
    <w:rsid w:val="00333005"/>
    <w:rsid w:val="003331AD"/>
    <w:rsid w:val="003331CB"/>
    <w:rsid w:val="00333576"/>
    <w:rsid w:val="0033360B"/>
    <w:rsid w:val="0033392A"/>
    <w:rsid w:val="00333A3C"/>
    <w:rsid w:val="00333B20"/>
    <w:rsid w:val="00333DA2"/>
    <w:rsid w:val="00333F48"/>
    <w:rsid w:val="00334390"/>
    <w:rsid w:val="00334625"/>
    <w:rsid w:val="00334707"/>
    <w:rsid w:val="0033474E"/>
    <w:rsid w:val="00334B27"/>
    <w:rsid w:val="00334F63"/>
    <w:rsid w:val="003351CF"/>
    <w:rsid w:val="00335568"/>
    <w:rsid w:val="003355D7"/>
    <w:rsid w:val="003356A9"/>
    <w:rsid w:val="003358E6"/>
    <w:rsid w:val="0033594C"/>
    <w:rsid w:val="00335B1E"/>
    <w:rsid w:val="00335C7E"/>
    <w:rsid w:val="00335F8E"/>
    <w:rsid w:val="00335FCD"/>
    <w:rsid w:val="0033606D"/>
    <w:rsid w:val="003363AB"/>
    <w:rsid w:val="003363D7"/>
    <w:rsid w:val="00336525"/>
    <w:rsid w:val="0033654A"/>
    <w:rsid w:val="0033661D"/>
    <w:rsid w:val="00336745"/>
    <w:rsid w:val="00336951"/>
    <w:rsid w:val="00336BDC"/>
    <w:rsid w:val="00336C30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C69"/>
    <w:rsid w:val="00341E01"/>
    <w:rsid w:val="003420DF"/>
    <w:rsid w:val="00342261"/>
    <w:rsid w:val="003423EA"/>
    <w:rsid w:val="003426A3"/>
    <w:rsid w:val="003428DA"/>
    <w:rsid w:val="00342D4B"/>
    <w:rsid w:val="00342E8A"/>
    <w:rsid w:val="003430AA"/>
    <w:rsid w:val="003431BF"/>
    <w:rsid w:val="00343331"/>
    <w:rsid w:val="00343497"/>
    <w:rsid w:val="00343525"/>
    <w:rsid w:val="003437FF"/>
    <w:rsid w:val="003439AA"/>
    <w:rsid w:val="00343A6B"/>
    <w:rsid w:val="00343B1E"/>
    <w:rsid w:val="00343C20"/>
    <w:rsid w:val="00343D42"/>
    <w:rsid w:val="00343DE3"/>
    <w:rsid w:val="00343E56"/>
    <w:rsid w:val="00343E57"/>
    <w:rsid w:val="00343FCB"/>
    <w:rsid w:val="00344023"/>
    <w:rsid w:val="003442A1"/>
    <w:rsid w:val="003445A1"/>
    <w:rsid w:val="0034489F"/>
    <w:rsid w:val="00344921"/>
    <w:rsid w:val="003449F4"/>
    <w:rsid w:val="00344C41"/>
    <w:rsid w:val="00344CBF"/>
    <w:rsid w:val="00344D47"/>
    <w:rsid w:val="00344F65"/>
    <w:rsid w:val="00344FAC"/>
    <w:rsid w:val="00344FBC"/>
    <w:rsid w:val="0034532A"/>
    <w:rsid w:val="00345510"/>
    <w:rsid w:val="00345528"/>
    <w:rsid w:val="003457A7"/>
    <w:rsid w:val="00345A9F"/>
    <w:rsid w:val="00345B6A"/>
    <w:rsid w:val="00345CB6"/>
    <w:rsid w:val="00345D0B"/>
    <w:rsid w:val="00345D5D"/>
    <w:rsid w:val="00345E16"/>
    <w:rsid w:val="00345E2F"/>
    <w:rsid w:val="00345FD5"/>
    <w:rsid w:val="003460C5"/>
    <w:rsid w:val="003462AF"/>
    <w:rsid w:val="003463C0"/>
    <w:rsid w:val="003464EA"/>
    <w:rsid w:val="0034674D"/>
    <w:rsid w:val="00346971"/>
    <w:rsid w:val="00346AF6"/>
    <w:rsid w:val="00346B13"/>
    <w:rsid w:val="00346C79"/>
    <w:rsid w:val="00347094"/>
    <w:rsid w:val="003471B7"/>
    <w:rsid w:val="0034733A"/>
    <w:rsid w:val="00347394"/>
    <w:rsid w:val="0034745D"/>
    <w:rsid w:val="00347476"/>
    <w:rsid w:val="0034747F"/>
    <w:rsid w:val="003474CD"/>
    <w:rsid w:val="00347695"/>
    <w:rsid w:val="003477E3"/>
    <w:rsid w:val="00347A74"/>
    <w:rsid w:val="00347A7C"/>
    <w:rsid w:val="00347B4C"/>
    <w:rsid w:val="00347BE8"/>
    <w:rsid w:val="00347C8B"/>
    <w:rsid w:val="00347CD9"/>
    <w:rsid w:val="00347FA1"/>
    <w:rsid w:val="003501A3"/>
    <w:rsid w:val="00350244"/>
    <w:rsid w:val="00350475"/>
    <w:rsid w:val="00350532"/>
    <w:rsid w:val="0035056F"/>
    <w:rsid w:val="003507E1"/>
    <w:rsid w:val="0035085E"/>
    <w:rsid w:val="00350916"/>
    <w:rsid w:val="00350981"/>
    <w:rsid w:val="003509F7"/>
    <w:rsid w:val="00350B80"/>
    <w:rsid w:val="00350BCA"/>
    <w:rsid w:val="00350C7A"/>
    <w:rsid w:val="00350F1B"/>
    <w:rsid w:val="00351173"/>
    <w:rsid w:val="00351302"/>
    <w:rsid w:val="00351419"/>
    <w:rsid w:val="0035160D"/>
    <w:rsid w:val="00351649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174"/>
    <w:rsid w:val="00352438"/>
    <w:rsid w:val="003524E3"/>
    <w:rsid w:val="00352A37"/>
    <w:rsid w:val="00352A5E"/>
    <w:rsid w:val="00352B3B"/>
    <w:rsid w:val="00352C2C"/>
    <w:rsid w:val="00352D30"/>
    <w:rsid w:val="00353816"/>
    <w:rsid w:val="00353E56"/>
    <w:rsid w:val="00354135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9B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3B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37E"/>
    <w:rsid w:val="00357382"/>
    <w:rsid w:val="0035740D"/>
    <w:rsid w:val="0035761C"/>
    <w:rsid w:val="00357699"/>
    <w:rsid w:val="003576B7"/>
    <w:rsid w:val="00357815"/>
    <w:rsid w:val="00357AA5"/>
    <w:rsid w:val="00357B12"/>
    <w:rsid w:val="00357D51"/>
    <w:rsid w:val="00360065"/>
    <w:rsid w:val="003600E1"/>
    <w:rsid w:val="003601ED"/>
    <w:rsid w:val="0036040D"/>
    <w:rsid w:val="0036045E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613"/>
    <w:rsid w:val="00361829"/>
    <w:rsid w:val="003618DE"/>
    <w:rsid w:val="00361900"/>
    <w:rsid w:val="00361B11"/>
    <w:rsid w:val="00361C7E"/>
    <w:rsid w:val="00362139"/>
    <w:rsid w:val="00362174"/>
    <w:rsid w:val="00362344"/>
    <w:rsid w:val="003623AA"/>
    <w:rsid w:val="0036244B"/>
    <w:rsid w:val="003626C2"/>
    <w:rsid w:val="00362887"/>
    <w:rsid w:val="00362A8F"/>
    <w:rsid w:val="00362A90"/>
    <w:rsid w:val="00362C23"/>
    <w:rsid w:val="00362C36"/>
    <w:rsid w:val="00362C96"/>
    <w:rsid w:val="00362D0E"/>
    <w:rsid w:val="00362D1E"/>
    <w:rsid w:val="00362DAA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0A"/>
    <w:rsid w:val="0036366B"/>
    <w:rsid w:val="0036373E"/>
    <w:rsid w:val="00363E2D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9D1"/>
    <w:rsid w:val="00365BBC"/>
    <w:rsid w:val="00365D87"/>
    <w:rsid w:val="0036606B"/>
    <w:rsid w:val="003663F8"/>
    <w:rsid w:val="003664A1"/>
    <w:rsid w:val="003664F6"/>
    <w:rsid w:val="00366506"/>
    <w:rsid w:val="003668FD"/>
    <w:rsid w:val="00366AC2"/>
    <w:rsid w:val="00366B83"/>
    <w:rsid w:val="00366EC9"/>
    <w:rsid w:val="00366FDD"/>
    <w:rsid w:val="003670FD"/>
    <w:rsid w:val="003671ED"/>
    <w:rsid w:val="00367316"/>
    <w:rsid w:val="00367441"/>
    <w:rsid w:val="003674CB"/>
    <w:rsid w:val="00367616"/>
    <w:rsid w:val="003679C8"/>
    <w:rsid w:val="003679D7"/>
    <w:rsid w:val="00367A7E"/>
    <w:rsid w:val="00367DB0"/>
    <w:rsid w:val="00367F45"/>
    <w:rsid w:val="0037017A"/>
    <w:rsid w:val="003701AE"/>
    <w:rsid w:val="003703CE"/>
    <w:rsid w:val="00370473"/>
    <w:rsid w:val="0037052C"/>
    <w:rsid w:val="00370822"/>
    <w:rsid w:val="00370876"/>
    <w:rsid w:val="00370BC2"/>
    <w:rsid w:val="00371011"/>
    <w:rsid w:val="0037115D"/>
    <w:rsid w:val="00371482"/>
    <w:rsid w:val="00371489"/>
    <w:rsid w:val="003715C0"/>
    <w:rsid w:val="003715DB"/>
    <w:rsid w:val="003718C6"/>
    <w:rsid w:val="00371AA5"/>
    <w:rsid w:val="00371B31"/>
    <w:rsid w:val="00371CE1"/>
    <w:rsid w:val="00371F51"/>
    <w:rsid w:val="00372006"/>
    <w:rsid w:val="00372262"/>
    <w:rsid w:val="0037238A"/>
    <w:rsid w:val="0037248A"/>
    <w:rsid w:val="00372996"/>
    <w:rsid w:val="00372AAC"/>
    <w:rsid w:val="00372B6B"/>
    <w:rsid w:val="00372C26"/>
    <w:rsid w:val="00372D1A"/>
    <w:rsid w:val="00372EEB"/>
    <w:rsid w:val="00373148"/>
    <w:rsid w:val="00373214"/>
    <w:rsid w:val="003733A8"/>
    <w:rsid w:val="0037352F"/>
    <w:rsid w:val="00373861"/>
    <w:rsid w:val="0037394E"/>
    <w:rsid w:val="00373994"/>
    <w:rsid w:val="00373B66"/>
    <w:rsid w:val="00373CDB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203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60E"/>
    <w:rsid w:val="00376853"/>
    <w:rsid w:val="00376B03"/>
    <w:rsid w:val="00376CB5"/>
    <w:rsid w:val="00376F17"/>
    <w:rsid w:val="0037705F"/>
    <w:rsid w:val="00377076"/>
    <w:rsid w:val="0037762D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A"/>
    <w:rsid w:val="00380D9C"/>
    <w:rsid w:val="00380EFB"/>
    <w:rsid w:val="003813DD"/>
    <w:rsid w:val="003817E2"/>
    <w:rsid w:val="00381BBD"/>
    <w:rsid w:val="00381DAD"/>
    <w:rsid w:val="00381E66"/>
    <w:rsid w:val="00381EA3"/>
    <w:rsid w:val="00382806"/>
    <w:rsid w:val="0038282A"/>
    <w:rsid w:val="00382CDF"/>
    <w:rsid w:val="00382D03"/>
    <w:rsid w:val="00383100"/>
    <w:rsid w:val="003831D8"/>
    <w:rsid w:val="003831DE"/>
    <w:rsid w:val="003832F8"/>
    <w:rsid w:val="0038347C"/>
    <w:rsid w:val="0038368E"/>
    <w:rsid w:val="00383727"/>
    <w:rsid w:val="00383AD3"/>
    <w:rsid w:val="00383B70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0F2"/>
    <w:rsid w:val="0038519D"/>
    <w:rsid w:val="003851D3"/>
    <w:rsid w:val="00385379"/>
    <w:rsid w:val="0038574A"/>
    <w:rsid w:val="003858E6"/>
    <w:rsid w:val="00385926"/>
    <w:rsid w:val="00385BE4"/>
    <w:rsid w:val="00385C38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817"/>
    <w:rsid w:val="00386946"/>
    <w:rsid w:val="00386AC4"/>
    <w:rsid w:val="00386B9A"/>
    <w:rsid w:val="00386C43"/>
    <w:rsid w:val="00386E42"/>
    <w:rsid w:val="00386FF8"/>
    <w:rsid w:val="0038708F"/>
    <w:rsid w:val="00387134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87D22"/>
    <w:rsid w:val="00387FB9"/>
    <w:rsid w:val="00390046"/>
    <w:rsid w:val="003902BD"/>
    <w:rsid w:val="0039035B"/>
    <w:rsid w:val="00390432"/>
    <w:rsid w:val="00390491"/>
    <w:rsid w:val="003904D5"/>
    <w:rsid w:val="0039062D"/>
    <w:rsid w:val="00390809"/>
    <w:rsid w:val="00390E3B"/>
    <w:rsid w:val="00390E89"/>
    <w:rsid w:val="0039108E"/>
    <w:rsid w:val="003910AC"/>
    <w:rsid w:val="00391252"/>
    <w:rsid w:val="003912E8"/>
    <w:rsid w:val="00391357"/>
    <w:rsid w:val="003914B9"/>
    <w:rsid w:val="0039155B"/>
    <w:rsid w:val="003915D3"/>
    <w:rsid w:val="00391648"/>
    <w:rsid w:val="0039192B"/>
    <w:rsid w:val="00391CFC"/>
    <w:rsid w:val="00391D2B"/>
    <w:rsid w:val="00391EC2"/>
    <w:rsid w:val="00392038"/>
    <w:rsid w:val="0039293C"/>
    <w:rsid w:val="0039300D"/>
    <w:rsid w:val="0039315B"/>
    <w:rsid w:val="003931BA"/>
    <w:rsid w:val="003934FC"/>
    <w:rsid w:val="003936BC"/>
    <w:rsid w:val="003937E8"/>
    <w:rsid w:val="003938C9"/>
    <w:rsid w:val="0039397E"/>
    <w:rsid w:val="00393A02"/>
    <w:rsid w:val="00393BC2"/>
    <w:rsid w:val="0039476A"/>
    <w:rsid w:val="0039498F"/>
    <w:rsid w:val="00394C41"/>
    <w:rsid w:val="00394C94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712"/>
    <w:rsid w:val="00396930"/>
    <w:rsid w:val="00396DDB"/>
    <w:rsid w:val="00396F13"/>
    <w:rsid w:val="00397007"/>
    <w:rsid w:val="0039700F"/>
    <w:rsid w:val="003971C8"/>
    <w:rsid w:val="003971EC"/>
    <w:rsid w:val="00397475"/>
    <w:rsid w:val="003974EB"/>
    <w:rsid w:val="003978F7"/>
    <w:rsid w:val="00397A09"/>
    <w:rsid w:val="00397B36"/>
    <w:rsid w:val="00397C5E"/>
    <w:rsid w:val="00397EA2"/>
    <w:rsid w:val="003A0067"/>
    <w:rsid w:val="003A00D7"/>
    <w:rsid w:val="003A00F9"/>
    <w:rsid w:val="003A0232"/>
    <w:rsid w:val="003A0506"/>
    <w:rsid w:val="003A0567"/>
    <w:rsid w:val="003A05DE"/>
    <w:rsid w:val="003A06BA"/>
    <w:rsid w:val="003A07AC"/>
    <w:rsid w:val="003A0861"/>
    <w:rsid w:val="003A08E0"/>
    <w:rsid w:val="003A092C"/>
    <w:rsid w:val="003A093A"/>
    <w:rsid w:val="003A098A"/>
    <w:rsid w:val="003A0BA7"/>
    <w:rsid w:val="003A0E80"/>
    <w:rsid w:val="003A0EF4"/>
    <w:rsid w:val="003A0F09"/>
    <w:rsid w:val="003A0F6D"/>
    <w:rsid w:val="003A1094"/>
    <w:rsid w:val="003A10FB"/>
    <w:rsid w:val="003A1313"/>
    <w:rsid w:val="003A1697"/>
    <w:rsid w:val="003A19DD"/>
    <w:rsid w:val="003A1AAA"/>
    <w:rsid w:val="003A1BE0"/>
    <w:rsid w:val="003A1C8A"/>
    <w:rsid w:val="003A20B0"/>
    <w:rsid w:val="003A2414"/>
    <w:rsid w:val="003A24DA"/>
    <w:rsid w:val="003A270E"/>
    <w:rsid w:val="003A2785"/>
    <w:rsid w:val="003A2AE0"/>
    <w:rsid w:val="003A2D77"/>
    <w:rsid w:val="003A2DAF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71"/>
    <w:rsid w:val="003A3ECD"/>
    <w:rsid w:val="003A412D"/>
    <w:rsid w:val="003A45F7"/>
    <w:rsid w:val="003A4797"/>
    <w:rsid w:val="003A4859"/>
    <w:rsid w:val="003A4876"/>
    <w:rsid w:val="003A48C4"/>
    <w:rsid w:val="003A49AF"/>
    <w:rsid w:val="003A4CD6"/>
    <w:rsid w:val="003A4FBA"/>
    <w:rsid w:val="003A4FEB"/>
    <w:rsid w:val="003A50D8"/>
    <w:rsid w:val="003A517F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9E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DA9"/>
    <w:rsid w:val="003A6E20"/>
    <w:rsid w:val="003A6F31"/>
    <w:rsid w:val="003A6F75"/>
    <w:rsid w:val="003A71D2"/>
    <w:rsid w:val="003A71D9"/>
    <w:rsid w:val="003A72F5"/>
    <w:rsid w:val="003A769F"/>
    <w:rsid w:val="003A787C"/>
    <w:rsid w:val="003A7A5E"/>
    <w:rsid w:val="003A7B4E"/>
    <w:rsid w:val="003A7B8E"/>
    <w:rsid w:val="003A7D23"/>
    <w:rsid w:val="003A7DEB"/>
    <w:rsid w:val="003A7E8B"/>
    <w:rsid w:val="003A7E99"/>
    <w:rsid w:val="003A7EC9"/>
    <w:rsid w:val="003B030F"/>
    <w:rsid w:val="003B0381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CB9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CE9"/>
    <w:rsid w:val="003B2E13"/>
    <w:rsid w:val="003B2FF0"/>
    <w:rsid w:val="003B3028"/>
    <w:rsid w:val="003B304E"/>
    <w:rsid w:val="003B31B0"/>
    <w:rsid w:val="003B3237"/>
    <w:rsid w:val="003B3463"/>
    <w:rsid w:val="003B34CB"/>
    <w:rsid w:val="003B36BF"/>
    <w:rsid w:val="003B37A4"/>
    <w:rsid w:val="003B3B83"/>
    <w:rsid w:val="003B3D0B"/>
    <w:rsid w:val="003B3D76"/>
    <w:rsid w:val="003B3F92"/>
    <w:rsid w:val="003B4021"/>
    <w:rsid w:val="003B404D"/>
    <w:rsid w:val="003B41A0"/>
    <w:rsid w:val="003B42BA"/>
    <w:rsid w:val="003B443A"/>
    <w:rsid w:val="003B44B9"/>
    <w:rsid w:val="003B44C2"/>
    <w:rsid w:val="003B450D"/>
    <w:rsid w:val="003B456A"/>
    <w:rsid w:val="003B4891"/>
    <w:rsid w:val="003B4A2B"/>
    <w:rsid w:val="003B4A33"/>
    <w:rsid w:val="003B4CF5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CE"/>
    <w:rsid w:val="003B63D4"/>
    <w:rsid w:val="003B64D1"/>
    <w:rsid w:val="003B6775"/>
    <w:rsid w:val="003B6CF8"/>
    <w:rsid w:val="003B6D54"/>
    <w:rsid w:val="003B6EBB"/>
    <w:rsid w:val="003B717F"/>
    <w:rsid w:val="003B72EE"/>
    <w:rsid w:val="003B7311"/>
    <w:rsid w:val="003B73D5"/>
    <w:rsid w:val="003B7728"/>
    <w:rsid w:val="003B77CD"/>
    <w:rsid w:val="003B78FE"/>
    <w:rsid w:val="003B795D"/>
    <w:rsid w:val="003B7969"/>
    <w:rsid w:val="003B7AD9"/>
    <w:rsid w:val="003B7BA7"/>
    <w:rsid w:val="003B7D06"/>
    <w:rsid w:val="003C02B8"/>
    <w:rsid w:val="003C02BE"/>
    <w:rsid w:val="003C0357"/>
    <w:rsid w:val="003C0740"/>
    <w:rsid w:val="003C075A"/>
    <w:rsid w:val="003C0859"/>
    <w:rsid w:val="003C087B"/>
    <w:rsid w:val="003C08AE"/>
    <w:rsid w:val="003C0C14"/>
    <w:rsid w:val="003C0D05"/>
    <w:rsid w:val="003C0E1E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2D75"/>
    <w:rsid w:val="003C306C"/>
    <w:rsid w:val="003C30A8"/>
    <w:rsid w:val="003C30FC"/>
    <w:rsid w:val="003C313F"/>
    <w:rsid w:val="003C3193"/>
    <w:rsid w:val="003C3236"/>
    <w:rsid w:val="003C33CF"/>
    <w:rsid w:val="003C34CA"/>
    <w:rsid w:val="003C3546"/>
    <w:rsid w:val="003C3578"/>
    <w:rsid w:val="003C35D0"/>
    <w:rsid w:val="003C362A"/>
    <w:rsid w:val="003C3678"/>
    <w:rsid w:val="003C3813"/>
    <w:rsid w:val="003C3A28"/>
    <w:rsid w:val="003C3AD8"/>
    <w:rsid w:val="003C3B0A"/>
    <w:rsid w:val="003C3D71"/>
    <w:rsid w:val="003C3E65"/>
    <w:rsid w:val="003C3FB2"/>
    <w:rsid w:val="003C40AD"/>
    <w:rsid w:val="003C40DF"/>
    <w:rsid w:val="003C417F"/>
    <w:rsid w:val="003C4202"/>
    <w:rsid w:val="003C443A"/>
    <w:rsid w:val="003C4466"/>
    <w:rsid w:val="003C44F3"/>
    <w:rsid w:val="003C4547"/>
    <w:rsid w:val="003C464A"/>
    <w:rsid w:val="003C4783"/>
    <w:rsid w:val="003C47DD"/>
    <w:rsid w:val="003C483D"/>
    <w:rsid w:val="003C4964"/>
    <w:rsid w:val="003C499F"/>
    <w:rsid w:val="003C4B24"/>
    <w:rsid w:val="003C5023"/>
    <w:rsid w:val="003C51A1"/>
    <w:rsid w:val="003C51B5"/>
    <w:rsid w:val="003C595A"/>
    <w:rsid w:val="003C5D54"/>
    <w:rsid w:val="003C5D5A"/>
    <w:rsid w:val="003C607F"/>
    <w:rsid w:val="003C60E3"/>
    <w:rsid w:val="003C60FE"/>
    <w:rsid w:val="003C6114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6DC4"/>
    <w:rsid w:val="003C7005"/>
    <w:rsid w:val="003C7008"/>
    <w:rsid w:val="003C70C8"/>
    <w:rsid w:val="003C71F5"/>
    <w:rsid w:val="003C7526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75"/>
    <w:rsid w:val="003D0A8D"/>
    <w:rsid w:val="003D0C34"/>
    <w:rsid w:val="003D0CF2"/>
    <w:rsid w:val="003D0E5F"/>
    <w:rsid w:val="003D0F4C"/>
    <w:rsid w:val="003D0F8B"/>
    <w:rsid w:val="003D0FAD"/>
    <w:rsid w:val="003D120A"/>
    <w:rsid w:val="003D125D"/>
    <w:rsid w:val="003D17FA"/>
    <w:rsid w:val="003D1929"/>
    <w:rsid w:val="003D19FC"/>
    <w:rsid w:val="003D1A50"/>
    <w:rsid w:val="003D1AF0"/>
    <w:rsid w:val="003D1C00"/>
    <w:rsid w:val="003D1CF9"/>
    <w:rsid w:val="003D229F"/>
    <w:rsid w:val="003D231D"/>
    <w:rsid w:val="003D240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9D0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01B"/>
    <w:rsid w:val="003D514F"/>
    <w:rsid w:val="003D519B"/>
    <w:rsid w:val="003D5221"/>
    <w:rsid w:val="003D5256"/>
    <w:rsid w:val="003D5472"/>
    <w:rsid w:val="003D54DB"/>
    <w:rsid w:val="003D57B0"/>
    <w:rsid w:val="003D5965"/>
    <w:rsid w:val="003D59A2"/>
    <w:rsid w:val="003D5C42"/>
    <w:rsid w:val="003D60D1"/>
    <w:rsid w:val="003D613D"/>
    <w:rsid w:val="003D6141"/>
    <w:rsid w:val="003D61A7"/>
    <w:rsid w:val="003D6907"/>
    <w:rsid w:val="003D6959"/>
    <w:rsid w:val="003D6BA4"/>
    <w:rsid w:val="003D6E8A"/>
    <w:rsid w:val="003D73D4"/>
    <w:rsid w:val="003D740D"/>
    <w:rsid w:val="003D745A"/>
    <w:rsid w:val="003D756E"/>
    <w:rsid w:val="003D7789"/>
    <w:rsid w:val="003D780E"/>
    <w:rsid w:val="003D7835"/>
    <w:rsid w:val="003D7C6B"/>
    <w:rsid w:val="003D7D2B"/>
    <w:rsid w:val="003D7DAB"/>
    <w:rsid w:val="003D7E50"/>
    <w:rsid w:val="003D7EB8"/>
    <w:rsid w:val="003D7EDD"/>
    <w:rsid w:val="003D7F24"/>
    <w:rsid w:val="003D7FF2"/>
    <w:rsid w:val="003E0010"/>
    <w:rsid w:val="003E03D0"/>
    <w:rsid w:val="003E0774"/>
    <w:rsid w:val="003E089A"/>
    <w:rsid w:val="003E0A84"/>
    <w:rsid w:val="003E0AD5"/>
    <w:rsid w:val="003E0F43"/>
    <w:rsid w:val="003E12B3"/>
    <w:rsid w:val="003E138C"/>
    <w:rsid w:val="003E158D"/>
    <w:rsid w:val="003E1632"/>
    <w:rsid w:val="003E17BC"/>
    <w:rsid w:val="003E18AF"/>
    <w:rsid w:val="003E1CF5"/>
    <w:rsid w:val="003E1D43"/>
    <w:rsid w:val="003E1FA2"/>
    <w:rsid w:val="003E20B7"/>
    <w:rsid w:val="003E22A3"/>
    <w:rsid w:val="003E2474"/>
    <w:rsid w:val="003E2695"/>
    <w:rsid w:val="003E2A37"/>
    <w:rsid w:val="003E2BA3"/>
    <w:rsid w:val="003E2BD8"/>
    <w:rsid w:val="003E2C31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34"/>
    <w:rsid w:val="003E4C5E"/>
    <w:rsid w:val="003E4DEF"/>
    <w:rsid w:val="003E535C"/>
    <w:rsid w:val="003E5707"/>
    <w:rsid w:val="003E593D"/>
    <w:rsid w:val="003E596F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67C1"/>
    <w:rsid w:val="003E6C64"/>
    <w:rsid w:val="003E6EC0"/>
    <w:rsid w:val="003E728C"/>
    <w:rsid w:val="003E732D"/>
    <w:rsid w:val="003E746C"/>
    <w:rsid w:val="003E757D"/>
    <w:rsid w:val="003E7587"/>
    <w:rsid w:val="003E7740"/>
    <w:rsid w:val="003E7910"/>
    <w:rsid w:val="003E79C5"/>
    <w:rsid w:val="003E7B19"/>
    <w:rsid w:val="003E7F38"/>
    <w:rsid w:val="003F039F"/>
    <w:rsid w:val="003F03B5"/>
    <w:rsid w:val="003F03ED"/>
    <w:rsid w:val="003F0527"/>
    <w:rsid w:val="003F06E0"/>
    <w:rsid w:val="003F0B1E"/>
    <w:rsid w:val="003F0C16"/>
    <w:rsid w:val="003F0D8D"/>
    <w:rsid w:val="003F119C"/>
    <w:rsid w:val="003F1295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0CB"/>
    <w:rsid w:val="003F2203"/>
    <w:rsid w:val="003F24F7"/>
    <w:rsid w:val="003F2544"/>
    <w:rsid w:val="003F257E"/>
    <w:rsid w:val="003F26BF"/>
    <w:rsid w:val="003F2914"/>
    <w:rsid w:val="003F298D"/>
    <w:rsid w:val="003F2996"/>
    <w:rsid w:val="003F29D8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9B1"/>
    <w:rsid w:val="003F3C51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5FDD"/>
    <w:rsid w:val="003F6010"/>
    <w:rsid w:val="003F6141"/>
    <w:rsid w:val="003F655F"/>
    <w:rsid w:val="003F6AC6"/>
    <w:rsid w:val="003F6D5B"/>
    <w:rsid w:val="003F6E27"/>
    <w:rsid w:val="003F70C1"/>
    <w:rsid w:val="003F71A0"/>
    <w:rsid w:val="003F71DB"/>
    <w:rsid w:val="003F71F7"/>
    <w:rsid w:val="003F725D"/>
    <w:rsid w:val="003F7317"/>
    <w:rsid w:val="003F7403"/>
    <w:rsid w:val="003F7462"/>
    <w:rsid w:val="003F74C7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50"/>
    <w:rsid w:val="00400FF3"/>
    <w:rsid w:val="00401197"/>
    <w:rsid w:val="00401335"/>
    <w:rsid w:val="00401371"/>
    <w:rsid w:val="00401641"/>
    <w:rsid w:val="00401AA4"/>
    <w:rsid w:val="00401B1F"/>
    <w:rsid w:val="00401BA5"/>
    <w:rsid w:val="00401E72"/>
    <w:rsid w:val="00401EBF"/>
    <w:rsid w:val="00401F7D"/>
    <w:rsid w:val="00401FC6"/>
    <w:rsid w:val="00402127"/>
    <w:rsid w:val="00402170"/>
    <w:rsid w:val="004021F5"/>
    <w:rsid w:val="00402277"/>
    <w:rsid w:val="00402369"/>
    <w:rsid w:val="00402756"/>
    <w:rsid w:val="0040297E"/>
    <w:rsid w:val="00402A2A"/>
    <w:rsid w:val="00402ACB"/>
    <w:rsid w:val="00402B14"/>
    <w:rsid w:val="00402CAC"/>
    <w:rsid w:val="00402D48"/>
    <w:rsid w:val="00402EA4"/>
    <w:rsid w:val="00402F83"/>
    <w:rsid w:val="0040317D"/>
    <w:rsid w:val="004037C2"/>
    <w:rsid w:val="00403BFF"/>
    <w:rsid w:val="00403CBA"/>
    <w:rsid w:val="00403D40"/>
    <w:rsid w:val="00403D80"/>
    <w:rsid w:val="00403E72"/>
    <w:rsid w:val="00403ED0"/>
    <w:rsid w:val="00403F36"/>
    <w:rsid w:val="00403FD8"/>
    <w:rsid w:val="0040400E"/>
    <w:rsid w:val="004041D3"/>
    <w:rsid w:val="004041FB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DAE"/>
    <w:rsid w:val="00405EA6"/>
    <w:rsid w:val="00406041"/>
    <w:rsid w:val="00406112"/>
    <w:rsid w:val="0040619A"/>
    <w:rsid w:val="004062DA"/>
    <w:rsid w:val="004065C3"/>
    <w:rsid w:val="0040661F"/>
    <w:rsid w:val="0040665F"/>
    <w:rsid w:val="00406793"/>
    <w:rsid w:val="0040690F"/>
    <w:rsid w:val="00406ACE"/>
    <w:rsid w:val="00406B17"/>
    <w:rsid w:val="00406BF9"/>
    <w:rsid w:val="00406D56"/>
    <w:rsid w:val="00406DF5"/>
    <w:rsid w:val="00406F9F"/>
    <w:rsid w:val="00407047"/>
    <w:rsid w:val="0040728A"/>
    <w:rsid w:val="00407470"/>
    <w:rsid w:val="0040749A"/>
    <w:rsid w:val="00407699"/>
    <w:rsid w:val="004077D6"/>
    <w:rsid w:val="0040795F"/>
    <w:rsid w:val="00407991"/>
    <w:rsid w:val="00407A4F"/>
    <w:rsid w:val="00407A6B"/>
    <w:rsid w:val="00407AB0"/>
    <w:rsid w:val="00407AC0"/>
    <w:rsid w:val="00407BEC"/>
    <w:rsid w:val="00407BF1"/>
    <w:rsid w:val="00407C57"/>
    <w:rsid w:val="00407DD4"/>
    <w:rsid w:val="00407DF7"/>
    <w:rsid w:val="00407E84"/>
    <w:rsid w:val="00410025"/>
    <w:rsid w:val="004102ED"/>
    <w:rsid w:val="004104FF"/>
    <w:rsid w:val="00410586"/>
    <w:rsid w:val="00410595"/>
    <w:rsid w:val="004105EA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0FC3"/>
    <w:rsid w:val="004112CE"/>
    <w:rsid w:val="004113AB"/>
    <w:rsid w:val="004113E3"/>
    <w:rsid w:val="00411563"/>
    <w:rsid w:val="0041175A"/>
    <w:rsid w:val="004118A1"/>
    <w:rsid w:val="00411955"/>
    <w:rsid w:val="00411A95"/>
    <w:rsid w:val="00411BF5"/>
    <w:rsid w:val="00411CD6"/>
    <w:rsid w:val="00411DB0"/>
    <w:rsid w:val="00412004"/>
    <w:rsid w:val="004121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4BC9"/>
    <w:rsid w:val="00414C8F"/>
    <w:rsid w:val="0041504A"/>
    <w:rsid w:val="0041539B"/>
    <w:rsid w:val="0041541C"/>
    <w:rsid w:val="004155A0"/>
    <w:rsid w:val="00415B1B"/>
    <w:rsid w:val="00415BA1"/>
    <w:rsid w:val="00415BA7"/>
    <w:rsid w:val="00415BC0"/>
    <w:rsid w:val="00415CD5"/>
    <w:rsid w:val="00415DA2"/>
    <w:rsid w:val="00415E3E"/>
    <w:rsid w:val="00416023"/>
    <w:rsid w:val="0041605E"/>
    <w:rsid w:val="0041609C"/>
    <w:rsid w:val="004161AE"/>
    <w:rsid w:val="0041629F"/>
    <w:rsid w:val="0041633E"/>
    <w:rsid w:val="004163A2"/>
    <w:rsid w:val="0041641F"/>
    <w:rsid w:val="00416764"/>
    <w:rsid w:val="0041684C"/>
    <w:rsid w:val="0041686B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203"/>
    <w:rsid w:val="0041745D"/>
    <w:rsid w:val="00417546"/>
    <w:rsid w:val="00417754"/>
    <w:rsid w:val="00417768"/>
    <w:rsid w:val="004178BF"/>
    <w:rsid w:val="0041799D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899"/>
    <w:rsid w:val="00420978"/>
    <w:rsid w:val="00420B5E"/>
    <w:rsid w:val="00420BC8"/>
    <w:rsid w:val="00420F63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808"/>
    <w:rsid w:val="00422A09"/>
    <w:rsid w:val="00422AB7"/>
    <w:rsid w:val="00422BB7"/>
    <w:rsid w:val="00422F60"/>
    <w:rsid w:val="004230CE"/>
    <w:rsid w:val="0042336B"/>
    <w:rsid w:val="004235D3"/>
    <w:rsid w:val="004235E2"/>
    <w:rsid w:val="004236EB"/>
    <w:rsid w:val="00423959"/>
    <w:rsid w:val="004239D3"/>
    <w:rsid w:val="00423A12"/>
    <w:rsid w:val="00423E76"/>
    <w:rsid w:val="00423F47"/>
    <w:rsid w:val="00423F49"/>
    <w:rsid w:val="00423FB1"/>
    <w:rsid w:val="00424372"/>
    <w:rsid w:val="0042474E"/>
    <w:rsid w:val="0042486B"/>
    <w:rsid w:val="0042491D"/>
    <w:rsid w:val="00424952"/>
    <w:rsid w:val="004249DF"/>
    <w:rsid w:val="00424A16"/>
    <w:rsid w:val="00424EB6"/>
    <w:rsid w:val="00425048"/>
    <w:rsid w:val="004250AB"/>
    <w:rsid w:val="004251D8"/>
    <w:rsid w:val="004251E0"/>
    <w:rsid w:val="004251F6"/>
    <w:rsid w:val="0042521A"/>
    <w:rsid w:val="00425306"/>
    <w:rsid w:val="00425473"/>
    <w:rsid w:val="0042552B"/>
    <w:rsid w:val="004257BC"/>
    <w:rsid w:val="0042596F"/>
    <w:rsid w:val="00425B57"/>
    <w:rsid w:val="00425EB4"/>
    <w:rsid w:val="00425ECA"/>
    <w:rsid w:val="00425ECB"/>
    <w:rsid w:val="00425FA5"/>
    <w:rsid w:val="0042624D"/>
    <w:rsid w:val="004266F7"/>
    <w:rsid w:val="00426993"/>
    <w:rsid w:val="00426A18"/>
    <w:rsid w:val="00426B67"/>
    <w:rsid w:val="00426BFF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752"/>
    <w:rsid w:val="004308E8"/>
    <w:rsid w:val="00430A0E"/>
    <w:rsid w:val="00430A8F"/>
    <w:rsid w:val="00430B2B"/>
    <w:rsid w:val="00430C74"/>
    <w:rsid w:val="00430E07"/>
    <w:rsid w:val="00430E99"/>
    <w:rsid w:val="00430F47"/>
    <w:rsid w:val="00431277"/>
    <w:rsid w:val="0043137F"/>
    <w:rsid w:val="00431512"/>
    <w:rsid w:val="004315F6"/>
    <w:rsid w:val="0043166A"/>
    <w:rsid w:val="0043168C"/>
    <w:rsid w:val="00431A09"/>
    <w:rsid w:val="00431AFC"/>
    <w:rsid w:val="00431C24"/>
    <w:rsid w:val="00431CB0"/>
    <w:rsid w:val="00431EAF"/>
    <w:rsid w:val="00431EC8"/>
    <w:rsid w:val="00432106"/>
    <w:rsid w:val="004323ED"/>
    <w:rsid w:val="0043246C"/>
    <w:rsid w:val="004325ED"/>
    <w:rsid w:val="00432750"/>
    <w:rsid w:val="00432773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6E"/>
    <w:rsid w:val="004332E8"/>
    <w:rsid w:val="004337E9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87"/>
    <w:rsid w:val="004342DC"/>
    <w:rsid w:val="00434315"/>
    <w:rsid w:val="004343D7"/>
    <w:rsid w:val="00434419"/>
    <w:rsid w:val="00434551"/>
    <w:rsid w:val="004347A5"/>
    <w:rsid w:val="00434806"/>
    <w:rsid w:val="00434A38"/>
    <w:rsid w:val="00434AC0"/>
    <w:rsid w:val="00434BFE"/>
    <w:rsid w:val="00434C4F"/>
    <w:rsid w:val="00434D50"/>
    <w:rsid w:val="0043505D"/>
    <w:rsid w:val="004350B0"/>
    <w:rsid w:val="004351F8"/>
    <w:rsid w:val="0043531F"/>
    <w:rsid w:val="004353E7"/>
    <w:rsid w:val="004354FE"/>
    <w:rsid w:val="00435550"/>
    <w:rsid w:val="0043579A"/>
    <w:rsid w:val="00435E79"/>
    <w:rsid w:val="0043613A"/>
    <w:rsid w:val="00436551"/>
    <w:rsid w:val="0043656B"/>
    <w:rsid w:val="00436635"/>
    <w:rsid w:val="00436723"/>
    <w:rsid w:val="0043687A"/>
    <w:rsid w:val="00436968"/>
    <w:rsid w:val="00436B36"/>
    <w:rsid w:val="00436B48"/>
    <w:rsid w:val="00436DB8"/>
    <w:rsid w:val="00436F74"/>
    <w:rsid w:val="0043728C"/>
    <w:rsid w:val="0043740F"/>
    <w:rsid w:val="004375B6"/>
    <w:rsid w:val="00437741"/>
    <w:rsid w:val="0043781E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406"/>
    <w:rsid w:val="00440528"/>
    <w:rsid w:val="00440956"/>
    <w:rsid w:val="0044099C"/>
    <w:rsid w:val="00440A00"/>
    <w:rsid w:val="00440A3F"/>
    <w:rsid w:val="00440B66"/>
    <w:rsid w:val="00440C5A"/>
    <w:rsid w:val="004410A6"/>
    <w:rsid w:val="0044140B"/>
    <w:rsid w:val="004416A7"/>
    <w:rsid w:val="0044176A"/>
    <w:rsid w:val="00441905"/>
    <w:rsid w:val="00441AB7"/>
    <w:rsid w:val="00441B03"/>
    <w:rsid w:val="00441B94"/>
    <w:rsid w:val="00441C17"/>
    <w:rsid w:val="00441D86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942"/>
    <w:rsid w:val="00442AD6"/>
    <w:rsid w:val="00442BAC"/>
    <w:rsid w:val="00442C47"/>
    <w:rsid w:val="00442DDE"/>
    <w:rsid w:val="00442ED7"/>
    <w:rsid w:val="00442FF3"/>
    <w:rsid w:val="00443349"/>
    <w:rsid w:val="00443355"/>
    <w:rsid w:val="00443436"/>
    <w:rsid w:val="004438EE"/>
    <w:rsid w:val="00443C5C"/>
    <w:rsid w:val="00443D70"/>
    <w:rsid w:val="00443D7C"/>
    <w:rsid w:val="00443D8B"/>
    <w:rsid w:val="00444326"/>
    <w:rsid w:val="00444384"/>
    <w:rsid w:val="0044460A"/>
    <w:rsid w:val="004449A2"/>
    <w:rsid w:val="00444B58"/>
    <w:rsid w:val="00444BAE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962"/>
    <w:rsid w:val="00445B3E"/>
    <w:rsid w:val="00445CAD"/>
    <w:rsid w:val="0044629A"/>
    <w:rsid w:val="004462C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150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6C"/>
    <w:rsid w:val="004501DA"/>
    <w:rsid w:val="00450430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1FAC"/>
    <w:rsid w:val="0045205C"/>
    <w:rsid w:val="0045214F"/>
    <w:rsid w:val="004521E6"/>
    <w:rsid w:val="00452224"/>
    <w:rsid w:val="004523DA"/>
    <w:rsid w:val="00452435"/>
    <w:rsid w:val="0045245D"/>
    <w:rsid w:val="00452719"/>
    <w:rsid w:val="004527D1"/>
    <w:rsid w:val="00452D33"/>
    <w:rsid w:val="00452DD0"/>
    <w:rsid w:val="00452EBB"/>
    <w:rsid w:val="00453067"/>
    <w:rsid w:val="0045318F"/>
    <w:rsid w:val="00453341"/>
    <w:rsid w:val="00453367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B8A"/>
    <w:rsid w:val="00455C95"/>
    <w:rsid w:val="00455ED2"/>
    <w:rsid w:val="00455FD0"/>
    <w:rsid w:val="00456235"/>
    <w:rsid w:val="004563B2"/>
    <w:rsid w:val="004563EC"/>
    <w:rsid w:val="0045643C"/>
    <w:rsid w:val="0045643F"/>
    <w:rsid w:val="004564A3"/>
    <w:rsid w:val="004564B3"/>
    <w:rsid w:val="0045652F"/>
    <w:rsid w:val="00456603"/>
    <w:rsid w:val="0045663B"/>
    <w:rsid w:val="004566F9"/>
    <w:rsid w:val="004567A9"/>
    <w:rsid w:val="004567B2"/>
    <w:rsid w:val="00456A3C"/>
    <w:rsid w:val="00456D93"/>
    <w:rsid w:val="00456E89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2E28"/>
    <w:rsid w:val="00462F0E"/>
    <w:rsid w:val="00462F8C"/>
    <w:rsid w:val="00463089"/>
    <w:rsid w:val="004631B0"/>
    <w:rsid w:val="0046322C"/>
    <w:rsid w:val="0046332C"/>
    <w:rsid w:val="00463416"/>
    <w:rsid w:val="004634E4"/>
    <w:rsid w:val="004635F9"/>
    <w:rsid w:val="00463634"/>
    <w:rsid w:val="004636C1"/>
    <w:rsid w:val="00463798"/>
    <w:rsid w:val="00463A00"/>
    <w:rsid w:val="00463B01"/>
    <w:rsid w:val="00463CF9"/>
    <w:rsid w:val="00463E6A"/>
    <w:rsid w:val="00463F48"/>
    <w:rsid w:val="00464064"/>
    <w:rsid w:val="004640CE"/>
    <w:rsid w:val="0046448E"/>
    <w:rsid w:val="00464605"/>
    <w:rsid w:val="00464694"/>
    <w:rsid w:val="004647DF"/>
    <w:rsid w:val="00464995"/>
    <w:rsid w:val="004649FD"/>
    <w:rsid w:val="00464ACE"/>
    <w:rsid w:val="00464CE9"/>
    <w:rsid w:val="00464E3F"/>
    <w:rsid w:val="00464ED8"/>
    <w:rsid w:val="004650FF"/>
    <w:rsid w:val="004651FF"/>
    <w:rsid w:val="00465224"/>
    <w:rsid w:val="004654DC"/>
    <w:rsid w:val="004655B7"/>
    <w:rsid w:val="00465636"/>
    <w:rsid w:val="00465B92"/>
    <w:rsid w:val="00465BAE"/>
    <w:rsid w:val="00465BD1"/>
    <w:rsid w:val="00465CC4"/>
    <w:rsid w:val="004662EE"/>
    <w:rsid w:val="0046647A"/>
    <w:rsid w:val="00466578"/>
    <w:rsid w:val="004665EE"/>
    <w:rsid w:val="00466621"/>
    <w:rsid w:val="004668A6"/>
    <w:rsid w:val="00466D20"/>
    <w:rsid w:val="00466EAD"/>
    <w:rsid w:val="00466EF8"/>
    <w:rsid w:val="00467137"/>
    <w:rsid w:val="00467279"/>
    <w:rsid w:val="00467909"/>
    <w:rsid w:val="0046795C"/>
    <w:rsid w:val="00467D5D"/>
    <w:rsid w:val="00467D72"/>
    <w:rsid w:val="00467F59"/>
    <w:rsid w:val="00467FD8"/>
    <w:rsid w:val="004701BD"/>
    <w:rsid w:val="00470444"/>
    <w:rsid w:val="004708FA"/>
    <w:rsid w:val="00470928"/>
    <w:rsid w:val="0047094B"/>
    <w:rsid w:val="00470955"/>
    <w:rsid w:val="00470AB4"/>
    <w:rsid w:val="00470AC8"/>
    <w:rsid w:val="00470B0D"/>
    <w:rsid w:val="00470CE2"/>
    <w:rsid w:val="00470E45"/>
    <w:rsid w:val="00470F6F"/>
    <w:rsid w:val="004712BC"/>
    <w:rsid w:val="00471303"/>
    <w:rsid w:val="00471397"/>
    <w:rsid w:val="004713B2"/>
    <w:rsid w:val="00471462"/>
    <w:rsid w:val="0047181A"/>
    <w:rsid w:val="00471875"/>
    <w:rsid w:val="00471B5A"/>
    <w:rsid w:val="00471C4D"/>
    <w:rsid w:val="00471DC9"/>
    <w:rsid w:val="00471E38"/>
    <w:rsid w:val="00471E91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84E"/>
    <w:rsid w:val="00472AF6"/>
    <w:rsid w:val="00472B32"/>
    <w:rsid w:val="00472B51"/>
    <w:rsid w:val="00472BB2"/>
    <w:rsid w:val="00472BC9"/>
    <w:rsid w:val="00472C45"/>
    <w:rsid w:val="00472C93"/>
    <w:rsid w:val="00472E2A"/>
    <w:rsid w:val="00472F12"/>
    <w:rsid w:val="00472FB7"/>
    <w:rsid w:val="00472FEE"/>
    <w:rsid w:val="00473139"/>
    <w:rsid w:val="00473311"/>
    <w:rsid w:val="004734CC"/>
    <w:rsid w:val="0047358D"/>
    <w:rsid w:val="004735E3"/>
    <w:rsid w:val="00473AE4"/>
    <w:rsid w:val="00473B39"/>
    <w:rsid w:val="00473D8B"/>
    <w:rsid w:val="00474044"/>
    <w:rsid w:val="00474282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3E0"/>
    <w:rsid w:val="004754EC"/>
    <w:rsid w:val="00475590"/>
    <w:rsid w:val="00475674"/>
    <w:rsid w:val="00475764"/>
    <w:rsid w:val="00475A68"/>
    <w:rsid w:val="00475AEE"/>
    <w:rsid w:val="00475C50"/>
    <w:rsid w:val="00475CDE"/>
    <w:rsid w:val="00475EEA"/>
    <w:rsid w:val="0047606C"/>
    <w:rsid w:val="00476246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4EC"/>
    <w:rsid w:val="0047753D"/>
    <w:rsid w:val="00477541"/>
    <w:rsid w:val="0047790F"/>
    <w:rsid w:val="00477925"/>
    <w:rsid w:val="00477CA3"/>
    <w:rsid w:val="00480144"/>
    <w:rsid w:val="004803BC"/>
    <w:rsid w:val="00480506"/>
    <w:rsid w:val="00480571"/>
    <w:rsid w:val="00480846"/>
    <w:rsid w:val="00480A08"/>
    <w:rsid w:val="00480B99"/>
    <w:rsid w:val="0048115C"/>
    <w:rsid w:val="004813ED"/>
    <w:rsid w:val="00481448"/>
    <w:rsid w:val="00481533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1D3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9A7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2BA"/>
    <w:rsid w:val="00486332"/>
    <w:rsid w:val="00486336"/>
    <w:rsid w:val="00486664"/>
    <w:rsid w:val="00486739"/>
    <w:rsid w:val="004867C5"/>
    <w:rsid w:val="00486926"/>
    <w:rsid w:val="00486A5C"/>
    <w:rsid w:val="00486AFC"/>
    <w:rsid w:val="00486BFE"/>
    <w:rsid w:val="00486CD5"/>
    <w:rsid w:val="0048745B"/>
    <w:rsid w:val="004876A4"/>
    <w:rsid w:val="004879F6"/>
    <w:rsid w:val="00487CD4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D2C"/>
    <w:rsid w:val="00491EB5"/>
    <w:rsid w:val="00491F36"/>
    <w:rsid w:val="00492B11"/>
    <w:rsid w:val="00492BD0"/>
    <w:rsid w:val="00492C08"/>
    <w:rsid w:val="00492E78"/>
    <w:rsid w:val="0049300B"/>
    <w:rsid w:val="004930B8"/>
    <w:rsid w:val="004931AE"/>
    <w:rsid w:val="004932F8"/>
    <w:rsid w:val="004935A0"/>
    <w:rsid w:val="00493738"/>
    <w:rsid w:val="0049382D"/>
    <w:rsid w:val="004939E0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459"/>
    <w:rsid w:val="004955DB"/>
    <w:rsid w:val="004959E0"/>
    <w:rsid w:val="00495B0C"/>
    <w:rsid w:val="00495D2B"/>
    <w:rsid w:val="00495D5F"/>
    <w:rsid w:val="00495E97"/>
    <w:rsid w:val="004960AC"/>
    <w:rsid w:val="00496381"/>
    <w:rsid w:val="00496541"/>
    <w:rsid w:val="0049693F"/>
    <w:rsid w:val="00496AD2"/>
    <w:rsid w:val="00496B81"/>
    <w:rsid w:val="00496C14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6B"/>
    <w:rsid w:val="004A08A0"/>
    <w:rsid w:val="004A08A6"/>
    <w:rsid w:val="004A08B4"/>
    <w:rsid w:val="004A0B12"/>
    <w:rsid w:val="004A0FA8"/>
    <w:rsid w:val="004A10CD"/>
    <w:rsid w:val="004A10DC"/>
    <w:rsid w:val="004A11A0"/>
    <w:rsid w:val="004A1270"/>
    <w:rsid w:val="004A13AA"/>
    <w:rsid w:val="004A13C4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37A"/>
    <w:rsid w:val="004A25F2"/>
    <w:rsid w:val="004A2683"/>
    <w:rsid w:val="004A2781"/>
    <w:rsid w:val="004A2A2F"/>
    <w:rsid w:val="004A2D19"/>
    <w:rsid w:val="004A2DC5"/>
    <w:rsid w:val="004A308C"/>
    <w:rsid w:val="004A319A"/>
    <w:rsid w:val="004A3298"/>
    <w:rsid w:val="004A3660"/>
    <w:rsid w:val="004A39A9"/>
    <w:rsid w:val="004A3A2F"/>
    <w:rsid w:val="004A3A62"/>
    <w:rsid w:val="004A3D08"/>
    <w:rsid w:val="004A425E"/>
    <w:rsid w:val="004A42EE"/>
    <w:rsid w:val="004A4303"/>
    <w:rsid w:val="004A4361"/>
    <w:rsid w:val="004A44F0"/>
    <w:rsid w:val="004A45FC"/>
    <w:rsid w:val="004A4670"/>
    <w:rsid w:val="004A46D9"/>
    <w:rsid w:val="004A48D5"/>
    <w:rsid w:val="004A4994"/>
    <w:rsid w:val="004A49D6"/>
    <w:rsid w:val="004A4B0E"/>
    <w:rsid w:val="004A4CFA"/>
    <w:rsid w:val="004A4E5D"/>
    <w:rsid w:val="004A506A"/>
    <w:rsid w:val="004A5228"/>
    <w:rsid w:val="004A5530"/>
    <w:rsid w:val="004A5676"/>
    <w:rsid w:val="004A5734"/>
    <w:rsid w:val="004A5891"/>
    <w:rsid w:val="004A5D50"/>
    <w:rsid w:val="004A61D9"/>
    <w:rsid w:val="004A63A8"/>
    <w:rsid w:val="004A63D3"/>
    <w:rsid w:val="004A64E6"/>
    <w:rsid w:val="004A65E6"/>
    <w:rsid w:val="004A67CA"/>
    <w:rsid w:val="004A683E"/>
    <w:rsid w:val="004A6985"/>
    <w:rsid w:val="004A6995"/>
    <w:rsid w:val="004A6B34"/>
    <w:rsid w:val="004A6E84"/>
    <w:rsid w:val="004A703B"/>
    <w:rsid w:val="004A7121"/>
    <w:rsid w:val="004A75C9"/>
    <w:rsid w:val="004A7603"/>
    <w:rsid w:val="004A7642"/>
    <w:rsid w:val="004A7693"/>
    <w:rsid w:val="004A79A3"/>
    <w:rsid w:val="004A7B84"/>
    <w:rsid w:val="004A7C2D"/>
    <w:rsid w:val="004A7DBF"/>
    <w:rsid w:val="004A7E74"/>
    <w:rsid w:val="004B0183"/>
    <w:rsid w:val="004B0551"/>
    <w:rsid w:val="004B09C1"/>
    <w:rsid w:val="004B0AD5"/>
    <w:rsid w:val="004B0CCD"/>
    <w:rsid w:val="004B0D29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0B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33"/>
    <w:rsid w:val="004B4198"/>
    <w:rsid w:val="004B42C7"/>
    <w:rsid w:val="004B4356"/>
    <w:rsid w:val="004B44B8"/>
    <w:rsid w:val="004B476E"/>
    <w:rsid w:val="004B478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94"/>
    <w:rsid w:val="004B5BD3"/>
    <w:rsid w:val="004B5D31"/>
    <w:rsid w:val="004B5FE3"/>
    <w:rsid w:val="004B625A"/>
    <w:rsid w:val="004B6388"/>
    <w:rsid w:val="004B63DB"/>
    <w:rsid w:val="004B6460"/>
    <w:rsid w:val="004B6B15"/>
    <w:rsid w:val="004B6B26"/>
    <w:rsid w:val="004B6B7A"/>
    <w:rsid w:val="004B6BB8"/>
    <w:rsid w:val="004B6BDD"/>
    <w:rsid w:val="004B6DD6"/>
    <w:rsid w:val="004B6E61"/>
    <w:rsid w:val="004B6E9D"/>
    <w:rsid w:val="004B7137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3F9"/>
    <w:rsid w:val="004C1555"/>
    <w:rsid w:val="004C155F"/>
    <w:rsid w:val="004C156F"/>
    <w:rsid w:val="004C16D0"/>
    <w:rsid w:val="004C1903"/>
    <w:rsid w:val="004C1C0A"/>
    <w:rsid w:val="004C1EEC"/>
    <w:rsid w:val="004C207D"/>
    <w:rsid w:val="004C22B9"/>
    <w:rsid w:val="004C23BC"/>
    <w:rsid w:val="004C2BB0"/>
    <w:rsid w:val="004C2C4A"/>
    <w:rsid w:val="004C2DB6"/>
    <w:rsid w:val="004C2E0D"/>
    <w:rsid w:val="004C309B"/>
    <w:rsid w:val="004C323A"/>
    <w:rsid w:val="004C331E"/>
    <w:rsid w:val="004C332E"/>
    <w:rsid w:val="004C344E"/>
    <w:rsid w:val="004C3583"/>
    <w:rsid w:val="004C36FA"/>
    <w:rsid w:val="004C37F3"/>
    <w:rsid w:val="004C391B"/>
    <w:rsid w:val="004C3CF0"/>
    <w:rsid w:val="004C3E18"/>
    <w:rsid w:val="004C3F86"/>
    <w:rsid w:val="004C3FE5"/>
    <w:rsid w:val="004C4528"/>
    <w:rsid w:val="004C453F"/>
    <w:rsid w:val="004C456E"/>
    <w:rsid w:val="004C4695"/>
    <w:rsid w:val="004C498D"/>
    <w:rsid w:val="004C49B8"/>
    <w:rsid w:val="004C4BE8"/>
    <w:rsid w:val="004C4C98"/>
    <w:rsid w:val="004C4CEF"/>
    <w:rsid w:val="004C4DAD"/>
    <w:rsid w:val="004C4F19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24"/>
    <w:rsid w:val="004C5AE7"/>
    <w:rsid w:val="004C5C31"/>
    <w:rsid w:val="004C5CA0"/>
    <w:rsid w:val="004C5CFA"/>
    <w:rsid w:val="004C5DEA"/>
    <w:rsid w:val="004C5E4D"/>
    <w:rsid w:val="004C5F2E"/>
    <w:rsid w:val="004C634D"/>
    <w:rsid w:val="004C6392"/>
    <w:rsid w:val="004C681B"/>
    <w:rsid w:val="004C6AB4"/>
    <w:rsid w:val="004C6BF0"/>
    <w:rsid w:val="004C6CDD"/>
    <w:rsid w:val="004C6EED"/>
    <w:rsid w:val="004C70C2"/>
    <w:rsid w:val="004C7128"/>
    <w:rsid w:val="004C7172"/>
    <w:rsid w:val="004C72A9"/>
    <w:rsid w:val="004C75CC"/>
    <w:rsid w:val="004C791D"/>
    <w:rsid w:val="004C7959"/>
    <w:rsid w:val="004C7F2F"/>
    <w:rsid w:val="004D01C2"/>
    <w:rsid w:val="004D01D7"/>
    <w:rsid w:val="004D02A4"/>
    <w:rsid w:val="004D0359"/>
    <w:rsid w:val="004D0488"/>
    <w:rsid w:val="004D0602"/>
    <w:rsid w:val="004D06AC"/>
    <w:rsid w:val="004D06D2"/>
    <w:rsid w:val="004D0823"/>
    <w:rsid w:val="004D0AD3"/>
    <w:rsid w:val="004D0BB7"/>
    <w:rsid w:val="004D0C4C"/>
    <w:rsid w:val="004D0C65"/>
    <w:rsid w:val="004D0EDA"/>
    <w:rsid w:val="004D0EEA"/>
    <w:rsid w:val="004D0FB4"/>
    <w:rsid w:val="004D1029"/>
    <w:rsid w:val="004D13BA"/>
    <w:rsid w:val="004D186E"/>
    <w:rsid w:val="004D186F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0B"/>
    <w:rsid w:val="004D2758"/>
    <w:rsid w:val="004D2784"/>
    <w:rsid w:val="004D2887"/>
    <w:rsid w:val="004D28E5"/>
    <w:rsid w:val="004D2918"/>
    <w:rsid w:val="004D2B6C"/>
    <w:rsid w:val="004D2C27"/>
    <w:rsid w:val="004D2CEB"/>
    <w:rsid w:val="004D2E0D"/>
    <w:rsid w:val="004D2EFB"/>
    <w:rsid w:val="004D3010"/>
    <w:rsid w:val="004D318A"/>
    <w:rsid w:val="004D33F1"/>
    <w:rsid w:val="004D34F1"/>
    <w:rsid w:val="004D3ADA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4FF7"/>
    <w:rsid w:val="004D50DF"/>
    <w:rsid w:val="004D51B5"/>
    <w:rsid w:val="004D544A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10F"/>
    <w:rsid w:val="004D643A"/>
    <w:rsid w:val="004D6604"/>
    <w:rsid w:val="004D6667"/>
    <w:rsid w:val="004D698A"/>
    <w:rsid w:val="004D69E8"/>
    <w:rsid w:val="004D6A54"/>
    <w:rsid w:val="004D6A6B"/>
    <w:rsid w:val="004D6BB7"/>
    <w:rsid w:val="004D6D0E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04"/>
    <w:rsid w:val="004D779A"/>
    <w:rsid w:val="004D7855"/>
    <w:rsid w:val="004D79BE"/>
    <w:rsid w:val="004D7A58"/>
    <w:rsid w:val="004D7A69"/>
    <w:rsid w:val="004D7B75"/>
    <w:rsid w:val="004D7BE8"/>
    <w:rsid w:val="004D7D51"/>
    <w:rsid w:val="004E00BA"/>
    <w:rsid w:val="004E00FF"/>
    <w:rsid w:val="004E02C1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78B"/>
    <w:rsid w:val="004E1920"/>
    <w:rsid w:val="004E1CB9"/>
    <w:rsid w:val="004E1EB0"/>
    <w:rsid w:val="004E2019"/>
    <w:rsid w:val="004E214B"/>
    <w:rsid w:val="004E21B1"/>
    <w:rsid w:val="004E22CD"/>
    <w:rsid w:val="004E2860"/>
    <w:rsid w:val="004E287A"/>
    <w:rsid w:val="004E290E"/>
    <w:rsid w:val="004E2B41"/>
    <w:rsid w:val="004E2EFA"/>
    <w:rsid w:val="004E3076"/>
    <w:rsid w:val="004E353D"/>
    <w:rsid w:val="004E3595"/>
    <w:rsid w:val="004E35AE"/>
    <w:rsid w:val="004E363D"/>
    <w:rsid w:val="004E36C1"/>
    <w:rsid w:val="004E36E4"/>
    <w:rsid w:val="004E390B"/>
    <w:rsid w:val="004E3BF2"/>
    <w:rsid w:val="004E3FA4"/>
    <w:rsid w:val="004E4020"/>
    <w:rsid w:val="004E4134"/>
    <w:rsid w:val="004E4394"/>
    <w:rsid w:val="004E44D9"/>
    <w:rsid w:val="004E452F"/>
    <w:rsid w:val="004E459D"/>
    <w:rsid w:val="004E46B1"/>
    <w:rsid w:val="004E4A5A"/>
    <w:rsid w:val="004E4CC7"/>
    <w:rsid w:val="004E4EBD"/>
    <w:rsid w:val="004E4EFF"/>
    <w:rsid w:val="004E519B"/>
    <w:rsid w:val="004E55C2"/>
    <w:rsid w:val="004E57B4"/>
    <w:rsid w:val="004E57D0"/>
    <w:rsid w:val="004E590E"/>
    <w:rsid w:val="004E5975"/>
    <w:rsid w:val="004E5A3E"/>
    <w:rsid w:val="004E5A67"/>
    <w:rsid w:val="004E5C47"/>
    <w:rsid w:val="004E5D70"/>
    <w:rsid w:val="004E5E99"/>
    <w:rsid w:val="004E5F13"/>
    <w:rsid w:val="004E60E0"/>
    <w:rsid w:val="004E61C7"/>
    <w:rsid w:val="004E637B"/>
    <w:rsid w:val="004E6392"/>
    <w:rsid w:val="004E6518"/>
    <w:rsid w:val="004E6677"/>
    <w:rsid w:val="004E668A"/>
    <w:rsid w:val="004E66A5"/>
    <w:rsid w:val="004E66ED"/>
    <w:rsid w:val="004E684B"/>
    <w:rsid w:val="004E6A04"/>
    <w:rsid w:val="004E6AC3"/>
    <w:rsid w:val="004E6B66"/>
    <w:rsid w:val="004E6B69"/>
    <w:rsid w:val="004E6CBB"/>
    <w:rsid w:val="004E6D9F"/>
    <w:rsid w:val="004E70DA"/>
    <w:rsid w:val="004E7277"/>
    <w:rsid w:val="004E7452"/>
    <w:rsid w:val="004E7501"/>
    <w:rsid w:val="004E76F3"/>
    <w:rsid w:val="004E78C9"/>
    <w:rsid w:val="004E7B0A"/>
    <w:rsid w:val="004E7C29"/>
    <w:rsid w:val="004E7C71"/>
    <w:rsid w:val="004E7C7A"/>
    <w:rsid w:val="004E7CAB"/>
    <w:rsid w:val="004E7DF2"/>
    <w:rsid w:val="004E7EDB"/>
    <w:rsid w:val="004E7EF6"/>
    <w:rsid w:val="004E7FCC"/>
    <w:rsid w:val="004F00BE"/>
    <w:rsid w:val="004F00E2"/>
    <w:rsid w:val="004F02A5"/>
    <w:rsid w:val="004F04A1"/>
    <w:rsid w:val="004F06DB"/>
    <w:rsid w:val="004F06DF"/>
    <w:rsid w:val="004F0B09"/>
    <w:rsid w:val="004F0B8F"/>
    <w:rsid w:val="004F0CDE"/>
    <w:rsid w:val="004F0DD6"/>
    <w:rsid w:val="004F0E00"/>
    <w:rsid w:val="004F0E36"/>
    <w:rsid w:val="004F0FAD"/>
    <w:rsid w:val="004F10A1"/>
    <w:rsid w:val="004F1261"/>
    <w:rsid w:val="004F135D"/>
    <w:rsid w:val="004F1500"/>
    <w:rsid w:val="004F16EB"/>
    <w:rsid w:val="004F17F3"/>
    <w:rsid w:val="004F1B77"/>
    <w:rsid w:val="004F1BB7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DA9"/>
    <w:rsid w:val="004F2E95"/>
    <w:rsid w:val="004F2F6A"/>
    <w:rsid w:val="004F3060"/>
    <w:rsid w:val="004F3416"/>
    <w:rsid w:val="004F35E2"/>
    <w:rsid w:val="004F3823"/>
    <w:rsid w:val="004F3A34"/>
    <w:rsid w:val="004F3AE6"/>
    <w:rsid w:val="004F3D06"/>
    <w:rsid w:val="004F3DA1"/>
    <w:rsid w:val="004F4040"/>
    <w:rsid w:val="004F40CA"/>
    <w:rsid w:val="004F429F"/>
    <w:rsid w:val="004F4578"/>
    <w:rsid w:val="004F49C5"/>
    <w:rsid w:val="004F4E97"/>
    <w:rsid w:val="004F516C"/>
    <w:rsid w:val="004F544B"/>
    <w:rsid w:val="004F5658"/>
    <w:rsid w:val="004F5943"/>
    <w:rsid w:val="004F5A97"/>
    <w:rsid w:val="004F5B52"/>
    <w:rsid w:val="004F5B6B"/>
    <w:rsid w:val="004F5F36"/>
    <w:rsid w:val="004F610C"/>
    <w:rsid w:val="004F64A8"/>
    <w:rsid w:val="004F65C5"/>
    <w:rsid w:val="004F688F"/>
    <w:rsid w:val="004F6934"/>
    <w:rsid w:val="004F696D"/>
    <w:rsid w:val="004F6A90"/>
    <w:rsid w:val="004F6E0A"/>
    <w:rsid w:val="004F6E23"/>
    <w:rsid w:val="004F6E5F"/>
    <w:rsid w:val="004F700D"/>
    <w:rsid w:val="004F728C"/>
    <w:rsid w:val="004F730D"/>
    <w:rsid w:val="004F7584"/>
    <w:rsid w:val="004F7614"/>
    <w:rsid w:val="004F76D1"/>
    <w:rsid w:val="004F76ED"/>
    <w:rsid w:val="004F7799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A87"/>
    <w:rsid w:val="00500C6E"/>
    <w:rsid w:val="00500CB9"/>
    <w:rsid w:val="00500F0C"/>
    <w:rsid w:val="00500FA9"/>
    <w:rsid w:val="005011A3"/>
    <w:rsid w:val="00501235"/>
    <w:rsid w:val="005013C1"/>
    <w:rsid w:val="00501564"/>
    <w:rsid w:val="0050172A"/>
    <w:rsid w:val="0050190F"/>
    <w:rsid w:val="0050196A"/>
    <w:rsid w:val="00501E77"/>
    <w:rsid w:val="00501FD5"/>
    <w:rsid w:val="005020DD"/>
    <w:rsid w:val="005020EF"/>
    <w:rsid w:val="0050224F"/>
    <w:rsid w:val="00502463"/>
    <w:rsid w:val="0050253A"/>
    <w:rsid w:val="005026DE"/>
    <w:rsid w:val="005029CA"/>
    <w:rsid w:val="00502B76"/>
    <w:rsid w:val="00502E7F"/>
    <w:rsid w:val="005030EF"/>
    <w:rsid w:val="00503131"/>
    <w:rsid w:val="005034DB"/>
    <w:rsid w:val="00503877"/>
    <w:rsid w:val="005038EE"/>
    <w:rsid w:val="00503A04"/>
    <w:rsid w:val="00503ADB"/>
    <w:rsid w:val="00503AF6"/>
    <w:rsid w:val="00503BBD"/>
    <w:rsid w:val="00503C83"/>
    <w:rsid w:val="00503FB9"/>
    <w:rsid w:val="0050408F"/>
    <w:rsid w:val="00504233"/>
    <w:rsid w:val="005043E6"/>
    <w:rsid w:val="005043EC"/>
    <w:rsid w:val="00504A47"/>
    <w:rsid w:val="00504A8B"/>
    <w:rsid w:val="00504B5B"/>
    <w:rsid w:val="00504BB7"/>
    <w:rsid w:val="00504C02"/>
    <w:rsid w:val="00504C74"/>
    <w:rsid w:val="00504F42"/>
    <w:rsid w:val="00504F77"/>
    <w:rsid w:val="005053A5"/>
    <w:rsid w:val="005054ED"/>
    <w:rsid w:val="00505717"/>
    <w:rsid w:val="00505E47"/>
    <w:rsid w:val="00505E62"/>
    <w:rsid w:val="00505F78"/>
    <w:rsid w:val="0050606A"/>
    <w:rsid w:val="0050628E"/>
    <w:rsid w:val="00506982"/>
    <w:rsid w:val="005069BD"/>
    <w:rsid w:val="00506AF6"/>
    <w:rsid w:val="00506C94"/>
    <w:rsid w:val="00506D51"/>
    <w:rsid w:val="00506D85"/>
    <w:rsid w:val="00506D86"/>
    <w:rsid w:val="00506E43"/>
    <w:rsid w:val="00506F19"/>
    <w:rsid w:val="00506FED"/>
    <w:rsid w:val="00506FF4"/>
    <w:rsid w:val="0050714E"/>
    <w:rsid w:val="005072D8"/>
    <w:rsid w:val="00507473"/>
    <w:rsid w:val="005077CD"/>
    <w:rsid w:val="0050787D"/>
    <w:rsid w:val="005078E4"/>
    <w:rsid w:val="00507D3A"/>
    <w:rsid w:val="00507D52"/>
    <w:rsid w:val="00507EE4"/>
    <w:rsid w:val="00507F3F"/>
    <w:rsid w:val="005100B2"/>
    <w:rsid w:val="00510191"/>
    <w:rsid w:val="005101D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1E9"/>
    <w:rsid w:val="005113CD"/>
    <w:rsid w:val="005115AD"/>
    <w:rsid w:val="00511627"/>
    <w:rsid w:val="005116AA"/>
    <w:rsid w:val="005117B0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1FF8"/>
    <w:rsid w:val="00512314"/>
    <w:rsid w:val="005128F2"/>
    <w:rsid w:val="00513155"/>
    <w:rsid w:val="005132D5"/>
    <w:rsid w:val="005133CE"/>
    <w:rsid w:val="005134EC"/>
    <w:rsid w:val="005134F6"/>
    <w:rsid w:val="00513538"/>
    <w:rsid w:val="0051363E"/>
    <w:rsid w:val="00513680"/>
    <w:rsid w:val="005136D3"/>
    <w:rsid w:val="00513788"/>
    <w:rsid w:val="0051380E"/>
    <w:rsid w:val="00513863"/>
    <w:rsid w:val="005138B5"/>
    <w:rsid w:val="0051391C"/>
    <w:rsid w:val="005139B4"/>
    <w:rsid w:val="00513E8C"/>
    <w:rsid w:val="00513F5F"/>
    <w:rsid w:val="0051411C"/>
    <w:rsid w:val="00514283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0F"/>
    <w:rsid w:val="005151C4"/>
    <w:rsid w:val="0051527A"/>
    <w:rsid w:val="005152A6"/>
    <w:rsid w:val="005153EB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2CD"/>
    <w:rsid w:val="00516338"/>
    <w:rsid w:val="00516541"/>
    <w:rsid w:val="00516B73"/>
    <w:rsid w:val="00516BB1"/>
    <w:rsid w:val="00516E74"/>
    <w:rsid w:val="00517100"/>
    <w:rsid w:val="0051714A"/>
    <w:rsid w:val="005171D1"/>
    <w:rsid w:val="0051737F"/>
    <w:rsid w:val="005173AB"/>
    <w:rsid w:val="005173DA"/>
    <w:rsid w:val="0051778A"/>
    <w:rsid w:val="005177FF"/>
    <w:rsid w:val="00517E5F"/>
    <w:rsid w:val="00520042"/>
    <w:rsid w:val="005200AE"/>
    <w:rsid w:val="005201CE"/>
    <w:rsid w:val="00520239"/>
    <w:rsid w:val="00520358"/>
    <w:rsid w:val="005203FC"/>
    <w:rsid w:val="005205AE"/>
    <w:rsid w:val="0052062F"/>
    <w:rsid w:val="00520BC5"/>
    <w:rsid w:val="00520C78"/>
    <w:rsid w:val="00520F1D"/>
    <w:rsid w:val="005211A6"/>
    <w:rsid w:val="005214F1"/>
    <w:rsid w:val="0052182B"/>
    <w:rsid w:val="00521933"/>
    <w:rsid w:val="00521A6F"/>
    <w:rsid w:val="00521B79"/>
    <w:rsid w:val="00521DF5"/>
    <w:rsid w:val="00521E1E"/>
    <w:rsid w:val="005220FD"/>
    <w:rsid w:val="0052247D"/>
    <w:rsid w:val="005225CF"/>
    <w:rsid w:val="00522C5D"/>
    <w:rsid w:val="00522C84"/>
    <w:rsid w:val="00522CD7"/>
    <w:rsid w:val="005236A6"/>
    <w:rsid w:val="00523820"/>
    <w:rsid w:val="0052395B"/>
    <w:rsid w:val="00523A6E"/>
    <w:rsid w:val="00523A81"/>
    <w:rsid w:val="00523CF1"/>
    <w:rsid w:val="00523D42"/>
    <w:rsid w:val="00523FD8"/>
    <w:rsid w:val="0052480E"/>
    <w:rsid w:val="0052495C"/>
    <w:rsid w:val="00524CB6"/>
    <w:rsid w:val="00524CC3"/>
    <w:rsid w:val="00524D4E"/>
    <w:rsid w:val="00524F9F"/>
    <w:rsid w:val="00525134"/>
    <w:rsid w:val="00525174"/>
    <w:rsid w:val="0052517B"/>
    <w:rsid w:val="005253BC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5D93"/>
    <w:rsid w:val="00526035"/>
    <w:rsid w:val="00526089"/>
    <w:rsid w:val="005261B0"/>
    <w:rsid w:val="0052697A"/>
    <w:rsid w:val="00526A0D"/>
    <w:rsid w:val="00526AC5"/>
    <w:rsid w:val="00526D35"/>
    <w:rsid w:val="00526EE5"/>
    <w:rsid w:val="00527208"/>
    <w:rsid w:val="0052744F"/>
    <w:rsid w:val="0052748A"/>
    <w:rsid w:val="0052764D"/>
    <w:rsid w:val="00527670"/>
    <w:rsid w:val="005277A5"/>
    <w:rsid w:val="00527976"/>
    <w:rsid w:val="00527A45"/>
    <w:rsid w:val="00527B51"/>
    <w:rsid w:val="00527B6B"/>
    <w:rsid w:val="00527B87"/>
    <w:rsid w:val="00527C07"/>
    <w:rsid w:val="00527C63"/>
    <w:rsid w:val="00527C86"/>
    <w:rsid w:val="00527CA2"/>
    <w:rsid w:val="00527DCE"/>
    <w:rsid w:val="00527F67"/>
    <w:rsid w:val="005302D4"/>
    <w:rsid w:val="00530301"/>
    <w:rsid w:val="00530447"/>
    <w:rsid w:val="005304E3"/>
    <w:rsid w:val="0053054D"/>
    <w:rsid w:val="005305B1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81F"/>
    <w:rsid w:val="00531975"/>
    <w:rsid w:val="00531C90"/>
    <w:rsid w:val="00531F70"/>
    <w:rsid w:val="00531FC0"/>
    <w:rsid w:val="0053208B"/>
    <w:rsid w:val="0053219E"/>
    <w:rsid w:val="0053253F"/>
    <w:rsid w:val="0053256B"/>
    <w:rsid w:val="00532602"/>
    <w:rsid w:val="00532626"/>
    <w:rsid w:val="00532B45"/>
    <w:rsid w:val="00532B6B"/>
    <w:rsid w:val="00532C31"/>
    <w:rsid w:val="00532DF4"/>
    <w:rsid w:val="00532DFE"/>
    <w:rsid w:val="00532E74"/>
    <w:rsid w:val="005330C1"/>
    <w:rsid w:val="005330C8"/>
    <w:rsid w:val="00533220"/>
    <w:rsid w:val="00533528"/>
    <w:rsid w:val="00533711"/>
    <w:rsid w:val="005337BB"/>
    <w:rsid w:val="005337E0"/>
    <w:rsid w:val="0053388C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4F1F"/>
    <w:rsid w:val="00535049"/>
    <w:rsid w:val="005353D9"/>
    <w:rsid w:val="00535404"/>
    <w:rsid w:val="005354B5"/>
    <w:rsid w:val="0053558F"/>
    <w:rsid w:val="005356E4"/>
    <w:rsid w:val="005357D1"/>
    <w:rsid w:val="00535957"/>
    <w:rsid w:val="00535AEB"/>
    <w:rsid w:val="00535B02"/>
    <w:rsid w:val="00535C1B"/>
    <w:rsid w:val="00535CBA"/>
    <w:rsid w:val="00535D6D"/>
    <w:rsid w:val="00535DBD"/>
    <w:rsid w:val="00535F46"/>
    <w:rsid w:val="0053602E"/>
    <w:rsid w:val="005360EE"/>
    <w:rsid w:val="00536403"/>
    <w:rsid w:val="00536509"/>
    <w:rsid w:val="0053655F"/>
    <w:rsid w:val="0053674E"/>
    <w:rsid w:val="00536912"/>
    <w:rsid w:val="00536E26"/>
    <w:rsid w:val="00537041"/>
    <w:rsid w:val="005372FA"/>
    <w:rsid w:val="00537360"/>
    <w:rsid w:val="0053739F"/>
    <w:rsid w:val="005375D9"/>
    <w:rsid w:val="00537798"/>
    <w:rsid w:val="00537830"/>
    <w:rsid w:val="00537856"/>
    <w:rsid w:val="005378EE"/>
    <w:rsid w:val="00537B95"/>
    <w:rsid w:val="00537BDF"/>
    <w:rsid w:val="00537C40"/>
    <w:rsid w:val="00537CA9"/>
    <w:rsid w:val="00537D00"/>
    <w:rsid w:val="00537D12"/>
    <w:rsid w:val="00537DF2"/>
    <w:rsid w:val="00537E77"/>
    <w:rsid w:val="00537F0F"/>
    <w:rsid w:val="0054015D"/>
    <w:rsid w:val="005401A3"/>
    <w:rsid w:val="00540468"/>
    <w:rsid w:val="0054047B"/>
    <w:rsid w:val="0054059B"/>
    <w:rsid w:val="005405EF"/>
    <w:rsid w:val="0054080D"/>
    <w:rsid w:val="00540895"/>
    <w:rsid w:val="00540AF3"/>
    <w:rsid w:val="00540D8C"/>
    <w:rsid w:val="00540DAA"/>
    <w:rsid w:val="00540E80"/>
    <w:rsid w:val="0054124D"/>
    <w:rsid w:val="0054139B"/>
    <w:rsid w:val="005413CD"/>
    <w:rsid w:val="00541416"/>
    <w:rsid w:val="005415FD"/>
    <w:rsid w:val="00541668"/>
    <w:rsid w:val="00541706"/>
    <w:rsid w:val="00541981"/>
    <w:rsid w:val="005419D9"/>
    <w:rsid w:val="00541ACF"/>
    <w:rsid w:val="00541B16"/>
    <w:rsid w:val="00541D0C"/>
    <w:rsid w:val="00541F57"/>
    <w:rsid w:val="005421C2"/>
    <w:rsid w:val="0054222C"/>
    <w:rsid w:val="0054227A"/>
    <w:rsid w:val="00542419"/>
    <w:rsid w:val="0054269E"/>
    <w:rsid w:val="00542700"/>
    <w:rsid w:val="0054274D"/>
    <w:rsid w:val="00542790"/>
    <w:rsid w:val="00542A15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91C"/>
    <w:rsid w:val="00543E2D"/>
    <w:rsid w:val="00543FE0"/>
    <w:rsid w:val="0054400D"/>
    <w:rsid w:val="005443E5"/>
    <w:rsid w:val="00544504"/>
    <w:rsid w:val="005445EC"/>
    <w:rsid w:val="005447E7"/>
    <w:rsid w:val="005448D2"/>
    <w:rsid w:val="00544970"/>
    <w:rsid w:val="00544A7A"/>
    <w:rsid w:val="00544AFF"/>
    <w:rsid w:val="0054517F"/>
    <w:rsid w:val="00545199"/>
    <w:rsid w:val="005457A6"/>
    <w:rsid w:val="0054587D"/>
    <w:rsid w:val="00545908"/>
    <w:rsid w:val="005459FE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738"/>
    <w:rsid w:val="0054779F"/>
    <w:rsid w:val="005478A6"/>
    <w:rsid w:val="00547A1D"/>
    <w:rsid w:val="00547A6E"/>
    <w:rsid w:val="00547B10"/>
    <w:rsid w:val="00547D93"/>
    <w:rsid w:val="00547E1B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DAB"/>
    <w:rsid w:val="00550EEF"/>
    <w:rsid w:val="00550F2D"/>
    <w:rsid w:val="00550F8D"/>
    <w:rsid w:val="005510A3"/>
    <w:rsid w:val="00551128"/>
    <w:rsid w:val="00551183"/>
    <w:rsid w:val="005511D4"/>
    <w:rsid w:val="00551378"/>
    <w:rsid w:val="0055137E"/>
    <w:rsid w:val="005513B9"/>
    <w:rsid w:val="0055142A"/>
    <w:rsid w:val="00551545"/>
    <w:rsid w:val="005515D3"/>
    <w:rsid w:val="0055194F"/>
    <w:rsid w:val="00551DD8"/>
    <w:rsid w:val="00551F0C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2FCD"/>
    <w:rsid w:val="00553039"/>
    <w:rsid w:val="00553100"/>
    <w:rsid w:val="00553203"/>
    <w:rsid w:val="005533CA"/>
    <w:rsid w:val="00553905"/>
    <w:rsid w:val="00553B61"/>
    <w:rsid w:val="00553B89"/>
    <w:rsid w:val="00553D1A"/>
    <w:rsid w:val="00553EAE"/>
    <w:rsid w:val="00553EEC"/>
    <w:rsid w:val="00554061"/>
    <w:rsid w:val="005543FE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7C1"/>
    <w:rsid w:val="0055689A"/>
    <w:rsid w:val="0055691A"/>
    <w:rsid w:val="00556BBF"/>
    <w:rsid w:val="00556C91"/>
    <w:rsid w:val="00556CC6"/>
    <w:rsid w:val="00556D06"/>
    <w:rsid w:val="00556DF7"/>
    <w:rsid w:val="00556E4C"/>
    <w:rsid w:val="00556F4C"/>
    <w:rsid w:val="005573A5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B3"/>
    <w:rsid w:val="005608D6"/>
    <w:rsid w:val="0056090E"/>
    <w:rsid w:val="00560943"/>
    <w:rsid w:val="00560ADF"/>
    <w:rsid w:val="00560CC9"/>
    <w:rsid w:val="00560D1F"/>
    <w:rsid w:val="00560E6A"/>
    <w:rsid w:val="005610A1"/>
    <w:rsid w:val="00561165"/>
    <w:rsid w:val="0056123D"/>
    <w:rsid w:val="00561674"/>
    <w:rsid w:val="005616EB"/>
    <w:rsid w:val="00561BC0"/>
    <w:rsid w:val="00561BF6"/>
    <w:rsid w:val="00561C73"/>
    <w:rsid w:val="00561D96"/>
    <w:rsid w:val="00561FC0"/>
    <w:rsid w:val="0056209A"/>
    <w:rsid w:val="005623F3"/>
    <w:rsid w:val="0056244A"/>
    <w:rsid w:val="00562458"/>
    <w:rsid w:val="00562642"/>
    <w:rsid w:val="005626CF"/>
    <w:rsid w:val="00562715"/>
    <w:rsid w:val="00562729"/>
    <w:rsid w:val="005628BB"/>
    <w:rsid w:val="00562A3C"/>
    <w:rsid w:val="00562AD3"/>
    <w:rsid w:val="00562AE9"/>
    <w:rsid w:val="00562FC2"/>
    <w:rsid w:val="005630B5"/>
    <w:rsid w:val="0056322E"/>
    <w:rsid w:val="0056344D"/>
    <w:rsid w:val="005635F7"/>
    <w:rsid w:val="005638F2"/>
    <w:rsid w:val="0056391E"/>
    <w:rsid w:val="00563935"/>
    <w:rsid w:val="00563AE3"/>
    <w:rsid w:val="00563B61"/>
    <w:rsid w:val="00563F95"/>
    <w:rsid w:val="00564210"/>
    <w:rsid w:val="005643F6"/>
    <w:rsid w:val="0056442D"/>
    <w:rsid w:val="00564538"/>
    <w:rsid w:val="005645C4"/>
    <w:rsid w:val="00564762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457"/>
    <w:rsid w:val="005658A0"/>
    <w:rsid w:val="005658CF"/>
    <w:rsid w:val="0056590C"/>
    <w:rsid w:val="00565B03"/>
    <w:rsid w:val="00565D50"/>
    <w:rsid w:val="00565D63"/>
    <w:rsid w:val="00565E7C"/>
    <w:rsid w:val="005660DE"/>
    <w:rsid w:val="00566403"/>
    <w:rsid w:val="00566533"/>
    <w:rsid w:val="005666C5"/>
    <w:rsid w:val="00566C20"/>
    <w:rsid w:val="00566C53"/>
    <w:rsid w:val="00566F9D"/>
    <w:rsid w:val="0056726C"/>
    <w:rsid w:val="005672A5"/>
    <w:rsid w:val="005672DA"/>
    <w:rsid w:val="00567935"/>
    <w:rsid w:val="00567950"/>
    <w:rsid w:val="00567A25"/>
    <w:rsid w:val="00567B72"/>
    <w:rsid w:val="00567D6C"/>
    <w:rsid w:val="00567E27"/>
    <w:rsid w:val="00567F79"/>
    <w:rsid w:val="005700C4"/>
    <w:rsid w:val="0057012A"/>
    <w:rsid w:val="00570175"/>
    <w:rsid w:val="005702F5"/>
    <w:rsid w:val="005703E7"/>
    <w:rsid w:val="00570600"/>
    <w:rsid w:val="005706A8"/>
    <w:rsid w:val="0057083E"/>
    <w:rsid w:val="00570944"/>
    <w:rsid w:val="005709D8"/>
    <w:rsid w:val="00570BC1"/>
    <w:rsid w:val="00570C93"/>
    <w:rsid w:val="00570D4E"/>
    <w:rsid w:val="00570F2F"/>
    <w:rsid w:val="0057161B"/>
    <w:rsid w:val="005718AC"/>
    <w:rsid w:val="00571B31"/>
    <w:rsid w:val="00571B86"/>
    <w:rsid w:val="00571C36"/>
    <w:rsid w:val="00571D72"/>
    <w:rsid w:val="00571DEA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7A9"/>
    <w:rsid w:val="00573A74"/>
    <w:rsid w:val="00573B5D"/>
    <w:rsid w:val="00573C3F"/>
    <w:rsid w:val="00573C9C"/>
    <w:rsid w:val="00573F1D"/>
    <w:rsid w:val="00573F73"/>
    <w:rsid w:val="005742AB"/>
    <w:rsid w:val="0057435B"/>
    <w:rsid w:val="00574417"/>
    <w:rsid w:val="00574475"/>
    <w:rsid w:val="00574611"/>
    <w:rsid w:val="00574630"/>
    <w:rsid w:val="00574644"/>
    <w:rsid w:val="005748E9"/>
    <w:rsid w:val="00574A7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D8"/>
    <w:rsid w:val="00575BE4"/>
    <w:rsid w:val="00575BF3"/>
    <w:rsid w:val="00575EDA"/>
    <w:rsid w:val="0057635C"/>
    <w:rsid w:val="0057663C"/>
    <w:rsid w:val="0057669C"/>
    <w:rsid w:val="00576B3D"/>
    <w:rsid w:val="00576C1F"/>
    <w:rsid w:val="00576C66"/>
    <w:rsid w:val="00576DFE"/>
    <w:rsid w:val="00576EC8"/>
    <w:rsid w:val="00576F77"/>
    <w:rsid w:val="005770B0"/>
    <w:rsid w:val="00577136"/>
    <w:rsid w:val="0057716C"/>
    <w:rsid w:val="0057730C"/>
    <w:rsid w:val="005773EB"/>
    <w:rsid w:val="0057741C"/>
    <w:rsid w:val="005774A9"/>
    <w:rsid w:val="005775AF"/>
    <w:rsid w:val="0057774D"/>
    <w:rsid w:val="0057775F"/>
    <w:rsid w:val="005779CF"/>
    <w:rsid w:val="005779D7"/>
    <w:rsid w:val="00577AD7"/>
    <w:rsid w:val="00577AFB"/>
    <w:rsid w:val="00577B7F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0C9B"/>
    <w:rsid w:val="00580CFC"/>
    <w:rsid w:val="00581356"/>
    <w:rsid w:val="005813E6"/>
    <w:rsid w:val="00581A64"/>
    <w:rsid w:val="0058202C"/>
    <w:rsid w:val="00582148"/>
    <w:rsid w:val="005821ED"/>
    <w:rsid w:val="00582845"/>
    <w:rsid w:val="0058286D"/>
    <w:rsid w:val="00582A8E"/>
    <w:rsid w:val="00582AF2"/>
    <w:rsid w:val="00582B78"/>
    <w:rsid w:val="00582B90"/>
    <w:rsid w:val="00582C3B"/>
    <w:rsid w:val="00582C5A"/>
    <w:rsid w:val="00582C68"/>
    <w:rsid w:val="005831E2"/>
    <w:rsid w:val="00583293"/>
    <w:rsid w:val="0058343F"/>
    <w:rsid w:val="00583468"/>
    <w:rsid w:val="005834CD"/>
    <w:rsid w:val="00583AF1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CC0"/>
    <w:rsid w:val="00584D8B"/>
    <w:rsid w:val="00584E2E"/>
    <w:rsid w:val="0058532E"/>
    <w:rsid w:val="00585492"/>
    <w:rsid w:val="005854FA"/>
    <w:rsid w:val="00585808"/>
    <w:rsid w:val="005858D5"/>
    <w:rsid w:val="00585A8D"/>
    <w:rsid w:val="00585D69"/>
    <w:rsid w:val="00585E83"/>
    <w:rsid w:val="00585EC4"/>
    <w:rsid w:val="00585F11"/>
    <w:rsid w:val="00586016"/>
    <w:rsid w:val="005866FB"/>
    <w:rsid w:val="0058677E"/>
    <w:rsid w:val="005867B8"/>
    <w:rsid w:val="005867C0"/>
    <w:rsid w:val="00586911"/>
    <w:rsid w:val="005869E6"/>
    <w:rsid w:val="00586B51"/>
    <w:rsid w:val="00586B57"/>
    <w:rsid w:val="00586D83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87FBD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22"/>
    <w:rsid w:val="00590AEA"/>
    <w:rsid w:val="00590BF8"/>
    <w:rsid w:val="00590D21"/>
    <w:rsid w:val="00590EBF"/>
    <w:rsid w:val="0059106B"/>
    <w:rsid w:val="005910D3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30C"/>
    <w:rsid w:val="00592514"/>
    <w:rsid w:val="00592742"/>
    <w:rsid w:val="005927E2"/>
    <w:rsid w:val="00592A43"/>
    <w:rsid w:val="00592D1C"/>
    <w:rsid w:val="00592F0C"/>
    <w:rsid w:val="0059334C"/>
    <w:rsid w:val="005933AD"/>
    <w:rsid w:val="005938CA"/>
    <w:rsid w:val="00593A0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5BD7"/>
    <w:rsid w:val="00596256"/>
    <w:rsid w:val="005964A7"/>
    <w:rsid w:val="005964BC"/>
    <w:rsid w:val="0059687A"/>
    <w:rsid w:val="005968C3"/>
    <w:rsid w:val="00596934"/>
    <w:rsid w:val="00596A1F"/>
    <w:rsid w:val="00596BA9"/>
    <w:rsid w:val="00596C04"/>
    <w:rsid w:val="00596CDC"/>
    <w:rsid w:val="00596DBD"/>
    <w:rsid w:val="00596E27"/>
    <w:rsid w:val="00596F1F"/>
    <w:rsid w:val="00597062"/>
    <w:rsid w:val="0059715B"/>
    <w:rsid w:val="005974F0"/>
    <w:rsid w:val="005975A8"/>
    <w:rsid w:val="00597634"/>
    <w:rsid w:val="00597815"/>
    <w:rsid w:val="0059797D"/>
    <w:rsid w:val="00597996"/>
    <w:rsid w:val="005979F8"/>
    <w:rsid w:val="00597B1B"/>
    <w:rsid w:val="00597B1E"/>
    <w:rsid w:val="00597B2C"/>
    <w:rsid w:val="00597C7A"/>
    <w:rsid w:val="00597F53"/>
    <w:rsid w:val="005A008D"/>
    <w:rsid w:val="005A00DF"/>
    <w:rsid w:val="005A02CE"/>
    <w:rsid w:val="005A0528"/>
    <w:rsid w:val="005A0594"/>
    <w:rsid w:val="005A0768"/>
    <w:rsid w:val="005A078B"/>
    <w:rsid w:val="005A0A6B"/>
    <w:rsid w:val="005A0AF8"/>
    <w:rsid w:val="005A0C67"/>
    <w:rsid w:val="005A0D28"/>
    <w:rsid w:val="005A0E12"/>
    <w:rsid w:val="005A0F4F"/>
    <w:rsid w:val="005A0F65"/>
    <w:rsid w:val="005A0FA2"/>
    <w:rsid w:val="005A10A5"/>
    <w:rsid w:val="005A11D8"/>
    <w:rsid w:val="005A121B"/>
    <w:rsid w:val="005A13BD"/>
    <w:rsid w:val="005A1437"/>
    <w:rsid w:val="005A16AD"/>
    <w:rsid w:val="005A1797"/>
    <w:rsid w:val="005A1953"/>
    <w:rsid w:val="005A198D"/>
    <w:rsid w:val="005A1C20"/>
    <w:rsid w:val="005A1E33"/>
    <w:rsid w:val="005A1FCC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99D"/>
    <w:rsid w:val="005A2B31"/>
    <w:rsid w:val="005A2C97"/>
    <w:rsid w:val="005A2CCA"/>
    <w:rsid w:val="005A2D79"/>
    <w:rsid w:val="005A2E7C"/>
    <w:rsid w:val="005A3016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EB7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6DF"/>
    <w:rsid w:val="005A580A"/>
    <w:rsid w:val="005A58D7"/>
    <w:rsid w:val="005A5AAF"/>
    <w:rsid w:val="005A5BB8"/>
    <w:rsid w:val="005A5C3F"/>
    <w:rsid w:val="005A5C5F"/>
    <w:rsid w:val="005A5D00"/>
    <w:rsid w:val="005A5D5E"/>
    <w:rsid w:val="005A5E1B"/>
    <w:rsid w:val="005A68A3"/>
    <w:rsid w:val="005A68C5"/>
    <w:rsid w:val="005A69D3"/>
    <w:rsid w:val="005A6A3D"/>
    <w:rsid w:val="005A6B62"/>
    <w:rsid w:val="005A6C64"/>
    <w:rsid w:val="005A6DB7"/>
    <w:rsid w:val="005A6FF9"/>
    <w:rsid w:val="005A7188"/>
    <w:rsid w:val="005A718C"/>
    <w:rsid w:val="005A759C"/>
    <w:rsid w:val="005A7773"/>
    <w:rsid w:val="005A7949"/>
    <w:rsid w:val="005B0227"/>
    <w:rsid w:val="005B04E3"/>
    <w:rsid w:val="005B059E"/>
    <w:rsid w:val="005B0652"/>
    <w:rsid w:val="005B0669"/>
    <w:rsid w:val="005B06D5"/>
    <w:rsid w:val="005B06D8"/>
    <w:rsid w:val="005B1063"/>
    <w:rsid w:val="005B13BC"/>
    <w:rsid w:val="005B1541"/>
    <w:rsid w:val="005B1629"/>
    <w:rsid w:val="005B1658"/>
    <w:rsid w:val="005B17A9"/>
    <w:rsid w:val="005B1A7D"/>
    <w:rsid w:val="005B1B69"/>
    <w:rsid w:val="005B1C0C"/>
    <w:rsid w:val="005B1D62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A5"/>
    <w:rsid w:val="005B2BE6"/>
    <w:rsid w:val="005B2DCD"/>
    <w:rsid w:val="005B2E16"/>
    <w:rsid w:val="005B2FB8"/>
    <w:rsid w:val="005B2FCA"/>
    <w:rsid w:val="005B3379"/>
    <w:rsid w:val="005B34C0"/>
    <w:rsid w:val="005B35AE"/>
    <w:rsid w:val="005B3686"/>
    <w:rsid w:val="005B3A94"/>
    <w:rsid w:val="005B3C40"/>
    <w:rsid w:val="005B3D17"/>
    <w:rsid w:val="005B3D7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4B40"/>
    <w:rsid w:val="005B5052"/>
    <w:rsid w:val="005B50DC"/>
    <w:rsid w:val="005B50FC"/>
    <w:rsid w:val="005B52F9"/>
    <w:rsid w:val="005B55BD"/>
    <w:rsid w:val="005B5606"/>
    <w:rsid w:val="005B5624"/>
    <w:rsid w:val="005B585E"/>
    <w:rsid w:val="005B5C1F"/>
    <w:rsid w:val="005B5D85"/>
    <w:rsid w:val="005B5DAF"/>
    <w:rsid w:val="005B5E51"/>
    <w:rsid w:val="005B5EBB"/>
    <w:rsid w:val="005B5FD2"/>
    <w:rsid w:val="005B5FD5"/>
    <w:rsid w:val="005B61A8"/>
    <w:rsid w:val="005B638C"/>
    <w:rsid w:val="005B673D"/>
    <w:rsid w:val="005B67DE"/>
    <w:rsid w:val="005B69C7"/>
    <w:rsid w:val="005B6CEF"/>
    <w:rsid w:val="005B6E02"/>
    <w:rsid w:val="005B6E7B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08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6A"/>
    <w:rsid w:val="005C22BC"/>
    <w:rsid w:val="005C23DF"/>
    <w:rsid w:val="005C2427"/>
    <w:rsid w:val="005C2527"/>
    <w:rsid w:val="005C2704"/>
    <w:rsid w:val="005C277D"/>
    <w:rsid w:val="005C2891"/>
    <w:rsid w:val="005C2958"/>
    <w:rsid w:val="005C2B66"/>
    <w:rsid w:val="005C2EFC"/>
    <w:rsid w:val="005C2F7E"/>
    <w:rsid w:val="005C3258"/>
    <w:rsid w:val="005C3298"/>
    <w:rsid w:val="005C32CF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557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632"/>
    <w:rsid w:val="005C6959"/>
    <w:rsid w:val="005C69EF"/>
    <w:rsid w:val="005C6A1C"/>
    <w:rsid w:val="005C6C9A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76A"/>
    <w:rsid w:val="005C79CC"/>
    <w:rsid w:val="005C7A1E"/>
    <w:rsid w:val="005C7A9A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7EC"/>
    <w:rsid w:val="005D0A3A"/>
    <w:rsid w:val="005D0DE3"/>
    <w:rsid w:val="005D0FF6"/>
    <w:rsid w:val="005D1171"/>
    <w:rsid w:val="005D1260"/>
    <w:rsid w:val="005D1409"/>
    <w:rsid w:val="005D142A"/>
    <w:rsid w:val="005D15FF"/>
    <w:rsid w:val="005D1848"/>
    <w:rsid w:val="005D199D"/>
    <w:rsid w:val="005D19F1"/>
    <w:rsid w:val="005D1A5D"/>
    <w:rsid w:val="005D1B85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2EE4"/>
    <w:rsid w:val="005D3058"/>
    <w:rsid w:val="005D32FB"/>
    <w:rsid w:val="005D350B"/>
    <w:rsid w:val="005D3578"/>
    <w:rsid w:val="005D36CF"/>
    <w:rsid w:val="005D384C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75C"/>
    <w:rsid w:val="005D57A1"/>
    <w:rsid w:val="005D59FE"/>
    <w:rsid w:val="005D5DC0"/>
    <w:rsid w:val="005D5FD6"/>
    <w:rsid w:val="005D6007"/>
    <w:rsid w:val="005D61F5"/>
    <w:rsid w:val="005D6253"/>
    <w:rsid w:val="005D6537"/>
    <w:rsid w:val="005D65F6"/>
    <w:rsid w:val="005D66BE"/>
    <w:rsid w:val="005D6777"/>
    <w:rsid w:val="005D67C9"/>
    <w:rsid w:val="005D67D5"/>
    <w:rsid w:val="005D69C0"/>
    <w:rsid w:val="005D6C22"/>
    <w:rsid w:val="005D6C66"/>
    <w:rsid w:val="005D6C9A"/>
    <w:rsid w:val="005D6D9A"/>
    <w:rsid w:val="005D6F5C"/>
    <w:rsid w:val="005D6F80"/>
    <w:rsid w:val="005D70BA"/>
    <w:rsid w:val="005D729A"/>
    <w:rsid w:val="005D729E"/>
    <w:rsid w:val="005D7490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912"/>
    <w:rsid w:val="005E0B75"/>
    <w:rsid w:val="005E0C3C"/>
    <w:rsid w:val="005E0CB1"/>
    <w:rsid w:val="005E0DB9"/>
    <w:rsid w:val="005E0DE7"/>
    <w:rsid w:val="005E10BC"/>
    <w:rsid w:val="005E12AF"/>
    <w:rsid w:val="005E1320"/>
    <w:rsid w:val="005E185F"/>
    <w:rsid w:val="005E18F3"/>
    <w:rsid w:val="005E19DC"/>
    <w:rsid w:val="005E1AB7"/>
    <w:rsid w:val="005E1B90"/>
    <w:rsid w:val="005E1C1F"/>
    <w:rsid w:val="005E1EF2"/>
    <w:rsid w:val="005E1F1D"/>
    <w:rsid w:val="005E1FEF"/>
    <w:rsid w:val="005E20D3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2F1B"/>
    <w:rsid w:val="005E339A"/>
    <w:rsid w:val="005E3663"/>
    <w:rsid w:val="005E39C5"/>
    <w:rsid w:val="005E3B8F"/>
    <w:rsid w:val="005E3BAF"/>
    <w:rsid w:val="005E3BB0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5A"/>
    <w:rsid w:val="005E49C5"/>
    <w:rsid w:val="005E49D0"/>
    <w:rsid w:val="005E4A4A"/>
    <w:rsid w:val="005E4FA3"/>
    <w:rsid w:val="005E501F"/>
    <w:rsid w:val="005E513D"/>
    <w:rsid w:val="005E51A4"/>
    <w:rsid w:val="005E542C"/>
    <w:rsid w:val="005E5478"/>
    <w:rsid w:val="005E597B"/>
    <w:rsid w:val="005E59CF"/>
    <w:rsid w:val="005E5A92"/>
    <w:rsid w:val="005E5C0E"/>
    <w:rsid w:val="005E5CBB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4B"/>
    <w:rsid w:val="005E7266"/>
    <w:rsid w:val="005E726C"/>
    <w:rsid w:val="005E73E0"/>
    <w:rsid w:val="005E76AD"/>
    <w:rsid w:val="005E7C6D"/>
    <w:rsid w:val="005E7CFC"/>
    <w:rsid w:val="005E7DC4"/>
    <w:rsid w:val="005E7FA1"/>
    <w:rsid w:val="005E7FC1"/>
    <w:rsid w:val="005E7FC8"/>
    <w:rsid w:val="005F0434"/>
    <w:rsid w:val="005F04CF"/>
    <w:rsid w:val="005F056E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9C"/>
    <w:rsid w:val="005F19DD"/>
    <w:rsid w:val="005F1A89"/>
    <w:rsid w:val="005F1DAF"/>
    <w:rsid w:val="005F1DC6"/>
    <w:rsid w:val="005F1EAB"/>
    <w:rsid w:val="005F22A7"/>
    <w:rsid w:val="005F24C0"/>
    <w:rsid w:val="005F25B3"/>
    <w:rsid w:val="005F26C5"/>
    <w:rsid w:val="005F26ED"/>
    <w:rsid w:val="005F2895"/>
    <w:rsid w:val="005F2ADB"/>
    <w:rsid w:val="005F2B52"/>
    <w:rsid w:val="005F2CB7"/>
    <w:rsid w:val="005F2D1D"/>
    <w:rsid w:val="005F306D"/>
    <w:rsid w:val="005F3225"/>
    <w:rsid w:val="005F349C"/>
    <w:rsid w:val="005F3603"/>
    <w:rsid w:val="005F368B"/>
    <w:rsid w:val="005F388C"/>
    <w:rsid w:val="005F38EA"/>
    <w:rsid w:val="005F3D5C"/>
    <w:rsid w:val="005F3D84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B6B"/>
    <w:rsid w:val="005F4D04"/>
    <w:rsid w:val="005F4DC1"/>
    <w:rsid w:val="005F4EEE"/>
    <w:rsid w:val="005F51E3"/>
    <w:rsid w:val="005F51EC"/>
    <w:rsid w:val="005F556A"/>
    <w:rsid w:val="005F56E4"/>
    <w:rsid w:val="005F5950"/>
    <w:rsid w:val="005F5A0D"/>
    <w:rsid w:val="005F5B5C"/>
    <w:rsid w:val="005F5C66"/>
    <w:rsid w:val="005F5CCB"/>
    <w:rsid w:val="005F5D8E"/>
    <w:rsid w:val="005F5E49"/>
    <w:rsid w:val="005F5F8B"/>
    <w:rsid w:val="005F5FFC"/>
    <w:rsid w:val="005F60C0"/>
    <w:rsid w:val="005F60CB"/>
    <w:rsid w:val="005F61CD"/>
    <w:rsid w:val="005F6293"/>
    <w:rsid w:val="005F6487"/>
    <w:rsid w:val="005F6653"/>
    <w:rsid w:val="005F6676"/>
    <w:rsid w:val="005F690C"/>
    <w:rsid w:val="005F6969"/>
    <w:rsid w:val="005F6A03"/>
    <w:rsid w:val="005F6B20"/>
    <w:rsid w:val="005F6B50"/>
    <w:rsid w:val="005F6E07"/>
    <w:rsid w:val="005F6E7A"/>
    <w:rsid w:val="005F6EE7"/>
    <w:rsid w:val="005F7361"/>
    <w:rsid w:val="005F74C3"/>
    <w:rsid w:val="005F7563"/>
    <w:rsid w:val="005F783F"/>
    <w:rsid w:val="005F7894"/>
    <w:rsid w:val="005F7967"/>
    <w:rsid w:val="005F7997"/>
    <w:rsid w:val="005F7A14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EA0"/>
    <w:rsid w:val="00601F25"/>
    <w:rsid w:val="00601F4D"/>
    <w:rsid w:val="00601FD8"/>
    <w:rsid w:val="0060215E"/>
    <w:rsid w:val="006021B7"/>
    <w:rsid w:val="006021F6"/>
    <w:rsid w:val="006025C9"/>
    <w:rsid w:val="00602603"/>
    <w:rsid w:val="0060293E"/>
    <w:rsid w:val="00602AB5"/>
    <w:rsid w:val="00602AC7"/>
    <w:rsid w:val="00602B2E"/>
    <w:rsid w:val="00602C68"/>
    <w:rsid w:val="00602CE4"/>
    <w:rsid w:val="00602CE5"/>
    <w:rsid w:val="00602EA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BB0"/>
    <w:rsid w:val="00603D49"/>
    <w:rsid w:val="00603F6A"/>
    <w:rsid w:val="006040AC"/>
    <w:rsid w:val="0060410E"/>
    <w:rsid w:val="00604255"/>
    <w:rsid w:val="00604320"/>
    <w:rsid w:val="00604368"/>
    <w:rsid w:val="00604617"/>
    <w:rsid w:val="006046EB"/>
    <w:rsid w:val="006047BF"/>
    <w:rsid w:val="00604988"/>
    <w:rsid w:val="00604A7F"/>
    <w:rsid w:val="00604C01"/>
    <w:rsid w:val="00604D64"/>
    <w:rsid w:val="00604D90"/>
    <w:rsid w:val="00604F01"/>
    <w:rsid w:val="00605047"/>
    <w:rsid w:val="00605059"/>
    <w:rsid w:val="0060556C"/>
    <w:rsid w:val="00605A61"/>
    <w:rsid w:val="00605AA7"/>
    <w:rsid w:val="00605AD4"/>
    <w:rsid w:val="00605FFF"/>
    <w:rsid w:val="00606008"/>
    <w:rsid w:val="00606070"/>
    <w:rsid w:val="006061A9"/>
    <w:rsid w:val="006065B3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2C5"/>
    <w:rsid w:val="006075D8"/>
    <w:rsid w:val="0060792E"/>
    <w:rsid w:val="00607E4B"/>
    <w:rsid w:val="00607EDD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0FDE"/>
    <w:rsid w:val="0061103A"/>
    <w:rsid w:val="00611314"/>
    <w:rsid w:val="006116F7"/>
    <w:rsid w:val="0061172F"/>
    <w:rsid w:val="0061182D"/>
    <w:rsid w:val="006119AA"/>
    <w:rsid w:val="00611DFD"/>
    <w:rsid w:val="00612230"/>
    <w:rsid w:val="00612294"/>
    <w:rsid w:val="006124E3"/>
    <w:rsid w:val="00612814"/>
    <w:rsid w:val="00612849"/>
    <w:rsid w:val="00612A0B"/>
    <w:rsid w:val="00612CBF"/>
    <w:rsid w:val="00612D7C"/>
    <w:rsid w:val="00612F92"/>
    <w:rsid w:val="00613016"/>
    <w:rsid w:val="006131AA"/>
    <w:rsid w:val="00613364"/>
    <w:rsid w:val="006134D3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23"/>
    <w:rsid w:val="0061584E"/>
    <w:rsid w:val="00615899"/>
    <w:rsid w:val="0061592F"/>
    <w:rsid w:val="00615A7C"/>
    <w:rsid w:val="00615CAE"/>
    <w:rsid w:val="00615D8C"/>
    <w:rsid w:val="00615E91"/>
    <w:rsid w:val="0061611A"/>
    <w:rsid w:val="00616201"/>
    <w:rsid w:val="0061627D"/>
    <w:rsid w:val="00616306"/>
    <w:rsid w:val="006163F9"/>
    <w:rsid w:val="006167F7"/>
    <w:rsid w:val="00616820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55"/>
    <w:rsid w:val="00616FDE"/>
    <w:rsid w:val="006170A4"/>
    <w:rsid w:val="0061714C"/>
    <w:rsid w:val="00617156"/>
    <w:rsid w:val="00617159"/>
    <w:rsid w:val="006171F1"/>
    <w:rsid w:val="00617337"/>
    <w:rsid w:val="0061741F"/>
    <w:rsid w:val="006175D3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5CC"/>
    <w:rsid w:val="00620955"/>
    <w:rsid w:val="00620B6B"/>
    <w:rsid w:val="00620E36"/>
    <w:rsid w:val="00620ECA"/>
    <w:rsid w:val="006211A2"/>
    <w:rsid w:val="006211FB"/>
    <w:rsid w:val="00621220"/>
    <w:rsid w:val="006212B5"/>
    <w:rsid w:val="00621562"/>
    <w:rsid w:val="00621567"/>
    <w:rsid w:val="006217AD"/>
    <w:rsid w:val="00621908"/>
    <w:rsid w:val="00621914"/>
    <w:rsid w:val="00621A70"/>
    <w:rsid w:val="00621C97"/>
    <w:rsid w:val="00621E01"/>
    <w:rsid w:val="00621F39"/>
    <w:rsid w:val="006221F1"/>
    <w:rsid w:val="006222C3"/>
    <w:rsid w:val="006223C1"/>
    <w:rsid w:val="006224CF"/>
    <w:rsid w:val="00622793"/>
    <w:rsid w:val="006227E2"/>
    <w:rsid w:val="00622871"/>
    <w:rsid w:val="0062288A"/>
    <w:rsid w:val="00622895"/>
    <w:rsid w:val="006228A0"/>
    <w:rsid w:val="006228DA"/>
    <w:rsid w:val="00622ACD"/>
    <w:rsid w:val="00622B0A"/>
    <w:rsid w:val="00622BCF"/>
    <w:rsid w:val="00622C74"/>
    <w:rsid w:val="00622CC0"/>
    <w:rsid w:val="00622D6E"/>
    <w:rsid w:val="00622DAD"/>
    <w:rsid w:val="00622FF5"/>
    <w:rsid w:val="006230CA"/>
    <w:rsid w:val="006230FB"/>
    <w:rsid w:val="006233CD"/>
    <w:rsid w:val="00623608"/>
    <w:rsid w:val="0062382B"/>
    <w:rsid w:val="006238B6"/>
    <w:rsid w:val="006239FD"/>
    <w:rsid w:val="00623D39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0FC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11C"/>
    <w:rsid w:val="006263A0"/>
    <w:rsid w:val="006265B1"/>
    <w:rsid w:val="006268E5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2A0"/>
    <w:rsid w:val="00627454"/>
    <w:rsid w:val="00627605"/>
    <w:rsid w:val="00627622"/>
    <w:rsid w:val="006276B5"/>
    <w:rsid w:val="00627AA5"/>
    <w:rsid w:val="00627B66"/>
    <w:rsid w:val="00627D73"/>
    <w:rsid w:val="00627E26"/>
    <w:rsid w:val="00627EC2"/>
    <w:rsid w:val="00627FE1"/>
    <w:rsid w:val="00630231"/>
    <w:rsid w:val="0063060B"/>
    <w:rsid w:val="00630A2B"/>
    <w:rsid w:val="00630E0B"/>
    <w:rsid w:val="00630EE4"/>
    <w:rsid w:val="00630FBA"/>
    <w:rsid w:val="00631099"/>
    <w:rsid w:val="00631105"/>
    <w:rsid w:val="006312B9"/>
    <w:rsid w:val="0063134C"/>
    <w:rsid w:val="00631356"/>
    <w:rsid w:val="006313C2"/>
    <w:rsid w:val="006315F7"/>
    <w:rsid w:val="00631A26"/>
    <w:rsid w:val="00631BFD"/>
    <w:rsid w:val="00632378"/>
    <w:rsid w:val="0063246A"/>
    <w:rsid w:val="00632474"/>
    <w:rsid w:val="00632A9F"/>
    <w:rsid w:val="00632C41"/>
    <w:rsid w:val="00632C81"/>
    <w:rsid w:val="00632C9F"/>
    <w:rsid w:val="006330F4"/>
    <w:rsid w:val="0063337E"/>
    <w:rsid w:val="006333FB"/>
    <w:rsid w:val="0063357F"/>
    <w:rsid w:val="006335A9"/>
    <w:rsid w:val="00633799"/>
    <w:rsid w:val="00633929"/>
    <w:rsid w:val="00633EBE"/>
    <w:rsid w:val="006343B8"/>
    <w:rsid w:val="00634469"/>
    <w:rsid w:val="006344E0"/>
    <w:rsid w:val="0063450A"/>
    <w:rsid w:val="006347A2"/>
    <w:rsid w:val="006349CD"/>
    <w:rsid w:val="00634A10"/>
    <w:rsid w:val="00634CD4"/>
    <w:rsid w:val="00634E3C"/>
    <w:rsid w:val="00634EB1"/>
    <w:rsid w:val="00634F15"/>
    <w:rsid w:val="0063553D"/>
    <w:rsid w:val="0063564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5"/>
    <w:rsid w:val="00636DD8"/>
    <w:rsid w:val="00637017"/>
    <w:rsid w:val="006370A1"/>
    <w:rsid w:val="006371E2"/>
    <w:rsid w:val="006372E3"/>
    <w:rsid w:val="00637530"/>
    <w:rsid w:val="00637553"/>
    <w:rsid w:val="006375C8"/>
    <w:rsid w:val="006377FD"/>
    <w:rsid w:val="006378BB"/>
    <w:rsid w:val="006378D3"/>
    <w:rsid w:val="00637B1F"/>
    <w:rsid w:val="00637C82"/>
    <w:rsid w:val="00637E26"/>
    <w:rsid w:val="0064003C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740"/>
    <w:rsid w:val="0064190C"/>
    <w:rsid w:val="00641968"/>
    <w:rsid w:val="00641A6F"/>
    <w:rsid w:val="00641D47"/>
    <w:rsid w:val="00641DD6"/>
    <w:rsid w:val="00641F0C"/>
    <w:rsid w:val="00641F3D"/>
    <w:rsid w:val="00642531"/>
    <w:rsid w:val="006426F2"/>
    <w:rsid w:val="00642795"/>
    <w:rsid w:val="0064283D"/>
    <w:rsid w:val="0064285C"/>
    <w:rsid w:val="00642BFC"/>
    <w:rsid w:val="00642D1E"/>
    <w:rsid w:val="00642DD8"/>
    <w:rsid w:val="00642E24"/>
    <w:rsid w:val="00642F96"/>
    <w:rsid w:val="0064308D"/>
    <w:rsid w:val="006430C4"/>
    <w:rsid w:val="00643256"/>
    <w:rsid w:val="006432C1"/>
    <w:rsid w:val="006433BB"/>
    <w:rsid w:val="00643461"/>
    <w:rsid w:val="0064350E"/>
    <w:rsid w:val="0064359A"/>
    <w:rsid w:val="006435EC"/>
    <w:rsid w:val="00643741"/>
    <w:rsid w:val="0064384E"/>
    <w:rsid w:val="006439DA"/>
    <w:rsid w:val="00643A7E"/>
    <w:rsid w:val="00643F65"/>
    <w:rsid w:val="00643FF9"/>
    <w:rsid w:val="00644152"/>
    <w:rsid w:val="006442C7"/>
    <w:rsid w:val="00644695"/>
    <w:rsid w:val="00644CBE"/>
    <w:rsid w:val="00644D37"/>
    <w:rsid w:val="00644E62"/>
    <w:rsid w:val="00644F67"/>
    <w:rsid w:val="006450E7"/>
    <w:rsid w:val="00645295"/>
    <w:rsid w:val="00645343"/>
    <w:rsid w:val="00645383"/>
    <w:rsid w:val="006453D5"/>
    <w:rsid w:val="00645605"/>
    <w:rsid w:val="006458FA"/>
    <w:rsid w:val="0064590C"/>
    <w:rsid w:val="00645A50"/>
    <w:rsid w:val="00645ADA"/>
    <w:rsid w:val="00645E02"/>
    <w:rsid w:val="00645EC1"/>
    <w:rsid w:val="00646153"/>
    <w:rsid w:val="006461EB"/>
    <w:rsid w:val="00646262"/>
    <w:rsid w:val="006464CE"/>
    <w:rsid w:val="006465F7"/>
    <w:rsid w:val="0064667C"/>
    <w:rsid w:val="006467A3"/>
    <w:rsid w:val="00646A20"/>
    <w:rsid w:val="00646BC6"/>
    <w:rsid w:val="00646E56"/>
    <w:rsid w:val="00647177"/>
    <w:rsid w:val="00647262"/>
    <w:rsid w:val="00647360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81F"/>
    <w:rsid w:val="00650E05"/>
    <w:rsid w:val="00651928"/>
    <w:rsid w:val="00651BEC"/>
    <w:rsid w:val="00651C0F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4"/>
    <w:rsid w:val="0065391C"/>
    <w:rsid w:val="006539F9"/>
    <w:rsid w:val="00653B57"/>
    <w:rsid w:val="00653BFF"/>
    <w:rsid w:val="00653E12"/>
    <w:rsid w:val="00653FE6"/>
    <w:rsid w:val="0065403E"/>
    <w:rsid w:val="006540E7"/>
    <w:rsid w:val="006544C4"/>
    <w:rsid w:val="006544D2"/>
    <w:rsid w:val="0065451F"/>
    <w:rsid w:val="0065479B"/>
    <w:rsid w:val="006547AF"/>
    <w:rsid w:val="0065482B"/>
    <w:rsid w:val="00654871"/>
    <w:rsid w:val="00654A8B"/>
    <w:rsid w:val="00654DF0"/>
    <w:rsid w:val="006553CD"/>
    <w:rsid w:val="00655436"/>
    <w:rsid w:val="006555C7"/>
    <w:rsid w:val="006556A9"/>
    <w:rsid w:val="00655719"/>
    <w:rsid w:val="00655A8C"/>
    <w:rsid w:val="00655AA5"/>
    <w:rsid w:val="00656056"/>
    <w:rsid w:val="00656400"/>
    <w:rsid w:val="0065663A"/>
    <w:rsid w:val="00656715"/>
    <w:rsid w:val="00656854"/>
    <w:rsid w:val="00656B20"/>
    <w:rsid w:val="00656B6F"/>
    <w:rsid w:val="00656D2E"/>
    <w:rsid w:val="00656D39"/>
    <w:rsid w:val="00656ECD"/>
    <w:rsid w:val="00657092"/>
    <w:rsid w:val="00657184"/>
    <w:rsid w:val="0065728B"/>
    <w:rsid w:val="006572AA"/>
    <w:rsid w:val="00657376"/>
    <w:rsid w:val="00657801"/>
    <w:rsid w:val="006578AA"/>
    <w:rsid w:val="00657974"/>
    <w:rsid w:val="00657F44"/>
    <w:rsid w:val="00657F55"/>
    <w:rsid w:val="006600BE"/>
    <w:rsid w:val="00660164"/>
    <w:rsid w:val="0066023F"/>
    <w:rsid w:val="00660333"/>
    <w:rsid w:val="0066033C"/>
    <w:rsid w:val="0066035F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536"/>
    <w:rsid w:val="00662A77"/>
    <w:rsid w:val="00662BB5"/>
    <w:rsid w:val="00662BED"/>
    <w:rsid w:val="00662D0D"/>
    <w:rsid w:val="0066313E"/>
    <w:rsid w:val="006637EC"/>
    <w:rsid w:val="00663903"/>
    <w:rsid w:val="00663A07"/>
    <w:rsid w:val="00663C23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815"/>
    <w:rsid w:val="00664919"/>
    <w:rsid w:val="0066494F"/>
    <w:rsid w:val="00664966"/>
    <w:rsid w:val="00664B69"/>
    <w:rsid w:val="00664BC3"/>
    <w:rsid w:val="00664D3B"/>
    <w:rsid w:val="00664F2A"/>
    <w:rsid w:val="006651EC"/>
    <w:rsid w:val="006652CA"/>
    <w:rsid w:val="006654D0"/>
    <w:rsid w:val="00665540"/>
    <w:rsid w:val="006655E3"/>
    <w:rsid w:val="006657C7"/>
    <w:rsid w:val="00665ABD"/>
    <w:rsid w:val="00665AFC"/>
    <w:rsid w:val="00665B14"/>
    <w:rsid w:val="00665CAE"/>
    <w:rsid w:val="00665DF6"/>
    <w:rsid w:val="00665ECF"/>
    <w:rsid w:val="00665FAC"/>
    <w:rsid w:val="006661C1"/>
    <w:rsid w:val="0066626C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519"/>
    <w:rsid w:val="0066761D"/>
    <w:rsid w:val="00667662"/>
    <w:rsid w:val="00667850"/>
    <w:rsid w:val="00667927"/>
    <w:rsid w:val="006679B5"/>
    <w:rsid w:val="00667F30"/>
    <w:rsid w:val="00670086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0EA2"/>
    <w:rsid w:val="00670FE6"/>
    <w:rsid w:val="006710A0"/>
    <w:rsid w:val="006712DB"/>
    <w:rsid w:val="00671681"/>
    <w:rsid w:val="006716CA"/>
    <w:rsid w:val="00671921"/>
    <w:rsid w:val="00671941"/>
    <w:rsid w:val="006719C7"/>
    <w:rsid w:val="00671B35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823"/>
    <w:rsid w:val="00672B35"/>
    <w:rsid w:val="00672B82"/>
    <w:rsid w:val="00672FDE"/>
    <w:rsid w:val="00672FEF"/>
    <w:rsid w:val="00673372"/>
    <w:rsid w:val="00673393"/>
    <w:rsid w:val="0067347C"/>
    <w:rsid w:val="00673562"/>
    <w:rsid w:val="00673700"/>
    <w:rsid w:val="0067372C"/>
    <w:rsid w:val="00673757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836"/>
    <w:rsid w:val="006759E2"/>
    <w:rsid w:val="00675C1A"/>
    <w:rsid w:val="00675CDF"/>
    <w:rsid w:val="00675CF5"/>
    <w:rsid w:val="00675CFA"/>
    <w:rsid w:val="00675D44"/>
    <w:rsid w:val="00675E84"/>
    <w:rsid w:val="00675F89"/>
    <w:rsid w:val="00675FA3"/>
    <w:rsid w:val="00676216"/>
    <w:rsid w:val="00676432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6DB0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7EC"/>
    <w:rsid w:val="00680816"/>
    <w:rsid w:val="00680B35"/>
    <w:rsid w:val="00680F83"/>
    <w:rsid w:val="00681018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1FE6"/>
    <w:rsid w:val="00682370"/>
    <w:rsid w:val="00682483"/>
    <w:rsid w:val="006825C4"/>
    <w:rsid w:val="006826D5"/>
    <w:rsid w:val="00682A0B"/>
    <w:rsid w:val="00682B0C"/>
    <w:rsid w:val="00682BA3"/>
    <w:rsid w:val="00682DF8"/>
    <w:rsid w:val="006831C5"/>
    <w:rsid w:val="0068321F"/>
    <w:rsid w:val="00683297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053"/>
    <w:rsid w:val="0068418E"/>
    <w:rsid w:val="006841C6"/>
    <w:rsid w:val="0068426B"/>
    <w:rsid w:val="006843FD"/>
    <w:rsid w:val="00684409"/>
    <w:rsid w:val="00684594"/>
    <w:rsid w:val="00684642"/>
    <w:rsid w:val="00684CDF"/>
    <w:rsid w:val="00684CF5"/>
    <w:rsid w:val="00684DAD"/>
    <w:rsid w:val="00684F63"/>
    <w:rsid w:val="00684FBE"/>
    <w:rsid w:val="00684FE8"/>
    <w:rsid w:val="006850AC"/>
    <w:rsid w:val="006852A3"/>
    <w:rsid w:val="006855D9"/>
    <w:rsid w:val="0068562E"/>
    <w:rsid w:val="00685A3A"/>
    <w:rsid w:val="00685AE9"/>
    <w:rsid w:val="00685EB4"/>
    <w:rsid w:val="006860BE"/>
    <w:rsid w:val="0068629D"/>
    <w:rsid w:val="006862A4"/>
    <w:rsid w:val="00686535"/>
    <w:rsid w:val="0068653A"/>
    <w:rsid w:val="006865B2"/>
    <w:rsid w:val="006867F9"/>
    <w:rsid w:val="00686834"/>
    <w:rsid w:val="00686884"/>
    <w:rsid w:val="0068693E"/>
    <w:rsid w:val="00686AF5"/>
    <w:rsid w:val="00686B9A"/>
    <w:rsid w:val="00686E49"/>
    <w:rsid w:val="00687079"/>
    <w:rsid w:val="0068709A"/>
    <w:rsid w:val="006870DD"/>
    <w:rsid w:val="00687226"/>
    <w:rsid w:val="00687256"/>
    <w:rsid w:val="006872DA"/>
    <w:rsid w:val="00687341"/>
    <w:rsid w:val="00687557"/>
    <w:rsid w:val="00687564"/>
    <w:rsid w:val="00687598"/>
    <w:rsid w:val="006876C2"/>
    <w:rsid w:val="00687B3A"/>
    <w:rsid w:val="00687BBC"/>
    <w:rsid w:val="00687DC3"/>
    <w:rsid w:val="00687E7B"/>
    <w:rsid w:val="00687EAD"/>
    <w:rsid w:val="00687F2D"/>
    <w:rsid w:val="00690102"/>
    <w:rsid w:val="006901D9"/>
    <w:rsid w:val="00690218"/>
    <w:rsid w:val="006902E0"/>
    <w:rsid w:val="006905A4"/>
    <w:rsid w:val="006905A7"/>
    <w:rsid w:val="006905C6"/>
    <w:rsid w:val="006905DD"/>
    <w:rsid w:val="006908F0"/>
    <w:rsid w:val="00690A2A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1BF4"/>
    <w:rsid w:val="00692066"/>
    <w:rsid w:val="00692107"/>
    <w:rsid w:val="0069212D"/>
    <w:rsid w:val="006921D8"/>
    <w:rsid w:val="00692606"/>
    <w:rsid w:val="00692788"/>
    <w:rsid w:val="0069287F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3BD3"/>
    <w:rsid w:val="0069417F"/>
    <w:rsid w:val="006941D8"/>
    <w:rsid w:val="0069445E"/>
    <w:rsid w:val="006944AF"/>
    <w:rsid w:val="00694995"/>
    <w:rsid w:val="00694EAB"/>
    <w:rsid w:val="00695024"/>
    <w:rsid w:val="00695141"/>
    <w:rsid w:val="0069523D"/>
    <w:rsid w:val="00695310"/>
    <w:rsid w:val="006955D2"/>
    <w:rsid w:val="0069569B"/>
    <w:rsid w:val="006956C0"/>
    <w:rsid w:val="006957E5"/>
    <w:rsid w:val="006959D5"/>
    <w:rsid w:val="006959D8"/>
    <w:rsid w:val="00695B63"/>
    <w:rsid w:val="00695DD9"/>
    <w:rsid w:val="006960F3"/>
    <w:rsid w:val="00696295"/>
    <w:rsid w:val="0069633C"/>
    <w:rsid w:val="00696681"/>
    <w:rsid w:val="00696A5A"/>
    <w:rsid w:val="00696AFD"/>
    <w:rsid w:val="00696B37"/>
    <w:rsid w:val="00696F61"/>
    <w:rsid w:val="00696FAC"/>
    <w:rsid w:val="006970C1"/>
    <w:rsid w:val="00697527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428"/>
    <w:rsid w:val="006A2695"/>
    <w:rsid w:val="006A26C4"/>
    <w:rsid w:val="006A26DB"/>
    <w:rsid w:val="006A2BA1"/>
    <w:rsid w:val="006A2FF9"/>
    <w:rsid w:val="006A347B"/>
    <w:rsid w:val="006A3533"/>
    <w:rsid w:val="006A3B4C"/>
    <w:rsid w:val="006A3CDE"/>
    <w:rsid w:val="006A3D18"/>
    <w:rsid w:val="006A3D69"/>
    <w:rsid w:val="006A3E0E"/>
    <w:rsid w:val="006A3E1E"/>
    <w:rsid w:val="006A3E5E"/>
    <w:rsid w:val="006A3FD6"/>
    <w:rsid w:val="006A409A"/>
    <w:rsid w:val="006A4140"/>
    <w:rsid w:val="006A4313"/>
    <w:rsid w:val="006A4461"/>
    <w:rsid w:val="006A467E"/>
    <w:rsid w:val="006A483F"/>
    <w:rsid w:val="006A4879"/>
    <w:rsid w:val="006A4A4C"/>
    <w:rsid w:val="006A4ACB"/>
    <w:rsid w:val="006A4B03"/>
    <w:rsid w:val="006A4BA6"/>
    <w:rsid w:val="006A4E9A"/>
    <w:rsid w:val="006A5048"/>
    <w:rsid w:val="006A51A3"/>
    <w:rsid w:val="006A529D"/>
    <w:rsid w:val="006A5331"/>
    <w:rsid w:val="006A5604"/>
    <w:rsid w:val="006A5659"/>
    <w:rsid w:val="006A56F9"/>
    <w:rsid w:val="006A5FF1"/>
    <w:rsid w:val="006A6136"/>
    <w:rsid w:val="006A63F0"/>
    <w:rsid w:val="006A6484"/>
    <w:rsid w:val="006A649B"/>
    <w:rsid w:val="006A6742"/>
    <w:rsid w:val="006A67FB"/>
    <w:rsid w:val="006A6867"/>
    <w:rsid w:val="006A691B"/>
    <w:rsid w:val="006A6A70"/>
    <w:rsid w:val="006A6C4A"/>
    <w:rsid w:val="006A6CC4"/>
    <w:rsid w:val="006A6DE7"/>
    <w:rsid w:val="006A6E17"/>
    <w:rsid w:val="006A6F22"/>
    <w:rsid w:val="006A7088"/>
    <w:rsid w:val="006A708F"/>
    <w:rsid w:val="006A739D"/>
    <w:rsid w:val="006A74BD"/>
    <w:rsid w:val="006A7613"/>
    <w:rsid w:val="006A77A6"/>
    <w:rsid w:val="006A78D3"/>
    <w:rsid w:val="006A79C9"/>
    <w:rsid w:val="006A7A9A"/>
    <w:rsid w:val="006B005F"/>
    <w:rsid w:val="006B0222"/>
    <w:rsid w:val="006B02AC"/>
    <w:rsid w:val="006B053D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1E"/>
    <w:rsid w:val="006B1996"/>
    <w:rsid w:val="006B1A80"/>
    <w:rsid w:val="006B1BC1"/>
    <w:rsid w:val="006B1BD4"/>
    <w:rsid w:val="006B1C7C"/>
    <w:rsid w:val="006B1FA1"/>
    <w:rsid w:val="006B2211"/>
    <w:rsid w:val="006B23DE"/>
    <w:rsid w:val="006B28C0"/>
    <w:rsid w:val="006B29B7"/>
    <w:rsid w:val="006B2A2F"/>
    <w:rsid w:val="006B2A49"/>
    <w:rsid w:val="006B2C47"/>
    <w:rsid w:val="006B2E22"/>
    <w:rsid w:val="006B2E93"/>
    <w:rsid w:val="006B2F57"/>
    <w:rsid w:val="006B312B"/>
    <w:rsid w:val="006B322E"/>
    <w:rsid w:val="006B34EF"/>
    <w:rsid w:val="006B35FB"/>
    <w:rsid w:val="006B3683"/>
    <w:rsid w:val="006B3688"/>
    <w:rsid w:val="006B38BA"/>
    <w:rsid w:val="006B38F5"/>
    <w:rsid w:val="006B394E"/>
    <w:rsid w:val="006B39BF"/>
    <w:rsid w:val="006B3B4D"/>
    <w:rsid w:val="006B42AB"/>
    <w:rsid w:val="006B4309"/>
    <w:rsid w:val="006B43B3"/>
    <w:rsid w:val="006B4403"/>
    <w:rsid w:val="006B445C"/>
    <w:rsid w:val="006B4584"/>
    <w:rsid w:val="006B4718"/>
    <w:rsid w:val="006B4759"/>
    <w:rsid w:val="006B47F2"/>
    <w:rsid w:val="006B49F2"/>
    <w:rsid w:val="006B4B71"/>
    <w:rsid w:val="006B4CBC"/>
    <w:rsid w:val="006B4EA0"/>
    <w:rsid w:val="006B4EEF"/>
    <w:rsid w:val="006B502D"/>
    <w:rsid w:val="006B523A"/>
    <w:rsid w:val="006B529B"/>
    <w:rsid w:val="006B52CA"/>
    <w:rsid w:val="006B5368"/>
    <w:rsid w:val="006B543D"/>
    <w:rsid w:val="006B5486"/>
    <w:rsid w:val="006B5648"/>
    <w:rsid w:val="006B5AC5"/>
    <w:rsid w:val="006B5AE7"/>
    <w:rsid w:val="006B5C19"/>
    <w:rsid w:val="006B5FAE"/>
    <w:rsid w:val="006B5FD0"/>
    <w:rsid w:val="006B601E"/>
    <w:rsid w:val="006B6133"/>
    <w:rsid w:val="006B616F"/>
    <w:rsid w:val="006B6664"/>
    <w:rsid w:val="006B6902"/>
    <w:rsid w:val="006B6B2B"/>
    <w:rsid w:val="006B6CE4"/>
    <w:rsid w:val="006B6E5F"/>
    <w:rsid w:val="006B6FD6"/>
    <w:rsid w:val="006B70A9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13"/>
    <w:rsid w:val="006C015C"/>
    <w:rsid w:val="006C01F9"/>
    <w:rsid w:val="006C06EA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24E"/>
    <w:rsid w:val="006C3357"/>
    <w:rsid w:val="006C344C"/>
    <w:rsid w:val="006C36E5"/>
    <w:rsid w:val="006C3CBA"/>
    <w:rsid w:val="006C3D1E"/>
    <w:rsid w:val="006C41C1"/>
    <w:rsid w:val="006C422B"/>
    <w:rsid w:val="006C42C3"/>
    <w:rsid w:val="006C448B"/>
    <w:rsid w:val="006C4BE3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494"/>
    <w:rsid w:val="006C55E0"/>
    <w:rsid w:val="006C55ED"/>
    <w:rsid w:val="006C596A"/>
    <w:rsid w:val="006C5BBC"/>
    <w:rsid w:val="006C5CCC"/>
    <w:rsid w:val="006C5CF0"/>
    <w:rsid w:val="006C5D14"/>
    <w:rsid w:val="006C6048"/>
    <w:rsid w:val="006C6096"/>
    <w:rsid w:val="006C6454"/>
    <w:rsid w:val="006C65D4"/>
    <w:rsid w:val="006C663D"/>
    <w:rsid w:val="006C67D6"/>
    <w:rsid w:val="006C6A01"/>
    <w:rsid w:val="006C6CF9"/>
    <w:rsid w:val="006C6D05"/>
    <w:rsid w:val="006C6D48"/>
    <w:rsid w:val="006C6F08"/>
    <w:rsid w:val="006C720D"/>
    <w:rsid w:val="006C7331"/>
    <w:rsid w:val="006C75CD"/>
    <w:rsid w:val="006C7638"/>
    <w:rsid w:val="006C76B5"/>
    <w:rsid w:val="006C76BE"/>
    <w:rsid w:val="006C7C69"/>
    <w:rsid w:val="006D01B8"/>
    <w:rsid w:val="006D029C"/>
    <w:rsid w:val="006D0365"/>
    <w:rsid w:val="006D0384"/>
    <w:rsid w:val="006D056D"/>
    <w:rsid w:val="006D05E5"/>
    <w:rsid w:val="006D076F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49A"/>
    <w:rsid w:val="006D1636"/>
    <w:rsid w:val="006D170E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6AC"/>
    <w:rsid w:val="006D39CA"/>
    <w:rsid w:val="006D3BD4"/>
    <w:rsid w:val="006D3DE5"/>
    <w:rsid w:val="006D4075"/>
    <w:rsid w:val="006D4085"/>
    <w:rsid w:val="006D4257"/>
    <w:rsid w:val="006D44B3"/>
    <w:rsid w:val="006D462A"/>
    <w:rsid w:val="006D4634"/>
    <w:rsid w:val="006D463D"/>
    <w:rsid w:val="006D46BD"/>
    <w:rsid w:val="006D4859"/>
    <w:rsid w:val="006D489A"/>
    <w:rsid w:val="006D4B93"/>
    <w:rsid w:val="006D4D59"/>
    <w:rsid w:val="006D4DF1"/>
    <w:rsid w:val="006D4E1D"/>
    <w:rsid w:val="006D4E26"/>
    <w:rsid w:val="006D4F8B"/>
    <w:rsid w:val="006D535C"/>
    <w:rsid w:val="006D549E"/>
    <w:rsid w:val="006D5533"/>
    <w:rsid w:val="006D59BC"/>
    <w:rsid w:val="006D5AE1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AB3"/>
    <w:rsid w:val="006D6D1E"/>
    <w:rsid w:val="006D71A6"/>
    <w:rsid w:val="006D71F6"/>
    <w:rsid w:val="006D7280"/>
    <w:rsid w:val="006D736E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45"/>
    <w:rsid w:val="006E06A9"/>
    <w:rsid w:val="006E06FB"/>
    <w:rsid w:val="006E0758"/>
    <w:rsid w:val="006E0E5A"/>
    <w:rsid w:val="006E163D"/>
    <w:rsid w:val="006E1640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6B0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4E87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3CB"/>
    <w:rsid w:val="006E6471"/>
    <w:rsid w:val="006E67EA"/>
    <w:rsid w:val="006E68F8"/>
    <w:rsid w:val="006E68FF"/>
    <w:rsid w:val="006E6AD3"/>
    <w:rsid w:val="006E6B15"/>
    <w:rsid w:val="006E6CFE"/>
    <w:rsid w:val="006E70C9"/>
    <w:rsid w:val="006E70FD"/>
    <w:rsid w:val="006E7265"/>
    <w:rsid w:val="006E7292"/>
    <w:rsid w:val="006E74F9"/>
    <w:rsid w:val="006E75E6"/>
    <w:rsid w:val="006E75F3"/>
    <w:rsid w:val="006E790F"/>
    <w:rsid w:val="006E791B"/>
    <w:rsid w:val="006E7D48"/>
    <w:rsid w:val="006E7DFC"/>
    <w:rsid w:val="006E7E75"/>
    <w:rsid w:val="006E7E84"/>
    <w:rsid w:val="006E7EA8"/>
    <w:rsid w:val="006F07FA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3E6"/>
    <w:rsid w:val="006F145F"/>
    <w:rsid w:val="006F177E"/>
    <w:rsid w:val="006F1A63"/>
    <w:rsid w:val="006F1C92"/>
    <w:rsid w:val="006F1C97"/>
    <w:rsid w:val="006F1D20"/>
    <w:rsid w:val="006F1E95"/>
    <w:rsid w:val="006F22BA"/>
    <w:rsid w:val="006F2384"/>
    <w:rsid w:val="006F27AE"/>
    <w:rsid w:val="006F2D08"/>
    <w:rsid w:val="006F2D53"/>
    <w:rsid w:val="006F2E6A"/>
    <w:rsid w:val="006F2EBD"/>
    <w:rsid w:val="006F2FB6"/>
    <w:rsid w:val="006F30BF"/>
    <w:rsid w:val="006F3304"/>
    <w:rsid w:val="006F331E"/>
    <w:rsid w:val="006F341F"/>
    <w:rsid w:val="006F346C"/>
    <w:rsid w:val="006F35FE"/>
    <w:rsid w:val="006F3723"/>
    <w:rsid w:val="006F37AB"/>
    <w:rsid w:val="006F37BC"/>
    <w:rsid w:val="006F3804"/>
    <w:rsid w:val="006F3A1F"/>
    <w:rsid w:val="006F3C6D"/>
    <w:rsid w:val="006F3CCC"/>
    <w:rsid w:val="006F3EBB"/>
    <w:rsid w:val="006F3F2C"/>
    <w:rsid w:val="006F4310"/>
    <w:rsid w:val="006F435F"/>
    <w:rsid w:val="006F4758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A6A"/>
    <w:rsid w:val="006F5E78"/>
    <w:rsid w:val="006F5F75"/>
    <w:rsid w:val="006F5FE3"/>
    <w:rsid w:val="006F6062"/>
    <w:rsid w:val="006F60C1"/>
    <w:rsid w:val="006F6189"/>
    <w:rsid w:val="006F621C"/>
    <w:rsid w:val="006F63EC"/>
    <w:rsid w:val="006F6482"/>
    <w:rsid w:val="006F64BA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3"/>
    <w:rsid w:val="006F72C4"/>
    <w:rsid w:val="006F75F1"/>
    <w:rsid w:val="006F7620"/>
    <w:rsid w:val="006F7625"/>
    <w:rsid w:val="006F7A85"/>
    <w:rsid w:val="006F7AF8"/>
    <w:rsid w:val="007000FD"/>
    <w:rsid w:val="00700342"/>
    <w:rsid w:val="00700545"/>
    <w:rsid w:val="00700657"/>
    <w:rsid w:val="00700711"/>
    <w:rsid w:val="007007F5"/>
    <w:rsid w:val="00700A14"/>
    <w:rsid w:val="00700B95"/>
    <w:rsid w:val="00700E14"/>
    <w:rsid w:val="00700EBD"/>
    <w:rsid w:val="00700FB0"/>
    <w:rsid w:val="00701002"/>
    <w:rsid w:val="0070115E"/>
    <w:rsid w:val="00701170"/>
    <w:rsid w:val="007013A5"/>
    <w:rsid w:val="0070150C"/>
    <w:rsid w:val="00701526"/>
    <w:rsid w:val="007016BD"/>
    <w:rsid w:val="00701779"/>
    <w:rsid w:val="00701882"/>
    <w:rsid w:val="007018D1"/>
    <w:rsid w:val="00701AF4"/>
    <w:rsid w:val="00701B79"/>
    <w:rsid w:val="00701C3F"/>
    <w:rsid w:val="00701DE1"/>
    <w:rsid w:val="00701F99"/>
    <w:rsid w:val="00702389"/>
    <w:rsid w:val="007028D4"/>
    <w:rsid w:val="007029B7"/>
    <w:rsid w:val="00702A9F"/>
    <w:rsid w:val="00702AC5"/>
    <w:rsid w:val="00702B0A"/>
    <w:rsid w:val="00702C87"/>
    <w:rsid w:val="00702E66"/>
    <w:rsid w:val="00702E8D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1E0"/>
    <w:rsid w:val="00704206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EEA"/>
    <w:rsid w:val="00705F2D"/>
    <w:rsid w:val="007064BC"/>
    <w:rsid w:val="007065BF"/>
    <w:rsid w:val="007069CF"/>
    <w:rsid w:val="00706A99"/>
    <w:rsid w:val="00706B48"/>
    <w:rsid w:val="00706B7C"/>
    <w:rsid w:val="00706BBC"/>
    <w:rsid w:val="00706CC3"/>
    <w:rsid w:val="00706E11"/>
    <w:rsid w:val="00706E72"/>
    <w:rsid w:val="007071DC"/>
    <w:rsid w:val="0070721A"/>
    <w:rsid w:val="00707605"/>
    <w:rsid w:val="007076E9"/>
    <w:rsid w:val="007077B5"/>
    <w:rsid w:val="00707938"/>
    <w:rsid w:val="00707954"/>
    <w:rsid w:val="00707979"/>
    <w:rsid w:val="00707998"/>
    <w:rsid w:val="00707BC0"/>
    <w:rsid w:val="00707DB3"/>
    <w:rsid w:val="00707F21"/>
    <w:rsid w:val="007100A5"/>
    <w:rsid w:val="0071014D"/>
    <w:rsid w:val="0071038C"/>
    <w:rsid w:val="00710391"/>
    <w:rsid w:val="0071039C"/>
    <w:rsid w:val="0071048E"/>
    <w:rsid w:val="00710641"/>
    <w:rsid w:val="007108B1"/>
    <w:rsid w:val="007108B7"/>
    <w:rsid w:val="00710900"/>
    <w:rsid w:val="00710AA6"/>
    <w:rsid w:val="00710E65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6A8"/>
    <w:rsid w:val="0071187E"/>
    <w:rsid w:val="00711F1C"/>
    <w:rsid w:val="00711FEE"/>
    <w:rsid w:val="007120C3"/>
    <w:rsid w:val="00712106"/>
    <w:rsid w:val="0071210F"/>
    <w:rsid w:val="0071222C"/>
    <w:rsid w:val="007122BD"/>
    <w:rsid w:val="00712390"/>
    <w:rsid w:val="007126F4"/>
    <w:rsid w:val="0071292C"/>
    <w:rsid w:val="007129CD"/>
    <w:rsid w:val="00712ABD"/>
    <w:rsid w:val="00712CD3"/>
    <w:rsid w:val="00712F24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A4B"/>
    <w:rsid w:val="00714CB3"/>
    <w:rsid w:val="00715126"/>
    <w:rsid w:val="00715247"/>
    <w:rsid w:val="0071542F"/>
    <w:rsid w:val="00715475"/>
    <w:rsid w:val="007154FC"/>
    <w:rsid w:val="007155D1"/>
    <w:rsid w:val="007158B2"/>
    <w:rsid w:val="0071594E"/>
    <w:rsid w:val="00715AF2"/>
    <w:rsid w:val="00715BCF"/>
    <w:rsid w:val="00715D40"/>
    <w:rsid w:val="00715D75"/>
    <w:rsid w:val="00715EBB"/>
    <w:rsid w:val="00715EC8"/>
    <w:rsid w:val="00715EEA"/>
    <w:rsid w:val="00715FB9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6FC7"/>
    <w:rsid w:val="007171E1"/>
    <w:rsid w:val="007171FE"/>
    <w:rsid w:val="007176C3"/>
    <w:rsid w:val="00717890"/>
    <w:rsid w:val="00717972"/>
    <w:rsid w:val="00717A5C"/>
    <w:rsid w:val="00717D17"/>
    <w:rsid w:val="00717E4A"/>
    <w:rsid w:val="0072027D"/>
    <w:rsid w:val="007202A6"/>
    <w:rsid w:val="007203C5"/>
    <w:rsid w:val="00720458"/>
    <w:rsid w:val="00720530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6EE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8D3"/>
    <w:rsid w:val="00723A3B"/>
    <w:rsid w:val="00723B8B"/>
    <w:rsid w:val="00723B94"/>
    <w:rsid w:val="00723C09"/>
    <w:rsid w:val="00723EAC"/>
    <w:rsid w:val="00723F22"/>
    <w:rsid w:val="00724046"/>
    <w:rsid w:val="0072431B"/>
    <w:rsid w:val="00724427"/>
    <w:rsid w:val="0072446A"/>
    <w:rsid w:val="00724596"/>
    <w:rsid w:val="007245EC"/>
    <w:rsid w:val="007246CF"/>
    <w:rsid w:val="00724888"/>
    <w:rsid w:val="0072488E"/>
    <w:rsid w:val="007248A7"/>
    <w:rsid w:val="007248B0"/>
    <w:rsid w:val="00724A08"/>
    <w:rsid w:val="00724B5A"/>
    <w:rsid w:val="00724BC6"/>
    <w:rsid w:val="00724C6E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20"/>
    <w:rsid w:val="0072596A"/>
    <w:rsid w:val="00725D51"/>
    <w:rsid w:val="00725EBA"/>
    <w:rsid w:val="00725EF8"/>
    <w:rsid w:val="00725F97"/>
    <w:rsid w:val="007261AB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5F"/>
    <w:rsid w:val="007274D0"/>
    <w:rsid w:val="007274FF"/>
    <w:rsid w:val="0072759B"/>
    <w:rsid w:val="00727653"/>
    <w:rsid w:val="007278BC"/>
    <w:rsid w:val="007278F3"/>
    <w:rsid w:val="007300BF"/>
    <w:rsid w:val="00730132"/>
    <w:rsid w:val="00730260"/>
    <w:rsid w:val="007305E6"/>
    <w:rsid w:val="0073070A"/>
    <w:rsid w:val="0073077A"/>
    <w:rsid w:val="00730923"/>
    <w:rsid w:val="00730AB5"/>
    <w:rsid w:val="00730ADD"/>
    <w:rsid w:val="00730B4D"/>
    <w:rsid w:val="00730C61"/>
    <w:rsid w:val="00730CE7"/>
    <w:rsid w:val="00730F4C"/>
    <w:rsid w:val="0073101F"/>
    <w:rsid w:val="0073132B"/>
    <w:rsid w:val="0073135B"/>
    <w:rsid w:val="00731673"/>
    <w:rsid w:val="00731690"/>
    <w:rsid w:val="007318FB"/>
    <w:rsid w:val="007319C0"/>
    <w:rsid w:val="00731AE9"/>
    <w:rsid w:val="00731BA6"/>
    <w:rsid w:val="00731C0A"/>
    <w:rsid w:val="00731D82"/>
    <w:rsid w:val="00731DEC"/>
    <w:rsid w:val="00731E13"/>
    <w:rsid w:val="00731FB8"/>
    <w:rsid w:val="00732145"/>
    <w:rsid w:val="0073219E"/>
    <w:rsid w:val="00732268"/>
    <w:rsid w:val="00732277"/>
    <w:rsid w:val="007325E7"/>
    <w:rsid w:val="007325FB"/>
    <w:rsid w:val="007327AE"/>
    <w:rsid w:val="0073290E"/>
    <w:rsid w:val="00732D96"/>
    <w:rsid w:val="00732ED1"/>
    <w:rsid w:val="007331A5"/>
    <w:rsid w:val="00733465"/>
    <w:rsid w:val="0073350B"/>
    <w:rsid w:val="0073386D"/>
    <w:rsid w:val="0073397B"/>
    <w:rsid w:val="00733C2E"/>
    <w:rsid w:val="00733EF2"/>
    <w:rsid w:val="00733FC0"/>
    <w:rsid w:val="00734187"/>
    <w:rsid w:val="007341CB"/>
    <w:rsid w:val="00734278"/>
    <w:rsid w:val="0073453D"/>
    <w:rsid w:val="00734799"/>
    <w:rsid w:val="007348EE"/>
    <w:rsid w:val="007349DB"/>
    <w:rsid w:val="00734B58"/>
    <w:rsid w:val="00734C6D"/>
    <w:rsid w:val="00734CE4"/>
    <w:rsid w:val="00734D79"/>
    <w:rsid w:val="00734F82"/>
    <w:rsid w:val="007351B6"/>
    <w:rsid w:val="0073535B"/>
    <w:rsid w:val="00735737"/>
    <w:rsid w:val="007357CC"/>
    <w:rsid w:val="00735809"/>
    <w:rsid w:val="0073584B"/>
    <w:rsid w:val="007359C2"/>
    <w:rsid w:val="00735A68"/>
    <w:rsid w:val="00735B13"/>
    <w:rsid w:val="00735D97"/>
    <w:rsid w:val="0073616D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6D"/>
    <w:rsid w:val="00737CEC"/>
    <w:rsid w:val="00737F7B"/>
    <w:rsid w:val="00740081"/>
    <w:rsid w:val="0074015C"/>
    <w:rsid w:val="007401E5"/>
    <w:rsid w:val="007402D5"/>
    <w:rsid w:val="00740352"/>
    <w:rsid w:val="00740432"/>
    <w:rsid w:val="00740649"/>
    <w:rsid w:val="0074083C"/>
    <w:rsid w:val="00740853"/>
    <w:rsid w:val="00740C03"/>
    <w:rsid w:val="0074104A"/>
    <w:rsid w:val="0074118A"/>
    <w:rsid w:val="007411FE"/>
    <w:rsid w:val="00741464"/>
    <w:rsid w:val="00741486"/>
    <w:rsid w:val="00741488"/>
    <w:rsid w:val="007414AF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A6D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22C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57E"/>
    <w:rsid w:val="007446E4"/>
    <w:rsid w:val="00744AEF"/>
    <w:rsid w:val="00744F2E"/>
    <w:rsid w:val="00744F56"/>
    <w:rsid w:val="00744F5A"/>
    <w:rsid w:val="00744FB3"/>
    <w:rsid w:val="00745019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5C9"/>
    <w:rsid w:val="00746996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9A6"/>
    <w:rsid w:val="00747AE5"/>
    <w:rsid w:val="00747B43"/>
    <w:rsid w:val="00747B7C"/>
    <w:rsid w:val="00747DC7"/>
    <w:rsid w:val="00747E32"/>
    <w:rsid w:val="00747EF9"/>
    <w:rsid w:val="0075002E"/>
    <w:rsid w:val="007501BE"/>
    <w:rsid w:val="00750288"/>
    <w:rsid w:val="007502EA"/>
    <w:rsid w:val="00750383"/>
    <w:rsid w:val="007505D6"/>
    <w:rsid w:val="007505FA"/>
    <w:rsid w:val="00750821"/>
    <w:rsid w:val="007508BE"/>
    <w:rsid w:val="00750EC8"/>
    <w:rsid w:val="00750F88"/>
    <w:rsid w:val="00750F8C"/>
    <w:rsid w:val="00750F8D"/>
    <w:rsid w:val="0075134F"/>
    <w:rsid w:val="0075157E"/>
    <w:rsid w:val="0075168C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BB0"/>
    <w:rsid w:val="00752C56"/>
    <w:rsid w:val="00753225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02F"/>
    <w:rsid w:val="00754107"/>
    <w:rsid w:val="007541CB"/>
    <w:rsid w:val="00754293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03"/>
    <w:rsid w:val="00755A58"/>
    <w:rsid w:val="00755B85"/>
    <w:rsid w:val="00755BE2"/>
    <w:rsid w:val="00755C0D"/>
    <w:rsid w:val="00755D1B"/>
    <w:rsid w:val="00755E13"/>
    <w:rsid w:val="00755F75"/>
    <w:rsid w:val="00756139"/>
    <w:rsid w:val="00756334"/>
    <w:rsid w:val="00756564"/>
    <w:rsid w:val="00756A25"/>
    <w:rsid w:val="00756FCA"/>
    <w:rsid w:val="00756FF1"/>
    <w:rsid w:val="00757032"/>
    <w:rsid w:val="007572B5"/>
    <w:rsid w:val="0075795F"/>
    <w:rsid w:val="00757AE1"/>
    <w:rsid w:val="00757C06"/>
    <w:rsid w:val="00757CE6"/>
    <w:rsid w:val="00757E33"/>
    <w:rsid w:val="00760145"/>
    <w:rsid w:val="007601A2"/>
    <w:rsid w:val="0076031D"/>
    <w:rsid w:val="00760486"/>
    <w:rsid w:val="00760705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4AE"/>
    <w:rsid w:val="007635FE"/>
    <w:rsid w:val="00763747"/>
    <w:rsid w:val="0076390E"/>
    <w:rsid w:val="00763B12"/>
    <w:rsid w:val="00763BA2"/>
    <w:rsid w:val="00763DFC"/>
    <w:rsid w:val="00763EDC"/>
    <w:rsid w:val="00764159"/>
    <w:rsid w:val="00764180"/>
    <w:rsid w:val="00764238"/>
    <w:rsid w:val="00764310"/>
    <w:rsid w:val="007646AA"/>
    <w:rsid w:val="007648C5"/>
    <w:rsid w:val="007648D4"/>
    <w:rsid w:val="00764CB3"/>
    <w:rsid w:val="00764D6A"/>
    <w:rsid w:val="00764F16"/>
    <w:rsid w:val="00764F43"/>
    <w:rsid w:val="00764FF6"/>
    <w:rsid w:val="0076507E"/>
    <w:rsid w:val="00765373"/>
    <w:rsid w:val="00765444"/>
    <w:rsid w:val="00765546"/>
    <w:rsid w:val="00765625"/>
    <w:rsid w:val="00765807"/>
    <w:rsid w:val="0076585C"/>
    <w:rsid w:val="00765B48"/>
    <w:rsid w:val="00765D69"/>
    <w:rsid w:val="0076608E"/>
    <w:rsid w:val="007660F8"/>
    <w:rsid w:val="00766370"/>
    <w:rsid w:val="00766448"/>
    <w:rsid w:val="00766461"/>
    <w:rsid w:val="007666A1"/>
    <w:rsid w:val="007666C8"/>
    <w:rsid w:val="0076679F"/>
    <w:rsid w:val="007667DB"/>
    <w:rsid w:val="0076686E"/>
    <w:rsid w:val="0076696D"/>
    <w:rsid w:val="00766A13"/>
    <w:rsid w:val="00766D5F"/>
    <w:rsid w:val="00766DB8"/>
    <w:rsid w:val="00766EA5"/>
    <w:rsid w:val="00766F3D"/>
    <w:rsid w:val="00767144"/>
    <w:rsid w:val="007673BF"/>
    <w:rsid w:val="007674B5"/>
    <w:rsid w:val="0076751C"/>
    <w:rsid w:val="00767748"/>
    <w:rsid w:val="007678A1"/>
    <w:rsid w:val="00767AED"/>
    <w:rsid w:val="00767C3B"/>
    <w:rsid w:val="00767D62"/>
    <w:rsid w:val="00767E25"/>
    <w:rsid w:val="0077019E"/>
    <w:rsid w:val="00770265"/>
    <w:rsid w:val="00770455"/>
    <w:rsid w:val="007704E8"/>
    <w:rsid w:val="00770530"/>
    <w:rsid w:val="00770791"/>
    <w:rsid w:val="00770906"/>
    <w:rsid w:val="00770A49"/>
    <w:rsid w:val="00770C52"/>
    <w:rsid w:val="00770D51"/>
    <w:rsid w:val="00770DDB"/>
    <w:rsid w:val="00770E59"/>
    <w:rsid w:val="00770E7C"/>
    <w:rsid w:val="00771018"/>
    <w:rsid w:val="0077119C"/>
    <w:rsid w:val="00771409"/>
    <w:rsid w:val="007718AC"/>
    <w:rsid w:val="00771AC5"/>
    <w:rsid w:val="00771BB4"/>
    <w:rsid w:val="00771C85"/>
    <w:rsid w:val="00771EB8"/>
    <w:rsid w:val="00772073"/>
    <w:rsid w:val="0077236D"/>
    <w:rsid w:val="00772371"/>
    <w:rsid w:val="007726D3"/>
    <w:rsid w:val="007726D9"/>
    <w:rsid w:val="007727C2"/>
    <w:rsid w:val="007727D4"/>
    <w:rsid w:val="007729B7"/>
    <w:rsid w:val="00772A64"/>
    <w:rsid w:val="00772CB5"/>
    <w:rsid w:val="00772D55"/>
    <w:rsid w:val="00772E99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573"/>
    <w:rsid w:val="00774667"/>
    <w:rsid w:val="00774704"/>
    <w:rsid w:val="00774B50"/>
    <w:rsid w:val="00774DAE"/>
    <w:rsid w:val="00774DE9"/>
    <w:rsid w:val="00774F18"/>
    <w:rsid w:val="00775044"/>
    <w:rsid w:val="007750F0"/>
    <w:rsid w:val="00775498"/>
    <w:rsid w:val="00775805"/>
    <w:rsid w:val="007758B7"/>
    <w:rsid w:val="00775F89"/>
    <w:rsid w:val="0077647D"/>
    <w:rsid w:val="00776563"/>
    <w:rsid w:val="007768EB"/>
    <w:rsid w:val="007769D8"/>
    <w:rsid w:val="00776AC6"/>
    <w:rsid w:val="00776B3B"/>
    <w:rsid w:val="00776B7A"/>
    <w:rsid w:val="00776C63"/>
    <w:rsid w:val="00776CC3"/>
    <w:rsid w:val="00776D43"/>
    <w:rsid w:val="00776F31"/>
    <w:rsid w:val="00776FA1"/>
    <w:rsid w:val="0077712C"/>
    <w:rsid w:val="0077721E"/>
    <w:rsid w:val="007773A2"/>
    <w:rsid w:val="0077740F"/>
    <w:rsid w:val="00777775"/>
    <w:rsid w:val="0077799E"/>
    <w:rsid w:val="00777A3F"/>
    <w:rsid w:val="00777BD3"/>
    <w:rsid w:val="00777BE9"/>
    <w:rsid w:val="00777C2D"/>
    <w:rsid w:val="00777D87"/>
    <w:rsid w:val="00777EEF"/>
    <w:rsid w:val="007802C1"/>
    <w:rsid w:val="007802F2"/>
    <w:rsid w:val="00780304"/>
    <w:rsid w:val="0078036B"/>
    <w:rsid w:val="00780787"/>
    <w:rsid w:val="0078085A"/>
    <w:rsid w:val="00780951"/>
    <w:rsid w:val="00780BAE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7"/>
    <w:rsid w:val="00781BE8"/>
    <w:rsid w:val="00781C7F"/>
    <w:rsid w:val="00781FEE"/>
    <w:rsid w:val="00782068"/>
    <w:rsid w:val="007822BD"/>
    <w:rsid w:val="007824C2"/>
    <w:rsid w:val="007827DB"/>
    <w:rsid w:val="007827F8"/>
    <w:rsid w:val="007828E2"/>
    <w:rsid w:val="00782A30"/>
    <w:rsid w:val="00782A8D"/>
    <w:rsid w:val="00782C2F"/>
    <w:rsid w:val="00782D48"/>
    <w:rsid w:val="00782F26"/>
    <w:rsid w:val="00782F39"/>
    <w:rsid w:val="007832B8"/>
    <w:rsid w:val="00783389"/>
    <w:rsid w:val="0078350B"/>
    <w:rsid w:val="00783603"/>
    <w:rsid w:val="007839BA"/>
    <w:rsid w:val="00783A16"/>
    <w:rsid w:val="00783AA0"/>
    <w:rsid w:val="00783C03"/>
    <w:rsid w:val="00783E27"/>
    <w:rsid w:val="00783F09"/>
    <w:rsid w:val="00783F3B"/>
    <w:rsid w:val="007842B8"/>
    <w:rsid w:val="00784329"/>
    <w:rsid w:val="00784567"/>
    <w:rsid w:val="0078456E"/>
    <w:rsid w:val="00784589"/>
    <w:rsid w:val="007845FA"/>
    <w:rsid w:val="007846D6"/>
    <w:rsid w:val="007846F4"/>
    <w:rsid w:val="007846FF"/>
    <w:rsid w:val="0078470E"/>
    <w:rsid w:val="0078471C"/>
    <w:rsid w:val="00784761"/>
    <w:rsid w:val="00784B1D"/>
    <w:rsid w:val="00784B23"/>
    <w:rsid w:val="00784B7E"/>
    <w:rsid w:val="00784ECA"/>
    <w:rsid w:val="00784F8F"/>
    <w:rsid w:val="00784FBC"/>
    <w:rsid w:val="00785003"/>
    <w:rsid w:val="00785295"/>
    <w:rsid w:val="007852C0"/>
    <w:rsid w:val="00785417"/>
    <w:rsid w:val="007854C1"/>
    <w:rsid w:val="0078558E"/>
    <w:rsid w:val="00785619"/>
    <w:rsid w:val="00785632"/>
    <w:rsid w:val="0078577E"/>
    <w:rsid w:val="0078580D"/>
    <w:rsid w:val="00785B77"/>
    <w:rsid w:val="00785B91"/>
    <w:rsid w:val="00785D6E"/>
    <w:rsid w:val="00785F12"/>
    <w:rsid w:val="007860CB"/>
    <w:rsid w:val="0078614E"/>
    <w:rsid w:val="0078617D"/>
    <w:rsid w:val="007863C2"/>
    <w:rsid w:val="007863D2"/>
    <w:rsid w:val="0078649D"/>
    <w:rsid w:val="00786603"/>
    <w:rsid w:val="0078666A"/>
    <w:rsid w:val="00786BC6"/>
    <w:rsid w:val="0078704D"/>
    <w:rsid w:val="007870C9"/>
    <w:rsid w:val="007871FF"/>
    <w:rsid w:val="00787244"/>
    <w:rsid w:val="007872E8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074"/>
    <w:rsid w:val="00790282"/>
    <w:rsid w:val="0079063C"/>
    <w:rsid w:val="00790652"/>
    <w:rsid w:val="007907BD"/>
    <w:rsid w:val="0079091D"/>
    <w:rsid w:val="0079098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7F8"/>
    <w:rsid w:val="00791860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C5F"/>
    <w:rsid w:val="00792DA5"/>
    <w:rsid w:val="00792F24"/>
    <w:rsid w:val="007930DC"/>
    <w:rsid w:val="007932A6"/>
    <w:rsid w:val="00793638"/>
    <w:rsid w:val="00793671"/>
    <w:rsid w:val="00793AC0"/>
    <w:rsid w:val="00793C65"/>
    <w:rsid w:val="00793C81"/>
    <w:rsid w:val="00793CAC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035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E3D"/>
    <w:rsid w:val="00796FB4"/>
    <w:rsid w:val="0079737D"/>
    <w:rsid w:val="007974DB"/>
    <w:rsid w:val="007975BA"/>
    <w:rsid w:val="007976BF"/>
    <w:rsid w:val="0079789D"/>
    <w:rsid w:val="0079793D"/>
    <w:rsid w:val="00797ADD"/>
    <w:rsid w:val="00797C2F"/>
    <w:rsid w:val="007A00BC"/>
    <w:rsid w:val="007A00C1"/>
    <w:rsid w:val="007A0120"/>
    <w:rsid w:val="007A015F"/>
    <w:rsid w:val="007A03BA"/>
    <w:rsid w:val="007A041D"/>
    <w:rsid w:val="007A042F"/>
    <w:rsid w:val="007A045F"/>
    <w:rsid w:val="007A084F"/>
    <w:rsid w:val="007A08F2"/>
    <w:rsid w:val="007A0A98"/>
    <w:rsid w:val="007A0C8B"/>
    <w:rsid w:val="007A0D5B"/>
    <w:rsid w:val="007A0FDE"/>
    <w:rsid w:val="007A10B4"/>
    <w:rsid w:val="007A10F4"/>
    <w:rsid w:val="007A111C"/>
    <w:rsid w:val="007A118A"/>
    <w:rsid w:val="007A129B"/>
    <w:rsid w:val="007A1352"/>
    <w:rsid w:val="007A1485"/>
    <w:rsid w:val="007A15BF"/>
    <w:rsid w:val="007A18F1"/>
    <w:rsid w:val="007A193A"/>
    <w:rsid w:val="007A1AE9"/>
    <w:rsid w:val="007A1C68"/>
    <w:rsid w:val="007A1CAF"/>
    <w:rsid w:val="007A1DA3"/>
    <w:rsid w:val="007A1E3C"/>
    <w:rsid w:val="007A2120"/>
    <w:rsid w:val="007A23D9"/>
    <w:rsid w:val="007A24D6"/>
    <w:rsid w:val="007A26A5"/>
    <w:rsid w:val="007A278F"/>
    <w:rsid w:val="007A2AD4"/>
    <w:rsid w:val="007A2B8A"/>
    <w:rsid w:val="007A2BED"/>
    <w:rsid w:val="007A2E58"/>
    <w:rsid w:val="007A3028"/>
    <w:rsid w:val="007A32DB"/>
    <w:rsid w:val="007A3503"/>
    <w:rsid w:val="007A37C6"/>
    <w:rsid w:val="007A3927"/>
    <w:rsid w:val="007A396F"/>
    <w:rsid w:val="007A39AB"/>
    <w:rsid w:val="007A3BA2"/>
    <w:rsid w:val="007A3DD1"/>
    <w:rsid w:val="007A3E66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5B"/>
    <w:rsid w:val="007A576E"/>
    <w:rsid w:val="007A5ACD"/>
    <w:rsid w:val="007A5BC2"/>
    <w:rsid w:val="007A5BFE"/>
    <w:rsid w:val="007A5CDC"/>
    <w:rsid w:val="007A5CE7"/>
    <w:rsid w:val="007A5FC5"/>
    <w:rsid w:val="007A6044"/>
    <w:rsid w:val="007A6092"/>
    <w:rsid w:val="007A61E7"/>
    <w:rsid w:val="007A629F"/>
    <w:rsid w:val="007A6359"/>
    <w:rsid w:val="007A6395"/>
    <w:rsid w:val="007A64D6"/>
    <w:rsid w:val="007A6742"/>
    <w:rsid w:val="007A67DB"/>
    <w:rsid w:val="007A6B33"/>
    <w:rsid w:val="007A6C95"/>
    <w:rsid w:val="007A6F71"/>
    <w:rsid w:val="007A706B"/>
    <w:rsid w:val="007A7177"/>
    <w:rsid w:val="007A71DC"/>
    <w:rsid w:val="007A71F2"/>
    <w:rsid w:val="007A74DA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102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1E3D"/>
    <w:rsid w:val="007B217A"/>
    <w:rsid w:val="007B2633"/>
    <w:rsid w:val="007B2956"/>
    <w:rsid w:val="007B2A67"/>
    <w:rsid w:val="007B2AC7"/>
    <w:rsid w:val="007B2AE8"/>
    <w:rsid w:val="007B2BF0"/>
    <w:rsid w:val="007B2C28"/>
    <w:rsid w:val="007B2D8B"/>
    <w:rsid w:val="007B2DD6"/>
    <w:rsid w:val="007B2F58"/>
    <w:rsid w:val="007B32D2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1D"/>
    <w:rsid w:val="007B3FC7"/>
    <w:rsid w:val="007B40AB"/>
    <w:rsid w:val="007B4202"/>
    <w:rsid w:val="007B44CD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4FD5"/>
    <w:rsid w:val="007B56CA"/>
    <w:rsid w:val="007B5787"/>
    <w:rsid w:val="007B5946"/>
    <w:rsid w:val="007B5A56"/>
    <w:rsid w:val="007B5DD6"/>
    <w:rsid w:val="007B60A8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55E"/>
    <w:rsid w:val="007B763E"/>
    <w:rsid w:val="007B77A4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366"/>
    <w:rsid w:val="007C1438"/>
    <w:rsid w:val="007C173C"/>
    <w:rsid w:val="007C1A21"/>
    <w:rsid w:val="007C1AB5"/>
    <w:rsid w:val="007C1CB2"/>
    <w:rsid w:val="007C1E97"/>
    <w:rsid w:val="007C201B"/>
    <w:rsid w:val="007C21AB"/>
    <w:rsid w:val="007C2344"/>
    <w:rsid w:val="007C2502"/>
    <w:rsid w:val="007C25F8"/>
    <w:rsid w:val="007C267D"/>
    <w:rsid w:val="007C27DC"/>
    <w:rsid w:val="007C2E33"/>
    <w:rsid w:val="007C3287"/>
    <w:rsid w:val="007C3559"/>
    <w:rsid w:val="007C361D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31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565"/>
    <w:rsid w:val="007C7688"/>
    <w:rsid w:val="007C790A"/>
    <w:rsid w:val="007C7991"/>
    <w:rsid w:val="007C7A4B"/>
    <w:rsid w:val="007C7A8E"/>
    <w:rsid w:val="007C7B10"/>
    <w:rsid w:val="007C7B2B"/>
    <w:rsid w:val="007C7B92"/>
    <w:rsid w:val="007C7CC6"/>
    <w:rsid w:val="007D01F5"/>
    <w:rsid w:val="007D0297"/>
    <w:rsid w:val="007D0472"/>
    <w:rsid w:val="007D048E"/>
    <w:rsid w:val="007D061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9FE"/>
    <w:rsid w:val="007D1A12"/>
    <w:rsid w:val="007D1ACE"/>
    <w:rsid w:val="007D1AEB"/>
    <w:rsid w:val="007D1B87"/>
    <w:rsid w:val="007D1BE0"/>
    <w:rsid w:val="007D1CCB"/>
    <w:rsid w:val="007D1D48"/>
    <w:rsid w:val="007D1D93"/>
    <w:rsid w:val="007D1FE2"/>
    <w:rsid w:val="007D20F3"/>
    <w:rsid w:val="007D2247"/>
    <w:rsid w:val="007D22E8"/>
    <w:rsid w:val="007D235D"/>
    <w:rsid w:val="007D2531"/>
    <w:rsid w:val="007D26C2"/>
    <w:rsid w:val="007D26E5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2F69"/>
    <w:rsid w:val="007D30B2"/>
    <w:rsid w:val="007D336B"/>
    <w:rsid w:val="007D3404"/>
    <w:rsid w:val="007D34EC"/>
    <w:rsid w:val="007D34FF"/>
    <w:rsid w:val="007D3506"/>
    <w:rsid w:val="007D351C"/>
    <w:rsid w:val="007D352B"/>
    <w:rsid w:val="007D3C2B"/>
    <w:rsid w:val="007D3CA7"/>
    <w:rsid w:val="007D3E0E"/>
    <w:rsid w:val="007D3E91"/>
    <w:rsid w:val="007D3F2A"/>
    <w:rsid w:val="007D3FA8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93"/>
    <w:rsid w:val="007D51DE"/>
    <w:rsid w:val="007D5445"/>
    <w:rsid w:val="007D553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12"/>
    <w:rsid w:val="007D7027"/>
    <w:rsid w:val="007D7362"/>
    <w:rsid w:val="007D7545"/>
    <w:rsid w:val="007D77A0"/>
    <w:rsid w:val="007D781E"/>
    <w:rsid w:val="007D78E9"/>
    <w:rsid w:val="007D7C4E"/>
    <w:rsid w:val="007D7C8B"/>
    <w:rsid w:val="007E02FE"/>
    <w:rsid w:val="007E03AA"/>
    <w:rsid w:val="007E0445"/>
    <w:rsid w:val="007E08E8"/>
    <w:rsid w:val="007E0CB4"/>
    <w:rsid w:val="007E0D6D"/>
    <w:rsid w:val="007E0EA6"/>
    <w:rsid w:val="007E0EE8"/>
    <w:rsid w:val="007E0F48"/>
    <w:rsid w:val="007E1016"/>
    <w:rsid w:val="007E1177"/>
    <w:rsid w:val="007E1331"/>
    <w:rsid w:val="007E133E"/>
    <w:rsid w:val="007E1388"/>
    <w:rsid w:val="007E1746"/>
    <w:rsid w:val="007E1C3F"/>
    <w:rsid w:val="007E1E4A"/>
    <w:rsid w:val="007E1F1F"/>
    <w:rsid w:val="007E1F50"/>
    <w:rsid w:val="007E2179"/>
    <w:rsid w:val="007E2566"/>
    <w:rsid w:val="007E2894"/>
    <w:rsid w:val="007E2A91"/>
    <w:rsid w:val="007E2C52"/>
    <w:rsid w:val="007E2D99"/>
    <w:rsid w:val="007E2F7E"/>
    <w:rsid w:val="007E2FF3"/>
    <w:rsid w:val="007E3102"/>
    <w:rsid w:val="007E31BF"/>
    <w:rsid w:val="007E3308"/>
    <w:rsid w:val="007E3499"/>
    <w:rsid w:val="007E36F5"/>
    <w:rsid w:val="007E3829"/>
    <w:rsid w:val="007E3955"/>
    <w:rsid w:val="007E3977"/>
    <w:rsid w:val="007E3B14"/>
    <w:rsid w:val="007E3B62"/>
    <w:rsid w:val="007E3C5B"/>
    <w:rsid w:val="007E3D3D"/>
    <w:rsid w:val="007E40FC"/>
    <w:rsid w:val="007E43AE"/>
    <w:rsid w:val="007E45D0"/>
    <w:rsid w:val="007E498C"/>
    <w:rsid w:val="007E4B07"/>
    <w:rsid w:val="007E4BF1"/>
    <w:rsid w:val="007E4BF2"/>
    <w:rsid w:val="007E4CBE"/>
    <w:rsid w:val="007E506B"/>
    <w:rsid w:val="007E5077"/>
    <w:rsid w:val="007E5357"/>
    <w:rsid w:val="007E557A"/>
    <w:rsid w:val="007E55ED"/>
    <w:rsid w:val="007E59C0"/>
    <w:rsid w:val="007E5BC6"/>
    <w:rsid w:val="007E5C1A"/>
    <w:rsid w:val="007E5D9B"/>
    <w:rsid w:val="007E60C2"/>
    <w:rsid w:val="007E612C"/>
    <w:rsid w:val="007E6199"/>
    <w:rsid w:val="007E63AD"/>
    <w:rsid w:val="007E63F8"/>
    <w:rsid w:val="007E64C6"/>
    <w:rsid w:val="007E652B"/>
    <w:rsid w:val="007E67F9"/>
    <w:rsid w:val="007E6E02"/>
    <w:rsid w:val="007E6F26"/>
    <w:rsid w:val="007E7015"/>
    <w:rsid w:val="007E70BE"/>
    <w:rsid w:val="007E7272"/>
    <w:rsid w:val="007E7299"/>
    <w:rsid w:val="007E73F8"/>
    <w:rsid w:val="007E74AC"/>
    <w:rsid w:val="007E7559"/>
    <w:rsid w:val="007E796C"/>
    <w:rsid w:val="007E7A01"/>
    <w:rsid w:val="007E7E29"/>
    <w:rsid w:val="007E7FA4"/>
    <w:rsid w:val="007F0109"/>
    <w:rsid w:val="007F0315"/>
    <w:rsid w:val="007F0521"/>
    <w:rsid w:val="007F0573"/>
    <w:rsid w:val="007F0635"/>
    <w:rsid w:val="007F075D"/>
    <w:rsid w:val="007F07FF"/>
    <w:rsid w:val="007F09BF"/>
    <w:rsid w:val="007F0A1B"/>
    <w:rsid w:val="007F0A2D"/>
    <w:rsid w:val="007F0A69"/>
    <w:rsid w:val="007F0AC6"/>
    <w:rsid w:val="007F0B5C"/>
    <w:rsid w:val="007F0BF0"/>
    <w:rsid w:val="007F0ED8"/>
    <w:rsid w:val="007F104A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B70"/>
    <w:rsid w:val="007F1D60"/>
    <w:rsid w:val="007F1DCA"/>
    <w:rsid w:val="007F1EDB"/>
    <w:rsid w:val="007F1FD9"/>
    <w:rsid w:val="007F2319"/>
    <w:rsid w:val="007F242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C25"/>
    <w:rsid w:val="007F3E08"/>
    <w:rsid w:val="007F415C"/>
    <w:rsid w:val="007F42CF"/>
    <w:rsid w:val="007F45EA"/>
    <w:rsid w:val="007F4624"/>
    <w:rsid w:val="007F48CC"/>
    <w:rsid w:val="007F4ACF"/>
    <w:rsid w:val="007F4B4C"/>
    <w:rsid w:val="007F4C54"/>
    <w:rsid w:val="007F4CF9"/>
    <w:rsid w:val="007F4F33"/>
    <w:rsid w:val="007F5003"/>
    <w:rsid w:val="007F5006"/>
    <w:rsid w:val="007F560E"/>
    <w:rsid w:val="007F585F"/>
    <w:rsid w:val="007F5872"/>
    <w:rsid w:val="007F58DF"/>
    <w:rsid w:val="007F5A0F"/>
    <w:rsid w:val="007F5C24"/>
    <w:rsid w:val="007F5D0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355"/>
    <w:rsid w:val="007F7424"/>
    <w:rsid w:val="007F74AC"/>
    <w:rsid w:val="007F74D0"/>
    <w:rsid w:val="007F7844"/>
    <w:rsid w:val="007F7866"/>
    <w:rsid w:val="007F7B2F"/>
    <w:rsid w:val="007F7B4F"/>
    <w:rsid w:val="007F7CBD"/>
    <w:rsid w:val="007F7E98"/>
    <w:rsid w:val="007F7F4E"/>
    <w:rsid w:val="007F7FAA"/>
    <w:rsid w:val="008000D1"/>
    <w:rsid w:val="0080056F"/>
    <w:rsid w:val="00800623"/>
    <w:rsid w:val="00800666"/>
    <w:rsid w:val="008009C2"/>
    <w:rsid w:val="008009CF"/>
    <w:rsid w:val="00800A46"/>
    <w:rsid w:val="00800BF4"/>
    <w:rsid w:val="00801047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9B1"/>
    <w:rsid w:val="00803A17"/>
    <w:rsid w:val="00803A47"/>
    <w:rsid w:val="00803A6D"/>
    <w:rsid w:val="00803B74"/>
    <w:rsid w:val="00803C21"/>
    <w:rsid w:val="00803C41"/>
    <w:rsid w:val="00803F72"/>
    <w:rsid w:val="00804137"/>
    <w:rsid w:val="00804152"/>
    <w:rsid w:val="008043BC"/>
    <w:rsid w:val="00804884"/>
    <w:rsid w:val="008048C0"/>
    <w:rsid w:val="008049C6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2B8"/>
    <w:rsid w:val="00806493"/>
    <w:rsid w:val="0080663D"/>
    <w:rsid w:val="0080672A"/>
    <w:rsid w:val="0080673A"/>
    <w:rsid w:val="00806AA5"/>
    <w:rsid w:val="00806B54"/>
    <w:rsid w:val="00806C40"/>
    <w:rsid w:val="00806E28"/>
    <w:rsid w:val="00806F1B"/>
    <w:rsid w:val="008075FC"/>
    <w:rsid w:val="00807615"/>
    <w:rsid w:val="00807798"/>
    <w:rsid w:val="00807864"/>
    <w:rsid w:val="00807867"/>
    <w:rsid w:val="008078F0"/>
    <w:rsid w:val="00807B5A"/>
    <w:rsid w:val="00807C62"/>
    <w:rsid w:val="00810022"/>
    <w:rsid w:val="0081002B"/>
    <w:rsid w:val="008100E5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58"/>
    <w:rsid w:val="008106A9"/>
    <w:rsid w:val="00810943"/>
    <w:rsid w:val="00810F34"/>
    <w:rsid w:val="0081107A"/>
    <w:rsid w:val="0081145F"/>
    <w:rsid w:val="0081152E"/>
    <w:rsid w:val="00811A95"/>
    <w:rsid w:val="00811ABE"/>
    <w:rsid w:val="00811C08"/>
    <w:rsid w:val="00811C85"/>
    <w:rsid w:val="00811DBD"/>
    <w:rsid w:val="00811E64"/>
    <w:rsid w:val="00811F5F"/>
    <w:rsid w:val="0081214C"/>
    <w:rsid w:val="008123EE"/>
    <w:rsid w:val="00812548"/>
    <w:rsid w:val="00812613"/>
    <w:rsid w:val="0081286E"/>
    <w:rsid w:val="00812B1B"/>
    <w:rsid w:val="00812C3D"/>
    <w:rsid w:val="00812E96"/>
    <w:rsid w:val="00812F66"/>
    <w:rsid w:val="0081309F"/>
    <w:rsid w:val="008132ED"/>
    <w:rsid w:val="0081349C"/>
    <w:rsid w:val="00813800"/>
    <w:rsid w:val="00813B02"/>
    <w:rsid w:val="00813F5B"/>
    <w:rsid w:val="00814080"/>
    <w:rsid w:val="008140F5"/>
    <w:rsid w:val="008141B3"/>
    <w:rsid w:val="008142C2"/>
    <w:rsid w:val="00814435"/>
    <w:rsid w:val="008144AC"/>
    <w:rsid w:val="008146A7"/>
    <w:rsid w:val="00814713"/>
    <w:rsid w:val="008147A7"/>
    <w:rsid w:val="008147F4"/>
    <w:rsid w:val="008149E4"/>
    <w:rsid w:val="00814B57"/>
    <w:rsid w:val="00814BD8"/>
    <w:rsid w:val="00814CDF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12"/>
    <w:rsid w:val="008159F4"/>
    <w:rsid w:val="00815AE1"/>
    <w:rsid w:val="00815BE1"/>
    <w:rsid w:val="00815C86"/>
    <w:rsid w:val="00815F9B"/>
    <w:rsid w:val="00816019"/>
    <w:rsid w:val="00816692"/>
    <w:rsid w:val="00816782"/>
    <w:rsid w:val="008167D6"/>
    <w:rsid w:val="008167E3"/>
    <w:rsid w:val="00816857"/>
    <w:rsid w:val="00816D77"/>
    <w:rsid w:val="00816F80"/>
    <w:rsid w:val="00817116"/>
    <w:rsid w:val="0081723D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0E76"/>
    <w:rsid w:val="0082143C"/>
    <w:rsid w:val="008216A7"/>
    <w:rsid w:val="008216EC"/>
    <w:rsid w:val="008218E0"/>
    <w:rsid w:val="00821C9F"/>
    <w:rsid w:val="00821D59"/>
    <w:rsid w:val="00821E98"/>
    <w:rsid w:val="00821F2F"/>
    <w:rsid w:val="008220D1"/>
    <w:rsid w:val="008221D4"/>
    <w:rsid w:val="008223BC"/>
    <w:rsid w:val="008223D5"/>
    <w:rsid w:val="0082248C"/>
    <w:rsid w:val="00822663"/>
    <w:rsid w:val="0082266A"/>
    <w:rsid w:val="008226CD"/>
    <w:rsid w:val="00822BC2"/>
    <w:rsid w:val="00822C72"/>
    <w:rsid w:val="00822CF4"/>
    <w:rsid w:val="00822E0D"/>
    <w:rsid w:val="00822E36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119"/>
    <w:rsid w:val="00824220"/>
    <w:rsid w:val="008244B7"/>
    <w:rsid w:val="00824547"/>
    <w:rsid w:val="00824693"/>
    <w:rsid w:val="00824763"/>
    <w:rsid w:val="00824DC9"/>
    <w:rsid w:val="0082522B"/>
    <w:rsid w:val="0082561A"/>
    <w:rsid w:val="008256A2"/>
    <w:rsid w:val="008256D1"/>
    <w:rsid w:val="00825705"/>
    <w:rsid w:val="008258F7"/>
    <w:rsid w:val="00825A28"/>
    <w:rsid w:val="00825A43"/>
    <w:rsid w:val="00825B27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6F1E"/>
    <w:rsid w:val="00827036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39C"/>
    <w:rsid w:val="0083043F"/>
    <w:rsid w:val="0083057F"/>
    <w:rsid w:val="00830667"/>
    <w:rsid w:val="0083067E"/>
    <w:rsid w:val="008306FA"/>
    <w:rsid w:val="008307BA"/>
    <w:rsid w:val="008309A0"/>
    <w:rsid w:val="00830A94"/>
    <w:rsid w:val="00830B56"/>
    <w:rsid w:val="00830FA1"/>
    <w:rsid w:val="00830FD0"/>
    <w:rsid w:val="008311B6"/>
    <w:rsid w:val="008312AF"/>
    <w:rsid w:val="008313DC"/>
    <w:rsid w:val="008313F3"/>
    <w:rsid w:val="00831419"/>
    <w:rsid w:val="00831462"/>
    <w:rsid w:val="0083149B"/>
    <w:rsid w:val="008316D0"/>
    <w:rsid w:val="0083172A"/>
    <w:rsid w:val="00831801"/>
    <w:rsid w:val="00831B80"/>
    <w:rsid w:val="00831C2E"/>
    <w:rsid w:val="00831C9C"/>
    <w:rsid w:val="00831D9B"/>
    <w:rsid w:val="00831F24"/>
    <w:rsid w:val="00832085"/>
    <w:rsid w:val="008322E0"/>
    <w:rsid w:val="008322F7"/>
    <w:rsid w:val="008324D3"/>
    <w:rsid w:val="00832883"/>
    <w:rsid w:val="00832945"/>
    <w:rsid w:val="00832DCF"/>
    <w:rsid w:val="00832EE3"/>
    <w:rsid w:val="00832F15"/>
    <w:rsid w:val="00832F29"/>
    <w:rsid w:val="00833068"/>
    <w:rsid w:val="008330E3"/>
    <w:rsid w:val="00833140"/>
    <w:rsid w:val="0083331D"/>
    <w:rsid w:val="008333B0"/>
    <w:rsid w:val="008336F4"/>
    <w:rsid w:val="00833E2B"/>
    <w:rsid w:val="00833E3F"/>
    <w:rsid w:val="00833F8C"/>
    <w:rsid w:val="00834669"/>
    <w:rsid w:val="008347AA"/>
    <w:rsid w:val="0083491F"/>
    <w:rsid w:val="00834AE7"/>
    <w:rsid w:val="00834B1D"/>
    <w:rsid w:val="00834BAE"/>
    <w:rsid w:val="00834CAE"/>
    <w:rsid w:val="00835144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A4E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6FAE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37F69"/>
    <w:rsid w:val="008401B5"/>
    <w:rsid w:val="008401D0"/>
    <w:rsid w:val="0084020C"/>
    <w:rsid w:val="008402A8"/>
    <w:rsid w:val="008403CB"/>
    <w:rsid w:val="008405A1"/>
    <w:rsid w:val="0084099D"/>
    <w:rsid w:val="00840CC6"/>
    <w:rsid w:val="00840DEC"/>
    <w:rsid w:val="00841065"/>
    <w:rsid w:val="0084117A"/>
    <w:rsid w:val="00841316"/>
    <w:rsid w:val="008413B1"/>
    <w:rsid w:val="008413E1"/>
    <w:rsid w:val="0084158F"/>
    <w:rsid w:val="00841636"/>
    <w:rsid w:val="00841B5F"/>
    <w:rsid w:val="00841B92"/>
    <w:rsid w:val="00841BC4"/>
    <w:rsid w:val="00841D12"/>
    <w:rsid w:val="00841E12"/>
    <w:rsid w:val="00841EB9"/>
    <w:rsid w:val="00841EEB"/>
    <w:rsid w:val="008420EE"/>
    <w:rsid w:val="0084220C"/>
    <w:rsid w:val="0084225B"/>
    <w:rsid w:val="00842687"/>
    <w:rsid w:val="008429E2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61"/>
    <w:rsid w:val="008434FF"/>
    <w:rsid w:val="008435C5"/>
    <w:rsid w:val="00843B2E"/>
    <w:rsid w:val="00843C90"/>
    <w:rsid w:val="00843F84"/>
    <w:rsid w:val="00844145"/>
    <w:rsid w:val="008441B3"/>
    <w:rsid w:val="008441D8"/>
    <w:rsid w:val="008444E4"/>
    <w:rsid w:val="00844699"/>
    <w:rsid w:val="0084478E"/>
    <w:rsid w:val="0084486C"/>
    <w:rsid w:val="0084490E"/>
    <w:rsid w:val="00844A88"/>
    <w:rsid w:val="00844B75"/>
    <w:rsid w:val="00844B99"/>
    <w:rsid w:val="00844C66"/>
    <w:rsid w:val="00844CDA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9FE"/>
    <w:rsid w:val="00845B39"/>
    <w:rsid w:val="00845C03"/>
    <w:rsid w:val="00845CBE"/>
    <w:rsid w:val="00845DBF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B55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47F51"/>
    <w:rsid w:val="00850091"/>
    <w:rsid w:val="008501C9"/>
    <w:rsid w:val="00850292"/>
    <w:rsid w:val="0085042D"/>
    <w:rsid w:val="0085057C"/>
    <w:rsid w:val="008506A0"/>
    <w:rsid w:val="0085095C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0C0"/>
    <w:rsid w:val="008521B9"/>
    <w:rsid w:val="0085237F"/>
    <w:rsid w:val="008523BA"/>
    <w:rsid w:val="008528D7"/>
    <w:rsid w:val="00852982"/>
    <w:rsid w:val="008529A4"/>
    <w:rsid w:val="00852C35"/>
    <w:rsid w:val="00852C9C"/>
    <w:rsid w:val="00852D3E"/>
    <w:rsid w:val="00852EDB"/>
    <w:rsid w:val="00852F06"/>
    <w:rsid w:val="008530B1"/>
    <w:rsid w:val="008531E7"/>
    <w:rsid w:val="00853218"/>
    <w:rsid w:val="008532C0"/>
    <w:rsid w:val="00853388"/>
    <w:rsid w:val="008533CB"/>
    <w:rsid w:val="008536F8"/>
    <w:rsid w:val="0085380A"/>
    <w:rsid w:val="00853943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1AE"/>
    <w:rsid w:val="00855393"/>
    <w:rsid w:val="008556F5"/>
    <w:rsid w:val="008556FE"/>
    <w:rsid w:val="00855742"/>
    <w:rsid w:val="00855918"/>
    <w:rsid w:val="008559C4"/>
    <w:rsid w:val="00855BEC"/>
    <w:rsid w:val="00855D02"/>
    <w:rsid w:val="00855F1B"/>
    <w:rsid w:val="00856040"/>
    <w:rsid w:val="008560F8"/>
    <w:rsid w:val="00856248"/>
    <w:rsid w:val="00856270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6DA"/>
    <w:rsid w:val="00857834"/>
    <w:rsid w:val="00857A03"/>
    <w:rsid w:val="00857AEC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530"/>
    <w:rsid w:val="00861575"/>
    <w:rsid w:val="0086164E"/>
    <w:rsid w:val="00861836"/>
    <w:rsid w:val="00861922"/>
    <w:rsid w:val="00861967"/>
    <w:rsid w:val="008619B7"/>
    <w:rsid w:val="00861ABC"/>
    <w:rsid w:val="00861D63"/>
    <w:rsid w:val="00861DAB"/>
    <w:rsid w:val="008620A9"/>
    <w:rsid w:val="008620C8"/>
    <w:rsid w:val="00862291"/>
    <w:rsid w:val="00862309"/>
    <w:rsid w:val="00862320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1D5"/>
    <w:rsid w:val="00863421"/>
    <w:rsid w:val="008636C0"/>
    <w:rsid w:val="008636FD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403"/>
    <w:rsid w:val="008654E2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612"/>
    <w:rsid w:val="00867954"/>
    <w:rsid w:val="008679B5"/>
    <w:rsid w:val="00867E32"/>
    <w:rsid w:val="008700C4"/>
    <w:rsid w:val="00870197"/>
    <w:rsid w:val="00870244"/>
    <w:rsid w:val="00870248"/>
    <w:rsid w:val="00870318"/>
    <w:rsid w:val="008703DB"/>
    <w:rsid w:val="00870580"/>
    <w:rsid w:val="008706CA"/>
    <w:rsid w:val="008707D3"/>
    <w:rsid w:val="0087088F"/>
    <w:rsid w:val="00870B7D"/>
    <w:rsid w:val="00870CCC"/>
    <w:rsid w:val="00870D01"/>
    <w:rsid w:val="00870E4E"/>
    <w:rsid w:val="00870F48"/>
    <w:rsid w:val="0087125E"/>
    <w:rsid w:val="00871323"/>
    <w:rsid w:val="0087137D"/>
    <w:rsid w:val="008713E9"/>
    <w:rsid w:val="008714D3"/>
    <w:rsid w:val="0087165A"/>
    <w:rsid w:val="00871711"/>
    <w:rsid w:val="00871910"/>
    <w:rsid w:val="008719F2"/>
    <w:rsid w:val="00871E41"/>
    <w:rsid w:val="00871FA1"/>
    <w:rsid w:val="0087217A"/>
    <w:rsid w:val="008725BC"/>
    <w:rsid w:val="00872779"/>
    <w:rsid w:val="008727F5"/>
    <w:rsid w:val="00872AB2"/>
    <w:rsid w:val="00872E0D"/>
    <w:rsid w:val="008731BF"/>
    <w:rsid w:val="008731DC"/>
    <w:rsid w:val="00873205"/>
    <w:rsid w:val="00873223"/>
    <w:rsid w:val="00873241"/>
    <w:rsid w:val="008733C9"/>
    <w:rsid w:val="00873609"/>
    <w:rsid w:val="00873A17"/>
    <w:rsid w:val="00873AE4"/>
    <w:rsid w:val="00873CE1"/>
    <w:rsid w:val="00873F96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3E6"/>
    <w:rsid w:val="00875444"/>
    <w:rsid w:val="00875843"/>
    <w:rsid w:val="00875EB0"/>
    <w:rsid w:val="00875EF4"/>
    <w:rsid w:val="00875FCB"/>
    <w:rsid w:val="00875FF7"/>
    <w:rsid w:val="00876082"/>
    <w:rsid w:val="00876442"/>
    <w:rsid w:val="008764DE"/>
    <w:rsid w:val="00876526"/>
    <w:rsid w:val="00876653"/>
    <w:rsid w:val="00876867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6A4"/>
    <w:rsid w:val="008777AD"/>
    <w:rsid w:val="00877A2B"/>
    <w:rsid w:val="00877BCA"/>
    <w:rsid w:val="00877C0F"/>
    <w:rsid w:val="00877F05"/>
    <w:rsid w:val="00877FAD"/>
    <w:rsid w:val="0088027B"/>
    <w:rsid w:val="008804C6"/>
    <w:rsid w:val="0088069F"/>
    <w:rsid w:val="008809CD"/>
    <w:rsid w:val="00880ABF"/>
    <w:rsid w:val="00880B7B"/>
    <w:rsid w:val="00880C19"/>
    <w:rsid w:val="00880CBA"/>
    <w:rsid w:val="00880CE9"/>
    <w:rsid w:val="00880F33"/>
    <w:rsid w:val="00881076"/>
    <w:rsid w:val="0088121B"/>
    <w:rsid w:val="00881441"/>
    <w:rsid w:val="008816B8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2FEE"/>
    <w:rsid w:val="008831F7"/>
    <w:rsid w:val="008832E2"/>
    <w:rsid w:val="00883375"/>
    <w:rsid w:val="008835B1"/>
    <w:rsid w:val="00883739"/>
    <w:rsid w:val="0088374E"/>
    <w:rsid w:val="0088378F"/>
    <w:rsid w:val="008837B9"/>
    <w:rsid w:val="00883AF3"/>
    <w:rsid w:val="00883BC2"/>
    <w:rsid w:val="00883CDC"/>
    <w:rsid w:val="00883E58"/>
    <w:rsid w:val="00883F85"/>
    <w:rsid w:val="00883FB1"/>
    <w:rsid w:val="00884283"/>
    <w:rsid w:val="0088444A"/>
    <w:rsid w:val="0088478D"/>
    <w:rsid w:val="00884900"/>
    <w:rsid w:val="008849A1"/>
    <w:rsid w:val="00884A1B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869"/>
    <w:rsid w:val="008858C2"/>
    <w:rsid w:val="00885D59"/>
    <w:rsid w:val="00885D90"/>
    <w:rsid w:val="008863C7"/>
    <w:rsid w:val="008864B8"/>
    <w:rsid w:val="00886589"/>
    <w:rsid w:val="00886636"/>
    <w:rsid w:val="008866A8"/>
    <w:rsid w:val="0088671A"/>
    <w:rsid w:val="00886AC2"/>
    <w:rsid w:val="00886CBA"/>
    <w:rsid w:val="00886CD4"/>
    <w:rsid w:val="00886DD8"/>
    <w:rsid w:val="00887048"/>
    <w:rsid w:val="008870E9"/>
    <w:rsid w:val="0088713B"/>
    <w:rsid w:val="0088715A"/>
    <w:rsid w:val="0088729B"/>
    <w:rsid w:val="00887419"/>
    <w:rsid w:val="00887476"/>
    <w:rsid w:val="008874FD"/>
    <w:rsid w:val="008876A2"/>
    <w:rsid w:val="0088772E"/>
    <w:rsid w:val="008877F2"/>
    <w:rsid w:val="00890058"/>
    <w:rsid w:val="008900B3"/>
    <w:rsid w:val="00890167"/>
    <w:rsid w:val="008902C8"/>
    <w:rsid w:val="008907B0"/>
    <w:rsid w:val="008907E2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52E"/>
    <w:rsid w:val="00892570"/>
    <w:rsid w:val="0089260B"/>
    <w:rsid w:val="008926A4"/>
    <w:rsid w:val="008927AD"/>
    <w:rsid w:val="00892A9F"/>
    <w:rsid w:val="00892B06"/>
    <w:rsid w:val="00892CFE"/>
    <w:rsid w:val="008930F4"/>
    <w:rsid w:val="00893139"/>
    <w:rsid w:val="008932A0"/>
    <w:rsid w:val="00893568"/>
    <w:rsid w:val="008939CA"/>
    <w:rsid w:val="00893C76"/>
    <w:rsid w:val="00893D2F"/>
    <w:rsid w:val="00893D9D"/>
    <w:rsid w:val="00893E9A"/>
    <w:rsid w:val="00893FCD"/>
    <w:rsid w:val="00894097"/>
    <w:rsid w:val="00894342"/>
    <w:rsid w:val="0089452E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1C9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DFE"/>
    <w:rsid w:val="00895E3B"/>
    <w:rsid w:val="00895E7F"/>
    <w:rsid w:val="00895EB7"/>
    <w:rsid w:val="00896087"/>
    <w:rsid w:val="0089621A"/>
    <w:rsid w:val="00896272"/>
    <w:rsid w:val="008962A3"/>
    <w:rsid w:val="00896444"/>
    <w:rsid w:val="00896445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5B"/>
    <w:rsid w:val="00897277"/>
    <w:rsid w:val="008973FD"/>
    <w:rsid w:val="00897444"/>
    <w:rsid w:val="00897795"/>
    <w:rsid w:val="00897798"/>
    <w:rsid w:val="00897886"/>
    <w:rsid w:val="00897B88"/>
    <w:rsid w:val="00897C33"/>
    <w:rsid w:val="00897D0C"/>
    <w:rsid w:val="00897E36"/>
    <w:rsid w:val="00897EF0"/>
    <w:rsid w:val="00897FCC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0FFB"/>
    <w:rsid w:val="008A1181"/>
    <w:rsid w:val="008A1189"/>
    <w:rsid w:val="008A1256"/>
    <w:rsid w:val="008A13EE"/>
    <w:rsid w:val="008A1410"/>
    <w:rsid w:val="008A1754"/>
    <w:rsid w:val="008A1951"/>
    <w:rsid w:val="008A19E1"/>
    <w:rsid w:val="008A1BF4"/>
    <w:rsid w:val="008A1F1C"/>
    <w:rsid w:val="008A1F27"/>
    <w:rsid w:val="008A206D"/>
    <w:rsid w:val="008A2385"/>
    <w:rsid w:val="008A2AD0"/>
    <w:rsid w:val="008A2ADA"/>
    <w:rsid w:val="008A2BC7"/>
    <w:rsid w:val="008A2F25"/>
    <w:rsid w:val="008A3268"/>
    <w:rsid w:val="008A336D"/>
    <w:rsid w:val="008A3629"/>
    <w:rsid w:val="008A36A3"/>
    <w:rsid w:val="008A391D"/>
    <w:rsid w:val="008A3B9A"/>
    <w:rsid w:val="008A3C13"/>
    <w:rsid w:val="008A3CC6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610"/>
    <w:rsid w:val="008A582F"/>
    <w:rsid w:val="008A5834"/>
    <w:rsid w:val="008A58C8"/>
    <w:rsid w:val="008A5C47"/>
    <w:rsid w:val="008A5C7C"/>
    <w:rsid w:val="008A6196"/>
    <w:rsid w:val="008A663B"/>
    <w:rsid w:val="008A681C"/>
    <w:rsid w:val="008A6A6E"/>
    <w:rsid w:val="008A6B85"/>
    <w:rsid w:val="008A6DEC"/>
    <w:rsid w:val="008A7089"/>
    <w:rsid w:val="008A74AC"/>
    <w:rsid w:val="008A7740"/>
    <w:rsid w:val="008A790C"/>
    <w:rsid w:val="008A7938"/>
    <w:rsid w:val="008A7A5E"/>
    <w:rsid w:val="008A7ABC"/>
    <w:rsid w:val="008A7B2A"/>
    <w:rsid w:val="008A7B82"/>
    <w:rsid w:val="008A7C44"/>
    <w:rsid w:val="008A7CB5"/>
    <w:rsid w:val="008A7D7A"/>
    <w:rsid w:val="008A7DA0"/>
    <w:rsid w:val="008B0328"/>
    <w:rsid w:val="008B0403"/>
    <w:rsid w:val="008B0690"/>
    <w:rsid w:val="008B07B9"/>
    <w:rsid w:val="008B09E4"/>
    <w:rsid w:val="008B0A8A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3E4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2F82"/>
    <w:rsid w:val="008B3644"/>
    <w:rsid w:val="008B36F0"/>
    <w:rsid w:val="008B386B"/>
    <w:rsid w:val="008B394F"/>
    <w:rsid w:val="008B397B"/>
    <w:rsid w:val="008B3A28"/>
    <w:rsid w:val="008B3A33"/>
    <w:rsid w:val="008B3DF9"/>
    <w:rsid w:val="008B3FA1"/>
    <w:rsid w:val="008B40B6"/>
    <w:rsid w:val="008B4316"/>
    <w:rsid w:val="008B4853"/>
    <w:rsid w:val="008B48E1"/>
    <w:rsid w:val="008B490D"/>
    <w:rsid w:val="008B4975"/>
    <w:rsid w:val="008B4AA0"/>
    <w:rsid w:val="008B4AE7"/>
    <w:rsid w:val="008B4B98"/>
    <w:rsid w:val="008B5076"/>
    <w:rsid w:val="008B50E6"/>
    <w:rsid w:val="008B520F"/>
    <w:rsid w:val="008B536A"/>
    <w:rsid w:val="008B5632"/>
    <w:rsid w:val="008B579A"/>
    <w:rsid w:val="008B59DC"/>
    <w:rsid w:val="008B5D39"/>
    <w:rsid w:val="008B5DFF"/>
    <w:rsid w:val="008B60E0"/>
    <w:rsid w:val="008B62BC"/>
    <w:rsid w:val="008B6794"/>
    <w:rsid w:val="008B69EB"/>
    <w:rsid w:val="008B6BCE"/>
    <w:rsid w:val="008B719D"/>
    <w:rsid w:val="008B721B"/>
    <w:rsid w:val="008B7301"/>
    <w:rsid w:val="008B7329"/>
    <w:rsid w:val="008B73EC"/>
    <w:rsid w:val="008B747C"/>
    <w:rsid w:val="008B748D"/>
    <w:rsid w:val="008B76C8"/>
    <w:rsid w:val="008B7819"/>
    <w:rsid w:val="008B7A7A"/>
    <w:rsid w:val="008B7DA2"/>
    <w:rsid w:val="008B7ECC"/>
    <w:rsid w:val="008C038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24D"/>
    <w:rsid w:val="008C138D"/>
    <w:rsid w:val="008C14E7"/>
    <w:rsid w:val="008C1946"/>
    <w:rsid w:val="008C1C02"/>
    <w:rsid w:val="008C1D36"/>
    <w:rsid w:val="008C1E31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4C93"/>
    <w:rsid w:val="008C5098"/>
    <w:rsid w:val="008C52E7"/>
    <w:rsid w:val="008C54CB"/>
    <w:rsid w:val="008C54FC"/>
    <w:rsid w:val="008C5610"/>
    <w:rsid w:val="008C5689"/>
    <w:rsid w:val="008C6358"/>
    <w:rsid w:val="008C6435"/>
    <w:rsid w:val="008C653D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4EB"/>
    <w:rsid w:val="008D1504"/>
    <w:rsid w:val="008D1571"/>
    <w:rsid w:val="008D1781"/>
    <w:rsid w:val="008D17B4"/>
    <w:rsid w:val="008D1822"/>
    <w:rsid w:val="008D18B4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053"/>
    <w:rsid w:val="008D2134"/>
    <w:rsid w:val="008D23CE"/>
    <w:rsid w:val="008D23E0"/>
    <w:rsid w:val="008D2856"/>
    <w:rsid w:val="008D290F"/>
    <w:rsid w:val="008D2D11"/>
    <w:rsid w:val="008D2EBE"/>
    <w:rsid w:val="008D2F0A"/>
    <w:rsid w:val="008D3080"/>
    <w:rsid w:val="008D30AE"/>
    <w:rsid w:val="008D39A8"/>
    <w:rsid w:val="008D3A2F"/>
    <w:rsid w:val="008D3C9D"/>
    <w:rsid w:val="008D3D91"/>
    <w:rsid w:val="008D3E3D"/>
    <w:rsid w:val="008D3FEB"/>
    <w:rsid w:val="008D4058"/>
    <w:rsid w:val="008D4457"/>
    <w:rsid w:val="008D44CF"/>
    <w:rsid w:val="008D455A"/>
    <w:rsid w:val="008D4599"/>
    <w:rsid w:val="008D4747"/>
    <w:rsid w:val="008D47E8"/>
    <w:rsid w:val="008D48DA"/>
    <w:rsid w:val="008D4C48"/>
    <w:rsid w:val="008D4E3B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498"/>
    <w:rsid w:val="008D5551"/>
    <w:rsid w:val="008D58E5"/>
    <w:rsid w:val="008D59E5"/>
    <w:rsid w:val="008D5D29"/>
    <w:rsid w:val="008D5F5F"/>
    <w:rsid w:val="008D5FF8"/>
    <w:rsid w:val="008D6331"/>
    <w:rsid w:val="008D6386"/>
    <w:rsid w:val="008D6387"/>
    <w:rsid w:val="008D6842"/>
    <w:rsid w:val="008D69B0"/>
    <w:rsid w:val="008D6DDF"/>
    <w:rsid w:val="008D7129"/>
    <w:rsid w:val="008D7235"/>
    <w:rsid w:val="008D7376"/>
    <w:rsid w:val="008D753B"/>
    <w:rsid w:val="008D7901"/>
    <w:rsid w:val="008D792B"/>
    <w:rsid w:val="008D7B82"/>
    <w:rsid w:val="008D7CB6"/>
    <w:rsid w:val="008D7F4E"/>
    <w:rsid w:val="008E02B5"/>
    <w:rsid w:val="008E045C"/>
    <w:rsid w:val="008E04D2"/>
    <w:rsid w:val="008E058F"/>
    <w:rsid w:val="008E0767"/>
    <w:rsid w:val="008E0847"/>
    <w:rsid w:val="008E0AAE"/>
    <w:rsid w:val="008E0B87"/>
    <w:rsid w:val="008E0B98"/>
    <w:rsid w:val="008E0D4B"/>
    <w:rsid w:val="008E0F51"/>
    <w:rsid w:val="008E0F56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5F7"/>
    <w:rsid w:val="008E26F6"/>
    <w:rsid w:val="008E2806"/>
    <w:rsid w:val="008E28E9"/>
    <w:rsid w:val="008E2979"/>
    <w:rsid w:val="008E29E9"/>
    <w:rsid w:val="008E2AFD"/>
    <w:rsid w:val="008E2B13"/>
    <w:rsid w:val="008E2B68"/>
    <w:rsid w:val="008E2BF8"/>
    <w:rsid w:val="008E2D43"/>
    <w:rsid w:val="008E2E2F"/>
    <w:rsid w:val="008E2E67"/>
    <w:rsid w:val="008E3082"/>
    <w:rsid w:val="008E3157"/>
    <w:rsid w:val="008E34AF"/>
    <w:rsid w:val="008E3553"/>
    <w:rsid w:val="008E355A"/>
    <w:rsid w:val="008E3713"/>
    <w:rsid w:val="008E3778"/>
    <w:rsid w:val="008E38C6"/>
    <w:rsid w:val="008E38CB"/>
    <w:rsid w:val="008E3967"/>
    <w:rsid w:val="008E398D"/>
    <w:rsid w:val="008E39CE"/>
    <w:rsid w:val="008E3AF7"/>
    <w:rsid w:val="008E3C1A"/>
    <w:rsid w:val="008E3FF6"/>
    <w:rsid w:val="008E4034"/>
    <w:rsid w:val="008E4210"/>
    <w:rsid w:val="008E4297"/>
    <w:rsid w:val="008E42AB"/>
    <w:rsid w:val="008E4309"/>
    <w:rsid w:val="008E43F9"/>
    <w:rsid w:val="008E443A"/>
    <w:rsid w:val="008E4510"/>
    <w:rsid w:val="008E45FD"/>
    <w:rsid w:val="008E4613"/>
    <w:rsid w:val="008E4677"/>
    <w:rsid w:val="008E5215"/>
    <w:rsid w:val="008E55C8"/>
    <w:rsid w:val="008E5745"/>
    <w:rsid w:val="008E58C0"/>
    <w:rsid w:val="008E590C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9B6"/>
    <w:rsid w:val="008E6C3E"/>
    <w:rsid w:val="008E6CA5"/>
    <w:rsid w:val="008E6D28"/>
    <w:rsid w:val="008E6E0F"/>
    <w:rsid w:val="008E7165"/>
    <w:rsid w:val="008E716F"/>
    <w:rsid w:val="008E7333"/>
    <w:rsid w:val="008E7392"/>
    <w:rsid w:val="008E763B"/>
    <w:rsid w:val="008E7640"/>
    <w:rsid w:val="008E76FD"/>
    <w:rsid w:val="008E770A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604"/>
    <w:rsid w:val="008F07A8"/>
    <w:rsid w:val="008F0854"/>
    <w:rsid w:val="008F0B59"/>
    <w:rsid w:val="008F0B5B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A16"/>
    <w:rsid w:val="008F1A1A"/>
    <w:rsid w:val="008F1BB7"/>
    <w:rsid w:val="008F1C78"/>
    <w:rsid w:val="008F1FAA"/>
    <w:rsid w:val="008F2148"/>
    <w:rsid w:val="008F2153"/>
    <w:rsid w:val="008F21FC"/>
    <w:rsid w:val="008F227A"/>
    <w:rsid w:val="008F2767"/>
    <w:rsid w:val="008F27DD"/>
    <w:rsid w:val="008F292A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33A"/>
    <w:rsid w:val="008F4561"/>
    <w:rsid w:val="008F4A58"/>
    <w:rsid w:val="008F4B79"/>
    <w:rsid w:val="008F4C0D"/>
    <w:rsid w:val="008F4DF2"/>
    <w:rsid w:val="008F4FB2"/>
    <w:rsid w:val="008F5072"/>
    <w:rsid w:val="008F5249"/>
    <w:rsid w:val="008F52B0"/>
    <w:rsid w:val="008F544B"/>
    <w:rsid w:val="008F546D"/>
    <w:rsid w:val="008F546F"/>
    <w:rsid w:val="008F5824"/>
    <w:rsid w:val="008F58D9"/>
    <w:rsid w:val="008F58FE"/>
    <w:rsid w:val="008F5C00"/>
    <w:rsid w:val="008F5C71"/>
    <w:rsid w:val="008F5D87"/>
    <w:rsid w:val="008F5DBA"/>
    <w:rsid w:val="008F5E12"/>
    <w:rsid w:val="008F6139"/>
    <w:rsid w:val="008F62A3"/>
    <w:rsid w:val="008F63D9"/>
    <w:rsid w:val="008F6514"/>
    <w:rsid w:val="008F656C"/>
    <w:rsid w:val="008F657D"/>
    <w:rsid w:val="008F6613"/>
    <w:rsid w:val="008F673B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5BE"/>
    <w:rsid w:val="008F7670"/>
    <w:rsid w:val="008F779C"/>
    <w:rsid w:val="008F7C0F"/>
    <w:rsid w:val="00900066"/>
    <w:rsid w:val="009000D0"/>
    <w:rsid w:val="009005B7"/>
    <w:rsid w:val="009006E0"/>
    <w:rsid w:val="009009EF"/>
    <w:rsid w:val="00900E87"/>
    <w:rsid w:val="00900FB8"/>
    <w:rsid w:val="00901086"/>
    <w:rsid w:val="00901438"/>
    <w:rsid w:val="009014A9"/>
    <w:rsid w:val="0090156D"/>
    <w:rsid w:val="009016D2"/>
    <w:rsid w:val="009016EF"/>
    <w:rsid w:val="00901736"/>
    <w:rsid w:val="00901C52"/>
    <w:rsid w:val="00901CA1"/>
    <w:rsid w:val="00901F07"/>
    <w:rsid w:val="00901FCF"/>
    <w:rsid w:val="00902039"/>
    <w:rsid w:val="009020CC"/>
    <w:rsid w:val="009020ED"/>
    <w:rsid w:val="00902531"/>
    <w:rsid w:val="00902540"/>
    <w:rsid w:val="00902583"/>
    <w:rsid w:val="009025FD"/>
    <w:rsid w:val="0090289E"/>
    <w:rsid w:val="00902FD9"/>
    <w:rsid w:val="00903001"/>
    <w:rsid w:val="009031BA"/>
    <w:rsid w:val="0090325D"/>
    <w:rsid w:val="00903291"/>
    <w:rsid w:val="00903293"/>
    <w:rsid w:val="0090340E"/>
    <w:rsid w:val="0090375E"/>
    <w:rsid w:val="009038AE"/>
    <w:rsid w:val="0090398E"/>
    <w:rsid w:val="00903B15"/>
    <w:rsid w:val="00903B87"/>
    <w:rsid w:val="00903D0C"/>
    <w:rsid w:val="00903D1F"/>
    <w:rsid w:val="00903D4F"/>
    <w:rsid w:val="00903E11"/>
    <w:rsid w:val="00903F61"/>
    <w:rsid w:val="00904150"/>
    <w:rsid w:val="00904360"/>
    <w:rsid w:val="0090451C"/>
    <w:rsid w:val="00904593"/>
    <w:rsid w:val="009045AA"/>
    <w:rsid w:val="00904639"/>
    <w:rsid w:val="00904759"/>
    <w:rsid w:val="00904A25"/>
    <w:rsid w:val="00904B00"/>
    <w:rsid w:val="00904C94"/>
    <w:rsid w:val="00904DF7"/>
    <w:rsid w:val="00904F2D"/>
    <w:rsid w:val="00905206"/>
    <w:rsid w:val="009052BE"/>
    <w:rsid w:val="00905989"/>
    <w:rsid w:val="00905C98"/>
    <w:rsid w:val="00905D48"/>
    <w:rsid w:val="00905F3C"/>
    <w:rsid w:val="00905F9B"/>
    <w:rsid w:val="00906403"/>
    <w:rsid w:val="0090664A"/>
    <w:rsid w:val="009066FA"/>
    <w:rsid w:val="0090676C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3C"/>
    <w:rsid w:val="00907566"/>
    <w:rsid w:val="009076D9"/>
    <w:rsid w:val="009077D2"/>
    <w:rsid w:val="009078ED"/>
    <w:rsid w:val="009079E5"/>
    <w:rsid w:val="00907B02"/>
    <w:rsid w:val="00907B5F"/>
    <w:rsid w:val="00907E9C"/>
    <w:rsid w:val="00907F69"/>
    <w:rsid w:val="00907F95"/>
    <w:rsid w:val="0091012B"/>
    <w:rsid w:val="0091018E"/>
    <w:rsid w:val="009104F8"/>
    <w:rsid w:val="00910920"/>
    <w:rsid w:val="00910A1A"/>
    <w:rsid w:val="00910B30"/>
    <w:rsid w:val="00910CAA"/>
    <w:rsid w:val="00910D59"/>
    <w:rsid w:val="00910FDA"/>
    <w:rsid w:val="00911101"/>
    <w:rsid w:val="00911404"/>
    <w:rsid w:val="0091153D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891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AD6"/>
    <w:rsid w:val="00913AE6"/>
    <w:rsid w:val="00913C8B"/>
    <w:rsid w:val="00913FD6"/>
    <w:rsid w:val="00914194"/>
    <w:rsid w:val="009141F4"/>
    <w:rsid w:val="00914294"/>
    <w:rsid w:val="0091429A"/>
    <w:rsid w:val="0091439A"/>
    <w:rsid w:val="00914417"/>
    <w:rsid w:val="00914520"/>
    <w:rsid w:val="009146AA"/>
    <w:rsid w:val="00914712"/>
    <w:rsid w:val="00914907"/>
    <w:rsid w:val="00914B57"/>
    <w:rsid w:val="00914BA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DD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169"/>
    <w:rsid w:val="009172BB"/>
    <w:rsid w:val="0091748E"/>
    <w:rsid w:val="009174A4"/>
    <w:rsid w:val="00917778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005"/>
    <w:rsid w:val="009202D4"/>
    <w:rsid w:val="00920432"/>
    <w:rsid w:val="0092049B"/>
    <w:rsid w:val="0092049F"/>
    <w:rsid w:val="009204C9"/>
    <w:rsid w:val="009204DC"/>
    <w:rsid w:val="009205AA"/>
    <w:rsid w:val="009205E2"/>
    <w:rsid w:val="00920770"/>
    <w:rsid w:val="009207BB"/>
    <w:rsid w:val="009207F6"/>
    <w:rsid w:val="0092099B"/>
    <w:rsid w:val="009209E7"/>
    <w:rsid w:val="00920B99"/>
    <w:rsid w:val="00920EB2"/>
    <w:rsid w:val="00920F75"/>
    <w:rsid w:val="009210D5"/>
    <w:rsid w:val="009210EE"/>
    <w:rsid w:val="00921175"/>
    <w:rsid w:val="009211ED"/>
    <w:rsid w:val="0092121A"/>
    <w:rsid w:val="009214E9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2AD9"/>
    <w:rsid w:val="00922E64"/>
    <w:rsid w:val="00923167"/>
    <w:rsid w:val="0092339F"/>
    <w:rsid w:val="00923529"/>
    <w:rsid w:val="0092364F"/>
    <w:rsid w:val="009237AD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332"/>
    <w:rsid w:val="009263E7"/>
    <w:rsid w:val="0092655C"/>
    <w:rsid w:val="009265E1"/>
    <w:rsid w:val="00926914"/>
    <w:rsid w:val="00926ADA"/>
    <w:rsid w:val="00926BAA"/>
    <w:rsid w:val="00926C4C"/>
    <w:rsid w:val="00926D92"/>
    <w:rsid w:val="0092715A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00"/>
    <w:rsid w:val="00927C96"/>
    <w:rsid w:val="00927DF5"/>
    <w:rsid w:val="00927F30"/>
    <w:rsid w:val="00927F49"/>
    <w:rsid w:val="00927FC5"/>
    <w:rsid w:val="009300A8"/>
    <w:rsid w:val="009301C1"/>
    <w:rsid w:val="00930349"/>
    <w:rsid w:val="0093034D"/>
    <w:rsid w:val="009305AF"/>
    <w:rsid w:val="00930645"/>
    <w:rsid w:val="00930651"/>
    <w:rsid w:val="00930AFC"/>
    <w:rsid w:val="00930C13"/>
    <w:rsid w:val="00930CD2"/>
    <w:rsid w:val="00930CDA"/>
    <w:rsid w:val="00930E8E"/>
    <w:rsid w:val="00930FBE"/>
    <w:rsid w:val="0093105A"/>
    <w:rsid w:val="0093112E"/>
    <w:rsid w:val="0093166D"/>
    <w:rsid w:val="009316E9"/>
    <w:rsid w:val="009317D0"/>
    <w:rsid w:val="009317D2"/>
    <w:rsid w:val="009318D5"/>
    <w:rsid w:val="009318DC"/>
    <w:rsid w:val="009318F5"/>
    <w:rsid w:val="0093191D"/>
    <w:rsid w:val="00931928"/>
    <w:rsid w:val="009319AB"/>
    <w:rsid w:val="00931AF9"/>
    <w:rsid w:val="00931C01"/>
    <w:rsid w:val="00931CA3"/>
    <w:rsid w:val="00931CAF"/>
    <w:rsid w:val="00931EA2"/>
    <w:rsid w:val="0093204A"/>
    <w:rsid w:val="00932138"/>
    <w:rsid w:val="00932204"/>
    <w:rsid w:val="0093222F"/>
    <w:rsid w:val="00932249"/>
    <w:rsid w:val="009325B0"/>
    <w:rsid w:val="009325BD"/>
    <w:rsid w:val="00932634"/>
    <w:rsid w:val="00932705"/>
    <w:rsid w:val="0093285F"/>
    <w:rsid w:val="0093286A"/>
    <w:rsid w:val="009329B3"/>
    <w:rsid w:val="009329EC"/>
    <w:rsid w:val="009329F1"/>
    <w:rsid w:val="00932B0F"/>
    <w:rsid w:val="0093315B"/>
    <w:rsid w:val="009331B7"/>
    <w:rsid w:val="009331CF"/>
    <w:rsid w:val="00933437"/>
    <w:rsid w:val="00933AC3"/>
    <w:rsid w:val="00933C98"/>
    <w:rsid w:val="00933E0D"/>
    <w:rsid w:val="00933E61"/>
    <w:rsid w:val="00933F13"/>
    <w:rsid w:val="00933F62"/>
    <w:rsid w:val="0093402E"/>
    <w:rsid w:val="00934074"/>
    <w:rsid w:val="00934090"/>
    <w:rsid w:val="0093416E"/>
    <w:rsid w:val="0093418F"/>
    <w:rsid w:val="00934612"/>
    <w:rsid w:val="00934715"/>
    <w:rsid w:val="00934A20"/>
    <w:rsid w:val="00934A22"/>
    <w:rsid w:val="00934B50"/>
    <w:rsid w:val="00934C60"/>
    <w:rsid w:val="00934E6B"/>
    <w:rsid w:val="009350DA"/>
    <w:rsid w:val="009352D7"/>
    <w:rsid w:val="009352DC"/>
    <w:rsid w:val="009353B5"/>
    <w:rsid w:val="00935441"/>
    <w:rsid w:val="0093548C"/>
    <w:rsid w:val="0093558B"/>
    <w:rsid w:val="0093565D"/>
    <w:rsid w:val="009356D0"/>
    <w:rsid w:val="00935D10"/>
    <w:rsid w:val="00935D1B"/>
    <w:rsid w:val="00935E54"/>
    <w:rsid w:val="0093614C"/>
    <w:rsid w:val="0093614D"/>
    <w:rsid w:val="00936177"/>
    <w:rsid w:val="009361B8"/>
    <w:rsid w:val="00936272"/>
    <w:rsid w:val="009362BA"/>
    <w:rsid w:val="009364CB"/>
    <w:rsid w:val="009366EC"/>
    <w:rsid w:val="0093671F"/>
    <w:rsid w:val="00936731"/>
    <w:rsid w:val="00936742"/>
    <w:rsid w:val="00936764"/>
    <w:rsid w:val="00936856"/>
    <w:rsid w:val="00936896"/>
    <w:rsid w:val="00936941"/>
    <w:rsid w:val="00936B42"/>
    <w:rsid w:val="00936CB0"/>
    <w:rsid w:val="00936DA4"/>
    <w:rsid w:val="00936F9E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099"/>
    <w:rsid w:val="00941161"/>
    <w:rsid w:val="009411B6"/>
    <w:rsid w:val="00941342"/>
    <w:rsid w:val="0094140D"/>
    <w:rsid w:val="009415A2"/>
    <w:rsid w:val="009419F9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785"/>
    <w:rsid w:val="009427DC"/>
    <w:rsid w:val="00942892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A7"/>
    <w:rsid w:val="009440B5"/>
    <w:rsid w:val="009440C8"/>
    <w:rsid w:val="009440DA"/>
    <w:rsid w:val="00944477"/>
    <w:rsid w:val="0094447E"/>
    <w:rsid w:val="009444BA"/>
    <w:rsid w:val="0094452A"/>
    <w:rsid w:val="0094473D"/>
    <w:rsid w:val="00944A17"/>
    <w:rsid w:val="00944A32"/>
    <w:rsid w:val="00944A54"/>
    <w:rsid w:val="00944A9F"/>
    <w:rsid w:val="00944AB6"/>
    <w:rsid w:val="00944C22"/>
    <w:rsid w:val="00944DE0"/>
    <w:rsid w:val="00944E1C"/>
    <w:rsid w:val="00944E26"/>
    <w:rsid w:val="00944E48"/>
    <w:rsid w:val="00944EAE"/>
    <w:rsid w:val="0094504A"/>
    <w:rsid w:val="0094512A"/>
    <w:rsid w:val="00945439"/>
    <w:rsid w:val="0094565F"/>
    <w:rsid w:val="00945D1D"/>
    <w:rsid w:val="00946483"/>
    <w:rsid w:val="009469A2"/>
    <w:rsid w:val="00946A27"/>
    <w:rsid w:val="00946B25"/>
    <w:rsid w:val="00946D34"/>
    <w:rsid w:val="00946ED5"/>
    <w:rsid w:val="00946F4A"/>
    <w:rsid w:val="00947000"/>
    <w:rsid w:val="00947118"/>
    <w:rsid w:val="009471FF"/>
    <w:rsid w:val="009472C5"/>
    <w:rsid w:val="009473A2"/>
    <w:rsid w:val="0094749A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1F7"/>
    <w:rsid w:val="0095032A"/>
    <w:rsid w:val="009503A1"/>
    <w:rsid w:val="009503BE"/>
    <w:rsid w:val="0095073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5DA"/>
    <w:rsid w:val="00951658"/>
    <w:rsid w:val="00951AFB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1C"/>
    <w:rsid w:val="00952E7B"/>
    <w:rsid w:val="00952ED1"/>
    <w:rsid w:val="00953101"/>
    <w:rsid w:val="0095322E"/>
    <w:rsid w:val="00953319"/>
    <w:rsid w:val="009534DE"/>
    <w:rsid w:val="00953CC5"/>
    <w:rsid w:val="00953E73"/>
    <w:rsid w:val="0095404A"/>
    <w:rsid w:val="009540AE"/>
    <w:rsid w:val="00954257"/>
    <w:rsid w:val="009542B3"/>
    <w:rsid w:val="00954384"/>
    <w:rsid w:val="0095445E"/>
    <w:rsid w:val="0095454D"/>
    <w:rsid w:val="009545DC"/>
    <w:rsid w:val="009546A8"/>
    <w:rsid w:val="009547CF"/>
    <w:rsid w:val="0095488F"/>
    <w:rsid w:val="00954970"/>
    <w:rsid w:val="00954A30"/>
    <w:rsid w:val="00954AFB"/>
    <w:rsid w:val="00954B49"/>
    <w:rsid w:val="00954BB2"/>
    <w:rsid w:val="0095504E"/>
    <w:rsid w:val="009553B2"/>
    <w:rsid w:val="009553D8"/>
    <w:rsid w:val="00955420"/>
    <w:rsid w:val="009556A5"/>
    <w:rsid w:val="009557A5"/>
    <w:rsid w:val="00955A65"/>
    <w:rsid w:val="00955CB9"/>
    <w:rsid w:val="00955D63"/>
    <w:rsid w:val="00955E1C"/>
    <w:rsid w:val="00955EEF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08C"/>
    <w:rsid w:val="00957228"/>
    <w:rsid w:val="00957403"/>
    <w:rsid w:val="0095741B"/>
    <w:rsid w:val="0095753C"/>
    <w:rsid w:val="00957775"/>
    <w:rsid w:val="009577E5"/>
    <w:rsid w:val="009577EB"/>
    <w:rsid w:val="009577F0"/>
    <w:rsid w:val="00957A07"/>
    <w:rsid w:val="00957AF4"/>
    <w:rsid w:val="00957BE7"/>
    <w:rsid w:val="00957DFF"/>
    <w:rsid w:val="00957ECB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361"/>
    <w:rsid w:val="0096158B"/>
    <w:rsid w:val="00961781"/>
    <w:rsid w:val="00961A63"/>
    <w:rsid w:val="00961BA5"/>
    <w:rsid w:val="00961BFE"/>
    <w:rsid w:val="00961C44"/>
    <w:rsid w:val="00961C45"/>
    <w:rsid w:val="00962027"/>
    <w:rsid w:val="009621D5"/>
    <w:rsid w:val="00962A67"/>
    <w:rsid w:val="00962B8D"/>
    <w:rsid w:val="00962D28"/>
    <w:rsid w:val="00962D99"/>
    <w:rsid w:val="0096338D"/>
    <w:rsid w:val="0096349B"/>
    <w:rsid w:val="00963693"/>
    <w:rsid w:val="00963707"/>
    <w:rsid w:val="0096388C"/>
    <w:rsid w:val="00963A49"/>
    <w:rsid w:val="00963D0F"/>
    <w:rsid w:val="00963DE5"/>
    <w:rsid w:val="009641A3"/>
    <w:rsid w:val="009642B4"/>
    <w:rsid w:val="00964430"/>
    <w:rsid w:val="0096472A"/>
    <w:rsid w:val="00964783"/>
    <w:rsid w:val="0096479C"/>
    <w:rsid w:val="0096491B"/>
    <w:rsid w:val="009649C4"/>
    <w:rsid w:val="00964C8E"/>
    <w:rsid w:val="00964DBD"/>
    <w:rsid w:val="00964DDC"/>
    <w:rsid w:val="00964FEF"/>
    <w:rsid w:val="00965308"/>
    <w:rsid w:val="009655A8"/>
    <w:rsid w:val="009656B4"/>
    <w:rsid w:val="0096584F"/>
    <w:rsid w:val="00965A4E"/>
    <w:rsid w:val="00965AD9"/>
    <w:rsid w:val="00965D24"/>
    <w:rsid w:val="00965E31"/>
    <w:rsid w:val="009660D3"/>
    <w:rsid w:val="009663F1"/>
    <w:rsid w:val="00966485"/>
    <w:rsid w:val="009664C6"/>
    <w:rsid w:val="0096661D"/>
    <w:rsid w:val="00966A0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0D9"/>
    <w:rsid w:val="0097020D"/>
    <w:rsid w:val="00970472"/>
    <w:rsid w:val="0097049F"/>
    <w:rsid w:val="00970538"/>
    <w:rsid w:val="00970783"/>
    <w:rsid w:val="0097093A"/>
    <w:rsid w:val="00970A20"/>
    <w:rsid w:val="00970FBB"/>
    <w:rsid w:val="00970FF0"/>
    <w:rsid w:val="009711CD"/>
    <w:rsid w:val="00971320"/>
    <w:rsid w:val="00971443"/>
    <w:rsid w:val="009714D5"/>
    <w:rsid w:val="00971536"/>
    <w:rsid w:val="00971637"/>
    <w:rsid w:val="0097164D"/>
    <w:rsid w:val="009717D2"/>
    <w:rsid w:val="009718E9"/>
    <w:rsid w:val="009718F2"/>
    <w:rsid w:val="009719E5"/>
    <w:rsid w:val="00971B29"/>
    <w:rsid w:val="00971E29"/>
    <w:rsid w:val="00971EF1"/>
    <w:rsid w:val="00971FE0"/>
    <w:rsid w:val="00972245"/>
    <w:rsid w:val="0097242A"/>
    <w:rsid w:val="00972473"/>
    <w:rsid w:val="0097267F"/>
    <w:rsid w:val="00972B0C"/>
    <w:rsid w:val="00972B5A"/>
    <w:rsid w:val="00972B6F"/>
    <w:rsid w:val="00972BBF"/>
    <w:rsid w:val="00972C6F"/>
    <w:rsid w:val="00972EBA"/>
    <w:rsid w:val="00973074"/>
    <w:rsid w:val="009734BD"/>
    <w:rsid w:val="009734E4"/>
    <w:rsid w:val="0097386E"/>
    <w:rsid w:val="00973926"/>
    <w:rsid w:val="00973A52"/>
    <w:rsid w:val="00973A74"/>
    <w:rsid w:val="00973AC7"/>
    <w:rsid w:val="00973E14"/>
    <w:rsid w:val="00973E5A"/>
    <w:rsid w:val="009740B6"/>
    <w:rsid w:val="00974180"/>
    <w:rsid w:val="00974335"/>
    <w:rsid w:val="0097435C"/>
    <w:rsid w:val="00974371"/>
    <w:rsid w:val="00974380"/>
    <w:rsid w:val="0097452C"/>
    <w:rsid w:val="00974779"/>
    <w:rsid w:val="00974933"/>
    <w:rsid w:val="00974A4C"/>
    <w:rsid w:val="00974B5C"/>
    <w:rsid w:val="00974CFC"/>
    <w:rsid w:val="00974D6E"/>
    <w:rsid w:val="00974D78"/>
    <w:rsid w:val="00974F7F"/>
    <w:rsid w:val="0097505C"/>
    <w:rsid w:val="009750DC"/>
    <w:rsid w:val="009751D5"/>
    <w:rsid w:val="0097587F"/>
    <w:rsid w:val="00975927"/>
    <w:rsid w:val="00975A9A"/>
    <w:rsid w:val="00976011"/>
    <w:rsid w:val="00976062"/>
    <w:rsid w:val="009761A4"/>
    <w:rsid w:val="009763D4"/>
    <w:rsid w:val="00976746"/>
    <w:rsid w:val="009767F8"/>
    <w:rsid w:val="00976938"/>
    <w:rsid w:val="00976A9E"/>
    <w:rsid w:val="00976BD4"/>
    <w:rsid w:val="009773C3"/>
    <w:rsid w:val="009775F0"/>
    <w:rsid w:val="00977783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92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5AA"/>
    <w:rsid w:val="009829E5"/>
    <w:rsid w:val="00982BF6"/>
    <w:rsid w:val="00982C20"/>
    <w:rsid w:val="009830B2"/>
    <w:rsid w:val="009831BD"/>
    <w:rsid w:val="009833C7"/>
    <w:rsid w:val="00983576"/>
    <w:rsid w:val="00983675"/>
    <w:rsid w:val="009836A2"/>
    <w:rsid w:val="00983918"/>
    <w:rsid w:val="00984087"/>
    <w:rsid w:val="00984123"/>
    <w:rsid w:val="009842D4"/>
    <w:rsid w:val="009842F5"/>
    <w:rsid w:val="0098434A"/>
    <w:rsid w:val="0098444B"/>
    <w:rsid w:val="0098449A"/>
    <w:rsid w:val="00984620"/>
    <w:rsid w:val="00984801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8DA"/>
    <w:rsid w:val="009859ED"/>
    <w:rsid w:val="00985B3C"/>
    <w:rsid w:val="00985E44"/>
    <w:rsid w:val="00985EEF"/>
    <w:rsid w:val="00985F40"/>
    <w:rsid w:val="00985F89"/>
    <w:rsid w:val="00985FEC"/>
    <w:rsid w:val="00986152"/>
    <w:rsid w:val="009862E1"/>
    <w:rsid w:val="00986410"/>
    <w:rsid w:val="009865CB"/>
    <w:rsid w:val="009869D7"/>
    <w:rsid w:val="00986D0F"/>
    <w:rsid w:val="00986FF2"/>
    <w:rsid w:val="0098701D"/>
    <w:rsid w:val="00987270"/>
    <w:rsid w:val="0098767D"/>
    <w:rsid w:val="00987697"/>
    <w:rsid w:val="0098773F"/>
    <w:rsid w:val="00987969"/>
    <w:rsid w:val="009879A2"/>
    <w:rsid w:val="00987DE3"/>
    <w:rsid w:val="00987EDC"/>
    <w:rsid w:val="00990199"/>
    <w:rsid w:val="009902B1"/>
    <w:rsid w:val="009904B8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42"/>
    <w:rsid w:val="0099147D"/>
    <w:rsid w:val="00991554"/>
    <w:rsid w:val="0099173C"/>
    <w:rsid w:val="009918C8"/>
    <w:rsid w:val="009918E3"/>
    <w:rsid w:val="00991BC7"/>
    <w:rsid w:val="00991BD4"/>
    <w:rsid w:val="00991CD2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15"/>
    <w:rsid w:val="009928C5"/>
    <w:rsid w:val="009928DF"/>
    <w:rsid w:val="00992C27"/>
    <w:rsid w:val="00992C83"/>
    <w:rsid w:val="00992CB0"/>
    <w:rsid w:val="00992EF5"/>
    <w:rsid w:val="00992F60"/>
    <w:rsid w:val="0099306C"/>
    <w:rsid w:val="009930BC"/>
    <w:rsid w:val="009930D9"/>
    <w:rsid w:val="00993A58"/>
    <w:rsid w:val="00993C53"/>
    <w:rsid w:val="00993D2B"/>
    <w:rsid w:val="00994067"/>
    <w:rsid w:val="0099406A"/>
    <w:rsid w:val="009941CF"/>
    <w:rsid w:val="00994593"/>
    <w:rsid w:val="00994663"/>
    <w:rsid w:val="0099496E"/>
    <w:rsid w:val="009949AA"/>
    <w:rsid w:val="00994DBB"/>
    <w:rsid w:val="00994FEC"/>
    <w:rsid w:val="00995067"/>
    <w:rsid w:val="009950D9"/>
    <w:rsid w:val="0099538F"/>
    <w:rsid w:val="00995407"/>
    <w:rsid w:val="009954F4"/>
    <w:rsid w:val="00995560"/>
    <w:rsid w:val="0099585F"/>
    <w:rsid w:val="009959A2"/>
    <w:rsid w:val="00995B88"/>
    <w:rsid w:val="00995E57"/>
    <w:rsid w:val="009961CB"/>
    <w:rsid w:val="009962E9"/>
    <w:rsid w:val="00996424"/>
    <w:rsid w:val="00996A8E"/>
    <w:rsid w:val="00996ADA"/>
    <w:rsid w:val="00996BAF"/>
    <w:rsid w:val="00996E4F"/>
    <w:rsid w:val="00996EDF"/>
    <w:rsid w:val="0099731C"/>
    <w:rsid w:val="0099757A"/>
    <w:rsid w:val="00997731"/>
    <w:rsid w:val="009978BD"/>
    <w:rsid w:val="0099792A"/>
    <w:rsid w:val="0099797D"/>
    <w:rsid w:val="00997997"/>
    <w:rsid w:val="00997B4E"/>
    <w:rsid w:val="00997BC6"/>
    <w:rsid w:val="00997FB5"/>
    <w:rsid w:val="009A0068"/>
    <w:rsid w:val="009A00A7"/>
    <w:rsid w:val="009A04DE"/>
    <w:rsid w:val="009A0569"/>
    <w:rsid w:val="009A0650"/>
    <w:rsid w:val="009A0659"/>
    <w:rsid w:val="009A089E"/>
    <w:rsid w:val="009A0944"/>
    <w:rsid w:val="009A0D5F"/>
    <w:rsid w:val="009A0E1E"/>
    <w:rsid w:val="009A0F8F"/>
    <w:rsid w:val="009A1616"/>
    <w:rsid w:val="009A16E9"/>
    <w:rsid w:val="009A173D"/>
    <w:rsid w:val="009A178C"/>
    <w:rsid w:val="009A191A"/>
    <w:rsid w:val="009A19FB"/>
    <w:rsid w:val="009A1AEA"/>
    <w:rsid w:val="009A1CB5"/>
    <w:rsid w:val="009A1E50"/>
    <w:rsid w:val="009A1F15"/>
    <w:rsid w:val="009A21DA"/>
    <w:rsid w:val="009A2259"/>
    <w:rsid w:val="009A2310"/>
    <w:rsid w:val="009A23D4"/>
    <w:rsid w:val="009A267F"/>
    <w:rsid w:val="009A27AA"/>
    <w:rsid w:val="009A2BF1"/>
    <w:rsid w:val="009A2C48"/>
    <w:rsid w:val="009A2C82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CC7"/>
    <w:rsid w:val="009A3D46"/>
    <w:rsid w:val="009A428A"/>
    <w:rsid w:val="009A4612"/>
    <w:rsid w:val="009A4617"/>
    <w:rsid w:val="009A48FA"/>
    <w:rsid w:val="009A49BF"/>
    <w:rsid w:val="009A4A8F"/>
    <w:rsid w:val="009A4B0B"/>
    <w:rsid w:val="009A4C14"/>
    <w:rsid w:val="009A4C26"/>
    <w:rsid w:val="009A4CD3"/>
    <w:rsid w:val="009A4E61"/>
    <w:rsid w:val="009A5077"/>
    <w:rsid w:val="009A50E6"/>
    <w:rsid w:val="009A50F4"/>
    <w:rsid w:val="009A5119"/>
    <w:rsid w:val="009A52C0"/>
    <w:rsid w:val="009A550B"/>
    <w:rsid w:val="009A5729"/>
    <w:rsid w:val="009A573A"/>
    <w:rsid w:val="009A57AE"/>
    <w:rsid w:val="009A5844"/>
    <w:rsid w:val="009A59EF"/>
    <w:rsid w:val="009A5B68"/>
    <w:rsid w:val="009A5B8A"/>
    <w:rsid w:val="009A5B9C"/>
    <w:rsid w:val="009A5F04"/>
    <w:rsid w:val="009A60ED"/>
    <w:rsid w:val="009A616F"/>
    <w:rsid w:val="009A6189"/>
    <w:rsid w:val="009A6217"/>
    <w:rsid w:val="009A628D"/>
    <w:rsid w:val="009A66C8"/>
    <w:rsid w:val="009A68EE"/>
    <w:rsid w:val="009A6A0B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866"/>
    <w:rsid w:val="009B0D80"/>
    <w:rsid w:val="009B0E6B"/>
    <w:rsid w:val="009B0FF4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999"/>
    <w:rsid w:val="009B1A73"/>
    <w:rsid w:val="009B1C6B"/>
    <w:rsid w:val="009B1D88"/>
    <w:rsid w:val="009B1FCD"/>
    <w:rsid w:val="009B20E6"/>
    <w:rsid w:val="009B23A7"/>
    <w:rsid w:val="009B247D"/>
    <w:rsid w:val="009B24CA"/>
    <w:rsid w:val="009B2789"/>
    <w:rsid w:val="009B278C"/>
    <w:rsid w:val="009B27B3"/>
    <w:rsid w:val="009B283D"/>
    <w:rsid w:val="009B28A3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3CFF"/>
    <w:rsid w:val="009B3F87"/>
    <w:rsid w:val="009B41DF"/>
    <w:rsid w:val="009B4212"/>
    <w:rsid w:val="009B43F3"/>
    <w:rsid w:val="009B4542"/>
    <w:rsid w:val="009B45BC"/>
    <w:rsid w:val="009B4A8A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219"/>
    <w:rsid w:val="009B63E5"/>
    <w:rsid w:val="009B655B"/>
    <w:rsid w:val="009B6582"/>
    <w:rsid w:val="009B680A"/>
    <w:rsid w:val="009B6880"/>
    <w:rsid w:val="009B69B3"/>
    <w:rsid w:val="009B6E67"/>
    <w:rsid w:val="009B6EF6"/>
    <w:rsid w:val="009B7195"/>
    <w:rsid w:val="009B75D4"/>
    <w:rsid w:val="009B781C"/>
    <w:rsid w:val="009B78D5"/>
    <w:rsid w:val="009B7A49"/>
    <w:rsid w:val="009B7AD7"/>
    <w:rsid w:val="009B7BCB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32"/>
    <w:rsid w:val="009C19E2"/>
    <w:rsid w:val="009C1C22"/>
    <w:rsid w:val="009C1C2E"/>
    <w:rsid w:val="009C1CF0"/>
    <w:rsid w:val="009C2148"/>
    <w:rsid w:val="009C22C3"/>
    <w:rsid w:val="009C23BF"/>
    <w:rsid w:val="009C2979"/>
    <w:rsid w:val="009C29C4"/>
    <w:rsid w:val="009C2C3E"/>
    <w:rsid w:val="009C2C6F"/>
    <w:rsid w:val="009C2EE4"/>
    <w:rsid w:val="009C2F0A"/>
    <w:rsid w:val="009C2F19"/>
    <w:rsid w:val="009C30BC"/>
    <w:rsid w:val="009C32E4"/>
    <w:rsid w:val="009C3317"/>
    <w:rsid w:val="009C3534"/>
    <w:rsid w:val="009C356A"/>
    <w:rsid w:val="009C367D"/>
    <w:rsid w:val="009C3691"/>
    <w:rsid w:val="009C37C1"/>
    <w:rsid w:val="009C37C4"/>
    <w:rsid w:val="009C3859"/>
    <w:rsid w:val="009C389D"/>
    <w:rsid w:val="009C3B42"/>
    <w:rsid w:val="009C3C5D"/>
    <w:rsid w:val="009C3DE7"/>
    <w:rsid w:val="009C3F92"/>
    <w:rsid w:val="009C41ED"/>
    <w:rsid w:val="009C467F"/>
    <w:rsid w:val="009C46CE"/>
    <w:rsid w:val="009C4748"/>
    <w:rsid w:val="009C4B5F"/>
    <w:rsid w:val="009C4C2A"/>
    <w:rsid w:val="009C4CD9"/>
    <w:rsid w:val="009C4E59"/>
    <w:rsid w:val="009C4E8C"/>
    <w:rsid w:val="009C4FA2"/>
    <w:rsid w:val="009C5039"/>
    <w:rsid w:val="009C50ED"/>
    <w:rsid w:val="009C5172"/>
    <w:rsid w:val="009C5416"/>
    <w:rsid w:val="009C5436"/>
    <w:rsid w:val="009C5719"/>
    <w:rsid w:val="009C57F3"/>
    <w:rsid w:val="009C5A0E"/>
    <w:rsid w:val="009C5AA6"/>
    <w:rsid w:val="009C5BF7"/>
    <w:rsid w:val="009C5DFF"/>
    <w:rsid w:val="009C5E21"/>
    <w:rsid w:val="009C5F37"/>
    <w:rsid w:val="009C6397"/>
    <w:rsid w:val="009C6563"/>
    <w:rsid w:val="009C6591"/>
    <w:rsid w:val="009C66D0"/>
    <w:rsid w:val="009C6840"/>
    <w:rsid w:val="009C6A30"/>
    <w:rsid w:val="009C6AB8"/>
    <w:rsid w:val="009C6C9A"/>
    <w:rsid w:val="009C6D09"/>
    <w:rsid w:val="009C6EDA"/>
    <w:rsid w:val="009C7026"/>
    <w:rsid w:val="009C7294"/>
    <w:rsid w:val="009C736B"/>
    <w:rsid w:val="009C77C7"/>
    <w:rsid w:val="009C7A32"/>
    <w:rsid w:val="009C7B8B"/>
    <w:rsid w:val="009C7C5D"/>
    <w:rsid w:val="009C7D6E"/>
    <w:rsid w:val="009C7DC1"/>
    <w:rsid w:val="009C7F3F"/>
    <w:rsid w:val="009D0114"/>
    <w:rsid w:val="009D0124"/>
    <w:rsid w:val="009D01A9"/>
    <w:rsid w:val="009D02F5"/>
    <w:rsid w:val="009D036B"/>
    <w:rsid w:val="009D06C2"/>
    <w:rsid w:val="009D06F0"/>
    <w:rsid w:val="009D072D"/>
    <w:rsid w:val="009D07F8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0E"/>
    <w:rsid w:val="009D24A9"/>
    <w:rsid w:val="009D274C"/>
    <w:rsid w:val="009D2A46"/>
    <w:rsid w:val="009D2E0E"/>
    <w:rsid w:val="009D2EBD"/>
    <w:rsid w:val="009D2FA2"/>
    <w:rsid w:val="009D2FFF"/>
    <w:rsid w:val="009D30F4"/>
    <w:rsid w:val="009D3359"/>
    <w:rsid w:val="009D33F1"/>
    <w:rsid w:val="009D3582"/>
    <w:rsid w:val="009D35E7"/>
    <w:rsid w:val="009D3639"/>
    <w:rsid w:val="009D37A0"/>
    <w:rsid w:val="009D3A1D"/>
    <w:rsid w:val="009D3B51"/>
    <w:rsid w:val="009D3BD3"/>
    <w:rsid w:val="009D3BFA"/>
    <w:rsid w:val="009D3CE6"/>
    <w:rsid w:val="009D3D96"/>
    <w:rsid w:val="009D44A4"/>
    <w:rsid w:val="009D4607"/>
    <w:rsid w:val="009D49E7"/>
    <w:rsid w:val="009D4C60"/>
    <w:rsid w:val="009D4EE0"/>
    <w:rsid w:val="009D50A5"/>
    <w:rsid w:val="009D524A"/>
    <w:rsid w:val="009D52B2"/>
    <w:rsid w:val="009D53A2"/>
    <w:rsid w:val="009D55BE"/>
    <w:rsid w:val="009D5711"/>
    <w:rsid w:val="009D575B"/>
    <w:rsid w:val="009D575D"/>
    <w:rsid w:val="009D5965"/>
    <w:rsid w:val="009D5A93"/>
    <w:rsid w:val="009D5AD0"/>
    <w:rsid w:val="009D5B8D"/>
    <w:rsid w:val="009D5C1C"/>
    <w:rsid w:val="009D5D00"/>
    <w:rsid w:val="009D5D7B"/>
    <w:rsid w:val="009D5DF9"/>
    <w:rsid w:val="009D5F34"/>
    <w:rsid w:val="009D5F82"/>
    <w:rsid w:val="009D60E5"/>
    <w:rsid w:val="009D646F"/>
    <w:rsid w:val="009D6669"/>
    <w:rsid w:val="009D6B8A"/>
    <w:rsid w:val="009D6E6D"/>
    <w:rsid w:val="009D6FBE"/>
    <w:rsid w:val="009D7190"/>
    <w:rsid w:val="009D72D0"/>
    <w:rsid w:val="009D72E9"/>
    <w:rsid w:val="009D7357"/>
    <w:rsid w:val="009D7363"/>
    <w:rsid w:val="009D73C5"/>
    <w:rsid w:val="009D7822"/>
    <w:rsid w:val="009D7A9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284"/>
    <w:rsid w:val="009E13EE"/>
    <w:rsid w:val="009E14B8"/>
    <w:rsid w:val="009E1521"/>
    <w:rsid w:val="009E1811"/>
    <w:rsid w:val="009E18DA"/>
    <w:rsid w:val="009E19A2"/>
    <w:rsid w:val="009E1A12"/>
    <w:rsid w:val="009E1D22"/>
    <w:rsid w:val="009E1E09"/>
    <w:rsid w:val="009E1E56"/>
    <w:rsid w:val="009E1FD5"/>
    <w:rsid w:val="009E222D"/>
    <w:rsid w:val="009E242F"/>
    <w:rsid w:val="009E2558"/>
    <w:rsid w:val="009E2641"/>
    <w:rsid w:val="009E279F"/>
    <w:rsid w:val="009E2B6F"/>
    <w:rsid w:val="009E2CC1"/>
    <w:rsid w:val="009E2D29"/>
    <w:rsid w:val="009E2E46"/>
    <w:rsid w:val="009E2F0C"/>
    <w:rsid w:val="009E2F60"/>
    <w:rsid w:val="009E2FA3"/>
    <w:rsid w:val="009E30CB"/>
    <w:rsid w:val="009E3146"/>
    <w:rsid w:val="009E31D7"/>
    <w:rsid w:val="009E32F2"/>
    <w:rsid w:val="009E3368"/>
    <w:rsid w:val="009E33DA"/>
    <w:rsid w:val="009E37C8"/>
    <w:rsid w:val="009E384E"/>
    <w:rsid w:val="009E39CC"/>
    <w:rsid w:val="009E3A1E"/>
    <w:rsid w:val="009E3B96"/>
    <w:rsid w:val="009E400B"/>
    <w:rsid w:val="009E41F5"/>
    <w:rsid w:val="009E41FD"/>
    <w:rsid w:val="009E4205"/>
    <w:rsid w:val="009E4221"/>
    <w:rsid w:val="009E4225"/>
    <w:rsid w:val="009E425A"/>
    <w:rsid w:val="009E43E0"/>
    <w:rsid w:val="009E4571"/>
    <w:rsid w:val="009E45D4"/>
    <w:rsid w:val="009E475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79E"/>
    <w:rsid w:val="009E593B"/>
    <w:rsid w:val="009E5AAB"/>
    <w:rsid w:val="009E5BC7"/>
    <w:rsid w:val="009E5BEC"/>
    <w:rsid w:val="009E5BFB"/>
    <w:rsid w:val="009E5CDF"/>
    <w:rsid w:val="009E5DF8"/>
    <w:rsid w:val="009E5E4F"/>
    <w:rsid w:val="009E6517"/>
    <w:rsid w:val="009E66F1"/>
    <w:rsid w:val="009E679E"/>
    <w:rsid w:val="009E689A"/>
    <w:rsid w:val="009E6BF0"/>
    <w:rsid w:val="009E6EE9"/>
    <w:rsid w:val="009E6F03"/>
    <w:rsid w:val="009E70F5"/>
    <w:rsid w:val="009E7114"/>
    <w:rsid w:val="009E72AC"/>
    <w:rsid w:val="009E7844"/>
    <w:rsid w:val="009E7989"/>
    <w:rsid w:val="009E7A27"/>
    <w:rsid w:val="009E7A6A"/>
    <w:rsid w:val="009E7F57"/>
    <w:rsid w:val="009F0008"/>
    <w:rsid w:val="009F03FC"/>
    <w:rsid w:val="009F04EA"/>
    <w:rsid w:val="009F0516"/>
    <w:rsid w:val="009F09AA"/>
    <w:rsid w:val="009F0C6E"/>
    <w:rsid w:val="009F11B5"/>
    <w:rsid w:val="009F1319"/>
    <w:rsid w:val="009F145E"/>
    <w:rsid w:val="009F16D3"/>
    <w:rsid w:val="009F16D6"/>
    <w:rsid w:val="009F18AB"/>
    <w:rsid w:val="009F1971"/>
    <w:rsid w:val="009F1A2E"/>
    <w:rsid w:val="009F1C92"/>
    <w:rsid w:val="009F1D38"/>
    <w:rsid w:val="009F1DFB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3CE"/>
    <w:rsid w:val="009F34FC"/>
    <w:rsid w:val="009F3588"/>
    <w:rsid w:val="009F3597"/>
    <w:rsid w:val="009F3638"/>
    <w:rsid w:val="009F394E"/>
    <w:rsid w:val="009F3A09"/>
    <w:rsid w:val="009F40B9"/>
    <w:rsid w:val="009F419F"/>
    <w:rsid w:val="009F41C0"/>
    <w:rsid w:val="009F422A"/>
    <w:rsid w:val="009F46A7"/>
    <w:rsid w:val="009F46AA"/>
    <w:rsid w:val="009F4AD7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287"/>
    <w:rsid w:val="009F73A5"/>
    <w:rsid w:val="009F7547"/>
    <w:rsid w:val="009F7659"/>
    <w:rsid w:val="009F78AE"/>
    <w:rsid w:val="009F7CB9"/>
    <w:rsid w:val="009F7E7F"/>
    <w:rsid w:val="009F7FB6"/>
    <w:rsid w:val="00A00055"/>
    <w:rsid w:val="00A0010C"/>
    <w:rsid w:val="00A0010D"/>
    <w:rsid w:val="00A00403"/>
    <w:rsid w:val="00A00598"/>
    <w:rsid w:val="00A008DB"/>
    <w:rsid w:val="00A00902"/>
    <w:rsid w:val="00A00A02"/>
    <w:rsid w:val="00A00ABD"/>
    <w:rsid w:val="00A00D62"/>
    <w:rsid w:val="00A00DCF"/>
    <w:rsid w:val="00A00E6D"/>
    <w:rsid w:val="00A00EE5"/>
    <w:rsid w:val="00A010D2"/>
    <w:rsid w:val="00A010DE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B0F"/>
    <w:rsid w:val="00A02D1A"/>
    <w:rsid w:val="00A02E50"/>
    <w:rsid w:val="00A0309E"/>
    <w:rsid w:val="00A03176"/>
    <w:rsid w:val="00A031E2"/>
    <w:rsid w:val="00A031E9"/>
    <w:rsid w:val="00A03525"/>
    <w:rsid w:val="00A03598"/>
    <w:rsid w:val="00A03679"/>
    <w:rsid w:val="00A0375C"/>
    <w:rsid w:val="00A039D3"/>
    <w:rsid w:val="00A03AFF"/>
    <w:rsid w:val="00A03B5A"/>
    <w:rsid w:val="00A03B5B"/>
    <w:rsid w:val="00A03BDE"/>
    <w:rsid w:val="00A03CDA"/>
    <w:rsid w:val="00A03CF5"/>
    <w:rsid w:val="00A03DAA"/>
    <w:rsid w:val="00A043DB"/>
    <w:rsid w:val="00A04683"/>
    <w:rsid w:val="00A048ED"/>
    <w:rsid w:val="00A049D1"/>
    <w:rsid w:val="00A04AAB"/>
    <w:rsid w:val="00A04BAD"/>
    <w:rsid w:val="00A04BEC"/>
    <w:rsid w:val="00A04C7C"/>
    <w:rsid w:val="00A04C9E"/>
    <w:rsid w:val="00A04FA6"/>
    <w:rsid w:val="00A0501E"/>
    <w:rsid w:val="00A052D0"/>
    <w:rsid w:val="00A0532C"/>
    <w:rsid w:val="00A0540B"/>
    <w:rsid w:val="00A057D8"/>
    <w:rsid w:val="00A059B7"/>
    <w:rsid w:val="00A059ED"/>
    <w:rsid w:val="00A05BC3"/>
    <w:rsid w:val="00A05C76"/>
    <w:rsid w:val="00A05D14"/>
    <w:rsid w:val="00A0609F"/>
    <w:rsid w:val="00A061C2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52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17EC"/>
    <w:rsid w:val="00A11988"/>
    <w:rsid w:val="00A120A3"/>
    <w:rsid w:val="00A120E6"/>
    <w:rsid w:val="00A12319"/>
    <w:rsid w:val="00A12337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307"/>
    <w:rsid w:val="00A13477"/>
    <w:rsid w:val="00A134D3"/>
    <w:rsid w:val="00A13515"/>
    <w:rsid w:val="00A13797"/>
    <w:rsid w:val="00A13930"/>
    <w:rsid w:val="00A13B8B"/>
    <w:rsid w:val="00A140EE"/>
    <w:rsid w:val="00A1415E"/>
    <w:rsid w:val="00A141F0"/>
    <w:rsid w:val="00A14339"/>
    <w:rsid w:val="00A143B6"/>
    <w:rsid w:val="00A14613"/>
    <w:rsid w:val="00A149AE"/>
    <w:rsid w:val="00A14DEA"/>
    <w:rsid w:val="00A14EDE"/>
    <w:rsid w:val="00A1509A"/>
    <w:rsid w:val="00A1511B"/>
    <w:rsid w:val="00A1516F"/>
    <w:rsid w:val="00A152A2"/>
    <w:rsid w:val="00A1532D"/>
    <w:rsid w:val="00A154B7"/>
    <w:rsid w:val="00A1552A"/>
    <w:rsid w:val="00A15691"/>
    <w:rsid w:val="00A15857"/>
    <w:rsid w:val="00A15D78"/>
    <w:rsid w:val="00A15FBE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DF7"/>
    <w:rsid w:val="00A16E87"/>
    <w:rsid w:val="00A16F53"/>
    <w:rsid w:val="00A1705A"/>
    <w:rsid w:val="00A1752C"/>
    <w:rsid w:val="00A177A0"/>
    <w:rsid w:val="00A177DB"/>
    <w:rsid w:val="00A178CA"/>
    <w:rsid w:val="00A178FE"/>
    <w:rsid w:val="00A20140"/>
    <w:rsid w:val="00A20431"/>
    <w:rsid w:val="00A2047E"/>
    <w:rsid w:val="00A2051E"/>
    <w:rsid w:val="00A205FD"/>
    <w:rsid w:val="00A2062A"/>
    <w:rsid w:val="00A20652"/>
    <w:rsid w:val="00A20844"/>
    <w:rsid w:val="00A208B8"/>
    <w:rsid w:val="00A20B88"/>
    <w:rsid w:val="00A20DDD"/>
    <w:rsid w:val="00A210AC"/>
    <w:rsid w:val="00A2125A"/>
    <w:rsid w:val="00A215EB"/>
    <w:rsid w:val="00A21611"/>
    <w:rsid w:val="00A21650"/>
    <w:rsid w:val="00A21674"/>
    <w:rsid w:val="00A21737"/>
    <w:rsid w:val="00A2178A"/>
    <w:rsid w:val="00A21A56"/>
    <w:rsid w:val="00A21AE4"/>
    <w:rsid w:val="00A21BB1"/>
    <w:rsid w:val="00A21C12"/>
    <w:rsid w:val="00A21C3B"/>
    <w:rsid w:val="00A21CF7"/>
    <w:rsid w:val="00A21D4E"/>
    <w:rsid w:val="00A21F3F"/>
    <w:rsid w:val="00A21FC3"/>
    <w:rsid w:val="00A22091"/>
    <w:rsid w:val="00A220A5"/>
    <w:rsid w:val="00A223B8"/>
    <w:rsid w:val="00A22430"/>
    <w:rsid w:val="00A2244E"/>
    <w:rsid w:val="00A224A4"/>
    <w:rsid w:val="00A22E43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9A"/>
    <w:rsid w:val="00A23EF8"/>
    <w:rsid w:val="00A23F46"/>
    <w:rsid w:val="00A24107"/>
    <w:rsid w:val="00A243D3"/>
    <w:rsid w:val="00A243DE"/>
    <w:rsid w:val="00A24850"/>
    <w:rsid w:val="00A248FB"/>
    <w:rsid w:val="00A249C2"/>
    <w:rsid w:val="00A24AC0"/>
    <w:rsid w:val="00A24B89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369"/>
    <w:rsid w:val="00A254F7"/>
    <w:rsid w:val="00A256BB"/>
    <w:rsid w:val="00A25812"/>
    <w:rsid w:val="00A25936"/>
    <w:rsid w:val="00A25CD8"/>
    <w:rsid w:val="00A25D14"/>
    <w:rsid w:val="00A26006"/>
    <w:rsid w:val="00A2600E"/>
    <w:rsid w:val="00A26124"/>
    <w:rsid w:val="00A261C7"/>
    <w:rsid w:val="00A261C9"/>
    <w:rsid w:val="00A26295"/>
    <w:rsid w:val="00A26296"/>
    <w:rsid w:val="00A262E5"/>
    <w:rsid w:val="00A266B8"/>
    <w:rsid w:val="00A267CF"/>
    <w:rsid w:val="00A26809"/>
    <w:rsid w:val="00A26A22"/>
    <w:rsid w:val="00A26C4C"/>
    <w:rsid w:val="00A26C75"/>
    <w:rsid w:val="00A2709B"/>
    <w:rsid w:val="00A27342"/>
    <w:rsid w:val="00A273E6"/>
    <w:rsid w:val="00A275F8"/>
    <w:rsid w:val="00A27913"/>
    <w:rsid w:val="00A27C2C"/>
    <w:rsid w:val="00A27D0A"/>
    <w:rsid w:val="00A27DDC"/>
    <w:rsid w:val="00A27E62"/>
    <w:rsid w:val="00A27EAA"/>
    <w:rsid w:val="00A27F77"/>
    <w:rsid w:val="00A3003D"/>
    <w:rsid w:val="00A3008D"/>
    <w:rsid w:val="00A30343"/>
    <w:rsid w:val="00A303C5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5AE"/>
    <w:rsid w:val="00A3169C"/>
    <w:rsid w:val="00A3173D"/>
    <w:rsid w:val="00A317AC"/>
    <w:rsid w:val="00A317C5"/>
    <w:rsid w:val="00A31842"/>
    <w:rsid w:val="00A31A58"/>
    <w:rsid w:val="00A31AD6"/>
    <w:rsid w:val="00A31E64"/>
    <w:rsid w:val="00A31F3C"/>
    <w:rsid w:val="00A31F95"/>
    <w:rsid w:val="00A32122"/>
    <w:rsid w:val="00A32243"/>
    <w:rsid w:val="00A32372"/>
    <w:rsid w:val="00A3243F"/>
    <w:rsid w:val="00A324F0"/>
    <w:rsid w:val="00A32519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180"/>
    <w:rsid w:val="00A3320D"/>
    <w:rsid w:val="00A3327D"/>
    <w:rsid w:val="00A33442"/>
    <w:rsid w:val="00A33612"/>
    <w:rsid w:val="00A3367E"/>
    <w:rsid w:val="00A337EE"/>
    <w:rsid w:val="00A338E7"/>
    <w:rsid w:val="00A339EF"/>
    <w:rsid w:val="00A33C1A"/>
    <w:rsid w:val="00A33EA5"/>
    <w:rsid w:val="00A34279"/>
    <w:rsid w:val="00A342CD"/>
    <w:rsid w:val="00A34333"/>
    <w:rsid w:val="00A343F5"/>
    <w:rsid w:val="00A34CD1"/>
    <w:rsid w:val="00A34CD6"/>
    <w:rsid w:val="00A34DBB"/>
    <w:rsid w:val="00A3514A"/>
    <w:rsid w:val="00A3542D"/>
    <w:rsid w:val="00A354AC"/>
    <w:rsid w:val="00A355A3"/>
    <w:rsid w:val="00A35950"/>
    <w:rsid w:val="00A359B5"/>
    <w:rsid w:val="00A359C4"/>
    <w:rsid w:val="00A35C47"/>
    <w:rsid w:val="00A35E33"/>
    <w:rsid w:val="00A35EC5"/>
    <w:rsid w:val="00A3619F"/>
    <w:rsid w:val="00A363B6"/>
    <w:rsid w:val="00A3649D"/>
    <w:rsid w:val="00A364EA"/>
    <w:rsid w:val="00A367EF"/>
    <w:rsid w:val="00A36AE9"/>
    <w:rsid w:val="00A36B48"/>
    <w:rsid w:val="00A36C0C"/>
    <w:rsid w:val="00A36CC5"/>
    <w:rsid w:val="00A36D7C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BC1"/>
    <w:rsid w:val="00A37C7F"/>
    <w:rsid w:val="00A37DEC"/>
    <w:rsid w:val="00A37EDA"/>
    <w:rsid w:val="00A402BC"/>
    <w:rsid w:val="00A404C4"/>
    <w:rsid w:val="00A40535"/>
    <w:rsid w:val="00A405B1"/>
    <w:rsid w:val="00A408D6"/>
    <w:rsid w:val="00A40959"/>
    <w:rsid w:val="00A40C44"/>
    <w:rsid w:val="00A40D15"/>
    <w:rsid w:val="00A411E1"/>
    <w:rsid w:val="00A41233"/>
    <w:rsid w:val="00A41245"/>
    <w:rsid w:val="00A416C2"/>
    <w:rsid w:val="00A418FF"/>
    <w:rsid w:val="00A41CBE"/>
    <w:rsid w:val="00A41D86"/>
    <w:rsid w:val="00A41F3C"/>
    <w:rsid w:val="00A4215F"/>
    <w:rsid w:val="00A422F3"/>
    <w:rsid w:val="00A42690"/>
    <w:rsid w:val="00A4283A"/>
    <w:rsid w:val="00A4284C"/>
    <w:rsid w:val="00A429D1"/>
    <w:rsid w:val="00A42DB9"/>
    <w:rsid w:val="00A42E42"/>
    <w:rsid w:val="00A430A5"/>
    <w:rsid w:val="00A43106"/>
    <w:rsid w:val="00A4337D"/>
    <w:rsid w:val="00A43AD3"/>
    <w:rsid w:val="00A43ADA"/>
    <w:rsid w:val="00A43B13"/>
    <w:rsid w:val="00A43C7D"/>
    <w:rsid w:val="00A43C86"/>
    <w:rsid w:val="00A43ED9"/>
    <w:rsid w:val="00A44027"/>
    <w:rsid w:val="00A44134"/>
    <w:rsid w:val="00A44536"/>
    <w:rsid w:val="00A4464A"/>
    <w:rsid w:val="00A44727"/>
    <w:rsid w:val="00A4487B"/>
    <w:rsid w:val="00A4488B"/>
    <w:rsid w:val="00A44A0B"/>
    <w:rsid w:val="00A44AA2"/>
    <w:rsid w:val="00A44B54"/>
    <w:rsid w:val="00A44C1D"/>
    <w:rsid w:val="00A44C52"/>
    <w:rsid w:val="00A44CD7"/>
    <w:rsid w:val="00A44D68"/>
    <w:rsid w:val="00A4519A"/>
    <w:rsid w:val="00A4524D"/>
    <w:rsid w:val="00A453C2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5B"/>
    <w:rsid w:val="00A469FC"/>
    <w:rsid w:val="00A46A30"/>
    <w:rsid w:val="00A46C58"/>
    <w:rsid w:val="00A46D9E"/>
    <w:rsid w:val="00A46E0B"/>
    <w:rsid w:val="00A46EAE"/>
    <w:rsid w:val="00A47037"/>
    <w:rsid w:val="00A470D2"/>
    <w:rsid w:val="00A47186"/>
    <w:rsid w:val="00A4742B"/>
    <w:rsid w:val="00A4773A"/>
    <w:rsid w:val="00A478FF"/>
    <w:rsid w:val="00A4793F"/>
    <w:rsid w:val="00A47991"/>
    <w:rsid w:val="00A4799C"/>
    <w:rsid w:val="00A479B8"/>
    <w:rsid w:val="00A47A42"/>
    <w:rsid w:val="00A50151"/>
    <w:rsid w:val="00A501C8"/>
    <w:rsid w:val="00A50331"/>
    <w:rsid w:val="00A5034C"/>
    <w:rsid w:val="00A50766"/>
    <w:rsid w:val="00A50810"/>
    <w:rsid w:val="00A5097D"/>
    <w:rsid w:val="00A50AE2"/>
    <w:rsid w:val="00A50B5B"/>
    <w:rsid w:val="00A50D8E"/>
    <w:rsid w:val="00A50DCB"/>
    <w:rsid w:val="00A5119D"/>
    <w:rsid w:val="00A5158D"/>
    <w:rsid w:val="00A51819"/>
    <w:rsid w:val="00A519EB"/>
    <w:rsid w:val="00A51A54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4AE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614"/>
    <w:rsid w:val="00A54A8E"/>
    <w:rsid w:val="00A54BD9"/>
    <w:rsid w:val="00A55061"/>
    <w:rsid w:val="00A5519A"/>
    <w:rsid w:val="00A556AC"/>
    <w:rsid w:val="00A556CC"/>
    <w:rsid w:val="00A557D5"/>
    <w:rsid w:val="00A557D8"/>
    <w:rsid w:val="00A55800"/>
    <w:rsid w:val="00A55A95"/>
    <w:rsid w:val="00A55AC6"/>
    <w:rsid w:val="00A55C0D"/>
    <w:rsid w:val="00A55E00"/>
    <w:rsid w:val="00A55E43"/>
    <w:rsid w:val="00A5617A"/>
    <w:rsid w:val="00A5619E"/>
    <w:rsid w:val="00A56251"/>
    <w:rsid w:val="00A56325"/>
    <w:rsid w:val="00A5637E"/>
    <w:rsid w:val="00A56490"/>
    <w:rsid w:val="00A56701"/>
    <w:rsid w:val="00A5691D"/>
    <w:rsid w:val="00A56966"/>
    <w:rsid w:val="00A56A43"/>
    <w:rsid w:val="00A56B5F"/>
    <w:rsid w:val="00A56BAB"/>
    <w:rsid w:val="00A56C11"/>
    <w:rsid w:val="00A56CA8"/>
    <w:rsid w:val="00A56D1A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DA2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8AA"/>
    <w:rsid w:val="00A62AD1"/>
    <w:rsid w:val="00A62BA6"/>
    <w:rsid w:val="00A62C4C"/>
    <w:rsid w:val="00A62C6A"/>
    <w:rsid w:val="00A62D35"/>
    <w:rsid w:val="00A62DCC"/>
    <w:rsid w:val="00A62ED1"/>
    <w:rsid w:val="00A62F34"/>
    <w:rsid w:val="00A6300C"/>
    <w:rsid w:val="00A63041"/>
    <w:rsid w:val="00A6313F"/>
    <w:rsid w:val="00A6326C"/>
    <w:rsid w:val="00A6327A"/>
    <w:rsid w:val="00A632D4"/>
    <w:rsid w:val="00A63444"/>
    <w:rsid w:val="00A634FC"/>
    <w:rsid w:val="00A63697"/>
    <w:rsid w:val="00A638B9"/>
    <w:rsid w:val="00A639B3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222"/>
    <w:rsid w:val="00A6542A"/>
    <w:rsid w:val="00A65485"/>
    <w:rsid w:val="00A655FD"/>
    <w:rsid w:val="00A65759"/>
    <w:rsid w:val="00A657C7"/>
    <w:rsid w:val="00A65830"/>
    <w:rsid w:val="00A65833"/>
    <w:rsid w:val="00A65971"/>
    <w:rsid w:val="00A65AAD"/>
    <w:rsid w:val="00A65AE1"/>
    <w:rsid w:val="00A65B4B"/>
    <w:rsid w:val="00A65C5D"/>
    <w:rsid w:val="00A65FF3"/>
    <w:rsid w:val="00A6601F"/>
    <w:rsid w:val="00A66232"/>
    <w:rsid w:val="00A66327"/>
    <w:rsid w:val="00A66386"/>
    <w:rsid w:val="00A66402"/>
    <w:rsid w:val="00A665DB"/>
    <w:rsid w:val="00A6672A"/>
    <w:rsid w:val="00A667A8"/>
    <w:rsid w:val="00A66841"/>
    <w:rsid w:val="00A66925"/>
    <w:rsid w:val="00A66A84"/>
    <w:rsid w:val="00A66AD8"/>
    <w:rsid w:val="00A66BB3"/>
    <w:rsid w:val="00A67162"/>
    <w:rsid w:val="00A67195"/>
    <w:rsid w:val="00A671B4"/>
    <w:rsid w:val="00A6726A"/>
    <w:rsid w:val="00A672A9"/>
    <w:rsid w:val="00A673CC"/>
    <w:rsid w:val="00A67546"/>
    <w:rsid w:val="00A6776A"/>
    <w:rsid w:val="00A6776F"/>
    <w:rsid w:val="00A678B8"/>
    <w:rsid w:val="00A679CE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318"/>
    <w:rsid w:val="00A7046C"/>
    <w:rsid w:val="00A705CB"/>
    <w:rsid w:val="00A70711"/>
    <w:rsid w:val="00A7076C"/>
    <w:rsid w:val="00A70829"/>
    <w:rsid w:val="00A70A73"/>
    <w:rsid w:val="00A70DC8"/>
    <w:rsid w:val="00A710E7"/>
    <w:rsid w:val="00A71144"/>
    <w:rsid w:val="00A7125A"/>
    <w:rsid w:val="00A71266"/>
    <w:rsid w:val="00A71294"/>
    <w:rsid w:val="00A71389"/>
    <w:rsid w:val="00A7144D"/>
    <w:rsid w:val="00A71738"/>
    <w:rsid w:val="00A7182D"/>
    <w:rsid w:val="00A71886"/>
    <w:rsid w:val="00A718DC"/>
    <w:rsid w:val="00A719B4"/>
    <w:rsid w:val="00A72297"/>
    <w:rsid w:val="00A723B9"/>
    <w:rsid w:val="00A726E7"/>
    <w:rsid w:val="00A7282B"/>
    <w:rsid w:val="00A728A4"/>
    <w:rsid w:val="00A72BBC"/>
    <w:rsid w:val="00A72CE0"/>
    <w:rsid w:val="00A72D19"/>
    <w:rsid w:val="00A72E37"/>
    <w:rsid w:val="00A73328"/>
    <w:rsid w:val="00A736E7"/>
    <w:rsid w:val="00A73718"/>
    <w:rsid w:val="00A738F9"/>
    <w:rsid w:val="00A73BFF"/>
    <w:rsid w:val="00A73C6E"/>
    <w:rsid w:val="00A740FC"/>
    <w:rsid w:val="00A74208"/>
    <w:rsid w:val="00A74247"/>
    <w:rsid w:val="00A74251"/>
    <w:rsid w:val="00A74461"/>
    <w:rsid w:val="00A74C42"/>
    <w:rsid w:val="00A74D0E"/>
    <w:rsid w:val="00A74F12"/>
    <w:rsid w:val="00A74F6C"/>
    <w:rsid w:val="00A74F86"/>
    <w:rsid w:val="00A7522F"/>
    <w:rsid w:val="00A75258"/>
    <w:rsid w:val="00A752D1"/>
    <w:rsid w:val="00A7549A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100"/>
    <w:rsid w:val="00A77324"/>
    <w:rsid w:val="00A7733D"/>
    <w:rsid w:val="00A775F6"/>
    <w:rsid w:val="00A77662"/>
    <w:rsid w:val="00A77826"/>
    <w:rsid w:val="00A77A3B"/>
    <w:rsid w:val="00A77C07"/>
    <w:rsid w:val="00A77E54"/>
    <w:rsid w:val="00A77F73"/>
    <w:rsid w:val="00A8022C"/>
    <w:rsid w:val="00A80ABD"/>
    <w:rsid w:val="00A80DF4"/>
    <w:rsid w:val="00A80FF1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07"/>
    <w:rsid w:val="00A820F7"/>
    <w:rsid w:val="00A82122"/>
    <w:rsid w:val="00A821B5"/>
    <w:rsid w:val="00A82433"/>
    <w:rsid w:val="00A82542"/>
    <w:rsid w:val="00A828F1"/>
    <w:rsid w:val="00A82B8C"/>
    <w:rsid w:val="00A82E64"/>
    <w:rsid w:val="00A82FB1"/>
    <w:rsid w:val="00A834AA"/>
    <w:rsid w:val="00A834B0"/>
    <w:rsid w:val="00A834FE"/>
    <w:rsid w:val="00A836C8"/>
    <w:rsid w:val="00A8377B"/>
    <w:rsid w:val="00A838C1"/>
    <w:rsid w:val="00A83C09"/>
    <w:rsid w:val="00A83C9E"/>
    <w:rsid w:val="00A83E9B"/>
    <w:rsid w:val="00A83F42"/>
    <w:rsid w:val="00A841AE"/>
    <w:rsid w:val="00A84313"/>
    <w:rsid w:val="00A8445D"/>
    <w:rsid w:val="00A845A8"/>
    <w:rsid w:val="00A84706"/>
    <w:rsid w:val="00A84A42"/>
    <w:rsid w:val="00A84BFA"/>
    <w:rsid w:val="00A84E27"/>
    <w:rsid w:val="00A84EA8"/>
    <w:rsid w:val="00A84EB2"/>
    <w:rsid w:val="00A85085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4B9"/>
    <w:rsid w:val="00A865E7"/>
    <w:rsid w:val="00A866E3"/>
    <w:rsid w:val="00A8670E"/>
    <w:rsid w:val="00A86C1B"/>
    <w:rsid w:val="00A86D9A"/>
    <w:rsid w:val="00A86E16"/>
    <w:rsid w:val="00A86F8C"/>
    <w:rsid w:val="00A871AB"/>
    <w:rsid w:val="00A872CD"/>
    <w:rsid w:val="00A87494"/>
    <w:rsid w:val="00A876A6"/>
    <w:rsid w:val="00A876A9"/>
    <w:rsid w:val="00A879C7"/>
    <w:rsid w:val="00A87A31"/>
    <w:rsid w:val="00A87AB5"/>
    <w:rsid w:val="00A87B2A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05"/>
    <w:rsid w:val="00A917C3"/>
    <w:rsid w:val="00A91808"/>
    <w:rsid w:val="00A918AF"/>
    <w:rsid w:val="00A91A85"/>
    <w:rsid w:val="00A91BBC"/>
    <w:rsid w:val="00A91C59"/>
    <w:rsid w:val="00A91E79"/>
    <w:rsid w:val="00A91E98"/>
    <w:rsid w:val="00A9203E"/>
    <w:rsid w:val="00A920BE"/>
    <w:rsid w:val="00A9236F"/>
    <w:rsid w:val="00A923B0"/>
    <w:rsid w:val="00A923F3"/>
    <w:rsid w:val="00A923F9"/>
    <w:rsid w:val="00A92431"/>
    <w:rsid w:val="00A924B6"/>
    <w:rsid w:val="00A9269C"/>
    <w:rsid w:val="00A92745"/>
    <w:rsid w:val="00A92911"/>
    <w:rsid w:val="00A929A0"/>
    <w:rsid w:val="00A929E6"/>
    <w:rsid w:val="00A92A11"/>
    <w:rsid w:val="00A92EA7"/>
    <w:rsid w:val="00A92F5C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3E35"/>
    <w:rsid w:val="00A94042"/>
    <w:rsid w:val="00A94072"/>
    <w:rsid w:val="00A94178"/>
    <w:rsid w:val="00A941C8"/>
    <w:rsid w:val="00A943AC"/>
    <w:rsid w:val="00A944A2"/>
    <w:rsid w:val="00A944F2"/>
    <w:rsid w:val="00A9453E"/>
    <w:rsid w:val="00A94656"/>
    <w:rsid w:val="00A947D5"/>
    <w:rsid w:val="00A948D8"/>
    <w:rsid w:val="00A94946"/>
    <w:rsid w:val="00A94AB0"/>
    <w:rsid w:val="00A94AEE"/>
    <w:rsid w:val="00A94B0E"/>
    <w:rsid w:val="00A94C02"/>
    <w:rsid w:val="00A94E9D"/>
    <w:rsid w:val="00A9523E"/>
    <w:rsid w:val="00A953C1"/>
    <w:rsid w:val="00A954BA"/>
    <w:rsid w:val="00A95554"/>
    <w:rsid w:val="00A95654"/>
    <w:rsid w:val="00A956FD"/>
    <w:rsid w:val="00A9585F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7FC"/>
    <w:rsid w:val="00A979FE"/>
    <w:rsid w:val="00A97B39"/>
    <w:rsid w:val="00A97BF2"/>
    <w:rsid w:val="00A97C0E"/>
    <w:rsid w:val="00A97CAC"/>
    <w:rsid w:val="00A97E1D"/>
    <w:rsid w:val="00AA0117"/>
    <w:rsid w:val="00AA0140"/>
    <w:rsid w:val="00AA0408"/>
    <w:rsid w:val="00AA0606"/>
    <w:rsid w:val="00AA0660"/>
    <w:rsid w:val="00AA0876"/>
    <w:rsid w:val="00AA0944"/>
    <w:rsid w:val="00AA0CA2"/>
    <w:rsid w:val="00AA0CAD"/>
    <w:rsid w:val="00AA0F76"/>
    <w:rsid w:val="00AA1332"/>
    <w:rsid w:val="00AA15B2"/>
    <w:rsid w:val="00AA188A"/>
    <w:rsid w:val="00AA19E2"/>
    <w:rsid w:val="00AA1A60"/>
    <w:rsid w:val="00AA1A6D"/>
    <w:rsid w:val="00AA216E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BC2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9A0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AF5"/>
    <w:rsid w:val="00AA5D2A"/>
    <w:rsid w:val="00AA5D7D"/>
    <w:rsid w:val="00AA5F37"/>
    <w:rsid w:val="00AA5FC5"/>
    <w:rsid w:val="00AA6225"/>
    <w:rsid w:val="00AA62DD"/>
    <w:rsid w:val="00AA632E"/>
    <w:rsid w:val="00AA661D"/>
    <w:rsid w:val="00AA672E"/>
    <w:rsid w:val="00AA685F"/>
    <w:rsid w:val="00AA6CD2"/>
    <w:rsid w:val="00AA6F15"/>
    <w:rsid w:val="00AA7050"/>
    <w:rsid w:val="00AA7189"/>
    <w:rsid w:val="00AA7225"/>
    <w:rsid w:val="00AA760C"/>
    <w:rsid w:val="00AA788E"/>
    <w:rsid w:val="00AA79F1"/>
    <w:rsid w:val="00AA7A20"/>
    <w:rsid w:val="00AA7B05"/>
    <w:rsid w:val="00AA7DB7"/>
    <w:rsid w:val="00AA7DD5"/>
    <w:rsid w:val="00AA7E6E"/>
    <w:rsid w:val="00AA7E86"/>
    <w:rsid w:val="00AB01BD"/>
    <w:rsid w:val="00AB02C2"/>
    <w:rsid w:val="00AB0319"/>
    <w:rsid w:val="00AB035A"/>
    <w:rsid w:val="00AB0530"/>
    <w:rsid w:val="00AB0686"/>
    <w:rsid w:val="00AB06C4"/>
    <w:rsid w:val="00AB094B"/>
    <w:rsid w:val="00AB0986"/>
    <w:rsid w:val="00AB0C20"/>
    <w:rsid w:val="00AB0C4F"/>
    <w:rsid w:val="00AB0D2F"/>
    <w:rsid w:val="00AB0E14"/>
    <w:rsid w:val="00AB0F6C"/>
    <w:rsid w:val="00AB0F76"/>
    <w:rsid w:val="00AB0FEE"/>
    <w:rsid w:val="00AB11E3"/>
    <w:rsid w:val="00AB1278"/>
    <w:rsid w:val="00AB151F"/>
    <w:rsid w:val="00AB1673"/>
    <w:rsid w:val="00AB1844"/>
    <w:rsid w:val="00AB1B3F"/>
    <w:rsid w:val="00AB1C61"/>
    <w:rsid w:val="00AB1D0E"/>
    <w:rsid w:val="00AB1EDD"/>
    <w:rsid w:val="00AB1F15"/>
    <w:rsid w:val="00AB2219"/>
    <w:rsid w:val="00AB2667"/>
    <w:rsid w:val="00AB276E"/>
    <w:rsid w:val="00AB27EF"/>
    <w:rsid w:val="00AB28FF"/>
    <w:rsid w:val="00AB2AC7"/>
    <w:rsid w:val="00AB2CF4"/>
    <w:rsid w:val="00AB2E21"/>
    <w:rsid w:val="00AB3061"/>
    <w:rsid w:val="00AB32B7"/>
    <w:rsid w:val="00AB3450"/>
    <w:rsid w:val="00AB348A"/>
    <w:rsid w:val="00AB3620"/>
    <w:rsid w:val="00AB37AA"/>
    <w:rsid w:val="00AB37FC"/>
    <w:rsid w:val="00AB3856"/>
    <w:rsid w:val="00AB39B8"/>
    <w:rsid w:val="00AB3FD8"/>
    <w:rsid w:val="00AB41E3"/>
    <w:rsid w:val="00AB4279"/>
    <w:rsid w:val="00AB4446"/>
    <w:rsid w:val="00AB460C"/>
    <w:rsid w:val="00AB4733"/>
    <w:rsid w:val="00AB479E"/>
    <w:rsid w:val="00AB48CA"/>
    <w:rsid w:val="00AB498A"/>
    <w:rsid w:val="00AB4998"/>
    <w:rsid w:val="00AB4ACF"/>
    <w:rsid w:val="00AB4BA3"/>
    <w:rsid w:val="00AB4C37"/>
    <w:rsid w:val="00AB4C6A"/>
    <w:rsid w:val="00AB4E27"/>
    <w:rsid w:val="00AB4EC7"/>
    <w:rsid w:val="00AB4EFA"/>
    <w:rsid w:val="00AB528C"/>
    <w:rsid w:val="00AB53F7"/>
    <w:rsid w:val="00AB53FB"/>
    <w:rsid w:val="00AB540C"/>
    <w:rsid w:val="00AB552C"/>
    <w:rsid w:val="00AB5554"/>
    <w:rsid w:val="00AB557A"/>
    <w:rsid w:val="00AB5AD3"/>
    <w:rsid w:val="00AB5DA8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6F04"/>
    <w:rsid w:val="00AB70A2"/>
    <w:rsid w:val="00AB7267"/>
    <w:rsid w:val="00AB73AF"/>
    <w:rsid w:val="00AB75D0"/>
    <w:rsid w:val="00AB76E0"/>
    <w:rsid w:val="00AB76FA"/>
    <w:rsid w:val="00AB7AC3"/>
    <w:rsid w:val="00AB7B13"/>
    <w:rsid w:val="00AB7B76"/>
    <w:rsid w:val="00AB7C37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0F67"/>
    <w:rsid w:val="00AC14F3"/>
    <w:rsid w:val="00AC182E"/>
    <w:rsid w:val="00AC190F"/>
    <w:rsid w:val="00AC1A93"/>
    <w:rsid w:val="00AC1E19"/>
    <w:rsid w:val="00AC1E56"/>
    <w:rsid w:val="00AC208A"/>
    <w:rsid w:val="00AC21EF"/>
    <w:rsid w:val="00AC2252"/>
    <w:rsid w:val="00AC238E"/>
    <w:rsid w:val="00AC2483"/>
    <w:rsid w:val="00AC252E"/>
    <w:rsid w:val="00AC25C4"/>
    <w:rsid w:val="00AC2921"/>
    <w:rsid w:val="00AC2B24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2BF"/>
    <w:rsid w:val="00AC44EF"/>
    <w:rsid w:val="00AC465A"/>
    <w:rsid w:val="00AC4686"/>
    <w:rsid w:val="00AC471F"/>
    <w:rsid w:val="00AC47D8"/>
    <w:rsid w:val="00AC47F2"/>
    <w:rsid w:val="00AC4997"/>
    <w:rsid w:val="00AC4C30"/>
    <w:rsid w:val="00AC4C4E"/>
    <w:rsid w:val="00AC4DC5"/>
    <w:rsid w:val="00AC50A5"/>
    <w:rsid w:val="00AC5227"/>
    <w:rsid w:val="00AC5456"/>
    <w:rsid w:val="00AC555E"/>
    <w:rsid w:val="00AC5581"/>
    <w:rsid w:val="00AC562A"/>
    <w:rsid w:val="00AC5673"/>
    <w:rsid w:val="00AC57CD"/>
    <w:rsid w:val="00AC5A65"/>
    <w:rsid w:val="00AC5ADC"/>
    <w:rsid w:val="00AC5AEE"/>
    <w:rsid w:val="00AC5B83"/>
    <w:rsid w:val="00AC5DBF"/>
    <w:rsid w:val="00AC5EC3"/>
    <w:rsid w:val="00AC5F56"/>
    <w:rsid w:val="00AC5FAC"/>
    <w:rsid w:val="00AC6147"/>
    <w:rsid w:val="00AC6224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CD7"/>
    <w:rsid w:val="00AC6D94"/>
    <w:rsid w:val="00AC721A"/>
    <w:rsid w:val="00AC7417"/>
    <w:rsid w:val="00AC7503"/>
    <w:rsid w:val="00AC75A6"/>
    <w:rsid w:val="00AC7764"/>
    <w:rsid w:val="00AC7A6A"/>
    <w:rsid w:val="00AC7BF2"/>
    <w:rsid w:val="00AC7E84"/>
    <w:rsid w:val="00AD0007"/>
    <w:rsid w:val="00AD01F8"/>
    <w:rsid w:val="00AD0250"/>
    <w:rsid w:val="00AD04A2"/>
    <w:rsid w:val="00AD0591"/>
    <w:rsid w:val="00AD0741"/>
    <w:rsid w:val="00AD0C61"/>
    <w:rsid w:val="00AD0E32"/>
    <w:rsid w:val="00AD0EAE"/>
    <w:rsid w:val="00AD0F4B"/>
    <w:rsid w:val="00AD100B"/>
    <w:rsid w:val="00AD138A"/>
    <w:rsid w:val="00AD13D4"/>
    <w:rsid w:val="00AD149B"/>
    <w:rsid w:val="00AD1585"/>
    <w:rsid w:val="00AD1634"/>
    <w:rsid w:val="00AD191D"/>
    <w:rsid w:val="00AD1A1A"/>
    <w:rsid w:val="00AD1B19"/>
    <w:rsid w:val="00AD1C70"/>
    <w:rsid w:val="00AD1C99"/>
    <w:rsid w:val="00AD1D39"/>
    <w:rsid w:val="00AD1E26"/>
    <w:rsid w:val="00AD1E73"/>
    <w:rsid w:val="00AD1FFA"/>
    <w:rsid w:val="00AD2837"/>
    <w:rsid w:val="00AD2924"/>
    <w:rsid w:val="00AD2ABF"/>
    <w:rsid w:val="00AD2CF6"/>
    <w:rsid w:val="00AD2D32"/>
    <w:rsid w:val="00AD2E22"/>
    <w:rsid w:val="00AD2E89"/>
    <w:rsid w:val="00AD2EB1"/>
    <w:rsid w:val="00AD3023"/>
    <w:rsid w:val="00AD31F9"/>
    <w:rsid w:val="00AD3260"/>
    <w:rsid w:val="00AD34A8"/>
    <w:rsid w:val="00AD35D0"/>
    <w:rsid w:val="00AD3632"/>
    <w:rsid w:val="00AD3749"/>
    <w:rsid w:val="00AD3832"/>
    <w:rsid w:val="00AD39D9"/>
    <w:rsid w:val="00AD3C6F"/>
    <w:rsid w:val="00AD3FE3"/>
    <w:rsid w:val="00AD40E5"/>
    <w:rsid w:val="00AD4109"/>
    <w:rsid w:val="00AD43AC"/>
    <w:rsid w:val="00AD45B8"/>
    <w:rsid w:val="00AD49C6"/>
    <w:rsid w:val="00AD4BDA"/>
    <w:rsid w:val="00AD4F8F"/>
    <w:rsid w:val="00AD5039"/>
    <w:rsid w:val="00AD508A"/>
    <w:rsid w:val="00AD5497"/>
    <w:rsid w:val="00AD5707"/>
    <w:rsid w:val="00AD573E"/>
    <w:rsid w:val="00AD578B"/>
    <w:rsid w:val="00AD5806"/>
    <w:rsid w:val="00AD5B3F"/>
    <w:rsid w:val="00AD5BFF"/>
    <w:rsid w:val="00AD5C55"/>
    <w:rsid w:val="00AD5DE4"/>
    <w:rsid w:val="00AD5E33"/>
    <w:rsid w:val="00AD5F6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D29"/>
    <w:rsid w:val="00AD6EE4"/>
    <w:rsid w:val="00AD7177"/>
    <w:rsid w:val="00AD717C"/>
    <w:rsid w:val="00AD7329"/>
    <w:rsid w:val="00AD762B"/>
    <w:rsid w:val="00AD7847"/>
    <w:rsid w:val="00AD797C"/>
    <w:rsid w:val="00AD79D9"/>
    <w:rsid w:val="00AD7AC6"/>
    <w:rsid w:val="00AD7B3C"/>
    <w:rsid w:val="00AD7B4F"/>
    <w:rsid w:val="00AD7D71"/>
    <w:rsid w:val="00AE018D"/>
    <w:rsid w:val="00AE0254"/>
    <w:rsid w:val="00AE02DE"/>
    <w:rsid w:val="00AE0379"/>
    <w:rsid w:val="00AE0428"/>
    <w:rsid w:val="00AE077E"/>
    <w:rsid w:val="00AE08A4"/>
    <w:rsid w:val="00AE0CC8"/>
    <w:rsid w:val="00AE0E21"/>
    <w:rsid w:val="00AE0EBE"/>
    <w:rsid w:val="00AE0F93"/>
    <w:rsid w:val="00AE101A"/>
    <w:rsid w:val="00AE10AB"/>
    <w:rsid w:val="00AE10C5"/>
    <w:rsid w:val="00AE1232"/>
    <w:rsid w:val="00AE129A"/>
    <w:rsid w:val="00AE1390"/>
    <w:rsid w:val="00AE14F9"/>
    <w:rsid w:val="00AE152D"/>
    <w:rsid w:val="00AE1650"/>
    <w:rsid w:val="00AE1A08"/>
    <w:rsid w:val="00AE1AE9"/>
    <w:rsid w:val="00AE1C90"/>
    <w:rsid w:val="00AE1E8E"/>
    <w:rsid w:val="00AE2045"/>
    <w:rsid w:val="00AE2222"/>
    <w:rsid w:val="00AE2241"/>
    <w:rsid w:val="00AE231D"/>
    <w:rsid w:val="00AE297C"/>
    <w:rsid w:val="00AE2ABA"/>
    <w:rsid w:val="00AE2AEA"/>
    <w:rsid w:val="00AE2CDF"/>
    <w:rsid w:val="00AE2CF2"/>
    <w:rsid w:val="00AE2F02"/>
    <w:rsid w:val="00AE2F5B"/>
    <w:rsid w:val="00AE2FD8"/>
    <w:rsid w:val="00AE3039"/>
    <w:rsid w:val="00AE3044"/>
    <w:rsid w:val="00AE329A"/>
    <w:rsid w:val="00AE3634"/>
    <w:rsid w:val="00AE36CC"/>
    <w:rsid w:val="00AE3A26"/>
    <w:rsid w:val="00AE3B0A"/>
    <w:rsid w:val="00AE3B5F"/>
    <w:rsid w:val="00AE3CAD"/>
    <w:rsid w:val="00AE3E27"/>
    <w:rsid w:val="00AE3E3A"/>
    <w:rsid w:val="00AE3F4A"/>
    <w:rsid w:val="00AE4333"/>
    <w:rsid w:val="00AE4396"/>
    <w:rsid w:val="00AE440F"/>
    <w:rsid w:val="00AE4521"/>
    <w:rsid w:val="00AE46C9"/>
    <w:rsid w:val="00AE4B7B"/>
    <w:rsid w:val="00AE4BC3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599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583"/>
    <w:rsid w:val="00AF0687"/>
    <w:rsid w:val="00AF0BE1"/>
    <w:rsid w:val="00AF0C63"/>
    <w:rsid w:val="00AF0DBE"/>
    <w:rsid w:val="00AF0DE4"/>
    <w:rsid w:val="00AF1038"/>
    <w:rsid w:val="00AF117B"/>
    <w:rsid w:val="00AF1582"/>
    <w:rsid w:val="00AF1596"/>
    <w:rsid w:val="00AF162C"/>
    <w:rsid w:val="00AF1671"/>
    <w:rsid w:val="00AF17B3"/>
    <w:rsid w:val="00AF17C8"/>
    <w:rsid w:val="00AF17F0"/>
    <w:rsid w:val="00AF1810"/>
    <w:rsid w:val="00AF1B2B"/>
    <w:rsid w:val="00AF1DBE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689"/>
    <w:rsid w:val="00AF2796"/>
    <w:rsid w:val="00AF27D6"/>
    <w:rsid w:val="00AF282C"/>
    <w:rsid w:val="00AF290E"/>
    <w:rsid w:val="00AF29F2"/>
    <w:rsid w:val="00AF2A12"/>
    <w:rsid w:val="00AF2A28"/>
    <w:rsid w:val="00AF2D68"/>
    <w:rsid w:val="00AF2DF0"/>
    <w:rsid w:val="00AF2E5C"/>
    <w:rsid w:val="00AF3014"/>
    <w:rsid w:val="00AF30D3"/>
    <w:rsid w:val="00AF3114"/>
    <w:rsid w:val="00AF3207"/>
    <w:rsid w:val="00AF367B"/>
    <w:rsid w:val="00AF39C9"/>
    <w:rsid w:val="00AF39F2"/>
    <w:rsid w:val="00AF3E34"/>
    <w:rsid w:val="00AF415F"/>
    <w:rsid w:val="00AF41FA"/>
    <w:rsid w:val="00AF446C"/>
    <w:rsid w:val="00AF4924"/>
    <w:rsid w:val="00AF4AB8"/>
    <w:rsid w:val="00AF4AD7"/>
    <w:rsid w:val="00AF4DC7"/>
    <w:rsid w:val="00AF4FDF"/>
    <w:rsid w:val="00AF50BE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5D"/>
    <w:rsid w:val="00AF60C0"/>
    <w:rsid w:val="00AF6134"/>
    <w:rsid w:val="00AF619D"/>
    <w:rsid w:val="00AF65A0"/>
    <w:rsid w:val="00AF6801"/>
    <w:rsid w:val="00AF682C"/>
    <w:rsid w:val="00AF6AE6"/>
    <w:rsid w:val="00AF6F87"/>
    <w:rsid w:val="00AF7547"/>
    <w:rsid w:val="00AF76E7"/>
    <w:rsid w:val="00AF7735"/>
    <w:rsid w:val="00AF77DC"/>
    <w:rsid w:val="00AF77EF"/>
    <w:rsid w:val="00AF7A7B"/>
    <w:rsid w:val="00AF7C20"/>
    <w:rsid w:val="00AF7D14"/>
    <w:rsid w:val="00AF7F77"/>
    <w:rsid w:val="00B0007A"/>
    <w:rsid w:val="00B000B7"/>
    <w:rsid w:val="00B00473"/>
    <w:rsid w:val="00B0050A"/>
    <w:rsid w:val="00B0059F"/>
    <w:rsid w:val="00B00667"/>
    <w:rsid w:val="00B0090F"/>
    <w:rsid w:val="00B00979"/>
    <w:rsid w:val="00B009CA"/>
    <w:rsid w:val="00B00B08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29"/>
    <w:rsid w:val="00B01FD4"/>
    <w:rsid w:val="00B02178"/>
    <w:rsid w:val="00B021D2"/>
    <w:rsid w:val="00B02B1A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2FA"/>
    <w:rsid w:val="00B0485C"/>
    <w:rsid w:val="00B04A67"/>
    <w:rsid w:val="00B04B21"/>
    <w:rsid w:val="00B050D0"/>
    <w:rsid w:val="00B0511F"/>
    <w:rsid w:val="00B051F5"/>
    <w:rsid w:val="00B052D0"/>
    <w:rsid w:val="00B055B5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C8B"/>
    <w:rsid w:val="00B06DD1"/>
    <w:rsid w:val="00B06F6F"/>
    <w:rsid w:val="00B072FB"/>
    <w:rsid w:val="00B0733E"/>
    <w:rsid w:val="00B0737F"/>
    <w:rsid w:val="00B073AE"/>
    <w:rsid w:val="00B073C9"/>
    <w:rsid w:val="00B0741B"/>
    <w:rsid w:val="00B07484"/>
    <w:rsid w:val="00B077EF"/>
    <w:rsid w:val="00B0788D"/>
    <w:rsid w:val="00B07978"/>
    <w:rsid w:val="00B07D20"/>
    <w:rsid w:val="00B07F90"/>
    <w:rsid w:val="00B07FF5"/>
    <w:rsid w:val="00B101AE"/>
    <w:rsid w:val="00B101C3"/>
    <w:rsid w:val="00B1020A"/>
    <w:rsid w:val="00B102FA"/>
    <w:rsid w:val="00B1078B"/>
    <w:rsid w:val="00B10957"/>
    <w:rsid w:val="00B10A4D"/>
    <w:rsid w:val="00B10AAC"/>
    <w:rsid w:val="00B10EB1"/>
    <w:rsid w:val="00B10F4D"/>
    <w:rsid w:val="00B10F94"/>
    <w:rsid w:val="00B110D4"/>
    <w:rsid w:val="00B111E3"/>
    <w:rsid w:val="00B1122D"/>
    <w:rsid w:val="00B11405"/>
    <w:rsid w:val="00B11885"/>
    <w:rsid w:val="00B1199B"/>
    <w:rsid w:val="00B11A89"/>
    <w:rsid w:val="00B11AB0"/>
    <w:rsid w:val="00B11B5D"/>
    <w:rsid w:val="00B11C80"/>
    <w:rsid w:val="00B11D06"/>
    <w:rsid w:val="00B11E7E"/>
    <w:rsid w:val="00B11EEF"/>
    <w:rsid w:val="00B12045"/>
    <w:rsid w:val="00B12066"/>
    <w:rsid w:val="00B122BF"/>
    <w:rsid w:val="00B12319"/>
    <w:rsid w:val="00B12387"/>
    <w:rsid w:val="00B124A7"/>
    <w:rsid w:val="00B126D8"/>
    <w:rsid w:val="00B127F1"/>
    <w:rsid w:val="00B1296D"/>
    <w:rsid w:val="00B12B3F"/>
    <w:rsid w:val="00B12F32"/>
    <w:rsid w:val="00B12FCF"/>
    <w:rsid w:val="00B13117"/>
    <w:rsid w:val="00B1312C"/>
    <w:rsid w:val="00B131C1"/>
    <w:rsid w:val="00B13381"/>
    <w:rsid w:val="00B1391E"/>
    <w:rsid w:val="00B139FB"/>
    <w:rsid w:val="00B13AF4"/>
    <w:rsid w:val="00B13D58"/>
    <w:rsid w:val="00B13EE0"/>
    <w:rsid w:val="00B13F82"/>
    <w:rsid w:val="00B141B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9EE"/>
    <w:rsid w:val="00B15CC3"/>
    <w:rsid w:val="00B15CDE"/>
    <w:rsid w:val="00B15D16"/>
    <w:rsid w:val="00B15DF1"/>
    <w:rsid w:val="00B15E35"/>
    <w:rsid w:val="00B1626C"/>
    <w:rsid w:val="00B1628D"/>
    <w:rsid w:val="00B1645C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47"/>
    <w:rsid w:val="00B17E78"/>
    <w:rsid w:val="00B17F33"/>
    <w:rsid w:val="00B201F5"/>
    <w:rsid w:val="00B2021E"/>
    <w:rsid w:val="00B20240"/>
    <w:rsid w:val="00B20665"/>
    <w:rsid w:val="00B206E3"/>
    <w:rsid w:val="00B20E10"/>
    <w:rsid w:val="00B21430"/>
    <w:rsid w:val="00B218B4"/>
    <w:rsid w:val="00B21B3A"/>
    <w:rsid w:val="00B21C36"/>
    <w:rsid w:val="00B21CEB"/>
    <w:rsid w:val="00B21F22"/>
    <w:rsid w:val="00B2237E"/>
    <w:rsid w:val="00B22398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20B"/>
    <w:rsid w:val="00B234C4"/>
    <w:rsid w:val="00B234ED"/>
    <w:rsid w:val="00B239C1"/>
    <w:rsid w:val="00B23A2C"/>
    <w:rsid w:val="00B23A90"/>
    <w:rsid w:val="00B23D3C"/>
    <w:rsid w:val="00B2403D"/>
    <w:rsid w:val="00B2404A"/>
    <w:rsid w:val="00B240FA"/>
    <w:rsid w:val="00B2437E"/>
    <w:rsid w:val="00B2444C"/>
    <w:rsid w:val="00B244B4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AEA"/>
    <w:rsid w:val="00B25F69"/>
    <w:rsid w:val="00B25FDC"/>
    <w:rsid w:val="00B2601C"/>
    <w:rsid w:val="00B26174"/>
    <w:rsid w:val="00B26194"/>
    <w:rsid w:val="00B2629D"/>
    <w:rsid w:val="00B26458"/>
    <w:rsid w:val="00B268BF"/>
    <w:rsid w:val="00B26A9A"/>
    <w:rsid w:val="00B26CC4"/>
    <w:rsid w:val="00B27069"/>
    <w:rsid w:val="00B273A5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5C8"/>
    <w:rsid w:val="00B30679"/>
    <w:rsid w:val="00B30912"/>
    <w:rsid w:val="00B309DF"/>
    <w:rsid w:val="00B30BC7"/>
    <w:rsid w:val="00B30DE6"/>
    <w:rsid w:val="00B3109A"/>
    <w:rsid w:val="00B31120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0B3"/>
    <w:rsid w:val="00B3225E"/>
    <w:rsid w:val="00B322C2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1A6"/>
    <w:rsid w:val="00B3432C"/>
    <w:rsid w:val="00B34842"/>
    <w:rsid w:val="00B34947"/>
    <w:rsid w:val="00B34D12"/>
    <w:rsid w:val="00B34DA7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0F6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526"/>
    <w:rsid w:val="00B3756A"/>
    <w:rsid w:val="00B3776C"/>
    <w:rsid w:val="00B377AF"/>
    <w:rsid w:val="00B37CC6"/>
    <w:rsid w:val="00B400E8"/>
    <w:rsid w:val="00B40348"/>
    <w:rsid w:val="00B40386"/>
    <w:rsid w:val="00B4041C"/>
    <w:rsid w:val="00B404E7"/>
    <w:rsid w:val="00B4060B"/>
    <w:rsid w:val="00B406BC"/>
    <w:rsid w:val="00B40787"/>
    <w:rsid w:val="00B4087C"/>
    <w:rsid w:val="00B40AED"/>
    <w:rsid w:val="00B40AFB"/>
    <w:rsid w:val="00B40B08"/>
    <w:rsid w:val="00B40B1D"/>
    <w:rsid w:val="00B413C0"/>
    <w:rsid w:val="00B41587"/>
    <w:rsid w:val="00B416EE"/>
    <w:rsid w:val="00B41815"/>
    <w:rsid w:val="00B41A0F"/>
    <w:rsid w:val="00B41C04"/>
    <w:rsid w:val="00B41CF8"/>
    <w:rsid w:val="00B42492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6D3"/>
    <w:rsid w:val="00B43CDD"/>
    <w:rsid w:val="00B43E60"/>
    <w:rsid w:val="00B43E90"/>
    <w:rsid w:val="00B43EB3"/>
    <w:rsid w:val="00B43EE5"/>
    <w:rsid w:val="00B44296"/>
    <w:rsid w:val="00B44328"/>
    <w:rsid w:val="00B44425"/>
    <w:rsid w:val="00B448B1"/>
    <w:rsid w:val="00B448BE"/>
    <w:rsid w:val="00B44998"/>
    <w:rsid w:val="00B44A93"/>
    <w:rsid w:val="00B44C33"/>
    <w:rsid w:val="00B44D29"/>
    <w:rsid w:val="00B44FBF"/>
    <w:rsid w:val="00B450C7"/>
    <w:rsid w:val="00B45193"/>
    <w:rsid w:val="00B45291"/>
    <w:rsid w:val="00B453E3"/>
    <w:rsid w:val="00B453EF"/>
    <w:rsid w:val="00B4545D"/>
    <w:rsid w:val="00B4554A"/>
    <w:rsid w:val="00B45581"/>
    <w:rsid w:val="00B455E0"/>
    <w:rsid w:val="00B45671"/>
    <w:rsid w:val="00B45707"/>
    <w:rsid w:val="00B4570F"/>
    <w:rsid w:val="00B4577E"/>
    <w:rsid w:val="00B4595A"/>
    <w:rsid w:val="00B4598A"/>
    <w:rsid w:val="00B45B32"/>
    <w:rsid w:val="00B4611E"/>
    <w:rsid w:val="00B46457"/>
    <w:rsid w:val="00B466A8"/>
    <w:rsid w:val="00B467AE"/>
    <w:rsid w:val="00B46A8A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19B"/>
    <w:rsid w:val="00B50212"/>
    <w:rsid w:val="00B50225"/>
    <w:rsid w:val="00B5025F"/>
    <w:rsid w:val="00B503ED"/>
    <w:rsid w:val="00B50642"/>
    <w:rsid w:val="00B50793"/>
    <w:rsid w:val="00B50AAE"/>
    <w:rsid w:val="00B50ABE"/>
    <w:rsid w:val="00B50D2D"/>
    <w:rsid w:val="00B51010"/>
    <w:rsid w:val="00B513A8"/>
    <w:rsid w:val="00B515C9"/>
    <w:rsid w:val="00B51763"/>
    <w:rsid w:val="00B51B18"/>
    <w:rsid w:val="00B51F22"/>
    <w:rsid w:val="00B521F3"/>
    <w:rsid w:val="00B522DD"/>
    <w:rsid w:val="00B526FF"/>
    <w:rsid w:val="00B5274C"/>
    <w:rsid w:val="00B52759"/>
    <w:rsid w:val="00B528FA"/>
    <w:rsid w:val="00B52B3E"/>
    <w:rsid w:val="00B52B93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3F1E"/>
    <w:rsid w:val="00B541CD"/>
    <w:rsid w:val="00B54233"/>
    <w:rsid w:val="00B54561"/>
    <w:rsid w:val="00B5485C"/>
    <w:rsid w:val="00B54A5C"/>
    <w:rsid w:val="00B54B79"/>
    <w:rsid w:val="00B54E16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1D"/>
    <w:rsid w:val="00B55DCF"/>
    <w:rsid w:val="00B55E49"/>
    <w:rsid w:val="00B55E82"/>
    <w:rsid w:val="00B560A0"/>
    <w:rsid w:val="00B562A4"/>
    <w:rsid w:val="00B564E1"/>
    <w:rsid w:val="00B56900"/>
    <w:rsid w:val="00B56C1A"/>
    <w:rsid w:val="00B56F54"/>
    <w:rsid w:val="00B5705F"/>
    <w:rsid w:val="00B57085"/>
    <w:rsid w:val="00B57360"/>
    <w:rsid w:val="00B573AD"/>
    <w:rsid w:val="00B577EA"/>
    <w:rsid w:val="00B57895"/>
    <w:rsid w:val="00B57A3C"/>
    <w:rsid w:val="00B57CC1"/>
    <w:rsid w:val="00B57FC2"/>
    <w:rsid w:val="00B600E4"/>
    <w:rsid w:val="00B60380"/>
    <w:rsid w:val="00B60561"/>
    <w:rsid w:val="00B60741"/>
    <w:rsid w:val="00B6077D"/>
    <w:rsid w:val="00B608A7"/>
    <w:rsid w:val="00B60905"/>
    <w:rsid w:val="00B60934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BCC"/>
    <w:rsid w:val="00B61E85"/>
    <w:rsid w:val="00B61FF1"/>
    <w:rsid w:val="00B62102"/>
    <w:rsid w:val="00B62317"/>
    <w:rsid w:val="00B6240E"/>
    <w:rsid w:val="00B62472"/>
    <w:rsid w:val="00B62B00"/>
    <w:rsid w:val="00B62C65"/>
    <w:rsid w:val="00B62D58"/>
    <w:rsid w:val="00B63126"/>
    <w:rsid w:val="00B63234"/>
    <w:rsid w:val="00B632FF"/>
    <w:rsid w:val="00B63347"/>
    <w:rsid w:val="00B63590"/>
    <w:rsid w:val="00B635DF"/>
    <w:rsid w:val="00B637EA"/>
    <w:rsid w:val="00B6381C"/>
    <w:rsid w:val="00B6395B"/>
    <w:rsid w:val="00B639F8"/>
    <w:rsid w:val="00B63A5E"/>
    <w:rsid w:val="00B63ABC"/>
    <w:rsid w:val="00B63D28"/>
    <w:rsid w:val="00B63D70"/>
    <w:rsid w:val="00B63F23"/>
    <w:rsid w:val="00B6426F"/>
    <w:rsid w:val="00B6429C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172"/>
    <w:rsid w:val="00B6524B"/>
    <w:rsid w:val="00B652AE"/>
    <w:rsid w:val="00B6533A"/>
    <w:rsid w:val="00B65426"/>
    <w:rsid w:val="00B654DA"/>
    <w:rsid w:val="00B654E0"/>
    <w:rsid w:val="00B65682"/>
    <w:rsid w:val="00B65D4F"/>
    <w:rsid w:val="00B65E04"/>
    <w:rsid w:val="00B65F1C"/>
    <w:rsid w:val="00B661E1"/>
    <w:rsid w:val="00B66302"/>
    <w:rsid w:val="00B66391"/>
    <w:rsid w:val="00B664B2"/>
    <w:rsid w:val="00B664DD"/>
    <w:rsid w:val="00B6674E"/>
    <w:rsid w:val="00B66831"/>
    <w:rsid w:val="00B66A25"/>
    <w:rsid w:val="00B670AC"/>
    <w:rsid w:val="00B67322"/>
    <w:rsid w:val="00B674EC"/>
    <w:rsid w:val="00B676B6"/>
    <w:rsid w:val="00B67710"/>
    <w:rsid w:val="00B677A1"/>
    <w:rsid w:val="00B67B00"/>
    <w:rsid w:val="00B67B9D"/>
    <w:rsid w:val="00B67F3D"/>
    <w:rsid w:val="00B67F6D"/>
    <w:rsid w:val="00B70092"/>
    <w:rsid w:val="00B705CF"/>
    <w:rsid w:val="00B708DC"/>
    <w:rsid w:val="00B70963"/>
    <w:rsid w:val="00B70A25"/>
    <w:rsid w:val="00B70A3C"/>
    <w:rsid w:val="00B70A5E"/>
    <w:rsid w:val="00B70BD4"/>
    <w:rsid w:val="00B70BE3"/>
    <w:rsid w:val="00B70D1F"/>
    <w:rsid w:val="00B710AA"/>
    <w:rsid w:val="00B71464"/>
    <w:rsid w:val="00B714C7"/>
    <w:rsid w:val="00B71526"/>
    <w:rsid w:val="00B71663"/>
    <w:rsid w:val="00B71AAD"/>
    <w:rsid w:val="00B71B48"/>
    <w:rsid w:val="00B71FA5"/>
    <w:rsid w:val="00B720C2"/>
    <w:rsid w:val="00B720F8"/>
    <w:rsid w:val="00B72271"/>
    <w:rsid w:val="00B724E9"/>
    <w:rsid w:val="00B728E4"/>
    <w:rsid w:val="00B728FA"/>
    <w:rsid w:val="00B7290C"/>
    <w:rsid w:val="00B72A49"/>
    <w:rsid w:val="00B72B4C"/>
    <w:rsid w:val="00B72B7F"/>
    <w:rsid w:val="00B72D17"/>
    <w:rsid w:val="00B72DC8"/>
    <w:rsid w:val="00B72FA8"/>
    <w:rsid w:val="00B73051"/>
    <w:rsid w:val="00B73514"/>
    <w:rsid w:val="00B73908"/>
    <w:rsid w:val="00B73BB4"/>
    <w:rsid w:val="00B73E05"/>
    <w:rsid w:val="00B73ECD"/>
    <w:rsid w:val="00B73FF6"/>
    <w:rsid w:val="00B74766"/>
    <w:rsid w:val="00B74847"/>
    <w:rsid w:val="00B74E4F"/>
    <w:rsid w:val="00B74FB7"/>
    <w:rsid w:val="00B75300"/>
    <w:rsid w:val="00B75324"/>
    <w:rsid w:val="00B7537D"/>
    <w:rsid w:val="00B7556A"/>
    <w:rsid w:val="00B755F5"/>
    <w:rsid w:val="00B75B6C"/>
    <w:rsid w:val="00B75BE9"/>
    <w:rsid w:val="00B75C02"/>
    <w:rsid w:val="00B75D36"/>
    <w:rsid w:val="00B75DDC"/>
    <w:rsid w:val="00B76380"/>
    <w:rsid w:val="00B76702"/>
    <w:rsid w:val="00B767DF"/>
    <w:rsid w:val="00B76A16"/>
    <w:rsid w:val="00B76E71"/>
    <w:rsid w:val="00B7714B"/>
    <w:rsid w:val="00B7729F"/>
    <w:rsid w:val="00B77466"/>
    <w:rsid w:val="00B774DA"/>
    <w:rsid w:val="00B7753C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774"/>
    <w:rsid w:val="00B8082A"/>
    <w:rsid w:val="00B8085E"/>
    <w:rsid w:val="00B80887"/>
    <w:rsid w:val="00B808B8"/>
    <w:rsid w:val="00B80973"/>
    <w:rsid w:val="00B80B79"/>
    <w:rsid w:val="00B80C63"/>
    <w:rsid w:val="00B80CFD"/>
    <w:rsid w:val="00B80DF6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51D"/>
    <w:rsid w:val="00B827D5"/>
    <w:rsid w:val="00B827E7"/>
    <w:rsid w:val="00B82887"/>
    <w:rsid w:val="00B82E0D"/>
    <w:rsid w:val="00B82F2C"/>
    <w:rsid w:val="00B82FEB"/>
    <w:rsid w:val="00B830DB"/>
    <w:rsid w:val="00B831B9"/>
    <w:rsid w:val="00B833B4"/>
    <w:rsid w:val="00B833FF"/>
    <w:rsid w:val="00B8341E"/>
    <w:rsid w:val="00B836AD"/>
    <w:rsid w:val="00B837A8"/>
    <w:rsid w:val="00B83999"/>
    <w:rsid w:val="00B83A3D"/>
    <w:rsid w:val="00B83A7B"/>
    <w:rsid w:val="00B83D02"/>
    <w:rsid w:val="00B842E5"/>
    <w:rsid w:val="00B8432C"/>
    <w:rsid w:val="00B84452"/>
    <w:rsid w:val="00B84952"/>
    <w:rsid w:val="00B84F2F"/>
    <w:rsid w:val="00B8509E"/>
    <w:rsid w:val="00B85298"/>
    <w:rsid w:val="00B854B7"/>
    <w:rsid w:val="00B8558C"/>
    <w:rsid w:val="00B85792"/>
    <w:rsid w:val="00B85820"/>
    <w:rsid w:val="00B85BB4"/>
    <w:rsid w:val="00B8604D"/>
    <w:rsid w:val="00B861A7"/>
    <w:rsid w:val="00B861FF"/>
    <w:rsid w:val="00B864FF"/>
    <w:rsid w:val="00B86567"/>
    <w:rsid w:val="00B8662B"/>
    <w:rsid w:val="00B8673D"/>
    <w:rsid w:val="00B868FB"/>
    <w:rsid w:val="00B8693C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D39"/>
    <w:rsid w:val="00B87DFC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3E5"/>
    <w:rsid w:val="00B916B8"/>
    <w:rsid w:val="00B91721"/>
    <w:rsid w:val="00B91730"/>
    <w:rsid w:val="00B91AEF"/>
    <w:rsid w:val="00B91C13"/>
    <w:rsid w:val="00B91E25"/>
    <w:rsid w:val="00B91E6B"/>
    <w:rsid w:val="00B91F98"/>
    <w:rsid w:val="00B920A2"/>
    <w:rsid w:val="00B92195"/>
    <w:rsid w:val="00B92496"/>
    <w:rsid w:val="00B92512"/>
    <w:rsid w:val="00B927BF"/>
    <w:rsid w:val="00B92B9E"/>
    <w:rsid w:val="00B92BE9"/>
    <w:rsid w:val="00B92C3D"/>
    <w:rsid w:val="00B92CD0"/>
    <w:rsid w:val="00B92D6B"/>
    <w:rsid w:val="00B92F08"/>
    <w:rsid w:val="00B92F42"/>
    <w:rsid w:val="00B92FCE"/>
    <w:rsid w:val="00B9309E"/>
    <w:rsid w:val="00B93180"/>
    <w:rsid w:val="00B931CC"/>
    <w:rsid w:val="00B931E9"/>
    <w:rsid w:val="00B9368D"/>
    <w:rsid w:val="00B937A0"/>
    <w:rsid w:val="00B937F0"/>
    <w:rsid w:val="00B937F4"/>
    <w:rsid w:val="00B9383D"/>
    <w:rsid w:val="00B93BCE"/>
    <w:rsid w:val="00B93C18"/>
    <w:rsid w:val="00B93D97"/>
    <w:rsid w:val="00B93E3E"/>
    <w:rsid w:val="00B93F43"/>
    <w:rsid w:val="00B940D7"/>
    <w:rsid w:val="00B94111"/>
    <w:rsid w:val="00B9412B"/>
    <w:rsid w:val="00B94445"/>
    <w:rsid w:val="00B945E5"/>
    <w:rsid w:val="00B9461C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34E"/>
    <w:rsid w:val="00B96417"/>
    <w:rsid w:val="00B96496"/>
    <w:rsid w:val="00B96662"/>
    <w:rsid w:val="00B96A58"/>
    <w:rsid w:val="00B96AE7"/>
    <w:rsid w:val="00B96FAB"/>
    <w:rsid w:val="00B97010"/>
    <w:rsid w:val="00B971B9"/>
    <w:rsid w:val="00B97241"/>
    <w:rsid w:val="00B973B4"/>
    <w:rsid w:val="00B9742E"/>
    <w:rsid w:val="00B97439"/>
    <w:rsid w:val="00B9761D"/>
    <w:rsid w:val="00B977E4"/>
    <w:rsid w:val="00B97811"/>
    <w:rsid w:val="00B97BDE"/>
    <w:rsid w:val="00B97D0D"/>
    <w:rsid w:val="00B97E61"/>
    <w:rsid w:val="00B97F40"/>
    <w:rsid w:val="00BA0146"/>
    <w:rsid w:val="00BA01AC"/>
    <w:rsid w:val="00BA0223"/>
    <w:rsid w:val="00BA088C"/>
    <w:rsid w:val="00BA0920"/>
    <w:rsid w:val="00BA09C1"/>
    <w:rsid w:val="00BA1002"/>
    <w:rsid w:val="00BA11AC"/>
    <w:rsid w:val="00BA11FC"/>
    <w:rsid w:val="00BA1351"/>
    <w:rsid w:val="00BA18CF"/>
    <w:rsid w:val="00BA1910"/>
    <w:rsid w:val="00BA1A98"/>
    <w:rsid w:val="00BA1BBF"/>
    <w:rsid w:val="00BA1BEB"/>
    <w:rsid w:val="00BA1C8D"/>
    <w:rsid w:val="00BA1FC0"/>
    <w:rsid w:val="00BA2008"/>
    <w:rsid w:val="00BA2172"/>
    <w:rsid w:val="00BA21A5"/>
    <w:rsid w:val="00BA2298"/>
    <w:rsid w:val="00BA2440"/>
    <w:rsid w:val="00BA25D7"/>
    <w:rsid w:val="00BA25E9"/>
    <w:rsid w:val="00BA285A"/>
    <w:rsid w:val="00BA2A02"/>
    <w:rsid w:val="00BA2A36"/>
    <w:rsid w:val="00BA2A8E"/>
    <w:rsid w:val="00BA2C0B"/>
    <w:rsid w:val="00BA2D32"/>
    <w:rsid w:val="00BA2D6B"/>
    <w:rsid w:val="00BA3056"/>
    <w:rsid w:val="00BA305A"/>
    <w:rsid w:val="00BA30A2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C69"/>
    <w:rsid w:val="00BA4D5F"/>
    <w:rsid w:val="00BA513D"/>
    <w:rsid w:val="00BA5252"/>
    <w:rsid w:val="00BA5285"/>
    <w:rsid w:val="00BA5385"/>
    <w:rsid w:val="00BA555C"/>
    <w:rsid w:val="00BA558D"/>
    <w:rsid w:val="00BA5663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5F28"/>
    <w:rsid w:val="00BA605D"/>
    <w:rsid w:val="00BA60CF"/>
    <w:rsid w:val="00BA6165"/>
    <w:rsid w:val="00BA62BC"/>
    <w:rsid w:val="00BA62CA"/>
    <w:rsid w:val="00BA6446"/>
    <w:rsid w:val="00BA647E"/>
    <w:rsid w:val="00BA6494"/>
    <w:rsid w:val="00BA67B7"/>
    <w:rsid w:val="00BA699B"/>
    <w:rsid w:val="00BA6A43"/>
    <w:rsid w:val="00BA6C6B"/>
    <w:rsid w:val="00BA6D03"/>
    <w:rsid w:val="00BA71F4"/>
    <w:rsid w:val="00BA726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1EA8"/>
    <w:rsid w:val="00BB2058"/>
    <w:rsid w:val="00BB2072"/>
    <w:rsid w:val="00BB20E6"/>
    <w:rsid w:val="00BB20EF"/>
    <w:rsid w:val="00BB2113"/>
    <w:rsid w:val="00BB2337"/>
    <w:rsid w:val="00BB24D9"/>
    <w:rsid w:val="00BB2518"/>
    <w:rsid w:val="00BB26B5"/>
    <w:rsid w:val="00BB26C8"/>
    <w:rsid w:val="00BB28DC"/>
    <w:rsid w:val="00BB2ADD"/>
    <w:rsid w:val="00BB2AE2"/>
    <w:rsid w:val="00BB2B18"/>
    <w:rsid w:val="00BB2BBC"/>
    <w:rsid w:val="00BB2C3B"/>
    <w:rsid w:val="00BB2EA4"/>
    <w:rsid w:val="00BB31E3"/>
    <w:rsid w:val="00BB32E1"/>
    <w:rsid w:val="00BB3BAF"/>
    <w:rsid w:val="00BB3C11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47D"/>
    <w:rsid w:val="00BB6581"/>
    <w:rsid w:val="00BB69E4"/>
    <w:rsid w:val="00BB6C90"/>
    <w:rsid w:val="00BB6CAE"/>
    <w:rsid w:val="00BB6EC4"/>
    <w:rsid w:val="00BB6F77"/>
    <w:rsid w:val="00BB6F8E"/>
    <w:rsid w:val="00BB6FFD"/>
    <w:rsid w:val="00BB7119"/>
    <w:rsid w:val="00BB724C"/>
    <w:rsid w:val="00BB72D8"/>
    <w:rsid w:val="00BB7345"/>
    <w:rsid w:val="00BB734A"/>
    <w:rsid w:val="00BB739C"/>
    <w:rsid w:val="00BB739D"/>
    <w:rsid w:val="00BB7644"/>
    <w:rsid w:val="00BB765A"/>
    <w:rsid w:val="00BB7924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34"/>
    <w:rsid w:val="00BC1A58"/>
    <w:rsid w:val="00BC1C0D"/>
    <w:rsid w:val="00BC1D90"/>
    <w:rsid w:val="00BC1E5E"/>
    <w:rsid w:val="00BC22C8"/>
    <w:rsid w:val="00BC2318"/>
    <w:rsid w:val="00BC24B0"/>
    <w:rsid w:val="00BC24C3"/>
    <w:rsid w:val="00BC2665"/>
    <w:rsid w:val="00BC26D0"/>
    <w:rsid w:val="00BC271F"/>
    <w:rsid w:val="00BC2AF8"/>
    <w:rsid w:val="00BC2D14"/>
    <w:rsid w:val="00BC2DBF"/>
    <w:rsid w:val="00BC2E1F"/>
    <w:rsid w:val="00BC2EBF"/>
    <w:rsid w:val="00BC2FC0"/>
    <w:rsid w:val="00BC3098"/>
    <w:rsid w:val="00BC31F6"/>
    <w:rsid w:val="00BC321B"/>
    <w:rsid w:val="00BC3226"/>
    <w:rsid w:val="00BC33F1"/>
    <w:rsid w:val="00BC3AE0"/>
    <w:rsid w:val="00BC3D9C"/>
    <w:rsid w:val="00BC3F21"/>
    <w:rsid w:val="00BC4068"/>
    <w:rsid w:val="00BC422F"/>
    <w:rsid w:val="00BC4487"/>
    <w:rsid w:val="00BC463D"/>
    <w:rsid w:val="00BC4714"/>
    <w:rsid w:val="00BC4B88"/>
    <w:rsid w:val="00BC4DF0"/>
    <w:rsid w:val="00BC4FFF"/>
    <w:rsid w:val="00BC51BD"/>
    <w:rsid w:val="00BC5304"/>
    <w:rsid w:val="00BC53AE"/>
    <w:rsid w:val="00BC5486"/>
    <w:rsid w:val="00BC5505"/>
    <w:rsid w:val="00BC56D2"/>
    <w:rsid w:val="00BC5882"/>
    <w:rsid w:val="00BC5962"/>
    <w:rsid w:val="00BC5A27"/>
    <w:rsid w:val="00BC5CCC"/>
    <w:rsid w:val="00BC5F77"/>
    <w:rsid w:val="00BC600F"/>
    <w:rsid w:val="00BC6180"/>
    <w:rsid w:val="00BC6409"/>
    <w:rsid w:val="00BC6590"/>
    <w:rsid w:val="00BC66CC"/>
    <w:rsid w:val="00BC681D"/>
    <w:rsid w:val="00BC6838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C7F"/>
    <w:rsid w:val="00BC7DA7"/>
    <w:rsid w:val="00BC7F1E"/>
    <w:rsid w:val="00BC7F3C"/>
    <w:rsid w:val="00BC7FBC"/>
    <w:rsid w:val="00BD00EA"/>
    <w:rsid w:val="00BD0525"/>
    <w:rsid w:val="00BD06C6"/>
    <w:rsid w:val="00BD0794"/>
    <w:rsid w:val="00BD0AA5"/>
    <w:rsid w:val="00BD0B21"/>
    <w:rsid w:val="00BD0B47"/>
    <w:rsid w:val="00BD0BED"/>
    <w:rsid w:val="00BD0CF7"/>
    <w:rsid w:val="00BD0DB3"/>
    <w:rsid w:val="00BD0F93"/>
    <w:rsid w:val="00BD1244"/>
    <w:rsid w:val="00BD1390"/>
    <w:rsid w:val="00BD1420"/>
    <w:rsid w:val="00BD15E9"/>
    <w:rsid w:val="00BD16BB"/>
    <w:rsid w:val="00BD17E6"/>
    <w:rsid w:val="00BD18D3"/>
    <w:rsid w:val="00BD196E"/>
    <w:rsid w:val="00BD1A75"/>
    <w:rsid w:val="00BD1AE6"/>
    <w:rsid w:val="00BD1AF8"/>
    <w:rsid w:val="00BD1C07"/>
    <w:rsid w:val="00BD200A"/>
    <w:rsid w:val="00BD203F"/>
    <w:rsid w:val="00BD213A"/>
    <w:rsid w:val="00BD2391"/>
    <w:rsid w:val="00BD239F"/>
    <w:rsid w:val="00BD24EC"/>
    <w:rsid w:val="00BD26D3"/>
    <w:rsid w:val="00BD2772"/>
    <w:rsid w:val="00BD28F2"/>
    <w:rsid w:val="00BD2DCD"/>
    <w:rsid w:val="00BD2EE1"/>
    <w:rsid w:val="00BD3166"/>
    <w:rsid w:val="00BD3370"/>
    <w:rsid w:val="00BD3376"/>
    <w:rsid w:val="00BD3377"/>
    <w:rsid w:val="00BD338A"/>
    <w:rsid w:val="00BD3390"/>
    <w:rsid w:val="00BD36B2"/>
    <w:rsid w:val="00BD36EF"/>
    <w:rsid w:val="00BD384D"/>
    <w:rsid w:val="00BD3AAE"/>
    <w:rsid w:val="00BD3B4D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56"/>
    <w:rsid w:val="00BD4E6D"/>
    <w:rsid w:val="00BD4FA7"/>
    <w:rsid w:val="00BD51DE"/>
    <w:rsid w:val="00BD5597"/>
    <w:rsid w:val="00BD5669"/>
    <w:rsid w:val="00BD5735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C75"/>
    <w:rsid w:val="00BD6D62"/>
    <w:rsid w:val="00BD6E50"/>
    <w:rsid w:val="00BD6E9C"/>
    <w:rsid w:val="00BD717C"/>
    <w:rsid w:val="00BD728F"/>
    <w:rsid w:val="00BD733C"/>
    <w:rsid w:val="00BD74CC"/>
    <w:rsid w:val="00BD785F"/>
    <w:rsid w:val="00BD7A3B"/>
    <w:rsid w:val="00BD7B87"/>
    <w:rsid w:val="00BD7CB5"/>
    <w:rsid w:val="00BD7DFC"/>
    <w:rsid w:val="00BD7E52"/>
    <w:rsid w:val="00BD7E92"/>
    <w:rsid w:val="00BD7F3D"/>
    <w:rsid w:val="00BD7F86"/>
    <w:rsid w:val="00BE0024"/>
    <w:rsid w:val="00BE00B9"/>
    <w:rsid w:val="00BE015C"/>
    <w:rsid w:val="00BE048E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AD"/>
    <w:rsid w:val="00BE0ECD"/>
    <w:rsid w:val="00BE105B"/>
    <w:rsid w:val="00BE11AD"/>
    <w:rsid w:val="00BE14F7"/>
    <w:rsid w:val="00BE177D"/>
    <w:rsid w:val="00BE17E3"/>
    <w:rsid w:val="00BE1904"/>
    <w:rsid w:val="00BE1B55"/>
    <w:rsid w:val="00BE1E0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0D"/>
    <w:rsid w:val="00BE2F4F"/>
    <w:rsid w:val="00BE320E"/>
    <w:rsid w:val="00BE3234"/>
    <w:rsid w:val="00BE32C3"/>
    <w:rsid w:val="00BE34DF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4ED"/>
    <w:rsid w:val="00BE4707"/>
    <w:rsid w:val="00BE4860"/>
    <w:rsid w:val="00BE4989"/>
    <w:rsid w:val="00BE4A20"/>
    <w:rsid w:val="00BE4E26"/>
    <w:rsid w:val="00BE4EB7"/>
    <w:rsid w:val="00BE504E"/>
    <w:rsid w:val="00BE51D3"/>
    <w:rsid w:val="00BE520B"/>
    <w:rsid w:val="00BE554B"/>
    <w:rsid w:val="00BE55D9"/>
    <w:rsid w:val="00BE566B"/>
    <w:rsid w:val="00BE575E"/>
    <w:rsid w:val="00BE5877"/>
    <w:rsid w:val="00BE5AED"/>
    <w:rsid w:val="00BE5CA9"/>
    <w:rsid w:val="00BE5CAE"/>
    <w:rsid w:val="00BE5CEC"/>
    <w:rsid w:val="00BE5ED4"/>
    <w:rsid w:val="00BE5F78"/>
    <w:rsid w:val="00BE5FFA"/>
    <w:rsid w:val="00BE61BF"/>
    <w:rsid w:val="00BE6252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6F80"/>
    <w:rsid w:val="00BE7422"/>
    <w:rsid w:val="00BE752A"/>
    <w:rsid w:val="00BE779C"/>
    <w:rsid w:val="00BE7892"/>
    <w:rsid w:val="00BE794C"/>
    <w:rsid w:val="00BE7B64"/>
    <w:rsid w:val="00BE7B6D"/>
    <w:rsid w:val="00BE7BD9"/>
    <w:rsid w:val="00BE7C5A"/>
    <w:rsid w:val="00BE7D6D"/>
    <w:rsid w:val="00BE7ED1"/>
    <w:rsid w:val="00BF01C8"/>
    <w:rsid w:val="00BF069F"/>
    <w:rsid w:val="00BF0871"/>
    <w:rsid w:val="00BF092A"/>
    <w:rsid w:val="00BF0BA4"/>
    <w:rsid w:val="00BF0C02"/>
    <w:rsid w:val="00BF0DB6"/>
    <w:rsid w:val="00BF1013"/>
    <w:rsid w:val="00BF125E"/>
    <w:rsid w:val="00BF1313"/>
    <w:rsid w:val="00BF141F"/>
    <w:rsid w:val="00BF1490"/>
    <w:rsid w:val="00BF1738"/>
    <w:rsid w:val="00BF19EA"/>
    <w:rsid w:val="00BF1BAD"/>
    <w:rsid w:val="00BF1C7E"/>
    <w:rsid w:val="00BF21AE"/>
    <w:rsid w:val="00BF23EA"/>
    <w:rsid w:val="00BF248A"/>
    <w:rsid w:val="00BF27B9"/>
    <w:rsid w:val="00BF289E"/>
    <w:rsid w:val="00BF2912"/>
    <w:rsid w:val="00BF2AA1"/>
    <w:rsid w:val="00BF2C28"/>
    <w:rsid w:val="00BF2E2C"/>
    <w:rsid w:val="00BF31EA"/>
    <w:rsid w:val="00BF321E"/>
    <w:rsid w:val="00BF3508"/>
    <w:rsid w:val="00BF3545"/>
    <w:rsid w:val="00BF37FD"/>
    <w:rsid w:val="00BF3980"/>
    <w:rsid w:val="00BF3C9D"/>
    <w:rsid w:val="00BF3DF2"/>
    <w:rsid w:val="00BF3E92"/>
    <w:rsid w:val="00BF4267"/>
    <w:rsid w:val="00BF433A"/>
    <w:rsid w:val="00BF44FE"/>
    <w:rsid w:val="00BF450F"/>
    <w:rsid w:val="00BF45DE"/>
    <w:rsid w:val="00BF4845"/>
    <w:rsid w:val="00BF4C57"/>
    <w:rsid w:val="00BF4C5B"/>
    <w:rsid w:val="00BF4E7E"/>
    <w:rsid w:val="00BF4ECB"/>
    <w:rsid w:val="00BF4FBD"/>
    <w:rsid w:val="00BF4FC4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39"/>
    <w:rsid w:val="00BF5F4A"/>
    <w:rsid w:val="00BF60EF"/>
    <w:rsid w:val="00BF62C2"/>
    <w:rsid w:val="00BF62F9"/>
    <w:rsid w:val="00BF68CF"/>
    <w:rsid w:val="00BF6B3E"/>
    <w:rsid w:val="00BF6D56"/>
    <w:rsid w:val="00BF6DE9"/>
    <w:rsid w:val="00BF7155"/>
    <w:rsid w:val="00BF74F2"/>
    <w:rsid w:val="00BF75B3"/>
    <w:rsid w:val="00BF7A08"/>
    <w:rsid w:val="00BF7A9D"/>
    <w:rsid w:val="00BF7F70"/>
    <w:rsid w:val="00C000D3"/>
    <w:rsid w:val="00C0036E"/>
    <w:rsid w:val="00C00436"/>
    <w:rsid w:val="00C0068D"/>
    <w:rsid w:val="00C008B0"/>
    <w:rsid w:val="00C00A46"/>
    <w:rsid w:val="00C00A97"/>
    <w:rsid w:val="00C00AB6"/>
    <w:rsid w:val="00C00AD9"/>
    <w:rsid w:val="00C00B0A"/>
    <w:rsid w:val="00C00CD2"/>
    <w:rsid w:val="00C00F49"/>
    <w:rsid w:val="00C00F67"/>
    <w:rsid w:val="00C014CF"/>
    <w:rsid w:val="00C01726"/>
    <w:rsid w:val="00C01C59"/>
    <w:rsid w:val="00C01C9D"/>
    <w:rsid w:val="00C01F37"/>
    <w:rsid w:val="00C01FCC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812"/>
    <w:rsid w:val="00C0481D"/>
    <w:rsid w:val="00C04834"/>
    <w:rsid w:val="00C04983"/>
    <w:rsid w:val="00C04993"/>
    <w:rsid w:val="00C04DE0"/>
    <w:rsid w:val="00C04E97"/>
    <w:rsid w:val="00C056D8"/>
    <w:rsid w:val="00C05701"/>
    <w:rsid w:val="00C05861"/>
    <w:rsid w:val="00C05959"/>
    <w:rsid w:val="00C05BFE"/>
    <w:rsid w:val="00C05CA9"/>
    <w:rsid w:val="00C0603E"/>
    <w:rsid w:val="00C063AC"/>
    <w:rsid w:val="00C063BA"/>
    <w:rsid w:val="00C06501"/>
    <w:rsid w:val="00C06843"/>
    <w:rsid w:val="00C06AAE"/>
    <w:rsid w:val="00C06E4B"/>
    <w:rsid w:val="00C06FFF"/>
    <w:rsid w:val="00C070E4"/>
    <w:rsid w:val="00C07153"/>
    <w:rsid w:val="00C071DF"/>
    <w:rsid w:val="00C0730D"/>
    <w:rsid w:val="00C0742C"/>
    <w:rsid w:val="00C074BD"/>
    <w:rsid w:val="00C078A5"/>
    <w:rsid w:val="00C07B24"/>
    <w:rsid w:val="00C07B49"/>
    <w:rsid w:val="00C07CE9"/>
    <w:rsid w:val="00C07E84"/>
    <w:rsid w:val="00C07FF8"/>
    <w:rsid w:val="00C10639"/>
    <w:rsid w:val="00C107B8"/>
    <w:rsid w:val="00C10988"/>
    <w:rsid w:val="00C1098A"/>
    <w:rsid w:val="00C109D0"/>
    <w:rsid w:val="00C10AAF"/>
    <w:rsid w:val="00C10B7D"/>
    <w:rsid w:val="00C10EB2"/>
    <w:rsid w:val="00C10F8F"/>
    <w:rsid w:val="00C1106C"/>
    <w:rsid w:val="00C11131"/>
    <w:rsid w:val="00C111FB"/>
    <w:rsid w:val="00C112C7"/>
    <w:rsid w:val="00C11313"/>
    <w:rsid w:val="00C115F5"/>
    <w:rsid w:val="00C117F0"/>
    <w:rsid w:val="00C1184C"/>
    <w:rsid w:val="00C11FA7"/>
    <w:rsid w:val="00C11FBB"/>
    <w:rsid w:val="00C1212A"/>
    <w:rsid w:val="00C1219E"/>
    <w:rsid w:val="00C122CC"/>
    <w:rsid w:val="00C1240A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7E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495"/>
    <w:rsid w:val="00C1453F"/>
    <w:rsid w:val="00C14572"/>
    <w:rsid w:val="00C1461C"/>
    <w:rsid w:val="00C14890"/>
    <w:rsid w:val="00C14AF8"/>
    <w:rsid w:val="00C14B7A"/>
    <w:rsid w:val="00C14CE3"/>
    <w:rsid w:val="00C14D86"/>
    <w:rsid w:val="00C14DBF"/>
    <w:rsid w:val="00C14FCB"/>
    <w:rsid w:val="00C14FCF"/>
    <w:rsid w:val="00C1513A"/>
    <w:rsid w:val="00C154FE"/>
    <w:rsid w:val="00C155E7"/>
    <w:rsid w:val="00C15752"/>
    <w:rsid w:val="00C15818"/>
    <w:rsid w:val="00C15952"/>
    <w:rsid w:val="00C16100"/>
    <w:rsid w:val="00C161A6"/>
    <w:rsid w:val="00C161B7"/>
    <w:rsid w:val="00C16646"/>
    <w:rsid w:val="00C166DE"/>
    <w:rsid w:val="00C167DC"/>
    <w:rsid w:val="00C167E8"/>
    <w:rsid w:val="00C16EF0"/>
    <w:rsid w:val="00C16F7F"/>
    <w:rsid w:val="00C1715F"/>
    <w:rsid w:val="00C172A7"/>
    <w:rsid w:val="00C1753E"/>
    <w:rsid w:val="00C175BD"/>
    <w:rsid w:val="00C1768F"/>
    <w:rsid w:val="00C1797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A13"/>
    <w:rsid w:val="00C20B30"/>
    <w:rsid w:val="00C20B5D"/>
    <w:rsid w:val="00C20E17"/>
    <w:rsid w:val="00C20E61"/>
    <w:rsid w:val="00C20EA4"/>
    <w:rsid w:val="00C21314"/>
    <w:rsid w:val="00C21739"/>
    <w:rsid w:val="00C21744"/>
    <w:rsid w:val="00C217B6"/>
    <w:rsid w:val="00C21D4D"/>
    <w:rsid w:val="00C21DEF"/>
    <w:rsid w:val="00C21E40"/>
    <w:rsid w:val="00C22239"/>
    <w:rsid w:val="00C222C1"/>
    <w:rsid w:val="00C222CA"/>
    <w:rsid w:val="00C2265C"/>
    <w:rsid w:val="00C22762"/>
    <w:rsid w:val="00C228E4"/>
    <w:rsid w:val="00C22E4B"/>
    <w:rsid w:val="00C22F4D"/>
    <w:rsid w:val="00C23078"/>
    <w:rsid w:val="00C23145"/>
    <w:rsid w:val="00C2324A"/>
    <w:rsid w:val="00C232C7"/>
    <w:rsid w:val="00C233AA"/>
    <w:rsid w:val="00C23540"/>
    <w:rsid w:val="00C23559"/>
    <w:rsid w:val="00C237B9"/>
    <w:rsid w:val="00C23861"/>
    <w:rsid w:val="00C23881"/>
    <w:rsid w:val="00C23894"/>
    <w:rsid w:val="00C23C09"/>
    <w:rsid w:val="00C23E07"/>
    <w:rsid w:val="00C23F37"/>
    <w:rsid w:val="00C2400D"/>
    <w:rsid w:val="00C24084"/>
    <w:rsid w:val="00C240AD"/>
    <w:rsid w:val="00C24349"/>
    <w:rsid w:val="00C244B7"/>
    <w:rsid w:val="00C245DD"/>
    <w:rsid w:val="00C246D6"/>
    <w:rsid w:val="00C24A9F"/>
    <w:rsid w:val="00C24B99"/>
    <w:rsid w:val="00C24ED8"/>
    <w:rsid w:val="00C2503F"/>
    <w:rsid w:val="00C25356"/>
    <w:rsid w:val="00C25392"/>
    <w:rsid w:val="00C25681"/>
    <w:rsid w:val="00C257E0"/>
    <w:rsid w:val="00C258E6"/>
    <w:rsid w:val="00C25A35"/>
    <w:rsid w:val="00C25BF3"/>
    <w:rsid w:val="00C25D8A"/>
    <w:rsid w:val="00C25DEC"/>
    <w:rsid w:val="00C25E77"/>
    <w:rsid w:val="00C25F85"/>
    <w:rsid w:val="00C261A0"/>
    <w:rsid w:val="00C261CA"/>
    <w:rsid w:val="00C26376"/>
    <w:rsid w:val="00C26905"/>
    <w:rsid w:val="00C26992"/>
    <w:rsid w:val="00C26DFE"/>
    <w:rsid w:val="00C26EDC"/>
    <w:rsid w:val="00C27235"/>
    <w:rsid w:val="00C27399"/>
    <w:rsid w:val="00C27555"/>
    <w:rsid w:val="00C27734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184"/>
    <w:rsid w:val="00C3131C"/>
    <w:rsid w:val="00C31326"/>
    <w:rsid w:val="00C314D8"/>
    <w:rsid w:val="00C316FE"/>
    <w:rsid w:val="00C318C0"/>
    <w:rsid w:val="00C31BAD"/>
    <w:rsid w:val="00C31F07"/>
    <w:rsid w:val="00C31FB6"/>
    <w:rsid w:val="00C31FF2"/>
    <w:rsid w:val="00C320AA"/>
    <w:rsid w:val="00C320C4"/>
    <w:rsid w:val="00C3210E"/>
    <w:rsid w:val="00C3217C"/>
    <w:rsid w:val="00C322E4"/>
    <w:rsid w:val="00C3248E"/>
    <w:rsid w:val="00C3258F"/>
    <w:rsid w:val="00C325B5"/>
    <w:rsid w:val="00C32600"/>
    <w:rsid w:val="00C32773"/>
    <w:rsid w:val="00C329C8"/>
    <w:rsid w:val="00C32C3C"/>
    <w:rsid w:val="00C32D3E"/>
    <w:rsid w:val="00C32DBF"/>
    <w:rsid w:val="00C33074"/>
    <w:rsid w:val="00C33293"/>
    <w:rsid w:val="00C332E6"/>
    <w:rsid w:val="00C33336"/>
    <w:rsid w:val="00C3345C"/>
    <w:rsid w:val="00C33470"/>
    <w:rsid w:val="00C33799"/>
    <w:rsid w:val="00C3384E"/>
    <w:rsid w:val="00C33893"/>
    <w:rsid w:val="00C338D4"/>
    <w:rsid w:val="00C33B1D"/>
    <w:rsid w:val="00C33B42"/>
    <w:rsid w:val="00C33C37"/>
    <w:rsid w:val="00C33C72"/>
    <w:rsid w:val="00C33DB2"/>
    <w:rsid w:val="00C34028"/>
    <w:rsid w:val="00C3402B"/>
    <w:rsid w:val="00C340D1"/>
    <w:rsid w:val="00C341A5"/>
    <w:rsid w:val="00C342BE"/>
    <w:rsid w:val="00C34496"/>
    <w:rsid w:val="00C34583"/>
    <w:rsid w:val="00C345F5"/>
    <w:rsid w:val="00C34878"/>
    <w:rsid w:val="00C34933"/>
    <w:rsid w:val="00C34DD2"/>
    <w:rsid w:val="00C34DFC"/>
    <w:rsid w:val="00C35089"/>
    <w:rsid w:val="00C35166"/>
    <w:rsid w:val="00C356E7"/>
    <w:rsid w:val="00C3573F"/>
    <w:rsid w:val="00C35885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D24"/>
    <w:rsid w:val="00C37F01"/>
    <w:rsid w:val="00C37F8D"/>
    <w:rsid w:val="00C37FD2"/>
    <w:rsid w:val="00C37FF9"/>
    <w:rsid w:val="00C40016"/>
    <w:rsid w:val="00C400AF"/>
    <w:rsid w:val="00C40133"/>
    <w:rsid w:val="00C40165"/>
    <w:rsid w:val="00C40189"/>
    <w:rsid w:val="00C40191"/>
    <w:rsid w:val="00C4026B"/>
    <w:rsid w:val="00C4037F"/>
    <w:rsid w:val="00C4045C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AFC"/>
    <w:rsid w:val="00C41B9A"/>
    <w:rsid w:val="00C41C1A"/>
    <w:rsid w:val="00C41C27"/>
    <w:rsid w:val="00C41F82"/>
    <w:rsid w:val="00C424A6"/>
    <w:rsid w:val="00C4261B"/>
    <w:rsid w:val="00C4267C"/>
    <w:rsid w:val="00C42F26"/>
    <w:rsid w:val="00C42F4A"/>
    <w:rsid w:val="00C42F7A"/>
    <w:rsid w:val="00C43262"/>
    <w:rsid w:val="00C432E7"/>
    <w:rsid w:val="00C43418"/>
    <w:rsid w:val="00C43560"/>
    <w:rsid w:val="00C4375C"/>
    <w:rsid w:val="00C43AD4"/>
    <w:rsid w:val="00C43DF2"/>
    <w:rsid w:val="00C43E43"/>
    <w:rsid w:val="00C43FFA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23F"/>
    <w:rsid w:val="00C454E7"/>
    <w:rsid w:val="00C456BD"/>
    <w:rsid w:val="00C45882"/>
    <w:rsid w:val="00C459EF"/>
    <w:rsid w:val="00C45B58"/>
    <w:rsid w:val="00C45D2C"/>
    <w:rsid w:val="00C45D3A"/>
    <w:rsid w:val="00C46107"/>
    <w:rsid w:val="00C46194"/>
    <w:rsid w:val="00C461D9"/>
    <w:rsid w:val="00C4642A"/>
    <w:rsid w:val="00C46453"/>
    <w:rsid w:val="00C4646B"/>
    <w:rsid w:val="00C46503"/>
    <w:rsid w:val="00C46509"/>
    <w:rsid w:val="00C46682"/>
    <w:rsid w:val="00C467D4"/>
    <w:rsid w:val="00C46919"/>
    <w:rsid w:val="00C46E15"/>
    <w:rsid w:val="00C46F3D"/>
    <w:rsid w:val="00C46FAC"/>
    <w:rsid w:val="00C47072"/>
    <w:rsid w:val="00C470DF"/>
    <w:rsid w:val="00C47192"/>
    <w:rsid w:val="00C478C6"/>
    <w:rsid w:val="00C478D0"/>
    <w:rsid w:val="00C47C3A"/>
    <w:rsid w:val="00C47CD1"/>
    <w:rsid w:val="00C47F4D"/>
    <w:rsid w:val="00C47F55"/>
    <w:rsid w:val="00C5006E"/>
    <w:rsid w:val="00C5034A"/>
    <w:rsid w:val="00C50391"/>
    <w:rsid w:val="00C5058E"/>
    <w:rsid w:val="00C505CF"/>
    <w:rsid w:val="00C506A5"/>
    <w:rsid w:val="00C50752"/>
    <w:rsid w:val="00C507D0"/>
    <w:rsid w:val="00C50828"/>
    <w:rsid w:val="00C50897"/>
    <w:rsid w:val="00C508D2"/>
    <w:rsid w:val="00C50931"/>
    <w:rsid w:val="00C50AE8"/>
    <w:rsid w:val="00C50AF4"/>
    <w:rsid w:val="00C50BD2"/>
    <w:rsid w:val="00C50BFB"/>
    <w:rsid w:val="00C50CDB"/>
    <w:rsid w:val="00C50E1A"/>
    <w:rsid w:val="00C50FFB"/>
    <w:rsid w:val="00C5107A"/>
    <w:rsid w:val="00C512AC"/>
    <w:rsid w:val="00C51355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280"/>
    <w:rsid w:val="00C52300"/>
    <w:rsid w:val="00C52308"/>
    <w:rsid w:val="00C525AF"/>
    <w:rsid w:val="00C52683"/>
    <w:rsid w:val="00C52814"/>
    <w:rsid w:val="00C52950"/>
    <w:rsid w:val="00C52A4C"/>
    <w:rsid w:val="00C52EA9"/>
    <w:rsid w:val="00C5300B"/>
    <w:rsid w:val="00C530B1"/>
    <w:rsid w:val="00C5312B"/>
    <w:rsid w:val="00C53472"/>
    <w:rsid w:val="00C53541"/>
    <w:rsid w:val="00C535BB"/>
    <w:rsid w:val="00C53615"/>
    <w:rsid w:val="00C536CA"/>
    <w:rsid w:val="00C5373D"/>
    <w:rsid w:val="00C53C21"/>
    <w:rsid w:val="00C53C4C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35B"/>
    <w:rsid w:val="00C554BB"/>
    <w:rsid w:val="00C55519"/>
    <w:rsid w:val="00C556A2"/>
    <w:rsid w:val="00C55730"/>
    <w:rsid w:val="00C55857"/>
    <w:rsid w:val="00C55A74"/>
    <w:rsid w:val="00C55B0F"/>
    <w:rsid w:val="00C55BA0"/>
    <w:rsid w:val="00C56012"/>
    <w:rsid w:val="00C5619B"/>
    <w:rsid w:val="00C56572"/>
    <w:rsid w:val="00C5657C"/>
    <w:rsid w:val="00C5658B"/>
    <w:rsid w:val="00C567EA"/>
    <w:rsid w:val="00C567FE"/>
    <w:rsid w:val="00C56A2B"/>
    <w:rsid w:val="00C56B55"/>
    <w:rsid w:val="00C56FD6"/>
    <w:rsid w:val="00C57050"/>
    <w:rsid w:val="00C57113"/>
    <w:rsid w:val="00C571D5"/>
    <w:rsid w:val="00C573AC"/>
    <w:rsid w:val="00C574A9"/>
    <w:rsid w:val="00C57574"/>
    <w:rsid w:val="00C576CF"/>
    <w:rsid w:val="00C5788D"/>
    <w:rsid w:val="00C57949"/>
    <w:rsid w:val="00C57ACB"/>
    <w:rsid w:val="00C57AD0"/>
    <w:rsid w:val="00C57B57"/>
    <w:rsid w:val="00C57F14"/>
    <w:rsid w:val="00C60353"/>
    <w:rsid w:val="00C6039A"/>
    <w:rsid w:val="00C603F7"/>
    <w:rsid w:val="00C60A8B"/>
    <w:rsid w:val="00C60CBC"/>
    <w:rsid w:val="00C60D34"/>
    <w:rsid w:val="00C60ECC"/>
    <w:rsid w:val="00C611EB"/>
    <w:rsid w:val="00C61426"/>
    <w:rsid w:val="00C61975"/>
    <w:rsid w:val="00C619B7"/>
    <w:rsid w:val="00C61A69"/>
    <w:rsid w:val="00C61AC6"/>
    <w:rsid w:val="00C61AD7"/>
    <w:rsid w:val="00C61D1D"/>
    <w:rsid w:val="00C61FE5"/>
    <w:rsid w:val="00C625A4"/>
    <w:rsid w:val="00C62610"/>
    <w:rsid w:val="00C62778"/>
    <w:rsid w:val="00C62875"/>
    <w:rsid w:val="00C62AF0"/>
    <w:rsid w:val="00C62B80"/>
    <w:rsid w:val="00C62D54"/>
    <w:rsid w:val="00C63152"/>
    <w:rsid w:val="00C6321C"/>
    <w:rsid w:val="00C63585"/>
    <w:rsid w:val="00C639E0"/>
    <w:rsid w:val="00C63B44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E3D"/>
    <w:rsid w:val="00C64F45"/>
    <w:rsid w:val="00C64FA5"/>
    <w:rsid w:val="00C64FC5"/>
    <w:rsid w:val="00C65089"/>
    <w:rsid w:val="00C6523C"/>
    <w:rsid w:val="00C654A7"/>
    <w:rsid w:val="00C654AC"/>
    <w:rsid w:val="00C656D8"/>
    <w:rsid w:val="00C657BD"/>
    <w:rsid w:val="00C657EF"/>
    <w:rsid w:val="00C6590D"/>
    <w:rsid w:val="00C65A25"/>
    <w:rsid w:val="00C65C68"/>
    <w:rsid w:val="00C65D4D"/>
    <w:rsid w:val="00C65DCF"/>
    <w:rsid w:val="00C6610E"/>
    <w:rsid w:val="00C6618C"/>
    <w:rsid w:val="00C663C4"/>
    <w:rsid w:val="00C66746"/>
    <w:rsid w:val="00C66927"/>
    <w:rsid w:val="00C669BF"/>
    <w:rsid w:val="00C66A64"/>
    <w:rsid w:val="00C66BC9"/>
    <w:rsid w:val="00C66C38"/>
    <w:rsid w:val="00C66C4F"/>
    <w:rsid w:val="00C6702E"/>
    <w:rsid w:val="00C6743F"/>
    <w:rsid w:val="00C67598"/>
    <w:rsid w:val="00C67B0B"/>
    <w:rsid w:val="00C67BBB"/>
    <w:rsid w:val="00C67C66"/>
    <w:rsid w:val="00C67D57"/>
    <w:rsid w:val="00C67F20"/>
    <w:rsid w:val="00C67FE9"/>
    <w:rsid w:val="00C702AC"/>
    <w:rsid w:val="00C70639"/>
    <w:rsid w:val="00C70837"/>
    <w:rsid w:val="00C70874"/>
    <w:rsid w:val="00C708C8"/>
    <w:rsid w:val="00C708F5"/>
    <w:rsid w:val="00C709E6"/>
    <w:rsid w:val="00C70B4D"/>
    <w:rsid w:val="00C70E1B"/>
    <w:rsid w:val="00C70F6F"/>
    <w:rsid w:val="00C712CE"/>
    <w:rsid w:val="00C7140A"/>
    <w:rsid w:val="00C71541"/>
    <w:rsid w:val="00C7183D"/>
    <w:rsid w:val="00C718F0"/>
    <w:rsid w:val="00C71929"/>
    <w:rsid w:val="00C71BBF"/>
    <w:rsid w:val="00C71DC4"/>
    <w:rsid w:val="00C72057"/>
    <w:rsid w:val="00C723CC"/>
    <w:rsid w:val="00C72431"/>
    <w:rsid w:val="00C7260F"/>
    <w:rsid w:val="00C7291D"/>
    <w:rsid w:val="00C729D1"/>
    <w:rsid w:val="00C72A43"/>
    <w:rsid w:val="00C72AD4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A5C"/>
    <w:rsid w:val="00C73D16"/>
    <w:rsid w:val="00C73D83"/>
    <w:rsid w:val="00C73DEC"/>
    <w:rsid w:val="00C73E81"/>
    <w:rsid w:val="00C7420C"/>
    <w:rsid w:val="00C743B6"/>
    <w:rsid w:val="00C743EB"/>
    <w:rsid w:val="00C744B4"/>
    <w:rsid w:val="00C745B6"/>
    <w:rsid w:val="00C74844"/>
    <w:rsid w:val="00C749C5"/>
    <w:rsid w:val="00C74A14"/>
    <w:rsid w:val="00C74C09"/>
    <w:rsid w:val="00C74D41"/>
    <w:rsid w:val="00C74F40"/>
    <w:rsid w:val="00C75327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65D"/>
    <w:rsid w:val="00C7681C"/>
    <w:rsid w:val="00C76850"/>
    <w:rsid w:val="00C76B20"/>
    <w:rsid w:val="00C76B66"/>
    <w:rsid w:val="00C76F4C"/>
    <w:rsid w:val="00C76FC0"/>
    <w:rsid w:val="00C7717B"/>
    <w:rsid w:val="00C7742D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4AB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5D"/>
    <w:rsid w:val="00C81268"/>
    <w:rsid w:val="00C81345"/>
    <w:rsid w:val="00C813E6"/>
    <w:rsid w:val="00C81687"/>
    <w:rsid w:val="00C817A8"/>
    <w:rsid w:val="00C819DA"/>
    <w:rsid w:val="00C81BE2"/>
    <w:rsid w:val="00C81E38"/>
    <w:rsid w:val="00C81E9B"/>
    <w:rsid w:val="00C820C5"/>
    <w:rsid w:val="00C820F5"/>
    <w:rsid w:val="00C82AF9"/>
    <w:rsid w:val="00C82DDB"/>
    <w:rsid w:val="00C82E09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210"/>
    <w:rsid w:val="00C84363"/>
    <w:rsid w:val="00C843A6"/>
    <w:rsid w:val="00C8440A"/>
    <w:rsid w:val="00C8448E"/>
    <w:rsid w:val="00C84803"/>
    <w:rsid w:val="00C848C5"/>
    <w:rsid w:val="00C85043"/>
    <w:rsid w:val="00C850A0"/>
    <w:rsid w:val="00C850F0"/>
    <w:rsid w:val="00C8521A"/>
    <w:rsid w:val="00C854A8"/>
    <w:rsid w:val="00C85742"/>
    <w:rsid w:val="00C859B8"/>
    <w:rsid w:val="00C85A15"/>
    <w:rsid w:val="00C85AD3"/>
    <w:rsid w:val="00C85AFF"/>
    <w:rsid w:val="00C85BFF"/>
    <w:rsid w:val="00C85C2B"/>
    <w:rsid w:val="00C860AD"/>
    <w:rsid w:val="00C861A7"/>
    <w:rsid w:val="00C8626E"/>
    <w:rsid w:val="00C8640F"/>
    <w:rsid w:val="00C86854"/>
    <w:rsid w:val="00C868E7"/>
    <w:rsid w:val="00C868ED"/>
    <w:rsid w:val="00C869E3"/>
    <w:rsid w:val="00C86C8F"/>
    <w:rsid w:val="00C86C9A"/>
    <w:rsid w:val="00C86FEE"/>
    <w:rsid w:val="00C87231"/>
    <w:rsid w:val="00C8723D"/>
    <w:rsid w:val="00C87696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CE"/>
    <w:rsid w:val="00C916E0"/>
    <w:rsid w:val="00C917C1"/>
    <w:rsid w:val="00C91841"/>
    <w:rsid w:val="00C91996"/>
    <w:rsid w:val="00C91A70"/>
    <w:rsid w:val="00C91A96"/>
    <w:rsid w:val="00C91A9B"/>
    <w:rsid w:val="00C91ADF"/>
    <w:rsid w:val="00C91BC0"/>
    <w:rsid w:val="00C91E27"/>
    <w:rsid w:val="00C91E80"/>
    <w:rsid w:val="00C91FA8"/>
    <w:rsid w:val="00C92974"/>
    <w:rsid w:val="00C92A68"/>
    <w:rsid w:val="00C92D3E"/>
    <w:rsid w:val="00C92DBC"/>
    <w:rsid w:val="00C92F9E"/>
    <w:rsid w:val="00C9314E"/>
    <w:rsid w:val="00C933BE"/>
    <w:rsid w:val="00C934D5"/>
    <w:rsid w:val="00C9357A"/>
    <w:rsid w:val="00C93613"/>
    <w:rsid w:val="00C93714"/>
    <w:rsid w:val="00C93B01"/>
    <w:rsid w:val="00C93BB1"/>
    <w:rsid w:val="00C93BC5"/>
    <w:rsid w:val="00C93C20"/>
    <w:rsid w:val="00C93C2F"/>
    <w:rsid w:val="00C93C4C"/>
    <w:rsid w:val="00C93CB6"/>
    <w:rsid w:val="00C93CC8"/>
    <w:rsid w:val="00C93E0E"/>
    <w:rsid w:val="00C93E5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099"/>
    <w:rsid w:val="00C9516B"/>
    <w:rsid w:val="00C9516D"/>
    <w:rsid w:val="00C95254"/>
    <w:rsid w:val="00C95469"/>
    <w:rsid w:val="00C954F3"/>
    <w:rsid w:val="00C95632"/>
    <w:rsid w:val="00C95637"/>
    <w:rsid w:val="00C95647"/>
    <w:rsid w:val="00C95680"/>
    <w:rsid w:val="00C95714"/>
    <w:rsid w:val="00C95896"/>
    <w:rsid w:val="00C9591B"/>
    <w:rsid w:val="00C95A69"/>
    <w:rsid w:val="00C95B52"/>
    <w:rsid w:val="00C95D8E"/>
    <w:rsid w:val="00C95DC2"/>
    <w:rsid w:val="00C95E3F"/>
    <w:rsid w:val="00C961A8"/>
    <w:rsid w:val="00C961EF"/>
    <w:rsid w:val="00C962A6"/>
    <w:rsid w:val="00C963A8"/>
    <w:rsid w:val="00C96565"/>
    <w:rsid w:val="00C9663D"/>
    <w:rsid w:val="00C96686"/>
    <w:rsid w:val="00C966A7"/>
    <w:rsid w:val="00C96830"/>
    <w:rsid w:val="00C968CA"/>
    <w:rsid w:val="00C96A3A"/>
    <w:rsid w:val="00C96ABA"/>
    <w:rsid w:val="00C96B33"/>
    <w:rsid w:val="00C96CC6"/>
    <w:rsid w:val="00C96F92"/>
    <w:rsid w:val="00C971EB"/>
    <w:rsid w:val="00C97357"/>
    <w:rsid w:val="00C9738F"/>
    <w:rsid w:val="00C973ED"/>
    <w:rsid w:val="00C97564"/>
    <w:rsid w:val="00C9767A"/>
    <w:rsid w:val="00C97B85"/>
    <w:rsid w:val="00C97BB9"/>
    <w:rsid w:val="00C97C14"/>
    <w:rsid w:val="00C97C55"/>
    <w:rsid w:val="00C97CF9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0FA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0D8"/>
    <w:rsid w:val="00CA2245"/>
    <w:rsid w:val="00CA2337"/>
    <w:rsid w:val="00CA2469"/>
    <w:rsid w:val="00CA25C4"/>
    <w:rsid w:val="00CA271D"/>
    <w:rsid w:val="00CA2756"/>
    <w:rsid w:val="00CA298D"/>
    <w:rsid w:val="00CA2B74"/>
    <w:rsid w:val="00CA2D15"/>
    <w:rsid w:val="00CA2D93"/>
    <w:rsid w:val="00CA2F06"/>
    <w:rsid w:val="00CA2FE3"/>
    <w:rsid w:val="00CA3469"/>
    <w:rsid w:val="00CA3773"/>
    <w:rsid w:val="00CA384A"/>
    <w:rsid w:val="00CA3950"/>
    <w:rsid w:val="00CA3A7D"/>
    <w:rsid w:val="00CA3AF0"/>
    <w:rsid w:val="00CA3B9F"/>
    <w:rsid w:val="00CA3C10"/>
    <w:rsid w:val="00CA3D65"/>
    <w:rsid w:val="00CA4144"/>
    <w:rsid w:val="00CA4154"/>
    <w:rsid w:val="00CA4459"/>
    <w:rsid w:val="00CA44BF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02"/>
    <w:rsid w:val="00CA6B93"/>
    <w:rsid w:val="00CA6CA2"/>
    <w:rsid w:val="00CA6D16"/>
    <w:rsid w:val="00CA72EF"/>
    <w:rsid w:val="00CA7319"/>
    <w:rsid w:val="00CA7421"/>
    <w:rsid w:val="00CA7787"/>
    <w:rsid w:val="00CA77D6"/>
    <w:rsid w:val="00CA7908"/>
    <w:rsid w:val="00CA79E2"/>
    <w:rsid w:val="00CA7A18"/>
    <w:rsid w:val="00CA7DEB"/>
    <w:rsid w:val="00CA7F55"/>
    <w:rsid w:val="00CB003B"/>
    <w:rsid w:val="00CB0140"/>
    <w:rsid w:val="00CB018B"/>
    <w:rsid w:val="00CB0619"/>
    <w:rsid w:val="00CB07A3"/>
    <w:rsid w:val="00CB08F1"/>
    <w:rsid w:val="00CB0A80"/>
    <w:rsid w:val="00CB0B6D"/>
    <w:rsid w:val="00CB0F48"/>
    <w:rsid w:val="00CB0F91"/>
    <w:rsid w:val="00CB12CE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80E"/>
    <w:rsid w:val="00CB2B6F"/>
    <w:rsid w:val="00CB2BDE"/>
    <w:rsid w:val="00CB2D69"/>
    <w:rsid w:val="00CB2F8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5B4"/>
    <w:rsid w:val="00CB48BA"/>
    <w:rsid w:val="00CB4C72"/>
    <w:rsid w:val="00CB51A7"/>
    <w:rsid w:val="00CB51BD"/>
    <w:rsid w:val="00CB528E"/>
    <w:rsid w:val="00CB52B6"/>
    <w:rsid w:val="00CB5314"/>
    <w:rsid w:val="00CB56D3"/>
    <w:rsid w:val="00CB5BA5"/>
    <w:rsid w:val="00CB5D28"/>
    <w:rsid w:val="00CB5DAB"/>
    <w:rsid w:val="00CB5E54"/>
    <w:rsid w:val="00CB616D"/>
    <w:rsid w:val="00CB61D9"/>
    <w:rsid w:val="00CB634A"/>
    <w:rsid w:val="00CB6666"/>
    <w:rsid w:val="00CB6890"/>
    <w:rsid w:val="00CB68E5"/>
    <w:rsid w:val="00CB6A64"/>
    <w:rsid w:val="00CB6D05"/>
    <w:rsid w:val="00CB6E03"/>
    <w:rsid w:val="00CB6F54"/>
    <w:rsid w:val="00CB6FD1"/>
    <w:rsid w:val="00CB719B"/>
    <w:rsid w:val="00CB724F"/>
    <w:rsid w:val="00CB7256"/>
    <w:rsid w:val="00CB757C"/>
    <w:rsid w:val="00CB7926"/>
    <w:rsid w:val="00CB799E"/>
    <w:rsid w:val="00CB7CA1"/>
    <w:rsid w:val="00CB7E11"/>
    <w:rsid w:val="00CC0213"/>
    <w:rsid w:val="00CC024F"/>
    <w:rsid w:val="00CC048C"/>
    <w:rsid w:val="00CC0556"/>
    <w:rsid w:val="00CC0598"/>
    <w:rsid w:val="00CC0D46"/>
    <w:rsid w:val="00CC0DF0"/>
    <w:rsid w:val="00CC0E33"/>
    <w:rsid w:val="00CC0EA6"/>
    <w:rsid w:val="00CC0F40"/>
    <w:rsid w:val="00CC12D4"/>
    <w:rsid w:val="00CC1360"/>
    <w:rsid w:val="00CC13EF"/>
    <w:rsid w:val="00CC14D0"/>
    <w:rsid w:val="00CC14E1"/>
    <w:rsid w:val="00CC1797"/>
    <w:rsid w:val="00CC1A07"/>
    <w:rsid w:val="00CC1AFC"/>
    <w:rsid w:val="00CC1C71"/>
    <w:rsid w:val="00CC1E08"/>
    <w:rsid w:val="00CC1E37"/>
    <w:rsid w:val="00CC1E88"/>
    <w:rsid w:val="00CC1E89"/>
    <w:rsid w:val="00CC1F1C"/>
    <w:rsid w:val="00CC208F"/>
    <w:rsid w:val="00CC220A"/>
    <w:rsid w:val="00CC2230"/>
    <w:rsid w:val="00CC22C6"/>
    <w:rsid w:val="00CC22F2"/>
    <w:rsid w:val="00CC26A5"/>
    <w:rsid w:val="00CC27A1"/>
    <w:rsid w:val="00CC28C7"/>
    <w:rsid w:val="00CC28E3"/>
    <w:rsid w:val="00CC2923"/>
    <w:rsid w:val="00CC2CBB"/>
    <w:rsid w:val="00CC2E49"/>
    <w:rsid w:val="00CC3239"/>
    <w:rsid w:val="00CC3314"/>
    <w:rsid w:val="00CC3339"/>
    <w:rsid w:val="00CC346D"/>
    <w:rsid w:val="00CC352C"/>
    <w:rsid w:val="00CC365D"/>
    <w:rsid w:val="00CC3792"/>
    <w:rsid w:val="00CC37BE"/>
    <w:rsid w:val="00CC37FC"/>
    <w:rsid w:val="00CC3815"/>
    <w:rsid w:val="00CC3816"/>
    <w:rsid w:val="00CC3C90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4FC6"/>
    <w:rsid w:val="00CC500F"/>
    <w:rsid w:val="00CC50B6"/>
    <w:rsid w:val="00CC521B"/>
    <w:rsid w:val="00CC529F"/>
    <w:rsid w:val="00CC5427"/>
    <w:rsid w:val="00CC544D"/>
    <w:rsid w:val="00CC5561"/>
    <w:rsid w:val="00CC5769"/>
    <w:rsid w:val="00CC58A4"/>
    <w:rsid w:val="00CC58AB"/>
    <w:rsid w:val="00CC5921"/>
    <w:rsid w:val="00CC594B"/>
    <w:rsid w:val="00CC5A99"/>
    <w:rsid w:val="00CC5BCB"/>
    <w:rsid w:val="00CC5DE7"/>
    <w:rsid w:val="00CC5E3D"/>
    <w:rsid w:val="00CC5E8A"/>
    <w:rsid w:val="00CC5F10"/>
    <w:rsid w:val="00CC6203"/>
    <w:rsid w:val="00CC644D"/>
    <w:rsid w:val="00CC64CA"/>
    <w:rsid w:val="00CC65A5"/>
    <w:rsid w:val="00CC6965"/>
    <w:rsid w:val="00CC69FC"/>
    <w:rsid w:val="00CC6A10"/>
    <w:rsid w:val="00CC6C75"/>
    <w:rsid w:val="00CC6D42"/>
    <w:rsid w:val="00CC7142"/>
    <w:rsid w:val="00CC72EE"/>
    <w:rsid w:val="00CC7437"/>
    <w:rsid w:val="00CC75D6"/>
    <w:rsid w:val="00CC75FB"/>
    <w:rsid w:val="00CC760B"/>
    <w:rsid w:val="00CC765C"/>
    <w:rsid w:val="00CC770C"/>
    <w:rsid w:val="00CC7975"/>
    <w:rsid w:val="00CC7B6A"/>
    <w:rsid w:val="00CC7B9E"/>
    <w:rsid w:val="00CC7C6C"/>
    <w:rsid w:val="00CC7F42"/>
    <w:rsid w:val="00CD039E"/>
    <w:rsid w:val="00CD0467"/>
    <w:rsid w:val="00CD04DE"/>
    <w:rsid w:val="00CD0627"/>
    <w:rsid w:val="00CD0702"/>
    <w:rsid w:val="00CD0B1F"/>
    <w:rsid w:val="00CD0B30"/>
    <w:rsid w:val="00CD0F82"/>
    <w:rsid w:val="00CD0FCC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1EF"/>
    <w:rsid w:val="00CD2278"/>
    <w:rsid w:val="00CD24B0"/>
    <w:rsid w:val="00CD257E"/>
    <w:rsid w:val="00CD2630"/>
    <w:rsid w:val="00CD26B5"/>
    <w:rsid w:val="00CD2A93"/>
    <w:rsid w:val="00CD2C6B"/>
    <w:rsid w:val="00CD2DC6"/>
    <w:rsid w:val="00CD2EFD"/>
    <w:rsid w:val="00CD2F74"/>
    <w:rsid w:val="00CD316F"/>
    <w:rsid w:val="00CD34C1"/>
    <w:rsid w:val="00CD3559"/>
    <w:rsid w:val="00CD36F3"/>
    <w:rsid w:val="00CD37C5"/>
    <w:rsid w:val="00CD38C1"/>
    <w:rsid w:val="00CD3956"/>
    <w:rsid w:val="00CD39D8"/>
    <w:rsid w:val="00CD3AFC"/>
    <w:rsid w:val="00CD3B98"/>
    <w:rsid w:val="00CD3C68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A62"/>
    <w:rsid w:val="00CD4C89"/>
    <w:rsid w:val="00CD525F"/>
    <w:rsid w:val="00CD52C8"/>
    <w:rsid w:val="00CD5465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6C2A"/>
    <w:rsid w:val="00CD6CFF"/>
    <w:rsid w:val="00CD7014"/>
    <w:rsid w:val="00CD70D6"/>
    <w:rsid w:val="00CD71D6"/>
    <w:rsid w:val="00CD7337"/>
    <w:rsid w:val="00CD738A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557"/>
    <w:rsid w:val="00CE0624"/>
    <w:rsid w:val="00CE078D"/>
    <w:rsid w:val="00CE08E7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12A"/>
    <w:rsid w:val="00CE120F"/>
    <w:rsid w:val="00CE13A1"/>
    <w:rsid w:val="00CE13B7"/>
    <w:rsid w:val="00CE178B"/>
    <w:rsid w:val="00CE1943"/>
    <w:rsid w:val="00CE19B8"/>
    <w:rsid w:val="00CE1A3E"/>
    <w:rsid w:val="00CE1CC4"/>
    <w:rsid w:val="00CE1E22"/>
    <w:rsid w:val="00CE1EAA"/>
    <w:rsid w:val="00CE2047"/>
    <w:rsid w:val="00CE2118"/>
    <w:rsid w:val="00CE2264"/>
    <w:rsid w:val="00CE2347"/>
    <w:rsid w:val="00CE252C"/>
    <w:rsid w:val="00CE2612"/>
    <w:rsid w:val="00CE262B"/>
    <w:rsid w:val="00CE26F4"/>
    <w:rsid w:val="00CE2751"/>
    <w:rsid w:val="00CE2805"/>
    <w:rsid w:val="00CE2A29"/>
    <w:rsid w:val="00CE2ED2"/>
    <w:rsid w:val="00CE3003"/>
    <w:rsid w:val="00CE32E0"/>
    <w:rsid w:val="00CE3424"/>
    <w:rsid w:val="00CE359F"/>
    <w:rsid w:val="00CE3772"/>
    <w:rsid w:val="00CE37FE"/>
    <w:rsid w:val="00CE3B87"/>
    <w:rsid w:val="00CE3BF0"/>
    <w:rsid w:val="00CE3DFE"/>
    <w:rsid w:val="00CE4108"/>
    <w:rsid w:val="00CE4118"/>
    <w:rsid w:val="00CE46EF"/>
    <w:rsid w:val="00CE4956"/>
    <w:rsid w:val="00CE4C07"/>
    <w:rsid w:val="00CE4CAE"/>
    <w:rsid w:val="00CE4DBA"/>
    <w:rsid w:val="00CE4DCA"/>
    <w:rsid w:val="00CE4F01"/>
    <w:rsid w:val="00CE51BC"/>
    <w:rsid w:val="00CE5308"/>
    <w:rsid w:val="00CE57E8"/>
    <w:rsid w:val="00CE5880"/>
    <w:rsid w:val="00CE5A7E"/>
    <w:rsid w:val="00CE5BAC"/>
    <w:rsid w:val="00CE5CBE"/>
    <w:rsid w:val="00CE5D3F"/>
    <w:rsid w:val="00CE5E5C"/>
    <w:rsid w:val="00CE61AA"/>
    <w:rsid w:val="00CE6586"/>
    <w:rsid w:val="00CE682B"/>
    <w:rsid w:val="00CE6911"/>
    <w:rsid w:val="00CE6E6B"/>
    <w:rsid w:val="00CE72CF"/>
    <w:rsid w:val="00CE72E3"/>
    <w:rsid w:val="00CE72F1"/>
    <w:rsid w:val="00CE7322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73C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2FE"/>
    <w:rsid w:val="00CF232F"/>
    <w:rsid w:val="00CF23F3"/>
    <w:rsid w:val="00CF24D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4E42"/>
    <w:rsid w:val="00CF5049"/>
    <w:rsid w:val="00CF5062"/>
    <w:rsid w:val="00CF5419"/>
    <w:rsid w:val="00CF55A1"/>
    <w:rsid w:val="00CF55DA"/>
    <w:rsid w:val="00CF567E"/>
    <w:rsid w:val="00CF5916"/>
    <w:rsid w:val="00CF5929"/>
    <w:rsid w:val="00CF5997"/>
    <w:rsid w:val="00CF5B60"/>
    <w:rsid w:val="00CF5C12"/>
    <w:rsid w:val="00CF5CB4"/>
    <w:rsid w:val="00CF5F66"/>
    <w:rsid w:val="00CF6085"/>
    <w:rsid w:val="00CF6370"/>
    <w:rsid w:val="00CF63BC"/>
    <w:rsid w:val="00CF641C"/>
    <w:rsid w:val="00CF65AA"/>
    <w:rsid w:val="00CF6948"/>
    <w:rsid w:val="00CF698A"/>
    <w:rsid w:val="00CF6B55"/>
    <w:rsid w:val="00CF6E35"/>
    <w:rsid w:val="00CF6E53"/>
    <w:rsid w:val="00CF6FDA"/>
    <w:rsid w:val="00CF7025"/>
    <w:rsid w:val="00CF703D"/>
    <w:rsid w:val="00CF7077"/>
    <w:rsid w:val="00CF71A9"/>
    <w:rsid w:val="00CF71DA"/>
    <w:rsid w:val="00CF7291"/>
    <w:rsid w:val="00CF72C1"/>
    <w:rsid w:val="00CF7920"/>
    <w:rsid w:val="00CF7DDB"/>
    <w:rsid w:val="00CF7FC7"/>
    <w:rsid w:val="00D000E7"/>
    <w:rsid w:val="00D001B4"/>
    <w:rsid w:val="00D001DA"/>
    <w:rsid w:val="00D001F3"/>
    <w:rsid w:val="00D0023C"/>
    <w:rsid w:val="00D002AA"/>
    <w:rsid w:val="00D002C6"/>
    <w:rsid w:val="00D002E0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1DE5"/>
    <w:rsid w:val="00D02081"/>
    <w:rsid w:val="00D020F6"/>
    <w:rsid w:val="00D02151"/>
    <w:rsid w:val="00D028E1"/>
    <w:rsid w:val="00D02A68"/>
    <w:rsid w:val="00D02B2F"/>
    <w:rsid w:val="00D02B45"/>
    <w:rsid w:val="00D02E28"/>
    <w:rsid w:val="00D02F03"/>
    <w:rsid w:val="00D02FEF"/>
    <w:rsid w:val="00D03050"/>
    <w:rsid w:val="00D03085"/>
    <w:rsid w:val="00D03101"/>
    <w:rsid w:val="00D03118"/>
    <w:rsid w:val="00D0333A"/>
    <w:rsid w:val="00D03358"/>
    <w:rsid w:val="00D03638"/>
    <w:rsid w:val="00D0363E"/>
    <w:rsid w:val="00D0364E"/>
    <w:rsid w:val="00D039E1"/>
    <w:rsid w:val="00D03B65"/>
    <w:rsid w:val="00D0403B"/>
    <w:rsid w:val="00D044CF"/>
    <w:rsid w:val="00D047DB"/>
    <w:rsid w:val="00D04800"/>
    <w:rsid w:val="00D04C74"/>
    <w:rsid w:val="00D04EFD"/>
    <w:rsid w:val="00D05163"/>
    <w:rsid w:val="00D05241"/>
    <w:rsid w:val="00D05531"/>
    <w:rsid w:val="00D056EC"/>
    <w:rsid w:val="00D0576C"/>
    <w:rsid w:val="00D057D4"/>
    <w:rsid w:val="00D05B08"/>
    <w:rsid w:val="00D05BD7"/>
    <w:rsid w:val="00D05BF9"/>
    <w:rsid w:val="00D05DD4"/>
    <w:rsid w:val="00D05E62"/>
    <w:rsid w:val="00D05FFD"/>
    <w:rsid w:val="00D064C7"/>
    <w:rsid w:val="00D06585"/>
    <w:rsid w:val="00D0664C"/>
    <w:rsid w:val="00D066D2"/>
    <w:rsid w:val="00D06710"/>
    <w:rsid w:val="00D067A3"/>
    <w:rsid w:val="00D068A9"/>
    <w:rsid w:val="00D068E0"/>
    <w:rsid w:val="00D0693F"/>
    <w:rsid w:val="00D069BB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ADD"/>
    <w:rsid w:val="00D07BFA"/>
    <w:rsid w:val="00D07CD6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93F"/>
    <w:rsid w:val="00D10AD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AA9"/>
    <w:rsid w:val="00D11CE2"/>
    <w:rsid w:val="00D11D63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A6"/>
    <w:rsid w:val="00D135DA"/>
    <w:rsid w:val="00D13671"/>
    <w:rsid w:val="00D1379A"/>
    <w:rsid w:val="00D138D2"/>
    <w:rsid w:val="00D13A2A"/>
    <w:rsid w:val="00D13B26"/>
    <w:rsid w:val="00D13D02"/>
    <w:rsid w:val="00D13F05"/>
    <w:rsid w:val="00D1400F"/>
    <w:rsid w:val="00D14020"/>
    <w:rsid w:val="00D14025"/>
    <w:rsid w:val="00D1432D"/>
    <w:rsid w:val="00D146B0"/>
    <w:rsid w:val="00D14710"/>
    <w:rsid w:val="00D1482C"/>
    <w:rsid w:val="00D149E6"/>
    <w:rsid w:val="00D14C8C"/>
    <w:rsid w:val="00D14CE4"/>
    <w:rsid w:val="00D14F11"/>
    <w:rsid w:val="00D14F34"/>
    <w:rsid w:val="00D150FC"/>
    <w:rsid w:val="00D151A8"/>
    <w:rsid w:val="00D151FD"/>
    <w:rsid w:val="00D1532A"/>
    <w:rsid w:val="00D155AF"/>
    <w:rsid w:val="00D157D5"/>
    <w:rsid w:val="00D1585C"/>
    <w:rsid w:val="00D15AD0"/>
    <w:rsid w:val="00D15BA8"/>
    <w:rsid w:val="00D16001"/>
    <w:rsid w:val="00D1607B"/>
    <w:rsid w:val="00D160AA"/>
    <w:rsid w:val="00D16534"/>
    <w:rsid w:val="00D165FE"/>
    <w:rsid w:val="00D167F3"/>
    <w:rsid w:val="00D16D7C"/>
    <w:rsid w:val="00D16DCF"/>
    <w:rsid w:val="00D17140"/>
    <w:rsid w:val="00D17292"/>
    <w:rsid w:val="00D17348"/>
    <w:rsid w:val="00D175A4"/>
    <w:rsid w:val="00D1788F"/>
    <w:rsid w:val="00D178A2"/>
    <w:rsid w:val="00D17AA3"/>
    <w:rsid w:val="00D17AE3"/>
    <w:rsid w:val="00D17B46"/>
    <w:rsid w:val="00D17D27"/>
    <w:rsid w:val="00D2000B"/>
    <w:rsid w:val="00D20184"/>
    <w:rsid w:val="00D203FB"/>
    <w:rsid w:val="00D2040F"/>
    <w:rsid w:val="00D204A5"/>
    <w:rsid w:val="00D2088C"/>
    <w:rsid w:val="00D208B1"/>
    <w:rsid w:val="00D209F2"/>
    <w:rsid w:val="00D20ACA"/>
    <w:rsid w:val="00D20ACC"/>
    <w:rsid w:val="00D20AE4"/>
    <w:rsid w:val="00D20B68"/>
    <w:rsid w:val="00D20C2D"/>
    <w:rsid w:val="00D20E04"/>
    <w:rsid w:val="00D20EB2"/>
    <w:rsid w:val="00D210F2"/>
    <w:rsid w:val="00D21200"/>
    <w:rsid w:val="00D21475"/>
    <w:rsid w:val="00D21707"/>
    <w:rsid w:val="00D21AF4"/>
    <w:rsid w:val="00D21B30"/>
    <w:rsid w:val="00D22263"/>
    <w:rsid w:val="00D223DF"/>
    <w:rsid w:val="00D22423"/>
    <w:rsid w:val="00D225AD"/>
    <w:rsid w:val="00D2264A"/>
    <w:rsid w:val="00D226A5"/>
    <w:rsid w:val="00D2270F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418"/>
    <w:rsid w:val="00D2454A"/>
    <w:rsid w:val="00D248BD"/>
    <w:rsid w:val="00D24973"/>
    <w:rsid w:val="00D24CA7"/>
    <w:rsid w:val="00D24DDA"/>
    <w:rsid w:val="00D24FA0"/>
    <w:rsid w:val="00D2504B"/>
    <w:rsid w:val="00D2504C"/>
    <w:rsid w:val="00D250CD"/>
    <w:rsid w:val="00D25285"/>
    <w:rsid w:val="00D254C2"/>
    <w:rsid w:val="00D254E9"/>
    <w:rsid w:val="00D25572"/>
    <w:rsid w:val="00D257D5"/>
    <w:rsid w:val="00D2591D"/>
    <w:rsid w:val="00D259C5"/>
    <w:rsid w:val="00D25B61"/>
    <w:rsid w:val="00D25E9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6A2"/>
    <w:rsid w:val="00D27799"/>
    <w:rsid w:val="00D2782C"/>
    <w:rsid w:val="00D278D1"/>
    <w:rsid w:val="00D27DAF"/>
    <w:rsid w:val="00D27F12"/>
    <w:rsid w:val="00D30050"/>
    <w:rsid w:val="00D30348"/>
    <w:rsid w:val="00D30663"/>
    <w:rsid w:val="00D306DC"/>
    <w:rsid w:val="00D307A7"/>
    <w:rsid w:val="00D308E1"/>
    <w:rsid w:val="00D308F0"/>
    <w:rsid w:val="00D30A20"/>
    <w:rsid w:val="00D30A36"/>
    <w:rsid w:val="00D30B2B"/>
    <w:rsid w:val="00D30D2C"/>
    <w:rsid w:val="00D30D43"/>
    <w:rsid w:val="00D30E52"/>
    <w:rsid w:val="00D30F30"/>
    <w:rsid w:val="00D3123E"/>
    <w:rsid w:val="00D31286"/>
    <w:rsid w:val="00D312F0"/>
    <w:rsid w:val="00D31306"/>
    <w:rsid w:val="00D3138C"/>
    <w:rsid w:val="00D3145B"/>
    <w:rsid w:val="00D31515"/>
    <w:rsid w:val="00D31552"/>
    <w:rsid w:val="00D315BE"/>
    <w:rsid w:val="00D315D2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2ED"/>
    <w:rsid w:val="00D32300"/>
    <w:rsid w:val="00D32313"/>
    <w:rsid w:val="00D3237D"/>
    <w:rsid w:val="00D325F0"/>
    <w:rsid w:val="00D32608"/>
    <w:rsid w:val="00D32842"/>
    <w:rsid w:val="00D32AFD"/>
    <w:rsid w:val="00D32C0E"/>
    <w:rsid w:val="00D32EB2"/>
    <w:rsid w:val="00D33059"/>
    <w:rsid w:val="00D331CA"/>
    <w:rsid w:val="00D3321F"/>
    <w:rsid w:val="00D33618"/>
    <w:rsid w:val="00D33741"/>
    <w:rsid w:val="00D33761"/>
    <w:rsid w:val="00D337B7"/>
    <w:rsid w:val="00D33904"/>
    <w:rsid w:val="00D33A7A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930"/>
    <w:rsid w:val="00D36B96"/>
    <w:rsid w:val="00D36CF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7BF"/>
    <w:rsid w:val="00D408A0"/>
    <w:rsid w:val="00D40B74"/>
    <w:rsid w:val="00D40DBE"/>
    <w:rsid w:val="00D40E4A"/>
    <w:rsid w:val="00D40EB9"/>
    <w:rsid w:val="00D40FCB"/>
    <w:rsid w:val="00D4189F"/>
    <w:rsid w:val="00D418E8"/>
    <w:rsid w:val="00D41A18"/>
    <w:rsid w:val="00D41AEC"/>
    <w:rsid w:val="00D420ED"/>
    <w:rsid w:val="00D42300"/>
    <w:rsid w:val="00D4231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34E"/>
    <w:rsid w:val="00D43416"/>
    <w:rsid w:val="00D434ED"/>
    <w:rsid w:val="00D43998"/>
    <w:rsid w:val="00D43B25"/>
    <w:rsid w:val="00D43BCA"/>
    <w:rsid w:val="00D43C91"/>
    <w:rsid w:val="00D43FF5"/>
    <w:rsid w:val="00D44238"/>
    <w:rsid w:val="00D44277"/>
    <w:rsid w:val="00D44303"/>
    <w:rsid w:val="00D44545"/>
    <w:rsid w:val="00D445A4"/>
    <w:rsid w:val="00D44712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95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DE4"/>
    <w:rsid w:val="00D46F80"/>
    <w:rsid w:val="00D4704F"/>
    <w:rsid w:val="00D474ED"/>
    <w:rsid w:val="00D474F5"/>
    <w:rsid w:val="00D47764"/>
    <w:rsid w:val="00D47904"/>
    <w:rsid w:val="00D47915"/>
    <w:rsid w:val="00D479AA"/>
    <w:rsid w:val="00D47A7C"/>
    <w:rsid w:val="00D47AB1"/>
    <w:rsid w:val="00D47B8F"/>
    <w:rsid w:val="00D47BDF"/>
    <w:rsid w:val="00D47F69"/>
    <w:rsid w:val="00D50058"/>
    <w:rsid w:val="00D50247"/>
    <w:rsid w:val="00D5024E"/>
    <w:rsid w:val="00D502DB"/>
    <w:rsid w:val="00D505AD"/>
    <w:rsid w:val="00D50656"/>
    <w:rsid w:val="00D50740"/>
    <w:rsid w:val="00D50BA6"/>
    <w:rsid w:val="00D50BAC"/>
    <w:rsid w:val="00D50C86"/>
    <w:rsid w:val="00D50CAE"/>
    <w:rsid w:val="00D50EDE"/>
    <w:rsid w:val="00D50F50"/>
    <w:rsid w:val="00D51005"/>
    <w:rsid w:val="00D51074"/>
    <w:rsid w:val="00D51079"/>
    <w:rsid w:val="00D510F6"/>
    <w:rsid w:val="00D51310"/>
    <w:rsid w:val="00D514F2"/>
    <w:rsid w:val="00D51595"/>
    <w:rsid w:val="00D51710"/>
    <w:rsid w:val="00D51B9E"/>
    <w:rsid w:val="00D51DA8"/>
    <w:rsid w:val="00D51E4F"/>
    <w:rsid w:val="00D520EE"/>
    <w:rsid w:val="00D522CB"/>
    <w:rsid w:val="00D5240A"/>
    <w:rsid w:val="00D527AC"/>
    <w:rsid w:val="00D528CC"/>
    <w:rsid w:val="00D5298E"/>
    <w:rsid w:val="00D52A33"/>
    <w:rsid w:val="00D52AC7"/>
    <w:rsid w:val="00D52DFE"/>
    <w:rsid w:val="00D52EA7"/>
    <w:rsid w:val="00D5314A"/>
    <w:rsid w:val="00D531E1"/>
    <w:rsid w:val="00D53461"/>
    <w:rsid w:val="00D535AC"/>
    <w:rsid w:val="00D535CB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3C8"/>
    <w:rsid w:val="00D545FB"/>
    <w:rsid w:val="00D549B4"/>
    <w:rsid w:val="00D549E0"/>
    <w:rsid w:val="00D54A5D"/>
    <w:rsid w:val="00D54AFC"/>
    <w:rsid w:val="00D54B8C"/>
    <w:rsid w:val="00D54C9E"/>
    <w:rsid w:val="00D54DBB"/>
    <w:rsid w:val="00D54FB1"/>
    <w:rsid w:val="00D550DA"/>
    <w:rsid w:val="00D550EA"/>
    <w:rsid w:val="00D55506"/>
    <w:rsid w:val="00D5555D"/>
    <w:rsid w:val="00D556CC"/>
    <w:rsid w:val="00D5586A"/>
    <w:rsid w:val="00D55910"/>
    <w:rsid w:val="00D55A94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6FB2"/>
    <w:rsid w:val="00D57024"/>
    <w:rsid w:val="00D57232"/>
    <w:rsid w:val="00D572A1"/>
    <w:rsid w:val="00D574E4"/>
    <w:rsid w:val="00D5755A"/>
    <w:rsid w:val="00D575FD"/>
    <w:rsid w:val="00D57783"/>
    <w:rsid w:val="00D577AA"/>
    <w:rsid w:val="00D57A0F"/>
    <w:rsid w:val="00D57B18"/>
    <w:rsid w:val="00D57B98"/>
    <w:rsid w:val="00D57E81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357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C16"/>
    <w:rsid w:val="00D62DC2"/>
    <w:rsid w:val="00D62F2A"/>
    <w:rsid w:val="00D630A2"/>
    <w:rsid w:val="00D631BC"/>
    <w:rsid w:val="00D634C0"/>
    <w:rsid w:val="00D638C8"/>
    <w:rsid w:val="00D63959"/>
    <w:rsid w:val="00D63A82"/>
    <w:rsid w:val="00D63B66"/>
    <w:rsid w:val="00D63B72"/>
    <w:rsid w:val="00D63CBF"/>
    <w:rsid w:val="00D63E1A"/>
    <w:rsid w:val="00D63EEC"/>
    <w:rsid w:val="00D6409B"/>
    <w:rsid w:val="00D64335"/>
    <w:rsid w:val="00D64366"/>
    <w:rsid w:val="00D643DC"/>
    <w:rsid w:val="00D643E5"/>
    <w:rsid w:val="00D64419"/>
    <w:rsid w:val="00D645A2"/>
    <w:rsid w:val="00D645C2"/>
    <w:rsid w:val="00D64858"/>
    <w:rsid w:val="00D648B3"/>
    <w:rsid w:val="00D648BE"/>
    <w:rsid w:val="00D648F9"/>
    <w:rsid w:val="00D64A67"/>
    <w:rsid w:val="00D64C20"/>
    <w:rsid w:val="00D64C9B"/>
    <w:rsid w:val="00D64CEA"/>
    <w:rsid w:val="00D650A6"/>
    <w:rsid w:val="00D651FB"/>
    <w:rsid w:val="00D65774"/>
    <w:rsid w:val="00D657D2"/>
    <w:rsid w:val="00D65A94"/>
    <w:rsid w:val="00D65FE2"/>
    <w:rsid w:val="00D666BD"/>
    <w:rsid w:val="00D6680A"/>
    <w:rsid w:val="00D6680F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D25"/>
    <w:rsid w:val="00D71FC2"/>
    <w:rsid w:val="00D71FE0"/>
    <w:rsid w:val="00D72045"/>
    <w:rsid w:val="00D720AE"/>
    <w:rsid w:val="00D724C3"/>
    <w:rsid w:val="00D726BE"/>
    <w:rsid w:val="00D72733"/>
    <w:rsid w:val="00D7288A"/>
    <w:rsid w:val="00D728E6"/>
    <w:rsid w:val="00D7302A"/>
    <w:rsid w:val="00D73163"/>
    <w:rsid w:val="00D731D1"/>
    <w:rsid w:val="00D7348A"/>
    <w:rsid w:val="00D735A6"/>
    <w:rsid w:val="00D735E9"/>
    <w:rsid w:val="00D73602"/>
    <w:rsid w:val="00D73612"/>
    <w:rsid w:val="00D736B1"/>
    <w:rsid w:val="00D73AD5"/>
    <w:rsid w:val="00D73B74"/>
    <w:rsid w:val="00D73C50"/>
    <w:rsid w:val="00D73C91"/>
    <w:rsid w:val="00D73EBA"/>
    <w:rsid w:val="00D73FC7"/>
    <w:rsid w:val="00D74020"/>
    <w:rsid w:val="00D7420B"/>
    <w:rsid w:val="00D742FA"/>
    <w:rsid w:val="00D743B6"/>
    <w:rsid w:val="00D7456B"/>
    <w:rsid w:val="00D7468C"/>
    <w:rsid w:val="00D749F1"/>
    <w:rsid w:val="00D74AB1"/>
    <w:rsid w:val="00D74ADE"/>
    <w:rsid w:val="00D74B4E"/>
    <w:rsid w:val="00D74D33"/>
    <w:rsid w:val="00D74F27"/>
    <w:rsid w:val="00D7509B"/>
    <w:rsid w:val="00D7514D"/>
    <w:rsid w:val="00D7533B"/>
    <w:rsid w:val="00D75505"/>
    <w:rsid w:val="00D75588"/>
    <w:rsid w:val="00D75658"/>
    <w:rsid w:val="00D75757"/>
    <w:rsid w:val="00D75925"/>
    <w:rsid w:val="00D761C9"/>
    <w:rsid w:val="00D76214"/>
    <w:rsid w:val="00D7642F"/>
    <w:rsid w:val="00D76537"/>
    <w:rsid w:val="00D76A42"/>
    <w:rsid w:val="00D771B5"/>
    <w:rsid w:val="00D7726E"/>
    <w:rsid w:val="00D7755E"/>
    <w:rsid w:val="00D77636"/>
    <w:rsid w:val="00D77ADB"/>
    <w:rsid w:val="00D77B19"/>
    <w:rsid w:val="00D77F4A"/>
    <w:rsid w:val="00D77FEE"/>
    <w:rsid w:val="00D80024"/>
    <w:rsid w:val="00D801DD"/>
    <w:rsid w:val="00D80281"/>
    <w:rsid w:val="00D80837"/>
    <w:rsid w:val="00D80869"/>
    <w:rsid w:val="00D808C5"/>
    <w:rsid w:val="00D80987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1F9F"/>
    <w:rsid w:val="00D820F2"/>
    <w:rsid w:val="00D82173"/>
    <w:rsid w:val="00D82546"/>
    <w:rsid w:val="00D8298B"/>
    <w:rsid w:val="00D82C55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7F9"/>
    <w:rsid w:val="00D8493D"/>
    <w:rsid w:val="00D8498A"/>
    <w:rsid w:val="00D849B2"/>
    <w:rsid w:val="00D84B60"/>
    <w:rsid w:val="00D84C0F"/>
    <w:rsid w:val="00D84C87"/>
    <w:rsid w:val="00D84D14"/>
    <w:rsid w:val="00D84F81"/>
    <w:rsid w:val="00D8511D"/>
    <w:rsid w:val="00D851E8"/>
    <w:rsid w:val="00D8526B"/>
    <w:rsid w:val="00D85405"/>
    <w:rsid w:val="00D85464"/>
    <w:rsid w:val="00D8547F"/>
    <w:rsid w:val="00D85B97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02"/>
    <w:rsid w:val="00D86613"/>
    <w:rsid w:val="00D86626"/>
    <w:rsid w:val="00D8674E"/>
    <w:rsid w:val="00D86837"/>
    <w:rsid w:val="00D868F9"/>
    <w:rsid w:val="00D86941"/>
    <w:rsid w:val="00D86D81"/>
    <w:rsid w:val="00D86F2D"/>
    <w:rsid w:val="00D871C9"/>
    <w:rsid w:val="00D871D6"/>
    <w:rsid w:val="00D8727B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B3"/>
    <w:rsid w:val="00D901FE"/>
    <w:rsid w:val="00D90649"/>
    <w:rsid w:val="00D906A7"/>
    <w:rsid w:val="00D90768"/>
    <w:rsid w:val="00D90AB1"/>
    <w:rsid w:val="00D90D61"/>
    <w:rsid w:val="00D90E48"/>
    <w:rsid w:val="00D90FA3"/>
    <w:rsid w:val="00D910B9"/>
    <w:rsid w:val="00D912A1"/>
    <w:rsid w:val="00D91324"/>
    <w:rsid w:val="00D9182F"/>
    <w:rsid w:val="00D91972"/>
    <w:rsid w:val="00D9199F"/>
    <w:rsid w:val="00D91A80"/>
    <w:rsid w:val="00D91CE0"/>
    <w:rsid w:val="00D91EBA"/>
    <w:rsid w:val="00D91FD9"/>
    <w:rsid w:val="00D920DD"/>
    <w:rsid w:val="00D921AA"/>
    <w:rsid w:val="00D92221"/>
    <w:rsid w:val="00D92277"/>
    <w:rsid w:val="00D92348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F71"/>
    <w:rsid w:val="00D94134"/>
    <w:rsid w:val="00D941FF"/>
    <w:rsid w:val="00D9424B"/>
    <w:rsid w:val="00D9437B"/>
    <w:rsid w:val="00D9437E"/>
    <w:rsid w:val="00D9458A"/>
    <w:rsid w:val="00D945C5"/>
    <w:rsid w:val="00D946AF"/>
    <w:rsid w:val="00D949F7"/>
    <w:rsid w:val="00D94B46"/>
    <w:rsid w:val="00D94D76"/>
    <w:rsid w:val="00D94D98"/>
    <w:rsid w:val="00D94FDB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00B"/>
    <w:rsid w:val="00D96351"/>
    <w:rsid w:val="00D96558"/>
    <w:rsid w:val="00D96713"/>
    <w:rsid w:val="00D968E8"/>
    <w:rsid w:val="00D969CC"/>
    <w:rsid w:val="00D969DF"/>
    <w:rsid w:val="00D96B07"/>
    <w:rsid w:val="00D96B2C"/>
    <w:rsid w:val="00D96C83"/>
    <w:rsid w:val="00D96DBB"/>
    <w:rsid w:val="00D96E90"/>
    <w:rsid w:val="00D971B4"/>
    <w:rsid w:val="00D97307"/>
    <w:rsid w:val="00D9763D"/>
    <w:rsid w:val="00D97759"/>
    <w:rsid w:val="00D97B4F"/>
    <w:rsid w:val="00D97F11"/>
    <w:rsid w:val="00D97F22"/>
    <w:rsid w:val="00D97FA3"/>
    <w:rsid w:val="00D97FE1"/>
    <w:rsid w:val="00DA011F"/>
    <w:rsid w:val="00DA04EF"/>
    <w:rsid w:val="00DA0761"/>
    <w:rsid w:val="00DA0923"/>
    <w:rsid w:val="00DA0AE1"/>
    <w:rsid w:val="00DA0BD9"/>
    <w:rsid w:val="00DA0C03"/>
    <w:rsid w:val="00DA0DC5"/>
    <w:rsid w:val="00DA0E5B"/>
    <w:rsid w:val="00DA10FD"/>
    <w:rsid w:val="00DA120F"/>
    <w:rsid w:val="00DA13D2"/>
    <w:rsid w:val="00DA14B1"/>
    <w:rsid w:val="00DA14E5"/>
    <w:rsid w:val="00DA14FF"/>
    <w:rsid w:val="00DA16B0"/>
    <w:rsid w:val="00DA17B1"/>
    <w:rsid w:val="00DA17EE"/>
    <w:rsid w:val="00DA194B"/>
    <w:rsid w:val="00DA1BCC"/>
    <w:rsid w:val="00DA1BE5"/>
    <w:rsid w:val="00DA1C84"/>
    <w:rsid w:val="00DA1C96"/>
    <w:rsid w:val="00DA1CE9"/>
    <w:rsid w:val="00DA1E8A"/>
    <w:rsid w:val="00DA2005"/>
    <w:rsid w:val="00DA216F"/>
    <w:rsid w:val="00DA22A2"/>
    <w:rsid w:val="00DA22B5"/>
    <w:rsid w:val="00DA24CF"/>
    <w:rsid w:val="00DA2563"/>
    <w:rsid w:val="00DA2673"/>
    <w:rsid w:val="00DA2748"/>
    <w:rsid w:val="00DA2825"/>
    <w:rsid w:val="00DA2BA7"/>
    <w:rsid w:val="00DA2D51"/>
    <w:rsid w:val="00DA2D64"/>
    <w:rsid w:val="00DA305D"/>
    <w:rsid w:val="00DA3235"/>
    <w:rsid w:val="00DA3331"/>
    <w:rsid w:val="00DA349A"/>
    <w:rsid w:val="00DA3911"/>
    <w:rsid w:val="00DA3A49"/>
    <w:rsid w:val="00DA3AE7"/>
    <w:rsid w:val="00DA3CCB"/>
    <w:rsid w:val="00DA3F2D"/>
    <w:rsid w:val="00DA4430"/>
    <w:rsid w:val="00DA448F"/>
    <w:rsid w:val="00DA4651"/>
    <w:rsid w:val="00DA497E"/>
    <w:rsid w:val="00DA49C8"/>
    <w:rsid w:val="00DA4AA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3E0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41"/>
    <w:rsid w:val="00DA6D9E"/>
    <w:rsid w:val="00DA6E21"/>
    <w:rsid w:val="00DA6E87"/>
    <w:rsid w:val="00DA6F7B"/>
    <w:rsid w:val="00DA6FC2"/>
    <w:rsid w:val="00DA708B"/>
    <w:rsid w:val="00DA7300"/>
    <w:rsid w:val="00DA749C"/>
    <w:rsid w:val="00DA774F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4F3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EF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1A"/>
    <w:rsid w:val="00DB36AD"/>
    <w:rsid w:val="00DB38E8"/>
    <w:rsid w:val="00DB3929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7E5"/>
    <w:rsid w:val="00DB580A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6F84"/>
    <w:rsid w:val="00DB6F9B"/>
    <w:rsid w:val="00DB7033"/>
    <w:rsid w:val="00DB71B5"/>
    <w:rsid w:val="00DB72C1"/>
    <w:rsid w:val="00DB72D9"/>
    <w:rsid w:val="00DB7318"/>
    <w:rsid w:val="00DB733E"/>
    <w:rsid w:val="00DB766C"/>
    <w:rsid w:val="00DB76EA"/>
    <w:rsid w:val="00DB77A1"/>
    <w:rsid w:val="00DB79B2"/>
    <w:rsid w:val="00DB7B0A"/>
    <w:rsid w:val="00DB7B69"/>
    <w:rsid w:val="00DB7B7F"/>
    <w:rsid w:val="00DB7D04"/>
    <w:rsid w:val="00DB7ED0"/>
    <w:rsid w:val="00DC032B"/>
    <w:rsid w:val="00DC0367"/>
    <w:rsid w:val="00DC03DD"/>
    <w:rsid w:val="00DC05A7"/>
    <w:rsid w:val="00DC0706"/>
    <w:rsid w:val="00DC0A65"/>
    <w:rsid w:val="00DC0C5C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AE7"/>
    <w:rsid w:val="00DC1D48"/>
    <w:rsid w:val="00DC1DD1"/>
    <w:rsid w:val="00DC22ED"/>
    <w:rsid w:val="00DC2664"/>
    <w:rsid w:val="00DC27B7"/>
    <w:rsid w:val="00DC2832"/>
    <w:rsid w:val="00DC29BA"/>
    <w:rsid w:val="00DC2BDB"/>
    <w:rsid w:val="00DC2F4D"/>
    <w:rsid w:val="00DC2FEB"/>
    <w:rsid w:val="00DC31C4"/>
    <w:rsid w:val="00DC3621"/>
    <w:rsid w:val="00DC3690"/>
    <w:rsid w:val="00DC37B0"/>
    <w:rsid w:val="00DC38A0"/>
    <w:rsid w:val="00DC3972"/>
    <w:rsid w:val="00DC3999"/>
    <w:rsid w:val="00DC39E0"/>
    <w:rsid w:val="00DC3CE9"/>
    <w:rsid w:val="00DC3E23"/>
    <w:rsid w:val="00DC3F11"/>
    <w:rsid w:val="00DC4077"/>
    <w:rsid w:val="00DC4089"/>
    <w:rsid w:val="00DC4108"/>
    <w:rsid w:val="00DC46A5"/>
    <w:rsid w:val="00DC46C8"/>
    <w:rsid w:val="00DC46EF"/>
    <w:rsid w:val="00DC47EF"/>
    <w:rsid w:val="00DC4AC9"/>
    <w:rsid w:val="00DC4B82"/>
    <w:rsid w:val="00DC4C06"/>
    <w:rsid w:val="00DC4C68"/>
    <w:rsid w:val="00DC4E81"/>
    <w:rsid w:val="00DC4EFD"/>
    <w:rsid w:val="00DC4F9E"/>
    <w:rsid w:val="00DC5067"/>
    <w:rsid w:val="00DC5143"/>
    <w:rsid w:val="00DC53E6"/>
    <w:rsid w:val="00DC5411"/>
    <w:rsid w:val="00DC5651"/>
    <w:rsid w:val="00DC592B"/>
    <w:rsid w:val="00DC5A18"/>
    <w:rsid w:val="00DC5B58"/>
    <w:rsid w:val="00DC5BB9"/>
    <w:rsid w:val="00DC5E47"/>
    <w:rsid w:val="00DC5F84"/>
    <w:rsid w:val="00DC625D"/>
    <w:rsid w:val="00DC62CA"/>
    <w:rsid w:val="00DC6569"/>
    <w:rsid w:val="00DC65D6"/>
    <w:rsid w:val="00DC66B2"/>
    <w:rsid w:val="00DC66B6"/>
    <w:rsid w:val="00DC690B"/>
    <w:rsid w:val="00DC69FD"/>
    <w:rsid w:val="00DC6A09"/>
    <w:rsid w:val="00DC6BFC"/>
    <w:rsid w:val="00DC6C06"/>
    <w:rsid w:val="00DC6C0B"/>
    <w:rsid w:val="00DC6EC1"/>
    <w:rsid w:val="00DC6ED0"/>
    <w:rsid w:val="00DC701A"/>
    <w:rsid w:val="00DC71A9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4C"/>
    <w:rsid w:val="00DD0D59"/>
    <w:rsid w:val="00DD0F05"/>
    <w:rsid w:val="00DD0FA6"/>
    <w:rsid w:val="00DD108C"/>
    <w:rsid w:val="00DD10BD"/>
    <w:rsid w:val="00DD1171"/>
    <w:rsid w:val="00DD12A3"/>
    <w:rsid w:val="00DD1602"/>
    <w:rsid w:val="00DD16B2"/>
    <w:rsid w:val="00DD17F0"/>
    <w:rsid w:val="00DD18BC"/>
    <w:rsid w:val="00DD1952"/>
    <w:rsid w:val="00DD1A0B"/>
    <w:rsid w:val="00DD1A7E"/>
    <w:rsid w:val="00DD1AD4"/>
    <w:rsid w:val="00DD1B9F"/>
    <w:rsid w:val="00DD1C1E"/>
    <w:rsid w:val="00DD1ED6"/>
    <w:rsid w:val="00DD1F98"/>
    <w:rsid w:val="00DD1FD5"/>
    <w:rsid w:val="00DD204B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5D"/>
    <w:rsid w:val="00DD2F9F"/>
    <w:rsid w:val="00DD312B"/>
    <w:rsid w:val="00DD3321"/>
    <w:rsid w:val="00DD3337"/>
    <w:rsid w:val="00DD3396"/>
    <w:rsid w:val="00DD3481"/>
    <w:rsid w:val="00DD3831"/>
    <w:rsid w:val="00DD38FF"/>
    <w:rsid w:val="00DD391D"/>
    <w:rsid w:val="00DD3941"/>
    <w:rsid w:val="00DD3C28"/>
    <w:rsid w:val="00DD3C3D"/>
    <w:rsid w:val="00DD3C52"/>
    <w:rsid w:val="00DD3CCA"/>
    <w:rsid w:val="00DD449A"/>
    <w:rsid w:val="00DD4878"/>
    <w:rsid w:val="00DD4F72"/>
    <w:rsid w:val="00DD50E2"/>
    <w:rsid w:val="00DD519E"/>
    <w:rsid w:val="00DD535B"/>
    <w:rsid w:val="00DD53A4"/>
    <w:rsid w:val="00DD5426"/>
    <w:rsid w:val="00DD554F"/>
    <w:rsid w:val="00DD55FE"/>
    <w:rsid w:val="00DD5B66"/>
    <w:rsid w:val="00DD5B8B"/>
    <w:rsid w:val="00DD5F3B"/>
    <w:rsid w:val="00DD5F53"/>
    <w:rsid w:val="00DD5FB1"/>
    <w:rsid w:val="00DD62AB"/>
    <w:rsid w:val="00DD63DE"/>
    <w:rsid w:val="00DD649D"/>
    <w:rsid w:val="00DD64B6"/>
    <w:rsid w:val="00DD64C1"/>
    <w:rsid w:val="00DD6727"/>
    <w:rsid w:val="00DD6896"/>
    <w:rsid w:val="00DD71CC"/>
    <w:rsid w:val="00DD7208"/>
    <w:rsid w:val="00DD72B5"/>
    <w:rsid w:val="00DD72FF"/>
    <w:rsid w:val="00DD73C0"/>
    <w:rsid w:val="00DD73D1"/>
    <w:rsid w:val="00DD74D0"/>
    <w:rsid w:val="00DD7626"/>
    <w:rsid w:val="00DD7670"/>
    <w:rsid w:val="00DD77BA"/>
    <w:rsid w:val="00DD785A"/>
    <w:rsid w:val="00DD7977"/>
    <w:rsid w:val="00DD7A77"/>
    <w:rsid w:val="00DD7AA6"/>
    <w:rsid w:val="00DD7BFC"/>
    <w:rsid w:val="00DE00F1"/>
    <w:rsid w:val="00DE01C4"/>
    <w:rsid w:val="00DE03D8"/>
    <w:rsid w:val="00DE05B3"/>
    <w:rsid w:val="00DE062B"/>
    <w:rsid w:val="00DE0B55"/>
    <w:rsid w:val="00DE0C2D"/>
    <w:rsid w:val="00DE1157"/>
    <w:rsid w:val="00DE1342"/>
    <w:rsid w:val="00DE1357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75C"/>
    <w:rsid w:val="00DE2B64"/>
    <w:rsid w:val="00DE2BC2"/>
    <w:rsid w:val="00DE2C44"/>
    <w:rsid w:val="00DE2D57"/>
    <w:rsid w:val="00DE2DA0"/>
    <w:rsid w:val="00DE2F65"/>
    <w:rsid w:val="00DE302D"/>
    <w:rsid w:val="00DE365C"/>
    <w:rsid w:val="00DE3707"/>
    <w:rsid w:val="00DE3856"/>
    <w:rsid w:val="00DE3880"/>
    <w:rsid w:val="00DE3C9F"/>
    <w:rsid w:val="00DE3EA6"/>
    <w:rsid w:val="00DE4163"/>
    <w:rsid w:val="00DE41EA"/>
    <w:rsid w:val="00DE423E"/>
    <w:rsid w:val="00DE42A7"/>
    <w:rsid w:val="00DE4535"/>
    <w:rsid w:val="00DE45CB"/>
    <w:rsid w:val="00DE4B1C"/>
    <w:rsid w:val="00DE4D8D"/>
    <w:rsid w:val="00DE4E5C"/>
    <w:rsid w:val="00DE4EDE"/>
    <w:rsid w:val="00DE4F06"/>
    <w:rsid w:val="00DE4F4B"/>
    <w:rsid w:val="00DE4FD4"/>
    <w:rsid w:val="00DE528A"/>
    <w:rsid w:val="00DE549E"/>
    <w:rsid w:val="00DE54DA"/>
    <w:rsid w:val="00DE554C"/>
    <w:rsid w:val="00DE55EB"/>
    <w:rsid w:val="00DE5A84"/>
    <w:rsid w:val="00DE5B08"/>
    <w:rsid w:val="00DE5B65"/>
    <w:rsid w:val="00DE5CE9"/>
    <w:rsid w:val="00DE5D9F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63B"/>
    <w:rsid w:val="00DE79C9"/>
    <w:rsid w:val="00DE7BB8"/>
    <w:rsid w:val="00DE7C0F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398"/>
    <w:rsid w:val="00DF0402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5D7"/>
    <w:rsid w:val="00DF1649"/>
    <w:rsid w:val="00DF1659"/>
    <w:rsid w:val="00DF1717"/>
    <w:rsid w:val="00DF1857"/>
    <w:rsid w:val="00DF18AE"/>
    <w:rsid w:val="00DF1967"/>
    <w:rsid w:val="00DF1C2D"/>
    <w:rsid w:val="00DF1F78"/>
    <w:rsid w:val="00DF2102"/>
    <w:rsid w:val="00DF2130"/>
    <w:rsid w:val="00DF214E"/>
    <w:rsid w:val="00DF21EF"/>
    <w:rsid w:val="00DF2494"/>
    <w:rsid w:val="00DF24D7"/>
    <w:rsid w:val="00DF26FF"/>
    <w:rsid w:val="00DF27E3"/>
    <w:rsid w:val="00DF284D"/>
    <w:rsid w:val="00DF28B6"/>
    <w:rsid w:val="00DF298F"/>
    <w:rsid w:val="00DF2A09"/>
    <w:rsid w:val="00DF2C5C"/>
    <w:rsid w:val="00DF2E8C"/>
    <w:rsid w:val="00DF2F25"/>
    <w:rsid w:val="00DF35D2"/>
    <w:rsid w:val="00DF3850"/>
    <w:rsid w:val="00DF3B09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02E"/>
    <w:rsid w:val="00DF52FD"/>
    <w:rsid w:val="00DF538A"/>
    <w:rsid w:val="00DF53BD"/>
    <w:rsid w:val="00DF5433"/>
    <w:rsid w:val="00DF579F"/>
    <w:rsid w:val="00DF596B"/>
    <w:rsid w:val="00DF59A3"/>
    <w:rsid w:val="00DF5A33"/>
    <w:rsid w:val="00DF5B4C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55F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B8"/>
    <w:rsid w:val="00DF70DB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C1E"/>
    <w:rsid w:val="00E00D45"/>
    <w:rsid w:val="00E00FD8"/>
    <w:rsid w:val="00E01012"/>
    <w:rsid w:val="00E01117"/>
    <w:rsid w:val="00E0122B"/>
    <w:rsid w:val="00E01335"/>
    <w:rsid w:val="00E013AF"/>
    <w:rsid w:val="00E013D1"/>
    <w:rsid w:val="00E017EB"/>
    <w:rsid w:val="00E01936"/>
    <w:rsid w:val="00E01B09"/>
    <w:rsid w:val="00E01BE6"/>
    <w:rsid w:val="00E01DAE"/>
    <w:rsid w:val="00E01F11"/>
    <w:rsid w:val="00E0200D"/>
    <w:rsid w:val="00E02049"/>
    <w:rsid w:val="00E02158"/>
    <w:rsid w:val="00E02192"/>
    <w:rsid w:val="00E02194"/>
    <w:rsid w:val="00E02385"/>
    <w:rsid w:val="00E02432"/>
    <w:rsid w:val="00E0253E"/>
    <w:rsid w:val="00E0260B"/>
    <w:rsid w:val="00E0269F"/>
    <w:rsid w:val="00E0294E"/>
    <w:rsid w:val="00E029A8"/>
    <w:rsid w:val="00E02B8F"/>
    <w:rsid w:val="00E02C39"/>
    <w:rsid w:val="00E02F2D"/>
    <w:rsid w:val="00E02F46"/>
    <w:rsid w:val="00E030F1"/>
    <w:rsid w:val="00E03128"/>
    <w:rsid w:val="00E032F7"/>
    <w:rsid w:val="00E03B35"/>
    <w:rsid w:val="00E03B4B"/>
    <w:rsid w:val="00E03EE6"/>
    <w:rsid w:val="00E0425E"/>
    <w:rsid w:val="00E043E1"/>
    <w:rsid w:val="00E04624"/>
    <w:rsid w:val="00E047C5"/>
    <w:rsid w:val="00E04827"/>
    <w:rsid w:val="00E05218"/>
    <w:rsid w:val="00E05305"/>
    <w:rsid w:val="00E05592"/>
    <w:rsid w:val="00E056D8"/>
    <w:rsid w:val="00E05747"/>
    <w:rsid w:val="00E057C4"/>
    <w:rsid w:val="00E0580B"/>
    <w:rsid w:val="00E058D2"/>
    <w:rsid w:val="00E05A4C"/>
    <w:rsid w:val="00E05B68"/>
    <w:rsid w:val="00E05D00"/>
    <w:rsid w:val="00E05D16"/>
    <w:rsid w:val="00E05DFD"/>
    <w:rsid w:val="00E0613C"/>
    <w:rsid w:val="00E06166"/>
    <w:rsid w:val="00E063B2"/>
    <w:rsid w:val="00E06498"/>
    <w:rsid w:val="00E06508"/>
    <w:rsid w:val="00E06792"/>
    <w:rsid w:val="00E06844"/>
    <w:rsid w:val="00E06B39"/>
    <w:rsid w:val="00E06DDC"/>
    <w:rsid w:val="00E06F5C"/>
    <w:rsid w:val="00E06F9B"/>
    <w:rsid w:val="00E07078"/>
    <w:rsid w:val="00E072AE"/>
    <w:rsid w:val="00E072CA"/>
    <w:rsid w:val="00E075E5"/>
    <w:rsid w:val="00E07610"/>
    <w:rsid w:val="00E07637"/>
    <w:rsid w:val="00E07913"/>
    <w:rsid w:val="00E07A34"/>
    <w:rsid w:val="00E07C2F"/>
    <w:rsid w:val="00E07EDA"/>
    <w:rsid w:val="00E07F39"/>
    <w:rsid w:val="00E100AF"/>
    <w:rsid w:val="00E101F2"/>
    <w:rsid w:val="00E10370"/>
    <w:rsid w:val="00E1075B"/>
    <w:rsid w:val="00E1079E"/>
    <w:rsid w:val="00E107A3"/>
    <w:rsid w:val="00E10803"/>
    <w:rsid w:val="00E10C59"/>
    <w:rsid w:val="00E10EC7"/>
    <w:rsid w:val="00E11382"/>
    <w:rsid w:val="00E1183D"/>
    <w:rsid w:val="00E11BE0"/>
    <w:rsid w:val="00E11C23"/>
    <w:rsid w:val="00E11C5D"/>
    <w:rsid w:val="00E11D25"/>
    <w:rsid w:val="00E11DA0"/>
    <w:rsid w:val="00E11F4B"/>
    <w:rsid w:val="00E1208F"/>
    <w:rsid w:val="00E120BD"/>
    <w:rsid w:val="00E122A8"/>
    <w:rsid w:val="00E1257D"/>
    <w:rsid w:val="00E12A51"/>
    <w:rsid w:val="00E12C54"/>
    <w:rsid w:val="00E132B1"/>
    <w:rsid w:val="00E133DC"/>
    <w:rsid w:val="00E133FA"/>
    <w:rsid w:val="00E135EC"/>
    <w:rsid w:val="00E137E3"/>
    <w:rsid w:val="00E13A5F"/>
    <w:rsid w:val="00E144E9"/>
    <w:rsid w:val="00E147C5"/>
    <w:rsid w:val="00E14908"/>
    <w:rsid w:val="00E14CEC"/>
    <w:rsid w:val="00E151F6"/>
    <w:rsid w:val="00E152D1"/>
    <w:rsid w:val="00E152E6"/>
    <w:rsid w:val="00E1538D"/>
    <w:rsid w:val="00E153F0"/>
    <w:rsid w:val="00E15661"/>
    <w:rsid w:val="00E158DC"/>
    <w:rsid w:val="00E15B5A"/>
    <w:rsid w:val="00E15D47"/>
    <w:rsid w:val="00E15DE2"/>
    <w:rsid w:val="00E15E68"/>
    <w:rsid w:val="00E160F3"/>
    <w:rsid w:val="00E1686E"/>
    <w:rsid w:val="00E16966"/>
    <w:rsid w:val="00E16972"/>
    <w:rsid w:val="00E1697B"/>
    <w:rsid w:val="00E16A88"/>
    <w:rsid w:val="00E17048"/>
    <w:rsid w:val="00E170F8"/>
    <w:rsid w:val="00E17300"/>
    <w:rsid w:val="00E17390"/>
    <w:rsid w:val="00E17413"/>
    <w:rsid w:val="00E174CD"/>
    <w:rsid w:val="00E174F7"/>
    <w:rsid w:val="00E1754B"/>
    <w:rsid w:val="00E17582"/>
    <w:rsid w:val="00E17587"/>
    <w:rsid w:val="00E1760C"/>
    <w:rsid w:val="00E1766B"/>
    <w:rsid w:val="00E1774E"/>
    <w:rsid w:val="00E17908"/>
    <w:rsid w:val="00E179A2"/>
    <w:rsid w:val="00E17A91"/>
    <w:rsid w:val="00E17C68"/>
    <w:rsid w:val="00E17DF8"/>
    <w:rsid w:val="00E17E2E"/>
    <w:rsid w:val="00E17EA5"/>
    <w:rsid w:val="00E17F90"/>
    <w:rsid w:val="00E17FBC"/>
    <w:rsid w:val="00E20066"/>
    <w:rsid w:val="00E2006F"/>
    <w:rsid w:val="00E202A4"/>
    <w:rsid w:val="00E20363"/>
    <w:rsid w:val="00E20882"/>
    <w:rsid w:val="00E20A74"/>
    <w:rsid w:val="00E20CD0"/>
    <w:rsid w:val="00E20E35"/>
    <w:rsid w:val="00E20F28"/>
    <w:rsid w:val="00E21189"/>
    <w:rsid w:val="00E21292"/>
    <w:rsid w:val="00E21421"/>
    <w:rsid w:val="00E2148F"/>
    <w:rsid w:val="00E2152F"/>
    <w:rsid w:val="00E217E2"/>
    <w:rsid w:val="00E21805"/>
    <w:rsid w:val="00E21C4B"/>
    <w:rsid w:val="00E221C5"/>
    <w:rsid w:val="00E22425"/>
    <w:rsid w:val="00E22585"/>
    <w:rsid w:val="00E229B2"/>
    <w:rsid w:val="00E229C9"/>
    <w:rsid w:val="00E22B3F"/>
    <w:rsid w:val="00E22BDE"/>
    <w:rsid w:val="00E22D4E"/>
    <w:rsid w:val="00E22D7C"/>
    <w:rsid w:val="00E23395"/>
    <w:rsid w:val="00E234B9"/>
    <w:rsid w:val="00E234BE"/>
    <w:rsid w:val="00E23505"/>
    <w:rsid w:val="00E23516"/>
    <w:rsid w:val="00E23747"/>
    <w:rsid w:val="00E23970"/>
    <w:rsid w:val="00E23978"/>
    <w:rsid w:val="00E239E0"/>
    <w:rsid w:val="00E239F9"/>
    <w:rsid w:val="00E23C3E"/>
    <w:rsid w:val="00E23CA1"/>
    <w:rsid w:val="00E23E2B"/>
    <w:rsid w:val="00E24228"/>
    <w:rsid w:val="00E242D9"/>
    <w:rsid w:val="00E243D1"/>
    <w:rsid w:val="00E245BC"/>
    <w:rsid w:val="00E247F7"/>
    <w:rsid w:val="00E2484D"/>
    <w:rsid w:val="00E24A1A"/>
    <w:rsid w:val="00E24A55"/>
    <w:rsid w:val="00E24A5D"/>
    <w:rsid w:val="00E24A86"/>
    <w:rsid w:val="00E24B87"/>
    <w:rsid w:val="00E24BAD"/>
    <w:rsid w:val="00E24C99"/>
    <w:rsid w:val="00E25034"/>
    <w:rsid w:val="00E253DD"/>
    <w:rsid w:val="00E2544F"/>
    <w:rsid w:val="00E25571"/>
    <w:rsid w:val="00E255C2"/>
    <w:rsid w:val="00E25806"/>
    <w:rsid w:val="00E25925"/>
    <w:rsid w:val="00E25AD5"/>
    <w:rsid w:val="00E25C67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8B3"/>
    <w:rsid w:val="00E2793E"/>
    <w:rsid w:val="00E279BC"/>
    <w:rsid w:val="00E27A4A"/>
    <w:rsid w:val="00E27A66"/>
    <w:rsid w:val="00E30016"/>
    <w:rsid w:val="00E30529"/>
    <w:rsid w:val="00E3055E"/>
    <w:rsid w:val="00E305AA"/>
    <w:rsid w:val="00E305DC"/>
    <w:rsid w:val="00E306EE"/>
    <w:rsid w:val="00E30914"/>
    <w:rsid w:val="00E309A3"/>
    <w:rsid w:val="00E30A90"/>
    <w:rsid w:val="00E30CEE"/>
    <w:rsid w:val="00E30DDF"/>
    <w:rsid w:val="00E30EBD"/>
    <w:rsid w:val="00E30F35"/>
    <w:rsid w:val="00E30FED"/>
    <w:rsid w:val="00E31192"/>
    <w:rsid w:val="00E3124B"/>
    <w:rsid w:val="00E31526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590"/>
    <w:rsid w:val="00E33770"/>
    <w:rsid w:val="00E337EE"/>
    <w:rsid w:val="00E3390C"/>
    <w:rsid w:val="00E339D1"/>
    <w:rsid w:val="00E33C5B"/>
    <w:rsid w:val="00E33CAB"/>
    <w:rsid w:val="00E33ED7"/>
    <w:rsid w:val="00E34135"/>
    <w:rsid w:val="00E341B2"/>
    <w:rsid w:val="00E34254"/>
    <w:rsid w:val="00E344C5"/>
    <w:rsid w:val="00E34726"/>
    <w:rsid w:val="00E34773"/>
    <w:rsid w:val="00E34ABF"/>
    <w:rsid w:val="00E34B71"/>
    <w:rsid w:val="00E34E8B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D71"/>
    <w:rsid w:val="00E36EF2"/>
    <w:rsid w:val="00E37156"/>
    <w:rsid w:val="00E37222"/>
    <w:rsid w:val="00E37431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1E5"/>
    <w:rsid w:val="00E41202"/>
    <w:rsid w:val="00E41272"/>
    <w:rsid w:val="00E41836"/>
    <w:rsid w:val="00E418AE"/>
    <w:rsid w:val="00E419A1"/>
    <w:rsid w:val="00E41A55"/>
    <w:rsid w:val="00E41D0B"/>
    <w:rsid w:val="00E41E5D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8C0"/>
    <w:rsid w:val="00E42AB0"/>
    <w:rsid w:val="00E42B93"/>
    <w:rsid w:val="00E42BF9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C64"/>
    <w:rsid w:val="00E43E11"/>
    <w:rsid w:val="00E43F30"/>
    <w:rsid w:val="00E44055"/>
    <w:rsid w:val="00E440BB"/>
    <w:rsid w:val="00E44139"/>
    <w:rsid w:val="00E4435C"/>
    <w:rsid w:val="00E443CD"/>
    <w:rsid w:val="00E4459C"/>
    <w:rsid w:val="00E4459F"/>
    <w:rsid w:val="00E44642"/>
    <w:rsid w:val="00E446CE"/>
    <w:rsid w:val="00E44D5E"/>
    <w:rsid w:val="00E44DB5"/>
    <w:rsid w:val="00E44F56"/>
    <w:rsid w:val="00E4565E"/>
    <w:rsid w:val="00E45675"/>
    <w:rsid w:val="00E45796"/>
    <w:rsid w:val="00E45872"/>
    <w:rsid w:val="00E45C2A"/>
    <w:rsid w:val="00E45C36"/>
    <w:rsid w:val="00E45C59"/>
    <w:rsid w:val="00E45CCD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9B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771"/>
    <w:rsid w:val="00E50C15"/>
    <w:rsid w:val="00E50C8C"/>
    <w:rsid w:val="00E50DE7"/>
    <w:rsid w:val="00E51169"/>
    <w:rsid w:val="00E51891"/>
    <w:rsid w:val="00E5194D"/>
    <w:rsid w:val="00E51AB3"/>
    <w:rsid w:val="00E51D42"/>
    <w:rsid w:val="00E51D8E"/>
    <w:rsid w:val="00E51DDD"/>
    <w:rsid w:val="00E51E2A"/>
    <w:rsid w:val="00E51F6D"/>
    <w:rsid w:val="00E5246B"/>
    <w:rsid w:val="00E524CA"/>
    <w:rsid w:val="00E524EF"/>
    <w:rsid w:val="00E52EDD"/>
    <w:rsid w:val="00E52F49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3E4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16"/>
    <w:rsid w:val="00E56AA4"/>
    <w:rsid w:val="00E56ABC"/>
    <w:rsid w:val="00E56AFC"/>
    <w:rsid w:val="00E56B2D"/>
    <w:rsid w:val="00E56FCA"/>
    <w:rsid w:val="00E573CD"/>
    <w:rsid w:val="00E5760B"/>
    <w:rsid w:val="00E57A13"/>
    <w:rsid w:val="00E57AD8"/>
    <w:rsid w:val="00E57FAF"/>
    <w:rsid w:val="00E57FEA"/>
    <w:rsid w:val="00E60066"/>
    <w:rsid w:val="00E6009A"/>
    <w:rsid w:val="00E601B2"/>
    <w:rsid w:val="00E601E4"/>
    <w:rsid w:val="00E603C0"/>
    <w:rsid w:val="00E60752"/>
    <w:rsid w:val="00E60859"/>
    <w:rsid w:val="00E60966"/>
    <w:rsid w:val="00E60A4C"/>
    <w:rsid w:val="00E60B05"/>
    <w:rsid w:val="00E60CCB"/>
    <w:rsid w:val="00E60D30"/>
    <w:rsid w:val="00E61069"/>
    <w:rsid w:val="00E610A5"/>
    <w:rsid w:val="00E6117A"/>
    <w:rsid w:val="00E6119C"/>
    <w:rsid w:val="00E61239"/>
    <w:rsid w:val="00E612CC"/>
    <w:rsid w:val="00E612D9"/>
    <w:rsid w:val="00E61340"/>
    <w:rsid w:val="00E61580"/>
    <w:rsid w:val="00E61A96"/>
    <w:rsid w:val="00E61B07"/>
    <w:rsid w:val="00E61BDA"/>
    <w:rsid w:val="00E61DB0"/>
    <w:rsid w:val="00E61F2C"/>
    <w:rsid w:val="00E6252C"/>
    <w:rsid w:val="00E6255F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55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CC4"/>
    <w:rsid w:val="00E64D98"/>
    <w:rsid w:val="00E64E25"/>
    <w:rsid w:val="00E64FFF"/>
    <w:rsid w:val="00E65355"/>
    <w:rsid w:val="00E6550D"/>
    <w:rsid w:val="00E657E8"/>
    <w:rsid w:val="00E659C7"/>
    <w:rsid w:val="00E65ADA"/>
    <w:rsid w:val="00E65BFC"/>
    <w:rsid w:val="00E65C5D"/>
    <w:rsid w:val="00E65E56"/>
    <w:rsid w:val="00E65F27"/>
    <w:rsid w:val="00E6600F"/>
    <w:rsid w:val="00E66067"/>
    <w:rsid w:val="00E6606B"/>
    <w:rsid w:val="00E6615E"/>
    <w:rsid w:val="00E66665"/>
    <w:rsid w:val="00E66909"/>
    <w:rsid w:val="00E66A78"/>
    <w:rsid w:val="00E66F88"/>
    <w:rsid w:val="00E67124"/>
    <w:rsid w:val="00E67212"/>
    <w:rsid w:val="00E6740B"/>
    <w:rsid w:val="00E674B6"/>
    <w:rsid w:val="00E67578"/>
    <w:rsid w:val="00E678A1"/>
    <w:rsid w:val="00E67D5D"/>
    <w:rsid w:val="00E702CF"/>
    <w:rsid w:val="00E702EC"/>
    <w:rsid w:val="00E707E2"/>
    <w:rsid w:val="00E70891"/>
    <w:rsid w:val="00E7092A"/>
    <w:rsid w:val="00E70ABA"/>
    <w:rsid w:val="00E70C3E"/>
    <w:rsid w:val="00E70E75"/>
    <w:rsid w:val="00E70F9A"/>
    <w:rsid w:val="00E71001"/>
    <w:rsid w:val="00E7127C"/>
    <w:rsid w:val="00E71401"/>
    <w:rsid w:val="00E71512"/>
    <w:rsid w:val="00E7169B"/>
    <w:rsid w:val="00E716B7"/>
    <w:rsid w:val="00E717F3"/>
    <w:rsid w:val="00E71A26"/>
    <w:rsid w:val="00E71A7A"/>
    <w:rsid w:val="00E71C43"/>
    <w:rsid w:val="00E71D7F"/>
    <w:rsid w:val="00E71E6C"/>
    <w:rsid w:val="00E71F1F"/>
    <w:rsid w:val="00E71F37"/>
    <w:rsid w:val="00E72130"/>
    <w:rsid w:val="00E72145"/>
    <w:rsid w:val="00E721D1"/>
    <w:rsid w:val="00E72360"/>
    <w:rsid w:val="00E72555"/>
    <w:rsid w:val="00E72611"/>
    <w:rsid w:val="00E72694"/>
    <w:rsid w:val="00E727F2"/>
    <w:rsid w:val="00E7281B"/>
    <w:rsid w:val="00E72836"/>
    <w:rsid w:val="00E728B0"/>
    <w:rsid w:val="00E7292A"/>
    <w:rsid w:val="00E72947"/>
    <w:rsid w:val="00E729EF"/>
    <w:rsid w:val="00E72A00"/>
    <w:rsid w:val="00E72CF0"/>
    <w:rsid w:val="00E72DFB"/>
    <w:rsid w:val="00E7306D"/>
    <w:rsid w:val="00E730FA"/>
    <w:rsid w:val="00E734D5"/>
    <w:rsid w:val="00E73532"/>
    <w:rsid w:val="00E73596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578"/>
    <w:rsid w:val="00E7459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B5B"/>
    <w:rsid w:val="00E75E4C"/>
    <w:rsid w:val="00E75F24"/>
    <w:rsid w:val="00E75F49"/>
    <w:rsid w:val="00E76096"/>
    <w:rsid w:val="00E76371"/>
    <w:rsid w:val="00E7667E"/>
    <w:rsid w:val="00E76793"/>
    <w:rsid w:val="00E76B87"/>
    <w:rsid w:val="00E76D2B"/>
    <w:rsid w:val="00E76F17"/>
    <w:rsid w:val="00E77123"/>
    <w:rsid w:val="00E771CD"/>
    <w:rsid w:val="00E772D3"/>
    <w:rsid w:val="00E7746E"/>
    <w:rsid w:val="00E77676"/>
    <w:rsid w:val="00E7768F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385"/>
    <w:rsid w:val="00E8158A"/>
    <w:rsid w:val="00E81613"/>
    <w:rsid w:val="00E817BC"/>
    <w:rsid w:val="00E81804"/>
    <w:rsid w:val="00E81A8B"/>
    <w:rsid w:val="00E81B1F"/>
    <w:rsid w:val="00E81E82"/>
    <w:rsid w:val="00E81E9C"/>
    <w:rsid w:val="00E821B2"/>
    <w:rsid w:val="00E821D8"/>
    <w:rsid w:val="00E82416"/>
    <w:rsid w:val="00E82588"/>
    <w:rsid w:val="00E8267D"/>
    <w:rsid w:val="00E82866"/>
    <w:rsid w:val="00E82965"/>
    <w:rsid w:val="00E82B80"/>
    <w:rsid w:val="00E82D12"/>
    <w:rsid w:val="00E82DE6"/>
    <w:rsid w:val="00E82FE0"/>
    <w:rsid w:val="00E8300C"/>
    <w:rsid w:val="00E833A2"/>
    <w:rsid w:val="00E8349A"/>
    <w:rsid w:val="00E836BB"/>
    <w:rsid w:val="00E83773"/>
    <w:rsid w:val="00E83785"/>
    <w:rsid w:val="00E837EA"/>
    <w:rsid w:val="00E839F1"/>
    <w:rsid w:val="00E83A20"/>
    <w:rsid w:val="00E83B62"/>
    <w:rsid w:val="00E83BDC"/>
    <w:rsid w:val="00E83D5E"/>
    <w:rsid w:val="00E83DF0"/>
    <w:rsid w:val="00E83FE9"/>
    <w:rsid w:val="00E840C8"/>
    <w:rsid w:val="00E84131"/>
    <w:rsid w:val="00E84270"/>
    <w:rsid w:val="00E844AD"/>
    <w:rsid w:val="00E8462D"/>
    <w:rsid w:val="00E84731"/>
    <w:rsid w:val="00E849F5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4E4"/>
    <w:rsid w:val="00E86ACA"/>
    <w:rsid w:val="00E86B10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D7E"/>
    <w:rsid w:val="00E87E3A"/>
    <w:rsid w:val="00E90047"/>
    <w:rsid w:val="00E90166"/>
    <w:rsid w:val="00E903A1"/>
    <w:rsid w:val="00E906FC"/>
    <w:rsid w:val="00E908A2"/>
    <w:rsid w:val="00E90AF7"/>
    <w:rsid w:val="00E90CF4"/>
    <w:rsid w:val="00E90DEA"/>
    <w:rsid w:val="00E90E94"/>
    <w:rsid w:val="00E90FB5"/>
    <w:rsid w:val="00E9118D"/>
    <w:rsid w:val="00E91361"/>
    <w:rsid w:val="00E918ED"/>
    <w:rsid w:val="00E91949"/>
    <w:rsid w:val="00E91E06"/>
    <w:rsid w:val="00E91F11"/>
    <w:rsid w:val="00E92091"/>
    <w:rsid w:val="00E92216"/>
    <w:rsid w:val="00E925D6"/>
    <w:rsid w:val="00E927CA"/>
    <w:rsid w:val="00E928F7"/>
    <w:rsid w:val="00E92A59"/>
    <w:rsid w:val="00E92C7F"/>
    <w:rsid w:val="00E92CFA"/>
    <w:rsid w:val="00E92F6A"/>
    <w:rsid w:val="00E93087"/>
    <w:rsid w:val="00E9362E"/>
    <w:rsid w:val="00E93678"/>
    <w:rsid w:val="00E93715"/>
    <w:rsid w:val="00E937A1"/>
    <w:rsid w:val="00E93B7F"/>
    <w:rsid w:val="00E93C44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25D"/>
    <w:rsid w:val="00E95424"/>
    <w:rsid w:val="00E955A5"/>
    <w:rsid w:val="00E95730"/>
    <w:rsid w:val="00E95762"/>
    <w:rsid w:val="00E958F4"/>
    <w:rsid w:val="00E9596D"/>
    <w:rsid w:val="00E959C8"/>
    <w:rsid w:val="00E95A64"/>
    <w:rsid w:val="00E95ADC"/>
    <w:rsid w:val="00E95BBF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00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10"/>
    <w:rsid w:val="00EA15A1"/>
    <w:rsid w:val="00EA161F"/>
    <w:rsid w:val="00EA1857"/>
    <w:rsid w:val="00EA1A49"/>
    <w:rsid w:val="00EA1E09"/>
    <w:rsid w:val="00EA214E"/>
    <w:rsid w:val="00EA2159"/>
    <w:rsid w:val="00EA21C3"/>
    <w:rsid w:val="00EA2211"/>
    <w:rsid w:val="00EA229B"/>
    <w:rsid w:val="00EA23C7"/>
    <w:rsid w:val="00EA23ED"/>
    <w:rsid w:val="00EA244B"/>
    <w:rsid w:val="00EA258B"/>
    <w:rsid w:val="00EA2848"/>
    <w:rsid w:val="00EA28D3"/>
    <w:rsid w:val="00EA2BAD"/>
    <w:rsid w:val="00EA2C81"/>
    <w:rsid w:val="00EA2F6D"/>
    <w:rsid w:val="00EA3039"/>
    <w:rsid w:val="00EA308F"/>
    <w:rsid w:val="00EA318E"/>
    <w:rsid w:val="00EA319F"/>
    <w:rsid w:val="00EA32BD"/>
    <w:rsid w:val="00EA3361"/>
    <w:rsid w:val="00EA383E"/>
    <w:rsid w:val="00EA3866"/>
    <w:rsid w:val="00EA3990"/>
    <w:rsid w:val="00EA3AF0"/>
    <w:rsid w:val="00EA3EE4"/>
    <w:rsid w:val="00EA4071"/>
    <w:rsid w:val="00EA40C4"/>
    <w:rsid w:val="00EA414C"/>
    <w:rsid w:val="00EA42F2"/>
    <w:rsid w:val="00EA442F"/>
    <w:rsid w:val="00EA455A"/>
    <w:rsid w:val="00EA45AF"/>
    <w:rsid w:val="00EA4651"/>
    <w:rsid w:val="00EA47D1"/>
    <w:rsid w:val="00EA49D9"/>
    <w:rsid w:val="00EA4AA1"/>
    <w:rsid w:val="00EA4AD1"/>
    <w:rsid w:val="00EA4BB7"/>
    <w:rsid w:val="00EA4C26"/>
    <w:rsid w:val="00EA4CA2"/>
    <w:rsid w:val="00EA4F68"/>
    <w:rsid w:val="00EA5029"/>
    <w:rsid w:val="00EA525A"/>
    <w:rsid w:val="00EA53C7"/>
    <w:rsid w:val="00EA5728"/>
    <w:rsid w:val="00EA57F7"/>
    <w:rsid w:val="00EA586B"/>
    <w:rsid w:val="00EA5B33"/>
    <w:rsid w:val="00EA5B68"/>
    <w:rsid w:val="00EA5FCB"/>
    <w:rsid w:val="00EA612F"/>
    <w:rsid w:val="00EA62B0"/>
    <w:rsid w:val="00EA658C"/>
    <w:rsid w:val="00EA6647"/>
    <w:rsid w:val="00EA6721"/>
    <w:rsid w:val="00EA675A"/>
    <w:rsid w:val="00EA6AD6"/>
    <w:rsid w:val="00EA6C34"/>
    <w:rsid w:val="00EA6CE3"/>
    <w:rsid w:val="00EA6D28"/>
    <w:rsid w:val="00EA6E4B"/>
    <w:rsid w:val="00EA6FAB"/>
    <w:rsid w:val="00EA71A7"/>
    <w:rsid w:val="00EA7366"/>
    <w:rsid w:val="00EA736F"/>
    <w:rsid w:val="00EA744D"/>
    <w:rsid w:val="00EA760C"/>
    <w:rsid w:val="00EA7711"/>
    <w:rsid w:val="00EA7904"/>
    <w:rsid w:val="00EA7BE8"/>
    <w:rsid w:val="00EA7D20"/>
    <w:rsid w:val="00EA7EF8"/>
    <w:rsid w:val="00EA7F51"/>
    <w:rsid w:val="00EA7FAD"/>
    <w:rsid w:val="00EA7FCF"/>
    <w:rsid w:val="00EB00C9"/>
    <w:rsid w:val="00EB02ED"/>
    <w:rsid w:val="00EB0305"/>
    <w:rsid w:val="00EB033C"/>
    <w:rsid w:val="00EB0472"/>
    <w:rsid w:val="00EB0642"/>
    <w:rsid w:val="00EB0707"/>
    <w:rsid w:val="00EB0AC8"/>
    <w:rsid w:val="00EB0D46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1F5C"/>
    <w:rsid w:val="00EB244E"/>
    <w:rsid w:val="00EB249B"/>
    <w:rsid w:val="00EB2743"/>
    <w:rsid w:val="00EB27BC"/>
    <w:rsid w:val="00EB2A0F"/>
    <w:rsid w:val="00EB2A86"/>
    <w:rsid w:val="00EB2AB1"/>
    <w:rsid w:val="00EB2B38"/>
    <w:rsid w:val="00EB2BE5"/>
    <w:rsid w:val="00EB2D2A"/>
    <w:rsid w:val="00EB2D4F"/>
    <w:rsid w:val="00EB30F6"/>
    <w:rsid w:val="00EB33ED"/>
    <w:rsid w:val="00EB346E"/>
    <w:rsid w:val="00EB3542"/>
    <w:rsid w:val="00EB35B2"/>
    <w:rsid w:val="00EB3709"/>
    <w:rsid w:val="00EB3B73"/>
    <w:rsid w:val="00EB3E24"/>
    <w:rsid w:val="00EB3E47"/>
    <w:rsid w:val="00EB3E52"/>
    <w:rsid w:val="00EB4002"/>
    <w:rsid w:val="00EB418C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B78"/>
    <w:rsid w:val="00EB4BE6"/>
    <w:rsid w:val="00EB4C75"/>
    <w:rsid w:val="00EB4D05"/>
    <w:rsid w:val="00EB50A8"/>
    <w:rsid w:val="00EB5160"/>
    <w:rsid w:val="00EB5181"/>
    <w:rsid w:val="00EB518D"/>
    <w:rsid w:val="00EB563B"/>
    <w:rsid w:val="00EB58E9"/>
    <w:rsid w:val="00EB5A8F"/>
    <w:rsid w:val="00EB60A7"/>
    <w:rsid w:val="00EB6239"/>
    <w:rsid w:val="00EB65B1"/>
    <w:rsid w:val="00EB65B8"/>
    <w:rsid w:val="00EB682A"/>
    <w:rsid w:val="00EB6D5C"/>
    <w:rsid w:val="00EB6DD3"/>
    <w:rsid w:val="00EB6FA0"/>
    <w:rsid w:val="00EB707E"/>
    <w:rsid w:val="00EB716F"/>
    <w:rsid w:val="00EB71D7"/>
    <w:rsid w:val="00EB71DC"/>
    <w:rsid w:val="00EB723F"/>
    <w:rsid w:val="00EB73B1"/>
    <w:rsid w:val="00EB75FC"/>
    <w:rsid w:val="00EB761D"/>
    <w:rsid w:val="00EB7791"/>
    <w:rsid w:val="00EB77C4"/>
    <w:rsid w:val="00EB784D"/>
    <w:rsid w:val="00EB78A2"/>
    <w:rsid w:val="00EB7B4F"/>
    <w:rsid w:val="00EB7B60"/>
    <w:rsid w:val="00EB7E50"/>
    <w:rsid w:val="00EB7FF9"/>
    <w:rsid w:val="00EC024E"/>
    <w:rsid w:val="00EC03E3"/>
    <w:rsid w:val="00EC0498"/>
    <w:rsid w:val="00EC0983"/>
    <w:rsid w:val="00EC0BEF"/>
    <w:rsid w:val="00EC0E0C"/>
    <w:rsid w:val="00EC0EC1"/>
    <w:rsid w:val="00EC0F4A"/>
    <w:rsid w:val="00EC0F8B"/>
    <w:rsid w:val="00EC1286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90C"/>
    <w:rsid w:val="00EC2914"/>
    <w:rsid w:val="00EC2A55"/>
    <w:rsid w:val="00EC2A6A"/>
    <w:rsid w:val="00EC2CCF"/>
    <w:rsid w:val="00EC301E"/>
    <w:rsid w:val="00EC3151"/>
    <w:rsid w:val="00EC3233"/>
    <w:rsid w:val="00EC3235"/>
    <w:rsid w:val="00EC3477"/>
    <w:rsid w:val="00EC3604"/>
    <w:rsid w:val="00EC363E"/>
    <w:rsid w:val="00EC36C2"/>
    <w:rsid w:val="00EC3DD6"/>
    <w:rsid w:val="00EC412E"/>
    <w:rsid w:val="00EC41BB"/>
    <w:rsid w:val="00EC4655"/>
    <w:rsid w:val="00EC46AC"/>
    <w:rsid w:val="00EC46CF"/>
    <w:rsid w:val="00EC4A22"/>
    <w:rsid w:val="00EC4AB2"/>
    <w:rsid w:val="00EC4D38"/>
    <w:rsid w:val="00EC4F58"/>
    <w:rsid w:val="00EC5288"/>
    <w:rsid w:val="00EC52E4"/>
    <w:rsid w:val="00EC5440"/>
    <w:rsid w:val="00EC5543"/>
    <w:rsid w:val="00EC56A9"/>
    <w:rsid w:val="00EC5878"/>
    <w:rsid w:val="00EC5929"/>
    <w:rsid w:val="00EC5A64"/>
    <w:rsid w:val="00EC603B"/>
    <w:rsid w:val="00EC624C"/>
    <w:rsid w:val="00EC627A"/>
    <w:rsid w:val="00EC6312"/>
    <w:rsid w:val="00EC648D"/>
    <w:rsid w:val="00EC66CF"/>
    <w:rsid w:val="00EC6888"/>
    <w:rsid w:val="00EC6929"/>
    <w:rsid w:val="00EC6AEB"/>
    <w:rsid w:val="00EC6BF1"/>
    <w:rsid w:val="00EC6CC0"/>
    <w:rsid w:val="00EC6DA8"/>
    <w:rsid w:val="00EC6E61"/>
    <w:rsid w:val="00EC6EA7"/>
    <w:rsid w:val="00EC707D"/>
    <w:rsid w:val="00EC7099"/>
    <w:rsid w:val="00EC71F3"/>
    <w:rsid w:val="00EC739D"/>
    <w:rsid w:val="00EC77B5"/>
    <w:rsid w:val="00EC786F"/>
    <w:rsid w:val="00EC791B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2BD"/>
    <w:rsid w:val="00ED08BC"/>
    <w:rsid w:val="00ED0B00"/>
    <w:rsid w:val="00ED0BD5"/>
    <w:rsid w:val="00ED0D47"/>
    <w:rsid w:val="00ED0D50"/>
    <w:rsid w:val="00ED0E7C"/>
    <w:rsid w:val="00ED0FFC"/>
    <w:rsid w:val="00ED10FB"/>
    <w:rsid w:val="00ED1726"/>
    <w:rsid w:val="00ED1BC3"/>
    <w:rsid w:val="00ED1D15"/>
    <w:rsid w:val="00ED1EF2"/>
    <w:rsid w:val="00ED2107"/>
    <w:rsid w:val="00ED229F"/>
    <w:rsid w:val="00ED24D8"/>
    <w:rsid w:val="00ED2694"/>
    <w:rsid w:val="00ED27EF"/>
    <w:rsid w:val="00ED2946"/>
    <w:rsid w:val="00ED2D34"/>
    <w:rsid w:val="00ED2E53"/>
    <w:rsid w:val="00ED2E96"/>
    <w:rsid w:val="00ED2EBE"/>
    <w:rsid w:val="00ED2ECC"/>
    <w:rsid w:val="00ED2F4F"/>
    <w:rsid w:val="00ED304A"/>
    <w:rsid w:val="00ED311A"/>
    <w:rsid w:val="00ED3298"/>
    <w:rsid w:val="00ED351F"/>
    <w:rsid w:val="00ED355E"/>
    <w:rsid w:val="00ED3880"/>
    <w:rsid w:val="00ED39DB"/>
    <w:rsid w:val="00ED3A8C"/>
    <w:rsid w:val="00ED3B42"/>
    <w:rsid w:val="00ED3BC4"/>
    <w:rsid w:val="00ED3C1A"/>
    <w:rsid w:val="00ED3C6C"/>
    <w:rsid w:val="00ED3E72"/>
    <w:rsid w:val="00ED3EC3"/>
    <w:rsid w:val="00ED3ECD"/>
    <w:rsid w:val="00ED41F9"/>
    <w:rsid w:val="00ED4316"/>
    <w:rsid w:val="00ED4AE0"/>
    <w:rsid w:val="00ED4BBC"/>
    <w:rsid w:val="00ED4BE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EC"/>
    <w:rsid w:val="00ED67FE"/>
    <w:rsid w:val="00ED6972"/>
    <w:rsid w:val="00ED69C4"/>
    <w:rsid w:val="00ED6A39"/>
    <w:rsid w:val="00ED6ABD"/>
    <w:rsid w:val="00ED6B7F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C8C"/>
    <w:rsid w:val="00ED7E95"/>
    <w:rsid w:val="00ED7ECE"/>
    <w:rsid w:val="00ED7ED3"/>
    <w:rsid w:val="00ED7F31"/>
    <w:rsid w:val="00ED7F5D"/>
    <w:rsid w:val="00EE0103"/>
    <w:rsid w:val="00EE023B"/>
    <w:rsid w:val="00EE05E9"/>
    <w:rsid w:val="00EE068C"/>
    <w:rsid w:val="00EE06FE"/>
    <w:rsid w:val="00EE09BF"/>
    <w:rsid w:val="00EE0A47"/>
    <w:rsid w:val="00EE0A82"/>
    <w:rsid w:val="00EE0A85"/>
    <w:rsid w:val="00EE0AEA"/>
    <w:rsid w:val="00EE0D86"/>
    <w:rsid w:val="00EE0F35"/>
    <w:rsid w:val="00EE0FAB"/>
    <w:rsid w:val="00EE14DF"/>
    <w:rsid w:val="00EE150A"/>
    <w:rsid w:val="00EE15B4"/>
    <w:rsid w:val="00EE1663"/>
    <w:rsid w:val="00EE1737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65"/>
    <w:rsid w:val="00EE29BA"/>
    <w:rsid w:val="00EE2A19"/>
    <w:rsid w:val="00EE2B72"/>
    <w:rsid w:val="00EE2FCE"/>
    <w:rsid w:val="00EE30F3"/>
    <w:rsid w:val="00EE313E"/>
    <w:rsid w:val="00EE3143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182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423"/>
    <w:rsid w:val="00EE5489"/>
    <w:rsid w:val="00EE5658"/>
    <w:rsid w:val="00EE572E"/>
    <w:rsid w:val="00EE59CF"/>
    <w:rsid w:val="00EE5C43"/>
    <w:rsid w:val="00EE5D7E"/>
    <w:rsid w:val="00EE5DB6"/>
    <w:rsid w:val="00EE5E28"/>
    <w:rsid w:val="00EE62F9"/>
    <w:rsid w:val="00EE6486"/>
    <w:rsid w:val="00EE64A8"/>
    <w:rsid w:val="00EE66C0"/>
    <w:rsid w:val="00EE6809"/>
    <w:rsid w:val="00EE6E1D"/>
    <w:rsid w:val="00EE6E46"/>
    <w:rsid w:val="00EE6FE9"/>
    <w:rsid w:val="00EE70EB"/>
    <w:rsid w:val="00EE70FE"/>
    <w:rsid w:val="00EE710F"/>
    <w:rsid w:val="00EE7355"/>
    <w:rsid w:val="00EE736C"/>
    <w:rsid w:val="00EE742B"/>
    <w:rsid w:val="00EE745C"/>
    <w:rsid w:val="00EE7510"/>
    <w:rsid w:val="00EE7624"/>
    <w:rsid w:val="00EE7698"/>
    <w:rsid w:val="00EE7936"/>
    <w:rsid w:val="00EE7965"/>
    <w:rsid w:val="00EE7F05"/>
    <w:rsid w:val="00EF01AD"/>
    <w:rsid w:val="00EF0362"/>
    <w:rsid w:val="00EF0A15"/>
    <w:rsid w:val="00EF0A53"/>
    <w:rsid w:val="00EF0AA1"/>
    <w:rsid w:val="00EF0B7F"/>
    <w:rsid w:val="00EF0F62"/>
    <w:rsid w:val="00EF114F"/>
    <w:rsid w:val="00EF1330"/>
    <w:rsid w:val="00EF1405"/>
    <w:rsid w:val="00EF1B83"/>
    <w:rsid w:val="00EF1F3C"/>
    <w:rsid w:val="00EF1F4E"/>
    <w:rsid w:val="00EF20C6"/>
    <w:rsid w:val="00EF215A"/>
    <w:rsid w:val="00EF24D2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5BB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4A"/>
    <w:rsid w:val="00EF4E61"/>
    <w:rsid w:val="00EF5154"/>
    <w:rsid w:val="00EF533B"/>
    <w:rsid w:val="00EF53B4"/>
    <w:rsid w:val="00EF53DB"/>
    <w:rsid w:val="00EF56DA"/>
    <w:rsid w:val="00EF5704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EF7ED3"/>
    <w:rsid w:val="00F00111"/>
    <w:rsid w:val="00F0033C"/>
    <w:rsid w:val="00F004D8"/>
    <w:rsid w:val="00F0050B"/>
    <w:rsid w:val="00F00539"/>
    <w:rsid w:val="00F005F5"/>
    <w:rsid w:val="00F00971"/>
    <w:rsid w:val="00F00A15"/>
    <w:rsid w:val="00F00B11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21F"/>
    <w:rsid w:val="00F01400"/>
    <w:rsid w:val="00F016B6"/>
    <w:rsid w:val="00F016F1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5E9"/>
    <w:rsid w:val="00F036AA"/>
    <w:rsid w:val="00F03921"/>
    <w:rsid w:val="00F039B2"/>
    <w:rsid w:val="00F03F2C"/>
    <w:rsid w:val="00F0408C"/>
    <w:rsid w:val="00F040C3"/>
    <w:rsid w:val="00F041D6"/>
    <w:rsid w:val="00F0455A"/>
    <w:rsid w:val="00F04584"/>
    <w:rsid w:val="00F046E2"/>
    <w:rsid w:val="00F047D4"/>
    <w:rsid w:val="00F04900"/>
    <w:rsid w:val="00F04963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814"/>
    <w:rsid w:val="00F0598C"/>
    <w:rsid w:val="00F05A0E"/>
    <w:rsid w:val="00F05B55"/>
    <w:rsid w:val="00F05CBD"/>
    <w:rsid w:val="00F05F3E"/>
    <w:rsid w:val="00F060DC"/>
    <w:rsid w:val="00F06112"/>
    <w:rsid w:val="00F06267"/>
    <w:rsid w:val="00F062A4"/>
    <w:rsid w:val="00F062D0"/>
    <w:rsid w:val="00F06578"/>
    <w:rsid w:val="00F06588"/>
    <w:rsid w:val="00F067C7"/>
    <w:rsid w:val="00F06811"/>
    <w:rsid w:val="00F06909"/>
    <w:rsid w:val="00F069D4"/>
    <w:rsid w:val="00F06AEE"/>
    <w:rsid w:val="00F06B43"/>
    <w:rsid w:val="00F06BBA"/>
    <w:rsid w:val="00F06FC8"/>
    <w:rsid w:val="00F07191"/>
    <w:rsid w:val="00F0738A"/>
    <w:rsid w:val="00F07571"/>
    <w:rsid w:val="00F075BA"/>
    <w:rsid w:val="00F07868"/>
    <w:rsid w:val="00F07A6D"/>
    <w:rsid w:val="00F07AD4"/>
    <w:rsid w:val="00F07B76"/>
    <w:rsid w:val="00F07BD5"/>
    <w:rsid w:val="00F07CDC"/>
    <w:rsid w:val="00F10287"/>
    <w:rsid w:val="00F10480"/>
    <w:rsid w:val="00F105C6"/>
    <w:rsid w:val="00F107E9"/>
    <w:rsid w:val="00F10ACF"/>
    <w:rsid w:val="00F10B32"/>
    <w:rsid w:val="00F10B69"/>
    <w:rsid w:val="00F10D3F"/>
    <w:rsid w:val="00F10F35"/>
    <w:rsid w:val="00F1112B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2C0"/>
    <w:rsid w:val="00F122DB"/>
    <w:rsid w:val="00F122F5"/>
    <w:rsid w:val="00F12588"/>
    <w:rsid w:val="00F127A9"/>
    <w:rsid w:val="00F12A3B"/>
    <w:rsid w:val="00F12AF6"/>
    <w:rsid w:val="00F12E1F"/>
    <w:rsid w:val="00F130C8"/>
    <w:rsid w:val="00F1312C"/>
    <w:rsid w:val="00F132FD"/>
    <w:rsid w:val="00F1363F"/>
    <w:rsid w:val="00F137F0"/>
    <w:rsid w:val="00F139F5"/>
    <w:rsid w:val="00F13A18"/>
    <w:rsid w:val="00F13A51"/>
    <w:rsid w:val="00F13BC0"/>
    <w:rsid w:val="00F13D02"/>
    <w:rsid w:val="00F13D5A"/>
    <w:rsid w:val="00F13D68"/>
    <w:rsid w:val="00F13E66"/>
    <w:rsid w:val="00F1401C"/>
    <w:rsid w:val="00F146F3"/>
    <w:rsid w:val="00F14906"/>
    <w:rsid w:val="00F14999"/>
    <w:rsid w:val="00F14B0A"/>
    <w:rsid w:val="00F14C11"/>
    <w:rsid w:val="00F14D4F"/>
    <w:rsid w:val="00F14D91"/>
    <w:rsid w:val="00F14E75"/>
    <w:rsid w:val="00F14E78"/>
    <w:rsid w:val="00F15002"/>
    <w:rsid w:val="00F1511C"/>
    <w:rsid w:val="00F15174"/>
    <w:rsid w:val="00F151BB"/>
    <w:rsid w:val="00F153A2"/>
    <w:rsid w:val="00F15451"/>
    <w:rsid w:val="00F15515"/>
    <w:rsid w:val="00F1553A"/>
    <w:rsid w:val="00F15666"/>
    <w:rsid w:val="00F15CC1"/>
    <w:rsid w:val="00F15DCF"/>
    <w:rsid w:val="00F15FE6"/>
    <w:rsid w:val="00F16395"/>
    <w:rsid w:val="00F16872"/>
    <w:rsid w:val="00F16969"/>
    <w:rsid w:val="00F16A6D"/>
    <w:rsid w:val="00F16A70"/>
    <w:rsid w:val="00F16A95"/>
    <w:rsid w:val="00F16BBF"/>
    <w:rsid w:val="00F16CB1"/>
    <w:rsid w:val="00F16D12"/>
    <w:rsid w:val="00F16F95"/>
    <w:rsid w:val="00F16FE5"/>
    <w:rsid w:val="00F17069"/>
    <w:rsid w:val="00F17082"/>
    <w:rsid w:val="00F17114"/>
    <w:rsid w:val="00F172CB"/>
    <w:rsid w:val="00F172F2"/>
    <w:rsid w:val="00F17873"/>
    <w:rsid w:val="00F17990"/>
    <w:rsid w:val="00F17A53"/>
    <w:rsid w:val="00F17A5C"/>
    <w:rsid w:val="00F17C62"/>
    <w:rsid w:val="00F17CFA"/>
    <w:rsid w:val="00F2000C"/>
    <w:rsid w:val="00F20091"/>
    <w:rsid w:val="00F20281"/>
    <w:rsid w:val="00F2029E"/>
    <w:rsid w:val="00F20548"/>
    <w:rsid w:val="00F209F2"/>
    <w:rsid w:val="00F20B0B"/>
    <w:rsid w:val="00F20B18"/>
    <w:rsid w:val="00F20B4C"/>
    <w:rsid w:val="00F20B89"/>
    <w:rsid w:val="00F20DB7"/>
    <w:rsid w:val="00F21057"/>
    <w:rsid w:val="00F2106C"/>
    <w:rsid w:val="00F2116A"/>
    <w:rsid w:val="00F211E8"/>
    <w:rsid w:val="00F21233"/>
    <w:rsid w:val="00F21449"/>
    <w:rsid w:val="00F2148D"/>
    <w:rsid w:val="00F2171F"/>
    <w:rsid w:val="00F21788"/>
    <w:rsid w:val="00F21807"/>
    <w:rsid w:val="00F21BB6"/>
    <w:rsid w:val="00F21C5C"/>
    <w:rsid w:val="00F21CAF"/>
    <w:rsid w:val="00F21E38"/>
    <w:rsid w:val="00F21E44"/>
    <w:rsid w:val="00F21F86"/>
    <w:rsid w:val="00F2208A"/>
    <w:rsid w:val="00F220C7"/>
    <w:rsid w:val="00F22238"/>
    <w:rsid w:val="00F22379"/>
    <w:rsid w:val="00F22485"/>
    <w:rsid w:val="00F2249E"/>
    <w:rsid w:val="00F225BE"/>
    <w:rsid w:val="00F22773"/>
    <w:rsid w:val="00F2281B"/>
    <w:rsid w:val="00F2285C"/>
    <w:rsid w:val="00F2298D"/>
    <w:rsid w:val="00F22A02"/>
    <w:rsid w:val="00F22C23"/>
    <w:rsid w:val="00F22DF6"/>
    <w:rsid w:val="00F2302A"/>
    <w:rsid w:val="00F2322C"/>
    <w:rsid w:val="00F2327A"/>
    <w:rsid w:val="00F234CF"/>
    <w:rsid w:val="00F23600"/>
    <w:rsid w:val="00F236C9"/>
    <w:rsid w:val="00F23756"/>
    <w:rsid w:val="00F23786"/>
    <w:rsid w:val="00F23835"/>
    <w:rsid w:val="00F239B5"/>
    <w:rsid w:val="00F239C4"/>
    <w:rsid w:val="00F239CD"/>
    <w:rsid w:val="00F23BFC"/>
    <w:rsid w:val="00F23CE0"/>
    <w:rsid w:val="00F23E55"/>
    <w:rsid w:val="00F2407D"/>
    <w:rsid w:val="00F24098"/>
    <w:rsid w:val="00F240C5"/>
    <w:rsid w:val="00F2417A"/>
    <w:rsid w:val="00F2428A"/>
    <w:rsid w:val="00F2434D"/>
    <w:rsid w:val="00F2469E"/>
    <w:rsid w:val="00F24789"/>
    <w:rsid w:val="00F24867"/>
    <w:rsid w:val="00F24CDA"/>
    <w:rsid w:val="00F24CE0"/>
    <w:rsid w:val="00F24DD8"/>
    <w:rsid w:val="00F24DDC"/>
    <w:rsid w:val="00F24F47"/>
    <w:rsid w:val="00F25105"/>
    <w:rsid w:val="00F251F7"/>
    <w:rsid w:val="00F25393"/>
    <w:rsid w:val="00F253AE"/>
    <w:rsid w:val="00F25A64"/>
    <w:rsid w:val="00F25BE4"/>
    <w:rsid w:val="00F25CC6"/>
    <w:rsid w:val="00F25E08"/>
    <w:rsid w:val="00F25EAE"/>
    <w:rsid w:val="00F26041"/>
    <w:rsid w:val="00F26049"/>
    <w:rsid w:val="00F2640F"/>
    <w:rsid w:val="00F26525"/>
    <w:rsid w:val="00F26683"/>
    <w:rsid w:val="00F26693"/>
    <w:rsid w:val="00F268BB"/>
    <w:rsid w:val="00F268C5"/>
    <w:rsid w:val="00F2698D"/>
    <w:rsid w:val="00F26B3B"/>
    <w:rsid w:val="00F26D00"/>
    <w:rsid w:val="00F26D72"/>
    <w:rsid w:val="00F27130"/>
    <w:rsid w:val="00F27179"/>
    <w:rsid w:val="00F277BD"/>
    <w:rsid w:val="00F27970"/>
    <w:rsid w:val="00F27ADC"/>
    <w:rsid w:val="00F27F08"/>
    <w:rsid w:val="00F300C2"/>
    <w:rsid w:val="00F300FA"/>
    <w:rsid w:val="00F30231"/>
    <w:rsid w:val="00F30416"/>
    <w:rsid w:val="00F305C3"/>
    <w:rsid w:val="00F30964"/>
    <w:rsid w:val="00F30A69"/>
    <w:rsid w:val="00F30D76"/>
    <w:rsid w:val="00F30E4C"/>
    <w:rsid w:val="00F3122E"/>
    <w:rsid w:val="00F3124F"/>
    <w:rsid w:val="00F31278"/>
    <w:rsid w:val="00F312D4"/>
    <w:rsid w:val="00F31308"/>
    <w:rsid w:val="00F31342"/>
    <w:rsid w:val="00F313DD"/>
    <w:rsid w:val="00F31459"/>
    <w:rsid w:val="00F31469"/>
    <w:rsid w:val="00F31542"/>
    <w:rsid w:val="00F316E7"/>
    <w:rsid w:val="00F319CB"/>
    <w:rsid w:val="00F31D37"/>
    <w:rsid w:val="00F31DA9"/>
    <w:rsid w:val="00F31FBA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B23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0B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233"/>
    <w:rsid w:val="00F353C5"/>
    <w:rsid w:val="00F35522"/>
    <w:rsid w:val="00F3579B"/>
    <w:rsid w:val="00F35903"/>
    <w:rsid w:val="00F3597F"/>
    <w:rsid w:val="00F35F51"/>
    <w:rsid w:val="00F35FCF"/>
    <w:rsid w:val="00F362F5"/>
    <w:rsid w:val="00F36451"/>
    <w:rsid w:val="00F364C9"/>
    <w:rsid w:val="00F36632"/>
    <w:rsid w:val="00F366F4"/>
    <w:rsid w:val="00F367F1"/>
    <w:rsid w:val="00F36926"/>
    <w:rsid w:val="00F369C0"/>
    <w:rsid w:val="00F36CF4"/>
    <w:rsid w:val="00F36E53"/>
    <w:rsid w:val="00F36E73"/>
    <w:rsid w:val="00F36EDF"/>
    <w:rsid w:val="00F37031"/>
    <w:rsid w:val="00F370C2"/>
    <w:rsid w:val="00F3713A"/>
    <w:rsid w:val="00F3746C"/>
    <w:rsid w:val="00F37926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37D02"/>
    <w:rsid w:val="00F37F1A"/>
    <w:rsid w:val="00F40699"/>
    <w:rsid w:val="00F407C4"/>
    <w:rsid w:val="00F40868"/>
    <w:rsid w:val="00F40AB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3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21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3E7D"/>
    <w:rsid w:val="00F43EE1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4C44"/>
    <w:rsid w:val="00F44FD1"/>
    <w:rsid w:val="00F45303"/>
    <w:rsid w:val="00F456BB"/>
    <w:rsid w:val="00F456F7"/>
    <w:rsid w:val="00F457A0"/>
    <w:rsid w:val="00F4599B"/>
    <w:rsid w:val="00F45AB7"/>
    <w:rsid w:val="00F45BA1"/>
    <w:rsid w:val="00F45DCB"/>
    <w:rsid w:val="00F4603A"/>
    <w:rsid w:val="00F46227"/>
    <w:rsid w:val="00F46230"/>
    <w:rsid w:val="00F46271"/>
    <w:rsid w:val="00F46455"/>
    <w:rsid w:val="00F4654A"/>
    <w:rsid w:val="00F46885"/>
    <w:rsid w:val="00F46A44"/>
    <w:rsid w:val="00F46B11"/>
    <w:rsid w:val="00F46B54"/>
    <w:rsid w:val="00F46C66"/>
    <w:rsid w:val="00F46D32"/>
    <w:rsid w:val="00F46D8A"/>
    <w:rsid w:val="00F46E3E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C7F"/>
    <w:rsid w:val="00F47D08"/>
    <w:rsid w:val="00F47D76"/>
    <w:rsid w:val="00F47D95"/>
    <w:rsid w:val="00F50047"/>
    <w:rsid w:val="00F500F5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13"/>
    <w:rsid w:val="00F50B29"/>
    <w:rsid w:val="00F50B35"/>
    <w:rsid w:val="00F50C43"/>
    <w:rsid w:val="00F50DF4"/>
    <w:rsid w:val="00F50E29"/>
    <w:rsid w:val="00F510DD"/>
    <w:rsid w:val="00F51130"/>
    <w:rsid w:val="00F5119C"/>
    <w:rsid w:val="00F511DF"/>
    <w:rsid w:val="00F512FD"/>
    <w:rsid w:val="00F51496"/>
    <w:rsid w:val="00F51544"/>
    <w:rsid w:val="00F5176B"/>
    <w:rsid w:val="00F5178C"/>
    <w:rsid w:val="00F51825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0C"/>
    <w:rsid w:val="00F53483"/>
    <w:rsid w:val="00F53564"/>
    <w:rsid w:val="00F536AF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4E0"/>
    <w:rsid w:val="00F5456E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56"/>
    <w:rsid w:val="00F57D7F"/>
    <w:rsid w:val="00F57E1D"/>
    <w:rsid w:val="00F57FBB"/>
    <w:rsid w:val="00F602C8"/>
    <w:rsid w:val="00F605A1"/>
    <w:rsid w:val="00F60634"/>
    <w:rsid w:val="00F60E64"/>
    <w:rsid w:val="00F60F18"/>
    <w:rsid w:val="00F60F9A"/>
    <w:rsid w:val="00F610E8"/>
    <w:rsid w:val="00F6124E"/>
    <w:rsid w:val="00F6173E"/>
    <w:rsid w:val="00F61CCD"/>
    <w:rsid w:val="00F61EEA"/>
    <w:rsid w:val="00F61EEE"/>
    <w:rsid w:val="00F6209A"/>
    <w:rsid w:val="00F620C9"/>
    <w:rsid w:val="00F62250"/>
    <w:rsid w:val="00F625FD"/>
    <w:rsid w:val="00F626F0"/>
    <w:rsid w:val="00F6280D"/>
    <w:rsid w:val="00F62893"/>
    <w:rsid w:val="00F62AB6"/>
    <w:rsid w:val="00F62B52"/>
    <w:rsid w:val="00F62B54"/>
    <w:rsid w:val="00F62B75"/>
    <w:rsid w:val="00F62E85"/>
    <w:rsid w:val="00F63066"/>
    <w:rsid w:val="00F63067"/>
    <w:rsid w:val="00F6308C"/>
    <w:rsid w:val="00F630FF"/>
    <w:rsid w:val="00F631A2"/>
    <w:rsid w:val="00F635D3"/>
    <w:rsid w:val="00F636CC"/>
    <w:rsid w:val="00F6383F"/>
    <w:rsid w:val="00F638DF"/>
    <w:rsid w:val="00F63ECF"/>
    <w:rsid w:val="00F63FA7"/>
    <w:rsid w:val="00F63FDB"/>
    <w:rsid w:val="00F64217"/>
    <w:rsid w:val="00F64491"/>
    <w:rsid w:val="00F64502"/>
    <w:rsid w:val="00F6462B"/>
    <w:rsid w:val="00F6483A"/>
    <w:rsid w:val="00F64923"/>
    <w:rsid w:val="00F64C17"/>
    <w:rsid w:val="00F64C3E"/>
    <w:rsid w:val="00F64CE4"/>
    <w:rsid w:val="00F64D70"/>
    <w:rsid w:val="00F65108"/>
    <w:rsid w:val="00F65110"/>
    <w:rsid w:val="00F65160"/>
    <w:rsid w:val="00F6525F"/>
    <w:rsid w:val="00F652E9"/>
    <w:rsid w:val="00F653C0"/>
    <w:rsid w:val="00F65637"/>
    <w:rsid w:val="00F65656"/>
    <w:rsid w:val="00F65B1E"/>
    <w:rsid w:val="00F65CDE"/>
    <w:rsid w:val="00F65DDA"/>
    <w:rsid w:val="00F65E46"/>
    <w:rsid w:val="00F65F19"/>
    <w:rsid w:val="00F65F91"/>
    <w:rsid w:val="00F65F9B"/>
    <w:rsid w:val="00F6606A"/>
    <w:rsid w:val="00F660EC"/>
    <w:rsid w:val="00F664BF"/>
    <w:rsid w:val="00F664D1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3C0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67EBB"/>
    <w:rsid w:val="00F700C1"/>
    <w:rsid w:val="00F701DF"/>
    <w:rsid w:val="00F702DB"/>
    <w:rsid w:val="00F7049A"/>
    <w:rsid w:val="00F70558"/>
    <w:rsid w:val="00F7065E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3C7"/>
    <w:rsid w:val="00F713C9"/>
    <w:rsid w:val="00F7140A"/>
    <w:rsid w:val="00F71508"/>
    <w:rsid w:val="00F7211D"/>
    <w:rsid w:val="00F7211E"/>
    <w:rsid w:val="00F72341"/>
    <w:rsid w:val="00F7239C"/>
    <w:rsid w:val="00F7267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BDF"/>
    <w:rsid w:val="00F73C29"/>
    <w:rsid w:val="00F73D56"/>
    <w:rsid w:val="00F73E65"/>
    <w:rsid w:val="00F73F3A"/>
    <w:rsid w:val="00F7428F"/>
    <w:rsid w:val="00F74460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885"/>
    <w:rsid w:val="00F75ABE"/>
    <w:rsid w:val="00F75B41"/>
    <w:rsid w:val="00F75C86"/>
    <w:rsid w:val="00F75CA3"/>
    <w:rsid w:val="00F75E0A"/>
    <w:rsid w:val="00F75EA2"/>
    <w:rsid w:val="00F763AC"/>
    <w:rsid w:val="00F76543"/>
    <w:rsid w:val="00F76590"/>
    <w:rsid w:val="00F7680B"/>
    <w:rsid w:val="00F76CC1"/>
    <w:rsid w:val="00F7716C"/>
    <w:rsid w:val="00F7721C"/>
    <w:rsid w:val="00F773FB"/>
    <w:rsid w:val="00F7741F"/>
    <w:rsid w:val="00F7753A"/>
    <w:rsid w:val="00F775CC"/>
    <w:rsid w:val="00F77664"/>
    <w:rsid w:val="00F777AB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4C"/>
    <w:rsid w:val="00F80160"/>
    <w:rsid w:val="00F8016B"/>
    <w:rsid w:val="00F802D8"/>
    <w:rsid w:val="00F80340"/>
    <w:rsid w:val="00F803F0"/>
    <w:rsid w:val="00F807F1"/>
    <w:rsid w:val="00F80C27"/>
    <w:rsid w:val="00F80F03"/>
    <w:rsid w:val="00F810D9"/>
    <w:rsid w:val="00F81106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C26"/>
    <w:rsid w:val="00F82E7A"/>
    <w:rsid w:val="00F82EE9"/>
    <w:rsid w:val="00F82F89"/>
    <w:rsid w:val="00F83322"/>
    <w:rsid w:val="00F833D2"/>
    <w:rsid w:val="00F8359E"/>
    <w:rsid w:val="00F839EA"/>
    <w:rsid w:val="00F83B0A"/>
    <w:rsid w:val="00F83C1B"/>
    <w:rsid w:val="00F83CD6"/>
    <w:rsid w:val="00F83D5F"/>
    <w:rsid w:val="00F83DAE"/>
    <w:rsid w:val="00F83ED1"/>
    <w:rsid w:val="00F83F0D"/>
    <w:rsid w:val="00F840CD"/>
    <w:rsid w:val="00F8428C"/>
    <w:rsid w:val="00F843C9"/>
    <w:rsid w:val="00F84656"/>
    <w:rsid w:val="00F8492D"/>
    <w:rsid w:val="00F84AB5"/>
    <w:rsid w:val="00F84B0E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889"/>
    <w:rsid w:val="00F85A92"/>
    <w:rsid w:val="00F85AA2"/>
    <w:rsid w:val="00F85BAF"/>
    <w:rsid w:val="00F85C58"/>
    <w:rsid w:val="00F85E16"/>
    <w:rsid w:val="00F85F10"/>
    <w:rsid w:val="00F85FD6"/>
    <w:rsid w:val="00F86074"/>
    <w:rsid w:val="00F860F0"/>
    <w:rsid w:val="00F86187"/>
    <w:rsid w:val="00F86316"/>
    <w:rsid w:val="00F86416"/>
    <w:rsid w:val="00F8651C"/>
    <w:rsid w:val="00F86546"/>
    <w:rsid w:val="00F86A3E"/>
    <w:rsid w:val="00F86C60"/>
    <w:rsid w:val="00F86CD3"/>
    <w:rsid w:val="00F86E9C"/>
    <w:rsid w:val="00F86F94"/>
    <w:rsid w:val="00F8709B"/>
    <w:rsid w:val="00F870AB"/>
    <w:rsid w:val="00F87268"/>
    <w:rsid w:val="00F87367"/>
    <w:rsid w:val="00F874A8"/>
    <w:rsid w:val="00F875D0"/>
    <w:rsid w:val="00F87A70"/>
    <w:rsid w:val="00F87D1C"/>
    <w:rsid w:val="00F87E18"/>
    <w:rsid w:val="00F900FC"/>
    <w:rsid w:val="00F9011A"/>
    <w:rsid w:val="00F901EF"/>
    <w:rsid w:val="00F90492"/>
    <w:rsid w:val="00F9067C"/>
    <w:rsid w:val="00F90826"/>
    <w:rsid w:val="00F90924"/>
    <w:rsid w:val="00F91159"/>
    <w:rsid w:val="00F912E5"/>
    <w:rsid w:val="00F91404"/>
    <w:rsid w:val="00F914FB"/>
    <w:rsid w:val="00F91681"/>
    <w:rsid w:val="00F91924"/>
    <w:rsid w:val="00F919E7"/>
    <w:rsid w:val="00F91B4A"/>
    <w:rsid w:val="00F91B81"/>
    <w:rsid w:val="00F91CB9"/>
    <w:rsid w:val="00F91E1E"/>
    <w:rsid w:val="00F91ECC"/>
    <w:rsid w:val="00F91F07"/>
    <w:rsid w:val="00F91F57"/>
    <w:rsid w:val="00F91F61"/>
    <w:rsid w:val="00F92092"/>
    <w:rsid w:val="00F922B9"/>
    <w:rsid w:val="00F922E0"/>
    <w:rsid w:val="00F923DA"/>
    <w:rsid w:val="00F9242F"/>
    <w:rsid w:val="00F92450"/>
    <w:rsid w:val="00F92565"/>
    <w:rsid w:val="00F92623"/>
    <w:rsid w:val="00F92695"/>
    <w:rsid w:val="00F9277E"/>
    <w:rsid w:val="00F927C5"/>
    <w:rsid w:val="00F92914"/>
    <w:rsid w:val="00F92965"/>
    <w:rsid w:val="00F92A3A"/>
    <w:rsid w:val="00F92BC2"/>
    <w:rsid w:val="00F92CC8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010"/>
    <w:rsid w:val="00F94184"/>
    <w:rsid w:val="00F9423F"/>
    <w:rsid w:val="00F94291"/>
    <w:rsid w:val="00F942C7"/>
    <w:rsid w:val="00F9446C"/>
    <w:rsid w:val="00F94509"/>
    <w:rsid w:val="00F945BE"/>
    <w:rsid w:val="00F945CF"/>
    <w:rsid w:val="00F94626"/>
    <w:rsid w:val="00F9486F"/>
    <w:rsid w:val="00F94981"/>
    <w:rsid w:val="00F949CC"/>
    <w:rsid w:val="00F94C42"/>
    <w:rsid w:val="00F94C6D"/>
    <w:rsid w:val="00F94C82"/>
    <w:rsid w:val="00F94D67"/>
    <w:rsid w:val="00F950BE"/>
    <w:rsid w:val="00F9536F"/>
    <w:rsid w:val="00F9544F"/>
    <w:rsid w:val="00F95476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4CD"/>
    <w:rsid w:val="00F964D6"/>
    <w:rsid w:val="00F96926"/>
    <w:rsid w:val="00F96A66"/>
    <w:rsid w:val="00F96AB4"/>
    <w:rsid w:val="00F96D47"/>
    <w:rsid w:val="00F96D68"/>
    <w:rsid w:val="00F96DBE"/>
    <w:rsid w:val="00F96DE6"/>
    <w:rsid w:val="00F96E32"/>
    <w:rsid w:val="00F970AD"/>
    <w:rsid w:val="00F970B5"/>
    <w:rsid w:val="00F973CB"/>
    <w:rsid w:val="00F9755F"/>
    <w:rsid w:val="00F97606"/>
    <w:rsid w:val="00F9775D"/>
    <w:rsid w:val="00F97920"/>
    <w:rsid w:val="00F97A5E"/>
    <w:rsid w:val="00F97BED"/>
    <w:rsid w:val="00F97DC2"/>
    <w:rsid w:val="00F97DD8"/>
    <w:rsid w:val="00FA01FC"/>
    <w:rsid w:val="00FA0201"/>
    <w:rsid w:val="00FA031B"/>
    <w:rsid w:val="00FA0568"/>
    <w:rsid w:val="00FA0A54"/>
    <w:rsid w:val="00FA0EE6"/>
    <w:rsid w:val="00FA0FB2"/>
    <w:rsid w:val="00FA1094"/>
    <w:rsid w:val="00FA1119"/>
    <w:rsid w:val="00FA1190"/>
    <w:rsid w:val="00FA1384"/>
    <w:rsid w:val="00FA15FD"/>
    <w:rsid w:val="00FA16DB"/>
    <w:rsid w:val="00FA16EC"/>
    <w:rsid w:val="00FA18E1"/>
    <w:rsid w:val="00FA1AF0"/>
    <w:rsid w:val="00FA1BDB"/>
    <w:rsid w:val="00FA1BED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C7"/>
    <w:rsid w:val="00FA32DB"/>
    <w:rsid w:val="00FA3462"/>
    <w:rsid w:val="00FA35AA"/>
    <w:rsid w:val="00FA3686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A66"/>
    <w:rsid w:val="00FA4B3D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585"/>
    <w:rsid w:val="00FA56E1"/>
    <w:rsid w:val="00FA5D75"/>
    <w:rsid w:val="00FA5E35"/>
    <w:rsid w:val="00FA5E3B"/>
    <w:rsid w:val="00FA6133"/>
    <w:rsid w:val="00FA63C2"/>
    <w:rsid w:val="00FA64F0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6F30"/>
    <w:rsid w:val="00FA7070"/>
    <w:rsid w:val="00FA70D5"/>
    <w:rsid w:val="00FA7274"/>
    <w:rsid w:val="00FA729A"/>
    <w:rsid w:val="00FA74B2"/>
    <w:rsid w:val="00FA7504"/>
    <w:rsid w:val="00FA77AF"/>
    <w:rsid w:val="00FA78F5"/>
    <w:rsid w:val="00FA7A02"/>
    <w:rsid w:val="00FA7A97"/>
    <w:rsid w:val="00FA7BC2"/>
    <w:rsid w:val="00FA7CA8"/>
    <w:rsid w:val="00FA7CE7"/>
    <w:rsid w:val="00FA7D3E"/>
    <w:rsid w:val="00FA7DE3"/>
    <w:rsid w:val="00FA7E75"/>
    <w:rsid w:val="00FA7F3B"/>
    <w:rsid w:val="00FA7F6D"/>
    <w:rsid w:val="00FA7FB3"/>
    <w:rsid w:val="00FB0040"/>
    <w:rsid w:val="00FB07A2"/>
    <w:rsid w:val="00FB0835"/>
    <w:rsid w:val="00FB083C"/>
    <w:rsid w:val="00FB0944"/>
    <w:rsid w:val="00FB09E7"/>
    <w:rsid w:val="00FB0AF9"/>
    <w:rsid w:val="00FB0F0C"/>
    <w:rsid w:val="00FB108F"/>
    <w:rsid w:val="00FB1136"/>
    <w:rsid w:val="00FB115C"/>
    <w:rsid w:val="00FB11DA"/>
    <w:rsid w:val="00FB1703"/>
    <w:rsid w:val="00FB1851"/>
    <w:rsid w:val="00FB1C26"/>
    <w:rsid w:val="00FB1D27"/>
    <w:rsid w:val="00FB1EA2"/>
    <w:rsid w:val="00FB21B6"/>
    <w:rsid w:val="00FB21F2"/>
    <w:rsid w:val="00FB2390"/>
    <w:rsid w:val="00FB23E9"/>
    <w:rsid w:val="00FB246A"/>
    <w:rsid w:val="00FB2497"/>
    <w:rsid w:val="00FB2684"/>
    <w:rsid w:val="00FB2742"/>
    <w:rsid w:val="00FB281C"/>
    <w:rsid w:val="00FB2929"/>
    <w:rsid w:val="00FB293B"/>
    <w:rsid w:val="00FB29EF"/>
    <w:rsid w:val="00FB2C2B"/>
    <w:rsid w:val="00FB2C88"/>
    <w:rsid w:val="00FB2E44"/>
    <w:rsid w:val="00FB2EFE"/>
    <w:rsid w:val="00FB3258"/>
    <w:rsid w:val="00FB3321"/>
    <w:rsid w:val="00FB3568"/>
    <w:rsid w:val="00FB37B9"/>
    <w:rsid w:val="00FB3813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92"/>
    <w:rsid w:val="00FB4EB6"/>
    <w:rsid w:val="00FB540E"/>
    <w:rsid w:val="00FB5732"/>
    <w:rsid w:val="00FB57BF"/>
    <w:rsid w:val="00FB5ADA"/>
    <w:rsid w:val="00FB5B70"/>
    <w:rsid w:val="00FB5BE7"/>
    <w:rsid w:val="00FB5E75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6FEE"/>
    <w:rsid w:val="00FB7299"/>
    <w:rsid w:val="00FB74F7"/>
    <w:rsid w:val="00FB75AD"/>
    <w:rsid w:val="00FB76CD"/>
    <w:rsid w:val="00FB7A20"/>
    <w:rsid w:val="00FB7A49"/>
    <w:rsid w:val="00FB7BEF"/>
    <w:rsid w:val="00FB7D85"/>
    <w:rsid w:val="00FB7DC9"/>
    <w:rsid w:val="00FB7E7B"/>
    <w:rsid w:val="00FC0078"/>
    <w:rsid w:val="00FC0215"/>
    <w:rsid w:val="00FC0246"/>
    <w:rsid w:val="00FC0454"/>
    <w:rsid w:val="00FC0522"/>
    <w:rsid w:val="00FC0642"/>
    <w:rsid w:val="00FC06DB"/>
    <w:rsid w:val="00FC0833"/>
    <w:rsid w:val="00FC0C47"/>
    <w:rsid w:val="00FC0C73"/>
    <w:rsid w:val="00FC0CBB"/>
    <w:rsid w:val="00FC0D6E"/>
    <w:rsid w:val="00FC109B"/>
    <w:rsid w:val="00FC1109"/>
    <w:rsid w:val="00FC1315"/>
    <w:rsid w:val="00FC1568"/>
    <w:rsid w:val="00FC17FE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56E"/>
    <w:rsid w:val="00FC4588"/>
    <w:rsid w:val="00FC472F"/>
    <w:rsid w:val="00FC4942"/>
    <w:rsid w:val="00FC4E6F"/>
    <w:rsid w:val="00FC4F09"/>
    <w:rsid w:val="00FC4FDC"/>
    <w:rsid w:val="00FC501F"/>
    <w:rsid w:val="00FC5087"/>
    <w:rsid w:val="00FC522C"/>
    <w:rsid w:val="00FC5257"/>
    <w:rsid w:val="00FC52A3"/>
    <w:rsid w:val="00FC52D8"/>
    <w:rsid w:val="00FC539E"/>
    <w:rsid w:val="00FC560E"/>
    <w:rsid w:val="00FC5614"/>
    <w:rsid w:val="00FC564A"/>
    <w:rsid w:val="00FC571B"/>
    <w:rsid w:val="00FC581A"/>
    <w:rsid w:val="00FC584A"/>
    <w:rsid w:val="00FC598E"/>
    <w:rsid w:val="00FC5D7D"/>
    <w:rsid w:val="00FC5E1C"/>
    <w:rsid w:val="00FC5E75"/>
    <w:rsid w:val="00FC5F69"/>
    <w:rsid w:val="00FC60E0"/>
    <w:rsid w:val="00FC60EE"/>
    <w:rsid w:val="00FC626E"/>
    <w:rsid w:val="00FC6302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2B5"/>
    <w:rsid w:val="00FD04C1"/>
    <w:rsid w:val="00FD068A"/>
    <w:rsid w:val="00FD0695"/>
    <w:rsid w:val="00FD06BC"/>
    <w:rsid w:val="00FD06FA"/>
    <w:rsid w:val="00FD092C"/>
    <w:rsid w:val="00FD0B32"/>
    <w:rsid w:val="00FD0B51"/>
    <w:rsid w:val="00FD1019"/>
    <w:rsid w:val="00FD12C4"/>
    <w:rsid w:val="00FD1369"/>
    <w:rsid w:val="00FD13DA"/>
    <w:rsid w:val="00FD13E8"/>
    <w:rsid w:val="00FD1403"/>
    <w:rsid w:val="00FD1532"/>
    <w:rsid w:val="00FD173D"/>
    <w:rsid w:val="00FD17D9"/>
    <w:rsid w:val="00FD191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AEE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B53"/>
    <w:rsid w:val="00FD3D7E"/>
    <w:rsid w:val="00FD3DA1"/>
    <w:rsid w:val="00FD3DBE"/>
    <w:rsid w:val="00FD40B6"/>
    <w:rsid w:val="00FD41CC"/>
    <w:rsid w:val="00FD4274"/>
    <w:rsid w:val="00FD4288"/>
    <w:rsid w:val="00FD45FA"/>
    <w:rsid w:val="00FD4983"/>
    <w:rsid w:val="00FD4A24"/>
    <w:rsid w:val="00FD4AC3"/>
    <w:rsid w:val="00FD4C7B"/>
    <w:rsid w:val="00FD53CD"/>
    <w:rsid w:val="00FD559C"/>
    <w:rsid w:val="00FD593B"/>
    <w:rsid w:val="00FD5A38"/>
    <w:rsid w:val="00FD5AB3"/>
    <w:rsid w:val="00FD5C69"/>
    <w:rsid w:val="00FD5DD4"/>
    <w:rsid w:val="00FD6039"/>
    <w:rsid w:val="00FD609E"/>
    <w:rsid w:val="00FD61EF"/>
    <w:rsid w:val="00FD62BD"/>
    <w:rsid w:val="00FD63C4"/>
    <w:rsid w:val="00FD640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6E6E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813"/>
    <w:rsid w:val="00FE0853"/>
    <w:rsid w:val="00FE0AE7"/>
    <w:rsid w:val="00FE0AF6"/>
    <w:rsid w:val="00FE0C16"/>
    <w:rsid w:val="00FE0C19"/>
    <w:rsid w:val="00FE0F01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03"/>
    <w:rsid w:val="00FE1A4A"/>
    <w:rsid w:val="00FE1A73"/>
    <w:rsid w:val="00FE1AAB"/>
    <w:rsid w:val="00FE1CE8"/>
    <w:rsid w:val="00FE1E86"/>
    <w:rsid w:val="00FE2171"/>
    <w:rsid w:val="00FE2653"/>
    <w:rsid w:val="00FE2689"/>
    <w:rsid w:val="00FE283E"/>
    <w:rsid w:val="00FE286F"/>
    <w:rsid w:val="00FE2A22"/>
    <w:rsid w:val="00FE2B07"/>
    <w:rsid w:val="00FE2CF2"/>
    <w:rsid w:val="00FE2D77"/>
    <w:rsid w:val="00FE2F8D"/>
    <w:rsid w:val="00FE320E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56"/>
    <w:rsid w:val="00FE49B9"/>
    <w:rsid w:val="00FE4CDE"/>
    <w:rsid w:val="00FE4CEE"/>
    <w:rsid w:val="00FE4DF5"/>
    <w:rsid w:val="00FE4E6D"/>
    <w:rsid w:val="00FE4E97"/>
    <w:rsid w:val="00FE507A"/>
    <w:rsid w:val="00FE55EA"/>
    <w:rsid w:val="00FE5942"/>
    <w:rsid w:val="00FE5B23"/>
    <w:rsid w:val="00FE5B53"/>
    <w:rsid w:val="00FE60B7"/>
    <w:rsid w:val="00FE628D"/>
    <w:rsid w:val="00FE6353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661"/>
    <w:rsid w:val="00FE7763"/>
    <w:rsid w:val="00FE77D1"/>
    <w:rsid w:val="00FE77D8"/>
    <w:rsid w:val="00FE7B7F"/>
    <w:rsid w:val="00FE7C01"/>
    <w:rsid w:val="00FE7C34"/>
    <w:rsid w:val="00FE7D84"/>
    <w:rsid w:val="00FF083D"/>
    <w:rsid w:val="00FF09DB"/>
    <w:rsid w:val="00FF0BF4"/>
    <w:rsid w:val="00FF0E02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66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477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AE3"/>
    <w:rsid w:val="00FF3B5E"/>
    <w:rsid w:val="00FF3C9F"/>
    <w:rsid w:val="00FF3D33"/>
    <w:rsid w:val="00FF3E54"/>
    <w:rsid w:val="00FF3F00"/>
    <w:rsid w:val="00FF3F03"/>
    <w:rsid w:val="00FF3FA7"/>
    <w:rsid w:val="00FF420B"/>
    <w:rsid w:val="00FF4310"/>
    <w:rsid w:val="00FF437B"/>
    <w:rsid w:val="00FF439E"/>
    <w:rsid w:val="00FF43F2"/>
    <w:rsid w:val="00FF4499"/>
    <w:rsid w:val="00FF457D"/>
    <w:rsid w:val="00FF4784"/>
    <w:rsid w:val="00FF4814"/>
    <w:rsid w:val="00FF4B4E"/>
    <w:rsid w:val="00FF4C16"/>
    <w:rsid w:val="00FF4C4A"/>
    <w:rsid w:val="00FF4CE7"/>
    <w:rsid w:val="00FF4D1A"/>
    <w:rsid w:val="00FF4DED"/>
    <w:rsid w:val="00FF4F4B"/>
    <w:rsid w:val="00FF50E6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EE65674"/>
  <w15:docId w15:val="{57DCFE7F-E160-4571-AFAB-573992AD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164DC4"/>
  </w:style>
  <w:style w:type="character" w:customStyle="1" w:styleId="fontstyle01">
    <w:name w:val="fontstyle01"/>
    <w:basedOn w:val="DefaultParagraphFont"/>
    <w:rsid w:val="000675B8"/>
    <w:rPr>
      <w:rFonts w:ascii="AngsanaNew" w:eastAsia="AngsanaNew" w:hAnsi="AngsanaNew" w:hint="eastAsia"/>
      <w:b w:val="0"/>
      <w:bCs w:val="0"/>
      <w:i w:val="0"/>
      <w:iCs w:val="0"/>
      <w:color w:val="000000"/>
      <w:sz w:val="30"/>
      <w:szCs w:val="30"/>
    </w:rPr>
  </w:style>
  <w:style w:type="character" w:customStyle="1" w:styleId="normaltextrun">
    <w:name w:val="normaltextrun"/>
    <w:basedOn w:val="DefaultParagraphFont"/>
    <w:rsid w:val="003A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54918e4-0f3b-41b6-ab41-df14ce3ca1c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91AA754333CE4CADDFC61CC6DB93DB" ma:contentTypeVersion="11" ma:contentTypeDescription="Create a new document." ma:contentTypeScope="" ma:versionID="f8420676d3189192ef58b219a28c4b2f">
  <xsd:schema xmlns:xsd="http://www.w3.org/2001/XMLSchema" xmlns:xs="http://www.w3.org/2001/XMLSchema" xmlns:p="http://schemas.microsoft.com/office/2006/metadata/properties" xmlns:ns3="fdadd34b-cb27-4b57-87e8-9ce69876593e" xmlns:ns4="354918e4-0f3b-41b6-ab41-df14ce3ca1cd" targetNamespace="http://schemas.microsoft.com/office/2006/metadata/properties" ma:root="true" ma:fieldsID="35e22c2c945f77da73b025721ec44fae" ns3:_="" ns4:_="">
    <xsd:import namespace="fdadd34b-cb27-4b57-87e8-9ce69876593e"/>
    <xsd:import namespace="354918e4-0f3b-41b6-ab41-df14ce3ca1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d34b-cb27-4b57-87e8-9ce698765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918e4-0f3b-41b6-ab41-df14ce3ca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690910-302B-4474-B119-EAE08E0139B3}">
  <ds:schemaRefs>
    <ds:schemaRef ds:uri="http://schemas.microsoft.com/office/2006/metadata/properties"/>
    <ds:schemaRef ds:uri="http://schemas.microsoft.com/office/infopath/2007/PartnerControls"/>
    <ds:schemaRef ds:uri="354918e4-0f3b-41b6-ab41-df14ce3ca1cd"/>
  </ds:schemaRefs>
</ds:datastoreItem>
</file>

<file path=customXml/itemProps2.xml><?xml version="1.0" encoding="utf-8"?>
<ds:datastoreItem xmlns:ds="http://schemas.openxmlformats.org/officeDocument/2006/customXml" ds:itemID="{E414AD0B-FCD4-4AE2-9CA8-C22EE5C2F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dd34b-cb27-4b57-87e8-9ce69876593e"/>
    <ds:schemaRef ds:uri="354918e4-0f3b-41b6-ab41-df14ce3ca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458E9-402B-41FB-883E-7DA791521C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23451-2591-407F-9771-3FEF0E342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240</TotalTime>
  <Pages>23</Pages>
  <Words>5263</Words>
  <Characters>20280</Characters>
  <Application>Microsoft Office Word</Application>
  <DocSecurity>0</DocSecurity>
  <Lines>169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Chonnipa Sirijitjinda (CSJ)</cp:lastModifiedBy>
  <cp:revision>22</cp:revision>
  <cp:lastPrinted>2025-05-07T11:21:00Z</cp:lastPrinted>
  <dcterms:created xsi:type="dcterms:W3CDTF">2025-05-06T10:37:00Z</dcterms:created>
  <dcterms:modified xsi:type="dcterms:W3CDTF">2025-05-08T09:03:00Z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  <property fmtid="{D5CDD505-2E9C-101B-9397-08002B2CF9AE}" pid="7" name="ContentTypeId">
    <vt:lpwstr>0x0101001D91AA754333CE4CADDFC61CC6DB93DB</vt:lpwstr>
  </property>
</Properties>
</file>