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2400F8" w:rsidRPr="003E62AB" w14:paraId="7EC3617E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88EC1" w14:textId="36000CDF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9720E" w14:textId="77777777" w:rsidR="002400F8" w:rsidRPr="000D0818" w:rsidRDefault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03B9822B" w14:textId="3AFA8760" w:rsidR="002400F8" w:rsidRPr="000D0818" w:rsidRDefault="00153FA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E34707" w:rsidRPr="003E62AB" w14:paraId="5FB019D6" w14:textId="77777777" w:rsidTr="00091CA0">
        <w:trPr>
          <w:trHeight w:val="14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9AA361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7A717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725FC908" w14:textId="77777777" w:rsidR="00E34707" w:rsidRPr="000D0818" w:rsidRDefault="00E347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400F8" w:rsidRPr="003E62AB" w14:paraId="179DE4F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170589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02555F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91D4D0" w14:textId="2C1422E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400F8" w:rsidRPr="003E62AB" w14:paraId="71298F74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F6684F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06F2E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4A0A012" w14:textId="7098BAB9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400F8" w:rsidRPr="003E62AB" w14:paraId="1DD0547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7148D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03D8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18B733A" w14:textId="1AC43EEB" w:rsidR="002400F8" w:rsidRPr="000D0818" w:rsidRDefault="002400F8" w:rsidP="002400F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sz w:val="30"/>
                <w:szCs w:val="30"/>
                <w:rtl/>
                <w:lang w:val="en-US"/>
              </w:rPr>
            </w:pPr>
            <w:r w:rsidRPr="000D0818">
              <w:rPr>
                <w:rFonts w:cs="Angsana New"/>
                <w:sz w:val="30"/>
                <w:szCs w:val="30"/>
                <w:cs/>
                <w:lang w:val="en-US" w:bidi="th-TH"/>
              </w:rPr>
              <w:t>นโยบายการบัญชีที่</w:t>
            </w:r>
            <w:r w:rsidR="00555E2C" w:rsidRPr="000D0818">
              <w:rPr>
                <w:rFonts w:cs="Angsana New" w:hint="cs"/>
                <w:sz w:val="30"/>
                <w:szCs w:val="30"/>
                <w:cs/>
                <w:lang w:val="en-US" w:bidi="th-TH"/>
              </w:rPr>
              <w:t>มีสาระสำคัญ</w:t>
            </w:r>
          </w:p>
        </w:tc>
      </w:tr>
      <w:tr w:rsidR="002400F8" w:rsidRPr="003E62AB" w14:paraId="33588778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C44E4EB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F21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A6A840C" w14:textId="05FF927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ประมาณการทางบัญชีที่สำคัญ ข้อสมมติ และการใช้ดุลยพินิจ</w:t>
            </w:r>
          </w:p>
        </w:tc>
      </w:tr>
      <w:tr w:rsidR="002400F8" w:rsidRPr="003E62AB" w14:paraId="6082651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651C887" w14:textId="471E3B0A" w:rsidR="002400F8" w:rsidRPr="000D0818" w:rsidRDefault="000D188C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A86DD40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2E2C3E7" w14:textId="3D0E8F8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00F8" w:rsidRPr="003E62AB" w14:paraId="78E15D0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56CD3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FEE09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5EFBB1D0" w14:textId="58B22053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00F8" w:rsidRPr="003E62AB" w14:paraId="4E0A5C0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BB38B9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7C073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E2DCC7B" w14:textId="38A3364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เงินลงทุนระยะสั้นและเงินลงทุนในตราสารหนี้ที่วัดมูลค่าด้วยราคาทุนตัดจำหน่าย</w:t>
            </w:r>
          </w:p>
        </w:tc>
      </w:tr>
      <w:tr w:rsidR="002400F8" w:rsidRPr="003E62AB" w14:paraId="7C033965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7A68F6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19AA71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28AC7B4E" w14:textId="1E8DA54E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2400F8" w:rsidRPr="003E62AB" w14:paraId="2140077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BDE4A2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F8E7F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CE751F6" w14:textId="4615971F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2400F8" w:rsidRPr="003E62AB" w14:paraId="3C202346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6A0897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D84578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79EE0AC5" w14:textId="38DF262C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เงินลงทุนตามวิธีราคาทุน และเงินลงทุนที่รับรู้ตามวิธีส่วนได้เสีย สุทธิ</w:t>
            </w:r>
          </w:p>
        </w:tc>
      </w:tr>
      <w:tr w:rsidR="002400F8" w:rsidRPr="003E62AB" w14:paraId="6F4EDFAA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F60A13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4ED45FA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A2882C" w14:textId="6866011B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สินทรัพย์ไม่มีตัวตน และค่าความนิยม สุทธิ</w:t>
            </w:r>
          </w:p>
        </w:tc>
      </w:tr>
      <w:tr w:rsidR="002400F8" w:rsidRPr="003E62AB" w14:paraId="2A39A7BE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E77B3D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E6F9E04" w14:textId="77777777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0B0DC48A" w14:textId="151FE140" w:rsidR="002400F8" w:rsidRPr="000D0818" w:rsidRDefault="002400F8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เงินกู้ยืมระยะยาวจากสถาบันการเงิน และหุ้นกู้ สุทธิ</w:t>
            </w:r>
          </w:p>
        </w:tc>
      </w:tr>
      <w:tr w:rsidR="003325E6" w:rsidRPr="003E62AB" w14:paraId="2A14D9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0E4F40D" w14:textId="747C1F25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A7349E5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3E6D8B7" w14:textId="58C3B46B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ทุนเรือนหุ้น ส่วนเกินมูลค่าหุ้น และหุ้นทุนซื้อคืน</w:t>
            </w:r>
          </w:p>
        </w:tc>
      </w:tr>
      <w:tr w:rsidR="003325E6" w:rsidRPr="003E62AB" w14:paraId="77AB6E1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CF511FF" w14:textId="66ED4EF3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0C05321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D41FD9E" w14:textId="38FAB79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 (ขาดทุน) อื่น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สุทธิ</w:t>
            </w:r>
          </w:p>
        </w:tc>
      </w:tr>
      <w:tr w:rsidR="003325E6" w:rsidRPr="003E62AB" w14:paraId="59A17FB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6AA4996" w14:textId="0560EFC0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DD5B703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ADADEC9" w14:textId="4898D348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25E6" w:rsidRPr="003E62AB" w14:paraId="78538ACD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3AC6565" w14:textId="29EE40E2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7BAA118" w14:textId="77777777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3DC2E18C" w14:textId="61165AAB" w:rsidR="003325E6" w:rsidRPr="000D0818" w:rsidRDefault="003325E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7F57CD"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="008733C1" w:rsidRPr="000D0818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และหุ้นปรับลด</w:t>
            </w:r>
          </w:p>
        </w:tc>
      </w:tr>
      <w:tr w:rsidR="00E42366" w:rsidRPr="00413571" w14:paraId="4ECCB4A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800DD99" w14:textId="2EDC2F4E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612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420BA1" w14:textId="77777777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44C4D92F" w14:textId="500F935C" w:rsidR="00E42366" w:rsidRPr="000D0818" w:rsidRDefault="00E42366" w:rsidP="002400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42366" w:rsidRPr="003E62AB" w14:paraId="268A590F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E3BE0BC" w14:textId="70ABFE8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612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A295340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1E6BBEFB" w14:textId="11506AEC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ข้อมูลกระแสเงินสด</w:t>
            </w:r>
          </w:p>
        </w:tc>
      </w:tr>
      <w:tr w:rsidR="00E42366" w:rsidRPr="003E62AB" w14:paraId="15DDF97B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875EEE" w14:textId="2A3CD2E1" w:rsidR="00E42366" w:rsidRPr="000D0818" w:rsidRDefault="00561209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8519910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D69FB63" w14:textId="7A72BA75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ภาระผูกพันและหนี้สินที่อาจจะเกิดขึ้น</w:t>
            </w:r>
          </w:p>
        </w:tc>
      </w:tr>
      <w:tr w:rsidR="00E42366" w:rsidRPr="003E62AB" w14:paraId="0AD9A630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FB8A88A" w14:textId="17F86468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D081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5612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A26B38F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9C377D9" w14:textId="2F30ABDF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  <w:r w:rsidRPr="000D0818">
              <w:rPr>
                <w:rFonts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42366" w:rsidRPr="003E62AB" w14:paraId="073B76D2" w14:textId="77777777" w:rsidTr="00091C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C9378F" w14:textId="793E456D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544A9" w14:textId="77777777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2"/>
              </w:rPr>
            </w:pPr>
          </w:p>
        </w:tc>
        <w:tc>
          <w:tcPr>
            <w:tcW w:w="8650" w:type="dxa"/>
          </w:tcPr>
          <w:p w14:paraId="6C07EDD2" w14:textId="64FA685F" w:rsidR="00E42366" w:rsidRPr="000D0818" w:rsidRDefault="00E42366" w:rsidP="004135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D203A43" w14:textId="6E3F0840" w:rsidR="00E214B1" w:rsidRDefault="00E214B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E214B1" w:rsidSect="007E0C7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2FE2F589" w14:textId="7C7F2736" w:rsidR="00D453F8" w:rsidRPr="00091CA0" w:rsidRDefault="00D453F8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ข้อมูลทั่วไป</w:t>
      </w:r>
      <w:r w:rsidR="00A81B3E" w:rsidRPr="00091CA0">
        <w:rPr>
          <w:rFonts w:ascii="Angsana New" w:hAnsi="Angsana New" w:cs="Angsana New"/>
          <w:szCs w:val="30"/>
        </w:rPr>
        <w:t xml:space="preserve"> </w:t>
      </w:r>
    </w:p>
    <w:p w14:paraId="2BF76E2D" w14:textId="77777777" w:rsidR="00D453F8" w:rsidRPr="00665100" w:rsidRDefault="00D453F8" w:rsidP="00A53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10523" w14:textId="5FC7228E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7E0C78">
        <w:rPr>
          <w:rFonts w:asciiTheme="majorBidi" w:hAnsiTheme="majorBidi" w:cstheme="majorBidi"/>
          <w:sz w:val="30"/>
          <w:szCs w:val="30"/>
        </w:rPr>
        <w:t>72/1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7E0C78">
        <w:rPr>
          <w:rFonts w:asciiTheme="majorBidi" w:hAnsiTheme="majorBidi" w:cstheme="majorBidi"/>
          <w:sz w:val="30"/>
          <w:szCs w:val="30"/>
        </w:rPr>
        <w:t>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ถนนเศรษฐกิจ </w:t>
      </w:r>
      <w:r w:rsidR="007E0C78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7E0C78">
        <w:rPr>
          <w:rFonts w:asciiTheme="majorBidi" w:hAnsiTheme="majorBidi" w:cstheme="majorBidi"/>
          <w:sz w:val="30"/>
          <w:szCs w:val="30"/>
        </w:rPr>
        <w:t>17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แห่งในจังหวัดกรุงเทพมหานครและสมุทรสาคร</w:t>
      </w:r>
    </w:p>
    <w:p w14:paraId="178EC524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BD1C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BCBC82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9878D4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แช่เย็น และบรรจุกระป๋อง</w:t>
      </w:r>
      <w:r w:rsidRPr="00B00358">
        <w:rPr>
          <w:rFonts w:asciiTheme="majorBidi" w:hAnsiTheme="majorBidi" w:cstheme="majorBidi"/>
          <w:sz w:val="30"/>
          <w:szCs w:val="30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นอกจากนี้บริษัทย่อยในประเทศยังประกอบธุรกิจบรรจุภัณฑ์ สิ่งพิมพ์ ธุรกิจอาหารสัตว์เลี้ยง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ส่วนประกอบอาหาร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และผลิตภัณฑ์อาหารเสริม</w:t>
      </w:r>
    </w:p>
    <w:p w14:paraId="0F60404D" w14:textId="77777777" w:rsidR="001347F6" w:rsidRPr="00B00358" w:rsidRDefault="001347F6" w:rsidP="001347F6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A8F70EF" w14:textId="77777777" w:rsidR="001347F6" w:rsidRPr="00B00358" w:rsidRDefault="001347F6" w:rsidP="001347F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Pr="004F4F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ซึ่งเป็นผู้จัดจำหน่ายอาหาร</w:t>
      </w:r>
      <w:r w:rsidRPr="00B00358">
        <w:rPr>
          <w:rFonts w:asciiTheme="majorBidi" w:hAnsiTheme="majorBidi" w:cstheme="majorBidi"/>
          <w:sz w:val="30"/>
          <w:szCs w:val="30"/>
          <w:cs/>
        </w:rPr>
        <w:t>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>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ส่วนประกอบอาหาร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และอาหารสัตว์</w:t>
      </w:r>
    </w:p>
    <w:p w14:paraId="2890A70E" w14:textId="77777777" w:rsid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B3615E1" w14:textId="5BDFB4C3" w:rsidR="00D453F8" w:rsidRPr="00D453F8" w:rsidRDefault="00A611F4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เฉพาะกิจการระหว่างกาลนี้แสดงในสกุลเงินบาทด้วยหน่วยพันบาท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เว้นแต่ได้ระบุเป็นอย่างอื่น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D453F8" w:rsidRPr="00D453F8">
        <w:rPr>
          <w:rFonts w:asciiTheme="majorBidi" w:hAnsiTheme="majorBidi" w:cs="Angsana New" w:hint="cs"/>
          <w:sz w:val="30"/>
          <w:szCs w:val="30"/>
          <w:cs/>
        </w:rPr>
        <w:t>เฉพาะบริษัทระหว่างกาลที่นําเสนอนี้ได้มีการสอบทานแต่ยังไม่ได้ตรวจสอบ</w:t>
      </w:r>
    </w:p>
    <w:p w14:paraId="39768565" w14:textId="77777777" w:rsidR="008F2F17" w:rsidRPr="008F2F17" w:rsidRDefault="008F2F17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EB8938A" w14:textId="3C0E4C89" w:rsidR="00BE1A6A" w:rsidRDefault="00F06051" w:rsidP="008F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รวมและ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D453F8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8F2F17" w:rsidRPr="008F2F17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008E9" w:rsidRPr="007E05F0">
        <w:rPr>
          <w:rFonts w:asciiTheme="majorBidi" w:hAnsiTheme="majorBidi" w:cs="Angsana New"/>
          <w:sz w:val="30"/>
          <w:szCs w:val="30"/>
        </w:rPr>
        <w:t>9</w:t>
      </w:r>
      <w:r w:rsidR="007D62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801E4">
        <w:rPr>
          <w:rFonts w:asciiTheme="majorBidi" w:hAnsiTheme="majorBidi" w:cs="Angsana New" w:hint="cs"/>
          <w:sz w:val="30"/>
          <w:szCs w:val="30"/>
          <w:cs/>
        </w:rPr>
        <w:t>พฤ</w:t>
      </w:r>
      <w:r w:rsidR="00B633C6">
        <w:rPr>
          <w:rFonts w:asciiTheme="majorBidi" w:hAnsiTheme="majorBidi" w:cs="Angsana New" w:hint="cs"/>
          <w:sz w:val="30"/>
          <w:szCs w:val="30"/>
          <w:cs/>
        </w:rPr>
        <w:t>ษภาคม</w:t>
      </w:r>
      <w:r w:rsidR="008F2F17" w:rsidRPr="008F2F1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33E82">
        <w:rPr>
          <w:rFonts w:asciiTheme="majorBidi" w:hAnsiTheme="majorBidi" w:cs="Angsana New"/>
          <w:sz w:val="30"/>
          <w:szCs w:val="30"/>
        </w:rPr>
        <w:t>256</w:t>
      </w:r>
      <w:r w:rsidR="00B633C6">
        <w:rPr>
          <w:rFonts w:asciiTheme="majorBidi" w:hAnsiTheme="majorBidi" w:cs="Angsana New"/>
          <w:sz w:val="30"/>
          <w:szCs w:val="30"/>
        </w:rPr>
        <w:t>8</w:t>
      </w:r>
      <w:r w:rsidR="00D453F8" w:rsidRPr="00D453F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443B2D6" w14:textId="515CB989" w:rsidR="00D453F8" w:rsidRPr="00D453F8" w:rsidRDefault="00D453F8" w:rsidP="00D4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88F1625" w14:textId="4F895B1A" w:rsidR="007A12F2" w:rsidRPr="00091CA0" w:rsidRDefault="00BE1A6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เกณฑ์การจัดทำงบการเงินระหว่างกาล</w:t>
      </w:r>
      <w:r w:rsidR="002D0877" w:rsidRPr="00091CA0">
        <w:rPr>
          <w:rFonts w:ascii="Angsana New" w:hAnsi="Angsana New" w:cs="Angsana New"/>
          <w:szCs w:val="30"/>
        </w:rPr>
        <w:t xml:space="preserve"> </w:t>
      </w:r>
    </w:p>
    <w:p w14:paraId="44513640" w14:textId="77777777" w:rsidR="007A12F2" w:rsidRPr="00665100" w:rsidRDefault="007A12F2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879842" w14:textId="624E9217" w:rsidR="00AC37C3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F0605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06051">
        <w:rPr>
          <w:rFonts w:ascii="Angsana New" w:hAnsi="Angsana New" w:cs="Angsana New"/>
          <w:sz w:val="30"/>
          <w:szCs w:val="30"/>
        </w:rPr>
        <w:t xml:space="preserve">34 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F0605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0605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F0605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F0605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6051">
        <w:rPr>
          <w:rFonts w:ascii="Angsana New" w:hAnsi="Angsana New" w:cs="Angsana New"/>
          <w:sz w:val="30"/>
          <w:szCs w:val="30"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F0B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</w:t>
      </w:r>
      <w:r w:rsidR="00DB2DD8">
        <w:rPr>
          <w:rFonts w:ascii="Angsana New" w:hAnsi="Angsana New" w:cs="Angsana New"/>
          <w:sz w:val="30"/>
          <w:szCs w:val="30"/>
        </w:rPr>
        <w:br/>
      </w:r>
      <w:r w:rsidRPr="00F06051">
        <w:rPr>
          <w:rFonts w:ascii="Angsana New" w:hAnsi="Angsana New" w:cs="Angsana New"/>
          <w:sz w:val="30"/>
          <w:szCs w:val="30"/>
          <w:cs/>
        </w:rPr>
        <w:t>งบการเงินประจำปี</w:t>
      </w:r>
      <w:r w:rsidRPr="00F060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06051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F06051">
        <w:rPr>
          <w:rFonts w:ascii="Angsana New" w:hAnsi="Angsana New" w:cs="Angsana New"/>
          <w:sz w:val="30"/>
          <w:szCs w:val="30"/>
        </w:rPr>
        <w:t xml:space="preserve"> 31 </w:t>
      </w:r>
      <w:r w:rsidRPr="00F06051">
        <w:rPr>
          <w:rFonts w:ascii="Angsana New" w:hAnsi="Angsana New" w:cs="Angsana New"/>
          <w:sz w:val="30"/>
          <w:szCs w:val="30"/>
          <w:cs/>
        </w:rPr>
        <w:t>ธันวาคม</w:t>
      </w:r>
      <w:r w:rsidRPr="00F06051">
        <w:rPr>
          <w:rFonts w:ascii="Angsana New" w:hAnsi="Angsana New" w:cs="Angsana New"/>
          <w:sz w:val="30"/>
          <w:szCs w:val="30"/>
        </w:rPr>
        <w:t xml:space="preserve"> 256</w:t>
      </w:r>
      <w:r w:rsidR="00B633C6">
        <w:rPr>
          <w:rFonts w:ascii="Angsana New" w:hAnsi="Angsana New" w:cs="Angsana New"/>
          <w:sz w:val="30"/>
          <w:szCs w:val="30"/>
        </w:rPr>
        <w:t>7</w:t>
      </w:r>
    </w:p>
    <w:p w14:paraId="7449AF97" w14:textId="77777777" w:rsidR="00F06051" w:rsidRPr="00F06051" w:rsidRDefault="00F06051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E87D94" w14:textId="2AEAAD58" w:rsidR="00A53944" w:rsidRPr="00EA5366" w:rsidRDefault="00AC37C3" w:rsidP="00E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A5366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งบการเงินระหว่างกาลฉบับภาษาอังกฤษจัดทําขึ้นจากงบการเงินระหว่างกาลภาษาไทยที่จัดทําตามกฎหมาย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Pr="00EA536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5366">
        <w:rPr>
          <w:rFonts w:asciiTheme="majorBidi" w:hAnsiTheme="majorBidi" w:cs="Angsana New" w:hint="cs"/>
          <w:sz w:val="30"/>
          <w:szCs w:val="30"/>
          <w:cs/>
        </w:rPr>
        <w:t>ให้ใช้งบการเงินระหว่างกาลฉบับภาษาไทยเป็นหลัก</w:t>
      </w:r>
    </w:p>
    <w:p w14:paraId="775FCBC1" w14:textId="557406B5" w:rsidR="00A53944" w:rsidRPr="00A53944" w:rsidRDefault="00A53944" w:rsidP="00A53944">
      <w:pPr>
        <w:pStyle w:val="block"/>
        <w:spacing w:after="0" w:line="240" w:lineRule="auto"/>
        <w:ind w:left="540" w:right="14"/>
        <w:rPr>
          <w:rFonts w:ascii="Angsana New" w:hAnsi="Angsana New" w:cs="Angsana New"/>
          <w:bCs/>
          <w:sz w:val="30"/>
          <w:szCs w:val="30"/>
          <w:lang w:val="en-US" w:bidi="th-TH"/>
        </w:rPr>
      </w:pPr>
    </w:p>
    <w:p w14:paraId="0FA1A817" w14:textId="71347514" w:rsidR="00AC37C3" w:rsidRPr="00091CA0" w:rsidRDefault="00AC37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นโยบายการบัญชี</w:t>
      </w:r>
      <w:r w:rsidR="00F06051" w:rsidRPr="00091CA0">
        <w:rPr>
          <w:rFonts w:ascii="Angsana New" w:hAnsi="Angsana New" w:cs="Angsana New"/>
          <w:szCs w:val="30"/>
          <w:cs/>
        </w:rPr>
        <w:t>ที่</w:t>
      </w:r>
      <w:r w:rsidR="005D271A">
        <w:rPr>
          <w:rFonts w:cs="Angsana New" w:hint="cs"/>
          <w:szCs w:val="30"/>
          <w:cs/>
        </w:rPr>
        <w:t>มีสาระสำคัญ</w:t>
      </w:r>
    </w:p>
    <w:p w14:paraId="47BA2AD5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2550C013" w14:textId="77777777" w:rsidR="00B61D2F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  <w:r w:rsidR="00E944CF">
        <w:rPr>
          <w:rFonts w:asciiTheme="majorBidi" w:hAnsiTheme="majorBidi" w:cs="Angsana New"/>
          <w:sz w:val="30"/>
          <w:szCs w:val="30"/>
        </w:rPr>
        <w:t xml:space="preserve"> </w:t>
      </w:r>
      <w:r w:rsidR="00E944CF">
        <w:rPr>
          <w:rFonts w:asciiTheme="majorBidi" w:hAnsiTheme="majorBidi" w:cs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</w:t>
      </w:r>
      <w:r w:rsidR="00DB2DD8">
        <w:rPr>
          <w:rFonts w:asciiTheme="majorBidi" w:hAnsiTheme="majorBidi" w:cs="Angsana New"/>
          <w:sz w:val="30"/>
          <w:szCs w:val="30"/>
        </w:rPr>
        <w:br/>
      </w:r>
      <w:r w:rsidR="00E944C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ในงบการเงินสําหรับปีสิ้นสุดวันที่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31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A53944">
        <w:rPr>
          <w:rFonts w:asciiTheme="majorBidi" w:hAnsiTheme="majorBidi" w:cs="Angsana New"/>
          <w:sz w:val="30"/>
          <w:szCs w:val="30"/>
        </w:rPr>
        <w:t xml:space="preserve"> </w:t>
      </w:r>
      <w:r w:rsidR="00BA731E">
        <w:rPr>
          <w:rFonts w:asciiTheme="majorBidi" w:hAnsiTheme="majorBidi" w:cs="Angsana New"/>
          <w:sz w:val="30"/>
          <w:szCs w:val="30"/>
        </w:rPr>
        <w:t>256</w:t>
      </w:r>
      <w:r w:rsidR="00B633C6">
        <w:rPr>
          <w:rFonts w:asciiTheme="majorBidi" w:hAnsiTheme="majorBidi" w:cs="Angsana New"/>
          <w:sz w:val="30"/>
          <w:szCs w:val="30"/>
        </w:rPr>
        <w:t>7</w:t>
      </w:r>
    </w:p>
    <w:p w14:paraId="49199320" w14:textId="77777777" w:rsidR="00B61D2F" w:rsidRDefault="00B61D2F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6784F815" w14:textId="44A8A341" w:rsidR="00AC37C3" w:rsidRPr="00AC37C3" w:rsidRDefault="007E0C78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นอกจากนี้</w:t>
      </w:r>
      <w:r w:rsidR="00E823D7">
        <w:rPr>
          <w:rFonts w:asciiTheme="majorBidi" w:hAnsiTheme="majorBidi" w:cs="Angsana New"/>
          <w:sz w:val="30"/>
          <w:szCs w:val="30"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กลุ่มบริษัทได้ถือปฏิบัติเรื่อง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ตามการปรับปรุงมาตรฐานการบัญชี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และมาตรฐานการรายงานทางการเงิน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7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รวมถึงความเสี่ยงด้านสภาพคล่องของกลุ่มบริษัท</w:t>
      </w:r>
      <w:r w:rsidR="00A515F0">
        <w:rPr>
          <w:rFonts w:asciiTheme="majorBidi" w:hAnsiTheme="majorBidi" w:cs="Angsana New"/>
          <w:sz w:val="30"/>
          <w:szCs w:val="30"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ผลกระทบที่สำคัญต่อกลุ่มบริษัทเกี่ยวข้องกับการเปิดเผยข้อตกลงจัดหาเงินทุนเพื่อจ่ายผู้ขาย</w:t>
      </w:r>
      <w:r w:rsidR="00A515F0" w:rsidRPr="00A515F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15F0" w:rsidRPr="00A515F0">
        <w:rPr>
          <w:rFonts w:asciiTheme="majorBidi" w:hAnsiTheme="majorBidi" w:cs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2B0EED8C" w14:textId="726EC89E" w:rsidR="00AC37C3" w:rsidRPr="00AC37C3" w:rsidRDefault="004D4258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Cs/>
          <w:sz w:val="30"/>
          <w:szCs w:val="30"/>
        </w:rPr>
      </w:pPr>
      <w:r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179CC2F9" w14:textId="7AE66BC5" w:rsidR="00AF7B49" w:rsidRPr="00091CA0" w:rsidRDefault="00AF7B4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ประมาณการทางบัญชีที่สำคัญ ข้อสมมติ และการใช้ดุลยพินิจ</w:t>
      </w:r>
    </w:p>
    <w:p w14:paraId="195EDEE3" w14:textId="3C1E950B" w:rsidR="00AF7B49" w:rsidRPr="00AC37C3" w:rsidRDefault="00AF7B49" w:rsidP="00AC37C3">
      <w:pPr>
        <w:pStyle w:val="block"/>
        <w:spacing w:after="0" w:line="240" w:lineRule="auto"/>
        <w:ind w:left="547" w:right="-432"/>
        <w:rPr>
          <w:rFonts w:asciiTheme="majorBidi" w:hAnsiTheme="majorBidi" w:cstheme="minorBidi"/>
          <w:bCs/>
          <w:sz w:val="30"/>
          <w:szCs w:val="30"/>
          <w:lang w:val="en-US" w:bidi="th-TH"/>
        </w:rPr>
      </w:pPr>
    </w:p>
    <w:p w14:paraId="041796F1" w14:textId="74C16DFB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C37C3">
        <w:rPr>
          <w:rFonts w:asciiTheme="majorBidi" w:hAnsiTheme="majorBidi" w:cs="Angsana New" w:hint="cs"/>
          <w:sz w:val="30"/>
          <w:szCs w:val="30"/>
          <w:cs/>
        </w:rPr>
        <w:t>การประมาณการ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ข้อสมมติ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และการใช้ดุลยพินิจ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ได้มีการประเมินทบทวนอย่างต่อเนื่อง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ๆ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C37C3">
        <w:rPr>
          <w:rFonts w:asciiTheme="majorBidi" w:hAnsiTheme="majorBidi" w:cs="Angsana New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  <w:r w:rsidRPr="00AC37C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18064DAE" w14:textId="77777777" w:rsidR="00AC37C3" w:rsidRPr="00AC37C3" w:rsidRDefault="00AC37C3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ED38B" w14:textId="6CD6DAD5" w:rsidR="00AC37C3" w:rsidRDefault="00AC37C3" w:rsidP="007E05F0">
      <w:pPr>
        <w:pStyle w:val="block"/>
        <w:spacing w:after="0" w:line="240" w:lineRule="auto"/>
        <w:ind w:left="547" w:right="14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ในการจัดทํางบการเงินระหว่างกาลนี้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ประมาณการทางบัญชีที่สําคัญ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ข้อสมมติ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และการใช้ดุลยพินิจเป็น</w:t>
      </w:r>
      <w:r w:rsidR="00DB2DD8">
        <w:rPr>
          <w:rFonts w:ascii="Angsana New" w:hAnsi="Angsana New" w:cs="Angsana New"/>
          <w:b/>
          <w:sz w:val="30"/>
          <w:szCs w:val="30"/>
          <w:lang w:val="en-US" w:bidi="th-TH"/>
        </w:rPr>
        <w:br/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การประมาณการเดียวกันกับการประมาณการที่ใช้ในการจัดทํางบการเงินสําหรับปีสิ้นสุด</w:t>
      </w:r>
      <w:r w:rsidRPr="00DC51F8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วันที่</w:t>
      </w:r>
      <w:r w:rsidRPr="00DC51F8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="00DC51F8">
        <w:rPr>
          <w:rFonts w:ascii="Angsana New" w:hAnsi="Angsana New" w:cs="Angsana New"/>
          <w:bCs/>
          <w:sz w:val="30"/>
          <w:szCs w:val="30"/>
          <w:lang w:val="en-US" w:bidi="th-TH"/>
        </w:rPr>
        <w:t>31</w:t>
      </w:r>
      <w:r w:rsidRPr="00AC37C3">
        <w:rPr>
          <w:rFonts w:ascii="Angsana New" w:hAnsi="Angsana New" w:cs="Angsana New"/>
          <w:b/>
          <w:sz w:val="30"/>
          <w:szCs w:val="30"/>
          <w:cs/>
          <w:lang w:val="en-US" w:bidi="th-TH"/>
        </w:rPr>
        <w:t xml:space="preserve"> </w:t>
      </w:r>
      <w:r w:rsidRPr="00AC37C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>ธันวาคม</w:t>
      </w:r>
      <w:r w:rsidR="008118D3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 </w:t>
      </w:r>
      <w:r w:rsidR="008358F3" w:rsidRPr="008358F3">
        <w:rPr>
          <w:rFonts w:ascii="Angsana New" w:hAnsi="Angsana New" w:cs="Angsana New"/>
          <w:bCs/>
          <w:sz w:val="30"/>
          <w:szCs w:val="30"/>
          <w:lang w:val="en-US" w:bidi="th-TH"/>
        </w:rPr>
        <w:t>256</w:t>
      </w:r>
      <w:r w:rsidR="00B633C6">
        <w:rPr>
          <w:rFonts w:ascii="Angsana New" w:hAnsi="Angsana New" w:cs="Angsana New"/>
          <w:bCs/>
          <w:sz w:val="30"/>
          <w:szCs w:val="30"/>
          <w:lang w:val="en-US" w:bidi="th-TH"/>
        </w:rPr>
        <w:t>7</w:t>
      </w:r>
    </w:p>
    <w:p w14:paraId="4C10CE73" w14:textId="5376218D" w:rsidR="00AC37C3" w:rsidRDefault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EEC0CD" w14:textId="484FD790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ส่วนงานดำเนินงานและการจำแนกรายได้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616728BA" w14:textId="77777777" w:rsidR="00CA37E0" w:rsidRPr="008118D3" w:rsidRDefault="00CA37E0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D924082" w14:textId="21FD6556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ผู้มีอํานาจตัดสินใจสูงสุดด้านการดําเนินงานของกลุ่มบริษัท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ผู้บริหารกําหนด</w:t>
      </w:r>
      <w:r w:rsidR="008967A5">
        <w:rPr>
          <w:rFonts w:asciiTheme="majorBidi" w:hAnsiTheme="majorBidi" w:cs="Angsana New"/>
          <w:sz w:val="30"/>
          <w:szCs w:val="30"/>
        </w:rPr>
        <w:br/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ส่วนงานดําเนินงานจากข้อมูลที่จะถูกสอบทานโดยคณะผู้บริหารกลุ่มไทยยูเนี่ยน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โดยมีจุดประสงค์เพื่อจัดสรรทรัพยากรแล</w:t>
      </w:r>
      <w:r>
        <w:rPr>
          <w:rFonts w:asciiTheme="majorBidi" w:hAnsiTheme="majorBidi" w:cs="Angsana New" w:hint="cs"/>
          <w:sz w:val="30"/>
          <w:szCs w:val="30"/>
          <w:cs/>
        </w:rPr>
        <w:t>ะ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ประเมินผลการดําเนินงานของส่วนงาน</w:t>
      </w:r>
    </w:p>
    <w:p w14:paraId="7EC1AC5D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B19C84B" w14:textId="77EED3D3" w:rsidR="00CA37E0" w:rsidRDefault="00CA37E0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เพื่อวัตถุประสงค์ในการบริหารงาน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กลุ่มบริษัทมีส่วนงานที่รายงานทั้งสิ้น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7EF0">
        <w:rPr>
          <w:rFonts w:asciiTheme="majorBidi" w:hAnsiTheme="majorBidi" w:cs="Angsana New"/>
          <w:sz w:val="30"/>
          <w:szCs w:val="30"/>
        </w:rPr>
        <w:t>4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ส่วนงาน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1D115D61" w14:textId="77777777" w:rsidR="0099195B" w:rsidRPr="008967A5" w:rsidRDefault="0099195B" w:rsidP="00991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cs/>
        </w:rPr>
      </w:pPr>
    </w:p>
    <w:p w14:paraId="3725BBDD" w14:textId="63896947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ผลิตภัณฑ์อาหารทะเลแปรรูป</w:t>
      </w:r>
    </w:p>
    <w:p w14:paraId="3DA4E63A" w14:textId="59552AB4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ผลิตภัณฑ์อาหารทะเลแช่แข็ง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แช่เย็น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และธุรกิจที่เกี่ยวข้อง</w:t>
      </w:r>
    </w:p>
    <w:p w14:paraId="7A2109D8" w14:textId="5F452D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 w:cs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ผลิตภัณฑ์อาหารสัตว์เลี้ยง</w:t>
      </w:r>
    </w:p>
    <w:p w14:paraId="6083AE4F" w14:textId="2A8DCA02" w:rsidR="00CA37E0" w:rsidRPr="00DB5151" w:rsidRDefault="00CA37E0" w:rsidP="00052BFF">
      <w:pPr>
        <w:pStyle w:val="ListParagraph"/>
        <w:numPr>
          <w:ilvl w:val="0"/>
          <w:numId w:val="7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rPr>
          <w:rFonts w:asciiTheme="majorBidi" w:hAnsiTheme="majorBidi"/>
          <w:sz w:val="30"/>
          <w:szCs w:val="30"/>
        </w:rPr>
      </w:pPr>
      <w:r w:rsidRPr="00DB5151">
        <w:rPr>
          <w:rFonts w:asciiTheme="majorBidi" w:hAnsiTheme="majorBidi" w:hint="cs"/>
          <w:sz w:val="30"/>
          <w:szCs w:val="30"/>
          <w:cs/>
        </w:rPr>
        <w:t>ผลิตภัณฑ์เพิ่มมูลค่า</w:t>
      </w:r>
      <w:r w:rsidRPr="00DB5151">
        <w:rPr>
          <w:rFonts w:asciiTheme="majorBidi" w:hAnsiTheme="majorBidi"/>
          <w:sz w:val="30"/>
          <w:szCs w:val="30"/>
          <w:cs/>
        </w:rPr>
        <w:t xml:space="preserve"> </w:t>
      </w:r>
      <w:r w:rsidRPr="00DB5151">
        <w:rPr>
          <w:rFonts w:asciiTheme="majorBidi" w:hAnsiTheme="majorBidi" w:hint="cs"/>
          <w:sz w:val="30"/>
          <w:szCs w:val="30"/>
          <w:cs/>
        </w:rPr>
        <w:t>และธุรกิจอื่น</w:t>
      </w:r>
    </w:p>
    <w:p w14:paraId="2E97EA63" w14:textId="77777777" w:rsidR="008967A5" w:rsidRPr="00E36050" w:rsidRDefault="008967A5" w:rsidP="00AC3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p w14:paraId="716BA743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ผู้มีอํานาจตัดสินใจสูงสุดด้านการดําเนินงานสอบทานผลการดํา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กลุ่มบริษัทประเมินผลการปฏิบัติงานของส่วนงานโดยพิจารณาจากกําไรขั้นต้น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ซึ่งวัดมูลค่าโดยใช้เกณฑ์เดียวกับที่ใช้ในการวัดกําไรขั้นต้นในงบกําไรขาดทุน</w:t>
      </w:r>
    </w:p>
    <w:p w14:paraId="49FCB4A5" w14:textId="77777777" w:rsidR="00CA37E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="Angsana New"/>
          <w:sz w:val="30"/>
          <w:szCs w:val="30"/>
        </w:rPr>
      </w:pPr>
    </w:p>
    <w:p w14:paraId="7EAAE8CB" w14:textId="77777777" w:rsidR="00CA37E0" w:rsidRPr="00E36050" w:rsidRDefault="00CA37E0" w:rsidP="00896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36050">
        <w:rPr>
          <w:rFonts w:asciiTheme="majorBidi" w:hAnsiTheme="majorBidi" w:cs="Angsana New" w:hint="cs"/>
          <w:sz w:val="30"/>
          <w:szCs w:val="30"/>
          <w:cs/>
        </w:rPr>
        <w:t>การบันทึกบัญชีสําหรับรายการระหว่างส่วนงานที่รายงานเป็นไปในลักษณะเดียวกับการบันทึกบัญชีสําหรับรายการธุรกิจกับบุคคลภายนอก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รวมได้ตัดรายการระหว่างกันออกแล้ว</w:t>
      </w:r>
      <w:r w:rsidRPr="00E360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6050">
        <w:rPr>
          <w:rFonts w:asciiTheme="majorBidi" w:hAnsiTheme="majorBidi" w:cs="Angsana New" w:hint="cs"/>
          <w:sz w:val="30"/>
          <w:szCs w:val="30"/>
          <w:cs/>
        </w:rPr>
        <w:t>ข้อมูลเกี่ยวกับการจําแนกรายได้เป็นข้อมูลเดียวกันกับข้อมูลรายได้ที่ได้เปิดเผยตามส่วนงาน</w:t>
      </w:r>
    </w:p>
    <w:p w14:paraId="5DB52DFA" w14:textId="77777777" w:rsidR="008967A5" w:rsidRDefault="008967A5" w:rsidP="00C82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7652E" w14:textId="10A222C0" w:rsidR="002B0462" w:rsidRDefault="002B0462" w:rsidP="004D4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2B0462" w:rsidSect="007E0C78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738C0F1" w14:textId="4CE7BCEB" w:rsidR="005F38B1" w:rsidRPr="00196AB4" w:rsidRDefault="00730041" w:rsidP="006C7140">
      <w:pPr>
        <w:rPr>
          <w:rFonts w:ascii="Angsana New" w:hAnsi="Angsana New" w:cs="Angsana New"/>
          <w:sz w:val="28"/>
          <w:szCs w:val="28"/>
        </w:rPr>
      </w:pPr>
      <w:r w:rsidRPr="00196AB4">
        <w:rPr>
          <w:rFonts w:ascii="Angsana New" w:hAnsi="Angsana New" w:cs="Angsana New" w:hint="cs"/>
          <w:sz w:val="28"/>
          <w:szCs w:val="28"/>
          <w:cs/>
        </w:rPr>
        <w:lastRenderedPageBreak/>
        <w:t>ข้อมูลผลการดำเนินงานจำแนกส่วนงานตามส่วนงานของกลุ่มบริษัทมีดังต่อไปนี้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270"/>
        <w:gridCol w:w="162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96526C" w:rsidRPr="001F2AB0" w14:paraId="6B2594EE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25CF8A20" w14:textId="7428C6B0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B5B3BDB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98EFA59" w14:textId="7777777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8182D6" w14:textId="6B6DACE7" w:rsidR="002B0462" w:rsidRPr="00196AB4" w:rsidRDefault="002B0462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4684FE2B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77179AD3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F9B7D5F" w14:textId="77777777" w:rsidR="00CA37E0" w:rsidRPr="001F2AB0" w:rsidRDefault="00CA37E0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A079D" w:rsidRPr="001F2AB0" w14:paraId="7B29CD47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536B3F86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70E2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09A3B02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7A97CEA" w14:textId="07353749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70" w:type="dxa"/>
          </w:tcPr>
          <w:p w14:paraId="6C2A186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5F77A91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225E1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45B06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668DDD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888E6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CB675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64987A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E5A09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4E2D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2D75DBBB" w14:textId="77777777" w:rsidTr="00A01D6B">
        <w:trPr>
          <w:cantSplit/>
          <w:trHeight w:hRule="exact" w:val="317"/>
        </w:trPr>
        <w:tc>
          <w:tcPr>
            <w:tcW w:w="5220" w:type="dxa"/>
            <w:vAlign w:val="bottom"/>
          </w:tcPr>
          <w:p w14:paraId="0DB51A60" w14:textId="25B1C10D" w:rsidR="00730041" w:rsidRPr="001F2AB0" w:rsidRDefault="00730041" w:rsidP="003F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633C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080" w:type="dxa"/>
          </w:tcPr>
          <w:p w14:paraId="77C198D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70" w:type="dxa"/>
          </w:tcPr>
          <w:p w14:paraId="591119E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01C0DA3" w14:textId="67FC2A44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70" w:type="dxa"/>
          </w:tcPr>
          <w:p w14:paraId="4F43E1B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A36BF22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214F768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8330ED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70" w:type="dxa"/>
          </w:tcPr>
          <w:p w14:paraId="43F8A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65297C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70" w:type="dxa"/>
          </w:tcPr>
          <w:p w14:paraId="1995FD5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25E8F3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70" w:type="dxa"/>
          </w:tcPr>
          <w:p w14:paraId="0B66780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17CF3A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A079D" w:rsidRPr="001F2AB0" w14:paraId="3B88CC38" w14:textId="77777777" w:rsidTr="00A01D6B">
        <w:trPr>
          <w:cantSplit/>
          <w:trHeight w:hRule="exact" w:val="362"/>
        </w:trPr>
        <w:tc>
          <w:tcPr>
            <w:tcW w:w="5220" w:type="dxa"/>
          </w:tcPr>
          <w:p w14:paraId="1D7B71EC" w14:textId="77D037CE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="005F38B1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4E0B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7D62A9"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E0B2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4E0B2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23CE2E2C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70" w:type="dxa"/>
          </w:tcPr>
          <w:p w14:paraId="37CE13B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7D83DFB" w14:textId="13DFCA88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70" w:type="dxa"/>
          </w:tcPr>
          <w:p w14:paraId="3DCEBDD8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55E475" w14:textId="77777777" w:rsidR="00730041" w:rsidRPr="001F2AB0" w:rsidRDefault="00730041" w:rsidP="00593412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5D2A1FF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18264F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70" w:type="dxa"/>
          </w:tcPr>
          <w:p w14:paraId="1D8282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DB5EB1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70" w:type="dxa"/>
          </w:tcPr>
          <w:p w14:paraId="24CC8937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B8BF72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2B9568A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DCD29E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6526C" w:rsidRPr="001F2AB0" w14:paraId="093E4EC8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0A0F4B80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07D02819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579EFC35" w14:textId="77777777" w:rsidR="00730041" w:rsidRPr="001F2AB0" w:rsidRDefault="00730041" w:rsidP="00593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62ED1" w:rsidRPr="001F2AB0" w14:paraId="594A4671" w14:textId="77777777" w:rsidTr="008D4A59">
        <w:trPr>
          <w:cantSplit/>
          <w:trHeight w:hRule="exact" w:val="302"/>
        </w:trPr>
        <w:tc>
          <w:tcPr>
            <w:tcW w:w="5220" w:type="dxa"/>
          </w:tcPr>
          <w:p w14:paraId="77B3012E" w14:textId="7542FD6C" w:rsidR="00D62ED1" w:rsidRPr="001F2AB0" w:rsidRDefault="00D62ED1" w:rsidP="00D62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9412930" w14:textId="25212BA4" w:rsidR="00D62ED1" w:rsidRPr="007C415A" w:rsidRDefault="00383140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3140">
              <w:rPr>
                <w:rFonts w:asciiTheme="majorBidi" w:hAnsiTheme="majorBidi" w:cstheme="majorBidi"/>
                <w:sz w:val="26"/>
                <w:szCs w:val="26"/>
              </w:rPr>
              <w:t>18,304,370</w:t>
            </w:r>
          </w:p>
        </w:tc>
        <w:tc>
          <w:tcPr>
            <w:tcW w:w="270" w:type="dxa"/>
          </w:tcPr>
          <w:p w14:paraId="43D5EA6F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008F6F8E" w14:textId="4962C8E9" w:rsidR="00D62ED1" w:rsidRPr="007C415A" w:rsidRDefault="00D62ED1" w:rsidP="008D4A5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9,305,537</w:t>
            </w:r>
          </w:p>
        </w:tc>
        <w:tc>
          <w:tcPr>
            <w:tcW w:w="270" w:type="dxa"/>
          </w:tcPr>
          <w:p w14:paraId="19B75C27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A56F52D" w14:textId="4E781652" w:rsidR="00D62ED1" w:rsidRPr="007C415A" w:rsidRDefault="00D62ED1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5,425,330</w:t>
            </w:r>
          </w:p>
        </w:tc>
        <w:tc>
          <w:tcPr>
            <w:tcW w:w="270" w:type="dxa"/>
          </w:tcPr>
          <w:p w14:paraId="65087661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10B2642F" w14:textId="6DB41363" w:rsidR="00D62ED1" w:rsidRPr="007C415A" w:rsidRDefault="00D62ED1" w:rsidP="003B3B75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4,542,113</w:t>
            </w:r>
          </w:p>
        </w:tc>
        <w:tc>
          <w:tcPr>
            <w:tcW w:w="270" w:type="dxa"/>
          </w:tcPr>
          <w:p w14:paraId="26BA2150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D9CC36B" w14:textId="5091B892" w:rsidR="00D62ED1" w:rsidRPr="007C415A" w:rsidRDefault="00D62ED1" w:rsidP="007C415A">
            <w:pPr>
              <w:pStyle w:val="acctfourfigures"/>
              <w:tabs>
                <w:tab w:val="clear" w:pos="765"/>
                <w:tab w:val="decimal" w:pos="97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37,577,350</w:t>
            </w:r>
          </w:p>
        </w:tc>
        <w:tc>
          <w:tcPr>
            <w:tcW w:w="270" w:type="dxa"/>
          </w:tcPr>
          <w:p w14:paraId="1201B30B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63E784C" w14:textId="28E0FE83" w:rsidR="00D62ED1" w:rsidRPr="007C415A" w:rsidRDefault="00D62ED1" w:rsidP="007C415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(7,788,430)</w:t>
            </w:r>
          </w:p>
        </w:tc>
        <w:tc>
          <w:tcPr>
            <w:tcW w:w="270" w:type="dxa"/>
          </w:tcPr>
          <w:p w14:paraId="0599EA82" w14:textId="77777777" w:rsidR="00D62ED1" w:rsidRPr="007C415A" w:rsidRDefault="00D62ED1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CC62A1B" w14:textId="78ABB0F5" w:rsidR="00D62ED1" w:rsidRPr="007C415A" w:rsidRDefault="00D62ED1" w:rsidP="007C415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29,788,920</w:t>
            </w:r>
          </w:p>
        </w:tc>
      </w:tr>
      <w:tr w:rsidR="003B3B75" w:rsidRPr="001F2AB0" w14:paraId="0B074061" w14:textId="77777777" w:rsidTr="00A01D6B">
        <w:trPr>
          <w:cantSplit/>
          <w:trHeight w:hRule="exact" w:val="302"/>
        </w:trPr>
        <w:tc>
          <w:tcPr>
            <w:tcW w:w="5220" w:type="dxa"/>
          </w:tcPr>
          <w:p w14:paraId="117D47FA" w14:textId="77777777" w:rsidR="003B3B75" w:rsidRPr="001F2AB0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EFD04" w14:textId="03093B23" w:rsidR="003B3B75" w:rsidRPr="007C415A" w:rsidRDefault="00383140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-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83140">
              <w:rPr>
                <w:rFonts w:asciiTheme="majorBidi" w:hAnsiTheme="majorBidi" w:cstheme="majorBidi"/>
                <w:sz w:val="26"/>
                <w:szCs w:val="26"/>
              </w:rPr>
              <w:t>3,542,533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7D48F6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64DC48" w14:textId="6DC25E2B" w:rsidR="003B3B75" w:rsidRPr="007C415A" w:rsidRDefault="003B3B75" w:rsidP="008D4A5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(864,333)</w:t>
            </w:r>
          </w:p>
        </w:tc>
        <w:tc>
          <w:tcPr>
            <w:tcW w:w="270" w:type="dxa"/>
          </w:tcPr>
          <w:p w14:paraId="5E63AAF8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2CCC1" w14:textId="5D1668A5" w:rsidR="003B3B75" w:rsidRPr="007C415A" w:rsidRDefault="003B3B75" w:rsidP="00383140">
            <w:pPr>
              <w:pStyle w:val="acctfourfigures"/>
              <w:tabs>
                <w:tab w:val="clear" w:pos="765"/>
                <w:tab w:val="decimal" w:pos="68"/>
              </w:tabs>
              <w:spacing w:line="320" w:lineRule="atLeas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(1,251,573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95C7BA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C0C94" w14:textId="3058BE5E" w:rsidR="003B3B75" w:rsidRPr="007C415A" w:rsidRDefault="003B3B75" w:rsidP="00171179">
            <w:pPr>
              <w:pStyle w:val="acctfourfigures"/>
              <w:tabs>
                <w:tab w:val="clear" w:pos="765"/>
                <w:tab w:val="decimal" w:pos="863"/>
              </w:tabs>
              <w:spacing w:line="300" w:lineRule="exact"/>
              <w:ind w:left="-11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(2,129,991)</w:t>
            </w:r>
          </w:p>
        </w:tc>
        <w:tc>
          <w:tcPr>
            <w:tcW w:w="270" w:type="dxa"/>
          </w:tcPr>
          <w:p w14:paraId="781B53B7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679E66" w14:textId="627330A5" w:rsidR="003B3B75" w:rsidRPr="007C415A" w:rsidRDefault="003B3B75" w:rsidP="00171179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(7,788,430)</w:t>
            </w:r>
          </w:p>
        </w:tc>
        <w:tc>
          <w:tcPr>
            <w:tcW w:w="270" w:type="dxa"/>
          </w:tcPr>
          <w:p w14:paraId="61347FE7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B9A62" w14:textId="5A90A40E" w:rsidR="003B3B75" w:rsidRPr="007C415A" w:rsidRDefault="003B3B75" w:rsidP="00A01D6B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7,788,430</w:t>
            </w:r>
          </w:p>
        </w:tc>
        <w:tc>
          <w:tcPr>
            <w:tcW w:w="270" w:type="dxa"/>
          </w:tcPr>
          <w:p w14:paraId="5BFE76CB" w14:textId="77777777" w:rsidR="003B3B75" w:rsidRPr="007C415A" w:rsidRDefault="003B3B75" w:rsidP="003B3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2037BE" w14:textId="6DB0AB53" w:rsidR="003B3B75" w:rsidRPr="007C415A" w:rsidRDefault="003B3B75" w:rsidP="003B3B75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1672" w:rsidRPr="001F2AB0" w14:paraId="3AAB400B" w14:textId="77777777" w:rsidTr="008D4A59">
        <w:trPr>
          <w:cantSplit/>
          <w:trHeight w:hRule="exact" w:val="317"/>
        </w:trPr>
        <w:tc>
          <w:tcPr>
            <w:tcW w:w="5220" w:type="dxa"/>
          </w:tcPr>
          <w:p w14:paraId="303D803D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6D6413" w14:textId="3BE7E072" w:rsidR="005303A4" w:rsidRPr="00383140" w:rsidRDefault="00383140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31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14,761,837</w:t>
            </w:r>
          </w:p>
        </w:tc>
        <w:tc>
          <w:tcPr>
            <w:tcW w:w="270" w:type="dxa"/>
          </w:tcPr>
          <w:p w14:paraId="79A5046A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A75CB4" w14:textId="641C4D06" w:rsidR="005303A4" w:rsidRPr="00764455" w:rsidRDefault="005303A4" w:rsidP="008D4A5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8,441,204</w:t>
            </w:r>
          </w:p>
        </w:tc>
        <w:tc>
          <w:tcPr>
            <w:tcW w:w="270" w:type="dxa"/>
          </w:tcPr>
          <w:p w14:paraId="119C4B85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9F6E6" w14:textId="4AF63EEC" w:rsidR="005303A4" w:rsidRPr="00764455" w:rsidRDefault="005303A4" w:rsidP="008D4A59">
            <w:pPr>
              <w:pStyle w:val="acctfourfigures"/>
              <w:tabs>
                <w:tab w:val="clear" w:pos="765"/>
                <w:tab w:val="decimal" w:pos="1135"/>
                <w:tab w:val="decimal" w:pos="1244"/>
              </w:tabs>
              <w:spacing w:line="32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4,173,757</w:t>
            </w:r>
          </w:p>
        </w:tc>
        <w:tc>
          <w:tcPr>
            <w:tcW w:w="270" w:type="dxa"/>
          </w:tcPr>
          <w:p w14:paraId="7D519743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24F102" w14:textId="04627BD4" w:rsidR="005303A4" w:rsidRPr="003B3B75" w:rsidRDefault="005303A4" w:rsidP="003B3B75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2,412,122</w:t>
            </w:r>
          </w:p>
        </w:tc>
        <w:tc>
          <w:tcPr>
            <w:tcW w:w="270" w:type="dxa"/>
          </w:tcPr>
          <w:p w14:paraId="2A3EA362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EAF48" w14:textId="399B81F4" w:rsidR="005303A4" w:rsidRPr="00764455" w:rsidRDefault="005303A4" w:rsidP="007C415A">
            <w:pPr>
              <w:pStyle w:val="acctfourfigures"/>
              <w:tabs>
                <w:tab w:val="clear" w:pos="765"/>
                <w:tab w:val="decimal" w:pos="97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  <w:tc>
          <w:tcPr>
            <w:tcW w:w="270" w:type="dxa"/>
          </w:tcPr>
          <w:p w14:paraId="0E673E57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CF59A3" w14:textId="1103BD61" w:rsidR="005303A4" w:rsidRPr="00764455" w:rsidRDefault="00EB3C22" w:rsidP="00A01D6B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AE8760" w14:textId="77777777" w:rsidR="005303A4" w:rsidRPr="00764455" w:rsidRDefault="005303A4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8C3A74" w14:textId="3DDAD3D8" w:rsidR="005303A4" w:rsidRPr="00764455" w:rsidRDefault="00924D27" w:rsidP="007C415A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</w:tr>
      <w:tr w:rsidR="005303A4" w:rsidRPr="001F2AB0" w14:paraId="513D1801" w14:textId="77777777" w:rsidTr="00A01D6B">
        <w:trPr>
          <w:cantSplit/>
          <w:trHeight w:hRule="exact" w:val="113"/>
        </w:trPr>
        <w:tc>
          <w:tcPr>
            <w:tcW w:w="5220" w:type="dxa"/>
          </w:tcPr>
          <w:p w14:paraId="56C4BFE9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032649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093C9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6927AFB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4DDDB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3FD8E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0CE31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A2F11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7B72D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0B1F8E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634C5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E34D8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1CCFE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C218C6" w14:textId="7777777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303A4" w:rsidRPr="001F2AB0" w14:paraId="5CB55E52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2AF6EEAD" w14:textId="33615647" w:rsidR="005303A4" w:rsidRPr="001F2AB0" w:rsidRDefault="005303A4" w:rsidP="0053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80" w:type="dxa"/>
          </w:tcPr>
          <w:p w14:paraId="5E2F2036" w14:textId="5448AD8A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F3AEC1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83F49C" w14:textId="15C8D2B9" w:rsidR="005303A4" w:rsidRPr="001F2AB0" w:rsidRDefault="005303A4" w:rsidP="005303A4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BDDFC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8FFA2B" w14:textId="235F3033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1392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649A9C" w14:textId="0F9D5F56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C32F5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BA424" w14:textId="2D4D7565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4C953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4C6399" w14:textId="1DC1C273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5B462" w14:textId="77777777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35D83C" w14:textId="2E917853" w:rsidR="005303A4" w:rsidRPr="001F2AB0" w:rsidRDefault="005303A4" w:rsidP="005303A4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32DF" w:rsidRPr="007C415A" w14:paraId="68966759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78463EAD" w14:textId="22FF0683" w:rsidR="00DE32DF" w:rsidRPr="001F2AB0" w:rsidRDefault="00DE32DF" w:rsidP="00DE3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80" w:type="dxa"/>
          </w:tcPr>
          <w:p w14:paraId="39DF5A06" w14:textId="118D5B11" w:rsidR="00DE32DF" w:rsidRPr="00E95C1B" w:rsidRDefault="00DE32DF" w:rsidP="00383140">
            <w:pPr>
              <w:pStyle w:val="acctfourfigures"/>
              <w:tabs>
                <w:tab w:val="clear" w:pos="765"/>
                <w:tab w:val="decimal" w:pos="796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2,714,342</w:t>
            </w:r>
          </w:p>
        </w:tc>
        <w:tc>
          <w:tcPr>
            <w:tcW w:w="270" w:type="dxa"/>
          </w:tcPr>
          <w:p w14:paraId="488D76AA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760E3378" w14:textId="5674915F" w:rsidR="00DE32DF" w:rsidRPr="00E95C1B" w:rsidRDefault="00DE32DF" w:rsidP="00383140">
            <w:pPr>
              <w:pStyle w:val="acctfourfigures"/>
              <w:tabs>
                <w:tab w:val="clear" w:pos="765"/>
                <w:tab w:val="decimal" w:pos="133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1,048,944</w:t>
            </w:r>
          </w:p>
        </w:tc>
        <w:tc>
          <w:tcPr>
            <w:tcW w:w="270" w:type="dxa"/>
          </w:tcPr>
          <w:p w14:paraId="19D96906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49ECA58" w14:textId="0D98CFF1" w:rsidR="00DE32DF" w:rsidRPr="00E95C1B" w:rsidRDefault="00DE32DF" w:rsidP="00383140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1,064,875</w:t>
            </w:r>
          </w:p>
        </w:tc>
        <w:tc>
          <w:tcPr>
            <w:tcW w:w="270" w:type="dxa"/>
          </w:tcPr>
          <w:p w14:paraId="1AC57088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37ACDBA" w14:textId="47DD340C" w:rsidR="00DE32DF" w:rsidRPr="00E95C1B" w:rsidRDefault="00DE32DF" w:rsidP="00383140">
            <w:pPr>
              <w:pStyle w:val="acctfourfigures"/>
              <w:tabs>
                <w:tab w:val="clear" w:pos="765"/>
                <w:tab w:val="decimal" w:pos="868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808,043</w:t>
            </w:r>
          </w:p>
        </w:tc>
        <w:tc>
          <w:tcPr>
            <w:tcW w:w="270" w:type="dxa"/>
            <w:vAlign w:val="bottom"/>
          </w:tcPr>
          <w:p w14:paraId="39331484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7A6CB6A" w14:textId="2F89D42E" w:rsidR="00DE32DF" w:rsidRPr="00E95C1B" w:rsidRDefault="00260D2A" w:rsidP="00A01D6B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5,636,204</w:t>
            </w:r>
          </w:p>
        </w:tc>
        <w:tc>
          <w:tcPr>
            <w:tcW w:w="270" w:type="dxa"/>
          </w:tcPr>
          <w:p w14:paraId="54D69BF1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8293EE6" w14:textId="718A9008" w:rsidR="00DE32DF" w:rsidRPr="00E95C1B" w:rsidRDefault="00103A04" w:rsidP="00A01D6B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(24,713)</w:t>
            </w:r>
          </w:p>
        </w:tc>
        <w:tc>
          <w:tcPr>
            <w:tcW w:w="270" w:type="dxa"/>
          </w:tcPr>
          <w:p w14:paraId="715EC8EE" w14:textId="77777777" w:rsidR="00DE32DF" w:rsidRPr="00E95C1B" w:rsidRDefault="00DE32DF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left" w:pos="104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C4F4852" w14:textId="6CE30AF4" w:rsidR="00DE32DF" w:rsidRPr="00E95C1B" w:rsidRDefault="00662882" w:rsidP="007C415A">
            <w:pPr>
              <w:pStyle w:val="acctfourfigures"/>
              <w:tabs>
                <w:tab w:val="clear" w:pos="765"/>
                <w:tab w:val="decimal" w:pos="888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5,611,491</w:t>
            </w:r>
          </w:p>
        </w:tc>
      </w:tr>
      <w:tr w:rsidR="009E07D3" w:rsidRPr="001F2AB0" w14:paraId="6B2E182C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4DF06BEB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</w:tcPr>
          <w:p w14:paraId="1B68F50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8C1104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757E4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A29A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BFC6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EB90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C676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97C6EB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6D97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0CD7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975ED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E4DAC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96AB14" w14:textId="3D9F1146" w:rsidR="009E07D3" w:rsidRPr="007C415A" w:rsidRDefault="009E07D3" w:rsidP="00171179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730B7">
              <w:rPr>
                <w:rFonts w:asciiTheme="majorBidi" w:eastAsia="Cordia New" w:hAnsiTheme="majorBidi" w:cstheme="majorBidi"/>
                <w:sz w:val="26"/>
                <w:szCs w:val="26"/>
              </w:rPr>
              <w:t>(4,700,406)</w:t>
            </w:r>
          </w:p>
        </w:tc>
      </w:tr>
      <w:tr w:rsidR="009E07D3" w:rsidRPr="001F2AB0" w14:paraId="02FD1DCF" w14:textId="77777777" w:rsidTr="00A01D6B">
        <w:trPr>
          <w:cantSplit/>
          <w:trHeight w:hRule="exact" w:val="111"/>
        </w:trPr>
        <w:tc>
          <w:tcPr>
            <w:tcW w:w="5220" w:type="dxa"/>
          </w:tcPr>
          <w:p w14:paraId="0DD5A1F9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B3862D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597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872FE0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44667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B9EA6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221B7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F45A66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CCAB4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93873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7848B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4B092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6B658" w14:textId="77777777" w:rsidR="009E07D3" w:rsidRPr="001F2AB0" w:rsidRDefault="009E07D3" w:rsidP="009E0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9E17A0" w14:textId="77777777" w:rsidR="009E07D3" w:rsidRPr="007C415A" w:rsidRDefault="009E07D3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2AAA" w:rsidRPr="001F2AB0" w14:paraId="432A52C1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62623E34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</w:tcPr>
          <w:p w14:paraId="6DF93238" w14:textId="69DFCD15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88CAD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F0985EA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33D45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2630C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E9B3F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66C290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42DFC2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8F0053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0C4ABD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C25A7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5D4E37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8E3F97" w14:textId="2B10D61B" w:rsidR="006B2AAA" w:rsidRPr="00A21450" w:rsidRDefault="006B2AAA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911,085</w:t>
            </w:r>
          </w:p>
        </w:tc>
      </w:tr>
      <w:tr w:rsidR="006B2AAA" w:rsidRPr="001F2AB0" w14:paraId="2BB73B1B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49B59A3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6EA239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4627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229724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D4287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E1805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75FE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78CFC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84EC1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620638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9596D2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C7AF2A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78C8F" w14:textId="77777777" w:rsidR="006B2AAA" w:rsidRPr="001F2AB0" w:rsidRDefault="006B2AAA" w:rsidP="006B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853E5" w14:textId="3FF2A11A" w:rsidR="006B2AAA" w:rsidRPr="007C415A" w:rsidRDefault="006B2AAA" w:rsidP="00171179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(585,383)</w:t>
            </w:r>
          </w:p>
        </w:tc>
      </w:tr>
      <w:tr w:rsidR="00D96932" w:rsidRPr="001F2AB0" w14:paraId="5552989F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2F633627" w14:textId="3EA688A8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080" w:type="dxa"/>
          </w:tcPr>
          <w:p w14:paraId="0C214A9E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37B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BE1051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4CD1E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BDBBA2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D4177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95BD8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949079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76739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FB373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4100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7C0C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C2D4C" w14:textId="60211E4F" w:rsidR="00D96932" w:rsidRPr="007C415A" w:rsidRDefault="00D96932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291,090</w:t>
            </w:r>
          </w:p>
        </w:tc>
      </w:tr>
      <w:tr w:rsidR="00D96932" w:rsidRPr="001F2AB0" w14:paraId="7A9F88D4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4CECDAD3" w14:textId="5339C147" w:rsidR="00D96932" w:rsidRPr="001F2AB0" w:rsidRDefault="00D96932" w:rsidP="00D9693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593B48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1A41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81DD27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DFB4E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ECCE2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B6C302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63F373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F66CF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7D97B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F2C10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A1644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4E7DF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00468E" w14:textId="71949749" w:rsidR="00D96932" w:rsidRPr="007C415A" w:rsidRDefault="00D96932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C415A">
              <w:rPr>
                <w:rFonts w:asciiTheme="majorBidi" w:hAnsiTheme="majorBidi" w:cstheme="majorBidi"/>
                <w:sz w:val="26"/>
                <w:szCs w:val="26"/>
              </w:rPr>
              <w:t>191,846</w:t>
            </w:r>
          </w:p>
        </w:tc>
      </w:tr>
      <w:tr w:rsidR="00D96932" w:rsidRPr="001F2AB0" w14:paraId="391CBD0E" w14:textId="77777777" w:rsidTr="00A01D6B">
        <w:trPr>
          <w:cantSplit/>
          <w:trHeight w:hRule="exact" w:val="84"/>
        </w:trPr>
        <w:tc>
          <w:tcPr>
            <w:tcW w:w="5220" w:type="dxa"/>
          </w:tcPr>
          <w:p w14:paraId="7748C375" w14:textId="77777777" w:rsidR="00D96932" w:rsidRPr="001F2AB0" w:rsidRDefault="00D96932" w:rsidP="00D96932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7F474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E5EA9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E25A81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B6C9E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D5260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E1F71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09018D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D4D58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D21FA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D5B2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E86DC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89FD5" w14:textId="77777777" w:rsidR="00D96932" w:rsidRPr="001F2AB0" w:rsidRDefault="00D96932" w:rsidP="00D96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38763C" w14:textId="77777777" w:rsidR="00D96932" w:rsidRPr="003730B7" w:rsidRDefault="00D96932" w:rsidP="003730B7">
            <w:pPr>
              <w:pStyle w:val="acctfourfigures"/>
              <w:tabs>
                <w:tab w:val="clear" w:pos="765"/>
                <w:tab w:val="decimal" w:pos="1114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AEC" w:rsidRPr="001F2AB0" w14:paraId="3E884197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3AD8E297" w14:textId="5E08A2BD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D797D0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BDEB3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F5012F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3B330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20796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EBF5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5FFCD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2DA4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2DD04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B395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F45FE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006D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28153" w14:textId="3AF9CCBF" w:rsidR="00271AEC" w:rsidRPr="00A21450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808,638</w:t>
            </w:r>
          </w:p>
        </w:tc>
      </w:tr>
      <w:tr w:rsidR="00271AEC" w:rsidRPr="001F2AB0" w14:paraId="18B3ED79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0C49220A" w14:textId="7A553A9E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CAB877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9A68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F6FE2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03DD0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D017C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CDE2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531BC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CFE6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97905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A09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91A9" w14:textId="17EABC7D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7C61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56C442" w14:textId="1C308FAF" w:rsidR="00271AEC" w:rsidRPr="00E95C1B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5C1B">
              <w:rPr>
                <w:rFonts w:asciiTheme="majorBidi" w:hAnsiTheme="majorBidi" w:cstheme="majorBidi"/>
                <w:sz w:val="26"/>
                <w:szCs w:val="26"/>
              </w:rPr>
              <w:t>422,158</w:t>
            </w:r>
          </w:p>
        </w:tc>
      </w:tr>
      <w:tr w:rsidR="00271AEC" w:rsidRPr="001F2AB0" w14:paraId="728B5BE0" w14:textId="77777777" w:rsidTr="00A01D6B">
        <w:trPr>
          <w:cantSplit/>
          <w:trHeight w:hRule="exact" w:val="84"/>
        </w:trPr>
        <w:tc>
          <w:tcPr>
            <w:tcW w:w="5220" w:type="dxa"/>
          </w:tcPr>
          <w:p w14:paraId="16F89AC9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A56D32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0747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B0AA2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B1D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B7B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5C3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D186E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1E1D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1508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BA5C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C2E55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4D04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1660C6" w14:textId="77777777" w:rsidR="00271AEC" w:rsidRPr="003730B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AEC" w:rsidRPr="001F2AB0" w14:paraId="4ED9940E" w14:textId="77777777" w:rsidTr="00A01D6B">
        <w:trPr>
          <w:cantSplit/>
          <w:trHeight w:hRule="exact" w:val="317"/>
        </w:trPr>
        <w:tc>
          <w:tcPr>
            <w:tcW w:w="5220" w:type="dxa"/>
          </w:tcPr>
          <w:p w14:paraId="21ED01CA" w14:textId="522BC6FE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1C6A728F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99910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D31CEB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4C68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221B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3FAC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8EFA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E8C1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C157E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6E57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AD8290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6859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F08D75" w14:textId="38341A37" w:rsidR="00271AEC" w:rsidRPr="00A21450" w:rsidRDefault="00976F09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4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1,230,796</w:t>
            </w:r>
          </w:p>
        </w:tc>
      </w:tr>
      <w:tr w:rsidR="00271AEC" w:rsidRPr="001F2AB0" w14:paraId="39F5B5DE" w14:textId="77777777" w:rsidTr="00A01D6B">
        <w:trPr>
          <w:cantSplit/>
          <w:trHeight w:hRule="exact" w:val="90"/>
        </w:trPr>
        <w:tc>
          <w:tcPr>
            <w:tcW w:w="5220" w:type="dxa"/>
          </w:tcPr>
          <w:p w14:paraId="25C9AF3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54A50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4AFC2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B7D6A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3B6BD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64F38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9FA0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99A7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F86CDF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75A172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F64C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95839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0A2BD9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40CC97" w14:textId="77777777" w:rsidR="00271AEC" w:rsidRPr="003730B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1AEC" w:rsidRPr="001F2AB0" w14:paraId="7CE25A23" w14:textId="77777777" w:rsidTr="00A01D6B">
        <w:trPr>
          <w:cantSplit/>
          <w:trHeight w:hRule="exact" w:val="335"/>
        </w:trPr>
        <w:tc>
          <w:tcPr>
            <w:tcW w:w="5220" w:type="dxa"/>
          </w:tcPr>
          <w:p w14:paraId="3C0AAF28" w14:textId="2215608B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080" w:type="dxa"/>
          </w:tcPr>
          <w:p w14:paraId="00EE6CC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08ABA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66D96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E8BC6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34F87B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6073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9E67C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BDA3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E7E04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552ECE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F15605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DFF11" w14:textId="77777777" w:rsidR="00271AEC" w:rsidRPr="001F2AB0" w:rsidRDefault="00271AEC" w:rsidP="0027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F15C0" w14:textId="77777777" w:rsidR="00271AEC" w:rsidRPr="003730B7" w:rsidRDefault="00271AEC" w:rsidP="003730B7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088A" w:rsidRPr="00196AB4" w14:paraId="2C3FFB4B" w14:textId="77777777" w:rsidTr="00A01D6B">
        <w:trPr>
          <w:cantSplit/>
          <w:trHeight w:hRule="exact" w:val="623"/>
        </w:trPr>
        <w:tc>
          <w:tcPr>
            <w:tcW w:w="5220" w:type="dxa"/>
          </w:tcPr>
          <w:p w14:paraId="50DD0E44" w14:textId="73EAC50A" w:rsidR="00C1088A" w:rsidRPr="001F2AB0" w:rsidRDefault="00C1088A" w:rsidP="00C1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เสร็จสิ้น </w:t>
            </w:r>
          </w:p>
          <w:p w14:paraId="31C8BB42" w14:textId="7B8B6E83" w:rsidR="00C1088A" w:rsidRPr="00FB4C4B" w:rsidRDefault="00C1088A" w:rsidP="00C1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F2AB0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256464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C4997B" w14:textId="088558E7" w:rsidR="00C1088A" w:rsidRPr="004945FC" w:rsidRDefault="00C1088A" w:rsidP="00383140">
            <w:pPr>
              <w:pStyle w:val="acctfourfigures"/>
              <w:tabs>
                <w:tab w:val="clear" w:pos="765"/>
                <w:tab w:val="decimal" w:pos="796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14,761,83</w:t>
            </w:r>
            <w:r w:rsidR="00E95C1B" w:rsidRPr="004945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1D4100F7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B0DC3FD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CED22E" w14:textId="1A2483F9" w:rsidR="00C1088A" w:rsidRPr="004945FC" w:rsidRDefault="00C1088A" w:rsidP="00383140">
            <w:pPr>
              <w:pStyle w:val="acctfourfigures"/>
              <w:tabs>
                <w:tab w:val="clear" w:pos="765"/>
                <w:tab w:val="decimal" w:pos="1334"/>
              </w:tabs>
              <w:spacing w:line="300" w:lineRule="exact"/>
              <w:ind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</w:t>
            </w:r>
            <w:r w:rsidRPr="0038314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441</w:t>
            </w: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,204</w:t>
            </w:r>
          </w:p>
        </w:tc>
        <w:tc>
          <w:tcPr>
            <w:tcW w:w="270" w:type="dxa"/>
          </w:tcPr>
          <w:p w14:paraId="56620F5E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1DCEAE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F46F21" w14:textId="1F2ACD97" w:rsidR="00C1088A" w:rsidRPr="004945FC" w:rsidRDefault="00C1088A" w:rsidP="00383140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4,173,757</w:t>
            </w:r>
          </w:p>
        </w:tc>
        <w:tc>
          <w:tcPr>
            <w:tcW w:w="270" w:type="dxa"/>
          </w:tcPr>
          <w:p w14:paraId="5E5800A1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  <w:tab w:val="decimal" w:pos="980"/>
                <w:tab w:val="decimal" w:pos="1062"/>
              </w:tabs>
              <w:spacing w:line="300" w:lineRule="exact"/>
              <w:ind w:left="-119" w:right="-11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AF5152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11D10CE" w14:textId="75CF6C82" w:rsidR="007C415A" w:rsidRPr="004945FC" w:rsidRDefault="007C415A" w:rsidP="00383140">
            <w:pPr>
              <w:pStyle w:val="acctfourfigures"/>
              <w:tabs>
                <w:tab w:val="clear" w:pos="765"/>
                <w:tab w:val="decimal" w:pos="868"/>
              </w:tabs>
              <w:spacing w:line="300" w:lineRule="exact"/>
              <w:ind w:lef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45F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2,412,122</w:t>
            </w:r>
          </w:p>
        </w:tc>
        <w:tc>
          <w:tcPr>
            <w:tcW w:w="270" w:type="dxa"/>
          </w:tcPr>
          <w:p w14:paraId="031A9365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decimal" w:pos="1062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2181FC" w14:textId="77777777" w:rsidR="00C1088A" w:rsidRPr="00803F99" w:rsidRDefault="00C1088A" w:rsidP="00803F99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D95342D" w14:textId="498467CE" w:rsidR="00C1088A" w:rsidRPr="00803F99" w:rsidRDefault="00C1088A" w:rsidP="00A01D6B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3F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  <w:tc>
          <w:tcPr>
            <w:tcW w:w="270" w:type="dxa"/>
          </w:tcPr>
          <w:p w14:paraId="4FFF7BD0" w14:textId="77777777" w:rsidR="00C1088A" w:rsidRPr="00803F99" w:rsidRDefault="00C1088A" w:rsidP="0080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left" w:pos="1044"/>
                <w:tab w:val="decimal" w:pos="1135"/>
              </w:tabs>
              <w:spacing w:line="32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5E8AAB" w14:textId="77777777" w:rsidR="00C1088A" w:rsidRPr="004945FC" w:rsidRDefault="00C1088A" w:rsidP="007C415A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73DC6C3" w14:textId="25FAB4EA" w:rsidR="00C1088A" w:rsidRPr="004945FC" w:rsidRDefault="00C1088A" w:rsidP="008D4A59">
            <w:pPr>
              <w:pStyle w:val="acctfourfigures"/>
              <w:tabs>
                <w:tab w:val="clear" w:pos="765"/>
                <w:tab w:val="decimal" w:pos="79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945F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FEE568" w14:textId="77777777" w:rsidR="00C1088A" w:rsidRPr="004945FC" w:rsidRDefault="00C1088A" w:rsidP="007C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980"/>
                <w:tab w:val="left" w:pos="1044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E4C657" w14:textId="77777777" w:rsidR="00C1088A" w:rsidRPr="003730B7" w:rsidRDefault="00C1088A" w:rsidP="003730B7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B393F5" w14:textId="503CD5D9" w:rsidR="00C1088A" w:rsidRPr="003730B7" w:rsidRDefault="00C1088A" w:rsidP="00A01D6B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0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29,788,920</w:t>
            </w:r>
          </w:p>
        </w:tc>
      </w:tr>
    </w:tbl>
    <w:p w14:paraId="5935B19F" w14:textId="77777777" w:rsidR="00593412" w:rsidRDefault="00593412">
      <w:r>
        <w:br w:type="page"/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20"/>
        <w:gridCol w:w="990"/>
        <w:gridCol w:w="269"/>
        <w:gridCol w:w="1711"/>
        <w:gridCol w:w="269"/>
        <w:gridCol w:w="1081"/>
        <w:gridCol w:w="270"/>
        <w:gridCol w:w="1158"/>
        <w:gridCol w:w="269"/>
        <w:gridCol w:w="1093"/>
        <w:gridCol w:w="269"/>
        <w:gridCol w:w="1081"/>
        <w:gridCol w:w="269"/>
        <w:gridCol w:w="1081"/>
      </w:tblGrid>
      <w:tr w:rsidR="00CF231B" w:rsidRPr="00196AB4" w14:paraId="4273C1B5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0485E674" w14:textId="4CD66D8E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1FE6AAD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F33A9A7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005F6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7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2559F13B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068817FD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2E0CF73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0F5A" w:rsidRPr="00196AB4" w14:paraId="077EDE61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6DDB0B5A" w14:textId="77777777" w:rsidR="00CF231B" w:rsidRPr="008E6772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4F6A4B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0CAD769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75AC6E27" w14:textId="77777777" w:rsidR="00CF231B" w:rsidRPr="00196AB4" w:rsidRDefault="00CF231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ผลิตภัณฑ์อาหารทะเล</w:t>
            </w:r>
          </w:p>
        </w:tc>
        <w:tc>
          <w:tcPr>
            <w:tcW w:w="269" w:type="dxa"/>
          </w:tcPr>
          <w:p w14:paraId="730AB77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D2C4BD4" w14:textId="77777777" w:rsidR="00CF231B" w:rsidRPr="00196AB4" w:rsidRDefault="00CF231B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70" w:type="dxa"/>
          </w:tcPr>
          <w:p w14:paraId="276605DE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0FFBE740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ผลิตภัณฑ์</w:t>
            </w:r>
          </w:p>
        </w:tc>
        <w:tc>
          <w:tcPr>
            <w:tcW w:w="269" w:type="dxa"/>
          </w:tcPr>
          <w:p w14:paraId="4DE32E4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1F745F0C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4E6F1ABD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7619429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157DB806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3096A77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0B2D" w:rsidRPr="00196AB4" w14:paraId="4E296DD2" w14:textId="77777777" w:rsidTr="00945B55">
        <w:trPr>
          <w:cantSplit/>
          <w:trHeight w:hRule="exact" w:val="331"/>
        </w:trPr>
        <w:tc>
          <w:tcPr>
            <w:tcW w:w="5220" w:type="dxa"/>
            <w:vAlign w:val="bottom"/>
          </w:tcPr>
          <w:p w14:paraId="7B181C46" w14:textId="6E0304EC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90" w:type="dxa"/>
          </w:tcPr>
          <w:p w14:paraId="6701A07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อาหารทะเล</w:t>
            </w:r>
          </w:p>
        </w:tc>
        <w:tc>
          <w:tcPr>
            <w:tcW w:w="269" w:type="dxa"/>
          </w:tcPr>
          <w:p w14:paraId="4476CD6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1CB1C048" w14:textId="77777777" w:rsidR="004E0B2D" w:rsidRPr="00196AB4" w:rsidRDefault="004E0B2D" w:rsidP="004E0B2D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แช่แข็งแช่เย็น</w:t>
            </w:r>
          </w:p>
        </w:tc>
        <w:tc>
          <w:tcPr>
            <w:tcW w:w="269" w:type="dxa"/>
          </w:tcPr>
          <w:p w14:paraId="6A2A4CE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3D5A723" w14:textId="77777777" w:rsidR="004E0B2D" w:rsidRPr="00196AB4" w:rsidRDefault="004E0B2D" w:rsidP="004E0B2D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6679ECC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6E7CE93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เพิ่มมูลค่า</w:t>
            </w:r>
          </w:p>
        </w:tc>
        <w:tc>
          <w:tcPr>
            <w:tcW w:w="269" w:type="dxa"/>
          </w:tcPr>
          <w:p w14:paraId="490B4D1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5199B6C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69" w:type="dxa"/>
          </w:tcPr>
          <w:p w14:paraId="11061CC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28ADD6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269" w:type="dxa"/>
          </w:tcPr>
          <w:p w14:paraId="145B98F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9084DE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0B2D" w:rsidRPr="00196AB4" w14:paraId="58DA9BB3" w14:textId="77777777" w:rsidTr="008B5A88">
        <w:trPr>
          <w:cantSplit/>
          <w:trHeight w:hRule="exact" w:val="371"/>
        </w:trPr>
        <w:tc>
          <w:tcPr>
            <w:tcW w:w="5220" w:type="dxa"/>
          </w:tcPr>
          <w:p w14:paraId="55DF5449" w14:textId="344399CB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"/>
                <w:tab w:val="left" w:pos="313"/>
              </w:tabs>
              <w:spacing w:line="320" w:lineRule="atLeas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  วันที่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1F2AB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73B1500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แปรรูป</w:t>
            </w:r>
          </w:p>
        </w:tc>
        <w:tc>
          <w:tcPr>
            <w:tcW w:w="269" w:type="dxa"/>
          </w:tcPr>
          <w:p w14:paraId="74572E3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1" w:type="dxa"/>
          </w:tcPr>
          <w:p w14:paraId="4F9618B4" w14:textId="77777777" w:rsidR="004E0B2D" w:rsidRPr="00196AB4" w:rsidRDefault="004E0B2D" w:rsidP="004E0B2D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และธุรกิจที่เกี่ยวข้อง</w:t>
            </w:r>
          </w:p>
        </w:tc>
        <w:tc>
          <w:tcPr>
            <w:tcW w:w="269" w:type="dxa"/>
          </w:tcPr>
          <w:p w14:paraId="4C3E87E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5F1ADCC" w14:textId="77777777" w:rsidR="004E0B2D" w:rsidRPr="00196AB4" w:rsidRDefault="004E0B2D" w:rsidP="004E0B2D">
            <w:pPr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สัตว์เลี้ยง</w:t>
            </w:r>
          </w:p>
        </w:tc>
        <w:tc>
          <w:tcPr>
            <w:tcW w:w="270" w:type="dxa"/>
          </w:tcPr>
          <w:p w14:paraId="73A53A0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4AF42D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และธุรกิจอื่น</w:t>
            </w:r>
          </w:p>
        </w:tc>
        <w:tc>
          <w:tcPr>
            <w:tcW w:w="269" w:type="dxa"/>
          </w:tcPr>
          <w:p w14:paraId="72A3B2A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0D08AEB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269" w:type="dxa"/>
          </w:tcPr>
          <w:p w14:paraId="21248A5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1DCD56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69" w:type="dxa"/>
          </w:tcPr>
          <w:p w14:paraId="5FF2713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72EDD3F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F231B" w:rsidRPr="00196AB4" w14:paraId="5BE293A5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2BE42FCF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10" w:type="dxa"/>
            <w:gridSpan w:val="13"/>
          </w:tcPr>
          <w:p w14:paraId="6C0AD8C9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  <w:p w14:paraId="772B86E2" w14:textId="77777777" w:rsidR="00CF231B" w:rsidRPr="00196AB4" w:rsidRDefault="00CF2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20" w:lineRule="atLeas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E0B2D" w:rsidRPr="00196AB4" w14:paraId="403C2C47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E471169" w14:textId="7C8DC291" w:rsidR="004E0B2D" w:rsidRPr="00196AB4" w:rsidRDefault="0018516E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จากการขายและการให้บริการ</w:t>
            </w:r>
            <w:r w:rsidRPr="001F2AB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CFE06E3" w14:textId="7F9C8637" w:rsidR="004E0B2D" w:rsidRPr="006C1F10" w:rsidRDefault="004E0B2D" w:rsidP="008D4A59">
            <w:pPr>
              <w:pStyle w:val="acctfourfigures"/>
              <w:tabs>
                <w:tab w:val="clear" w:pos="765"/>
                <w:tab w:val="decimal" w:pos="1135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20,556,3</w:t>
            </w:r>
            <w:r w:rsidR="008C1B65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585AFEB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5EB956B" w14:textId="1053CDA6" w:rsidR="004E0B2D" w:rsidRPr="00196AB4" w:rsidRDefault="004E0B2D" w:rsidP="004E0B2D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10,320,589</w:t>
            </w:r>
          </w:p>
        </w:tc>
        <w:tc>
          <w:tcPr>
            <w:tcW w:w="269" w:type="dxa"/>
          </w:tcPr>
          <w:p w14:paraId="29CFEDE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8E6B46D" w14:textId="7A050309" w:rsidR="004E0B2D" w:rsidRPr="00196AB4" w:rsidRDefault="004E0B2D" w:rsidP="004E0B2D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4,925,935</w:t>
            </w:r>
          </w:p>
        </w:tc>
        <w:tc>
          <w:tcPr>
            <w:tcW w:w="270" w:type="dxa"/>
          </w:tcPr>
          <w:p w14:paraId="35A4769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1665327" w14:textId="2D527724" w:rsidR="004E0B2D" w:rsidRPr="00196AB4" w:rsidRDefault="004E0B2D" w:rsidP="008C1B65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4,370,010</w:t>
            </w:r>
          </w:p>
        </w:tc>
        <w:tc>
          <w:tcPr>
            <w:tcW w:w="269" w:type="dxa"/>
          </w:tcPr>
          <w:p w14:paraId="4D90BFE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51EFEB9" w14:textId="4FB1781E" w:rsidR="004E0B2D" w:rsidRPr="00196AB4" w:rsidRDefault="004E0B2D" w:rsidP="004E0B2D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40,172,914</w:t>
            </w:r>
          </w:p>
        </w:tc>
        <w:tc>
          <w:tcPr>
            <w:tcW w:w="269" w:type="dxa"/>
          </w:tcPr>
          <w:p w14:paraId="511EE38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90BE0ED" w14:textId="665A0125" w:rsidR="004E0B2D" w:rsidRPr="00196AB4" w:rsidRDefault="004E0B2D" w:rsidP="004E0B2D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(6,953,407)</w:t>
            </w:r>
          </w:p>
        </w:tc>
        <w:tc>
          <w:tcPr>
            <w:tcW w:w="269" w:type="dxa"/>
          </w:tcPr>
          <w:p w14:paraId="47C0BBF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8B539" w14:textId="25EAD803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33,219,507</w:t>
            </w:r>
          </w:p>
        </w:tc>
      </w:tr>
      <w:tr w:rsidR="004E0B2D" w:rsidRPr="00196AB4" w14:paraId="4608E119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48644C0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C5100B" w14:textId="3D6DB053" w:rsidR="004E0B2D" w:rsidRPr="008B5A88" w:rsidRDefault="004E0B2D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(3,400,451)</w:t>
            </w:r>
          </w:p>
        </w:tc>
        <w:tc>
          <w:tcPr>
            <w:tcW w:w="269" w:type="dxa"/>
          </w:tcPr>
          <w:p w14:paraId="050540A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358D10AB" w14:textId="341233B3" w:rsidR="004E0B2D" w:rsidRPr="00196AB4" w:rsidRDefault="004E0B2D" w:rsidP="004E0B2D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(702,417)</w:t>
            </w:r>
          </w:p>
        </w:tc>
        <w:tc>
          <w:tcPr>
            <w:tcW w:w="269" w:type="dxa"/>
          </w:tcPr>
          <w:p w14:paraId="7FC5421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85619E" w14:textId="395621CF" w:rsidR="004E0B2D" w:rsidRPr="00196AB4" w:rsidRDefault="004E0B2D" w:rsidP="004E0B2D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(970,638)</w:t>
            </w:r>
          </w:p>
        </w:tc>
        <w:tc>
          <w:tcPr>
            <w:tcW w:w="270" w:type="dxa"/>
          </w:tcPr>
          <w:p w14:paraId="10FECE9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A47D7FD" w14:textId="385BDC7D" w:rsidR="004E0B2D" w:rsidRPr="00196AB4" w:rsidRDefault="004E0B2D" w:rsidP="004E0B2D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12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(1,879,901)</w:t>
            </w:r>
          </w:p>
        </w:tc>
        <w:tc>
          <w:tcPr>
            <w:tcW w:w="269" w:type="dxa"/>
          </w:tcPr>
          <w:p w14:paraId="5135BEA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5E0F4C7" w14:textId="37267C88" w:rsidR="004E0B2D" w:rsidRPr="00196AB4" w:rsidRDefault="004E0B2D" w:rsidP="004E0B2D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(6,953,407)</w:t>
            </w:r>
          </w:p>
        </w:tc>
        <w:tc>
          <w:tcPr>
            <w:tcW w:w="269" w:type="dxa"/>
          </w:tcPr>
          <w:p w14:paraId="721B286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6EA7E92" w14:textId="5A842E11" w:rsidR="004E0B2D" w:rsidRPr="00196AB4" w:rsidRDefault="004E0B2D" w:rsidP="004E0B2D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6,953,407</w:t>
            </w:r>
          </w:p>
        </w:tc>
        <w:tc>
          <w:tcPr>
            <w:tcW w:w="269" w:type="dxa"/>
          </w:tcPr>
          <w:p w14:paraId="3D06578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75850CD" w14:textId="1BE83904" w:rsidR="004E0B2D" w:rsidRPr="008B5A88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0B2D" w:rsidRPr="00196AB4" w14:paraId="15FB57C2" w14:textId="77777777" w:rsidTr="008B5A88">
        <w:trPr>
          <w:cantSplit/>
          <w:trHeight w:hRule="exact" w:val="363"/>
        </w:trPr>
        <w:tc>
          <w:tcPr>
            <w:tcW w:w="5220" w:type="dxa"/>
          </w:tcPr>
          <w:p w14:paraId="44E3981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รวมรายได้จากลูกค้าภายนอก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4DA9B4" w14:textId="36E00514" w:rsidR="004E0B2D" w:rsidRPr="00196AB4" w:rsidRDefault="004E0B2D" w:rsidP="008C1B65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17,155,929</w:t>
            </w:r>
          </w:p>
        </w:tc>
        <w:tc>
          <w:tcPr>
            <w:tcW w:w="269" w:type="dxa"/>
          </w:tcPr>
          <w:p w14:paraId="40743CF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465318F5" w14:textId="4B2F93B3" w:rsidR="004E0B2D" w:rsidRPr="006C1F10" w:rsidRDefault="004E0B2D" w:rsidP="004E0B2D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9,618,172</w:t>
            </w:r>
          </w:p>
        </w:tc>
        <w:tc>
          <w:tcPr>
            <w:tcW w:w="269" w:type="dxa"/>
          </w:tcPr>
          <w:p w14:paraId="7CF1514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C92987" w14:textId="7B422625" w:rsidR="004E0B2D" w:rsidRPr="006C1F10" w:rsidRDefault="004E0B2D" w:rsidP="004E0B2D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3,955,297</w:t>
            </w:r>
          </w:p>
        </w:tc>
        <w:tc>
          <w:tcPr>
            <w:tcW w:w="270" w:type="dxa"/>
          </w:tcPr>
          <w:p w14:paraId="504AF43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686AE9A" w14:textId="33BE5DC4" w:rsidR="004E0B2D" w:rsidRPr="006C1F10" w:rsidRDefault="004E0B2D" w:rsidP="004E0B2D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2,490,109</w:t>
            </w:r>
          </w:p>
        </w:tc>
        <w:tc>
          <w:tcPr>
            <w:tcW w:w="269" w:type="dxa"/>
          </w:tcPr>
          <w:p w14:paraId="57E529A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D7ADD9B" w14:textId="291FF9A7" w:rsidR="004E0B2D" w:rsidRPr="006C1F10" w:rsidRDefault="004E0B2D" w:rsidP="00A01D6B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  <w:tc>
          <w:tcPr>
            <w:tcW w:w="269" w:type="dxa"/>
          </w:tcPr>
          <w:p w14:paraId="3D944E2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D876657" w14:textId="4AB94027" w:rsidR="004E0B2D" w:rsidRPr="00C04FFB" w:rsidRDefault="004E0B2D" w:rsidP="004E0B2D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E6E039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D8C14DD" w14:textId="3FDEF2C2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</w:tr>
      <w:tr w:rsidR="004E0B2D" w:rsidRPr="00196AB4" w14:paraId="31C6AC3C" w14:textId="77777777" w:rsidTr="008B5A88">
        <w:trPr>
          <w:cantSplit/>
          <w:trHeight w:hRule="exact" w:val="113"/>
        </w:trPr>
        <w:tc>
          <w:tcPr>
            <w:tcW w:w="5220" w:type="dxa"/>
          </w:tcPr>
          <w:p w14:paraId="28543DC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2D3324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B3C4A4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</w:tcPr>
          <w:p w14:paraId="12FA24A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5D614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66AB51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31A3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7000788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D1DC69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5A59459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DCF491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433905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33ECD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81181D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0B2D" w:rsidRPr="00196AB4" w14:paraId="7A849CA2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6AF4A8F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0" w:type="dxa"/>
          </w:tcPr>
          <w:p w14:paraId="4703035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9A3277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32D254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FB8E4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8DF4D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694A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CB2900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94B6A6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3EBF4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B3DAF7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80139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7C284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22DE6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E0B2D" w:rsidRPr="00196AB4" w14:paraId="7F09D1F3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584C38C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90" w:type="dxa"/>
          </w:tcPr>
          <w:p w14:paraId="7F2A425D" w14:textId="3B5852EC" w:rsidR="004E0B2D" w:rsidRPr="003B3B75" w:rsidRDefault="004E0B2D" w:rsidP="004E0B2D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2,594,460</w:t>
            </w:r>
          </w:p>
        </w:tc>
        <w:tc>
          <w:tcPr>
            <w:tcW w:w="269" w:type="dxa"/>
          </w:tcPr>
          <w:p w14:paraId="1340EC77" w14:textId="77777777" w:rsidR="004E0B2D" w:rsidRPr="003B3B75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CBC3C51" w14:textId="4671F6B5" w:rsidR="004E0B2D" w:rsidRPr="003B3B75" w:rsidRDefault="004E0B2D" w:rsidP="004E0B2D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1,134,939</w:t>
            </w:r>
          </w:p>
        </w:tc>
        <w:tc>
          <w:tcPr>
            <w:tcW w:w="269" w:type="dxa"/>
          </w:tcPr>
          <w:p w14:paraId="1C62B3EA" w14:textId="77777777" w:rsidR="004E0B2D" w:rsidRPr="003B3B75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9CCC3C" w14:textId="1D1268D4" w:rsidR="004E0B2D" w:rsidRPr="003B3B75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1,115,807</w:t>
            </w:r>
          </w:p>
        </w:tc>
        <w:tc>
          <w:tcPr>
            <w:tcW w:w="270" w:type="dxa"/>
          </w:tcPr>
          <w:p w14:paraId="4753E46D" w14:textId="77777777" w:rsidR="004E0B2D" w:rsidRPr="003B3B75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86F0023" w14:textId="664C5625" w:rsidR="004E0B2D" w:rsidRPr="003B3B75" w:rsidRDefault="004E0B2D" w:rsidP="004E0B2D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852,551</w:t>
            </w:r>
          </w:p>
        </w:tc>
        <w:tc>
          <w:tcPr>
            <w:tcW w:w="269" w:type="dxa"/>
          </w:tcPr>
          <w:p w14:paraId="5565370C" w14:textId="77777777" w:rsidR="004E0B2D" w:rsidRPr="003B3B75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6FDBCC6" w14:textId="1991AE13" w:rsidR="004E0B2D" w:rsidRPr="003B3B75" w:rsidRDefault="004E0B2D" w:rsidP="004E0B2D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5,697,757</w:t>
            </w:r>
          </w:p>
        </w:tc>
        <w:tc>
          <w:tcPr>
            <w:tcW w:w="269" w:type="dxa"/>
          </w:tcPr>
          <w:p w14:paraId="6F3FC39B" w14:textId="77777777" w:rsidR="004E0B2D" w:rsidRPr="003B3B75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3FFCAD" w14:textId="04CFC036" w:rsidR="004E0B2D" w:rsidRPr="003B3B75" w:rsidRDefault="004E0B2D" w:rsidP="004E0B2D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44,222</w:t>
            </w:r>
          </w:p>
        </w:tc>
        <w:tc>
          <w:tcPr>
            <w:tcW w:w="269" w:type="dxa"/>
          </w:tcPr>
          <w:p w14:paraId="3DCD844A" w14:textId="77777777" w:rsidR="004E0B2D" w:rsidRPr="003B3B75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058E613" w14:textId="310D78A9" w:rsidR="004E0B2D" w:rsidRPr="003B3B75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3B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5,741,979</w:t>
            </w:r>
          </w:p>
        </w:tc>
      </w:tr>
      <w:tr w:rsidR="004E0B2D" w:rsidRPr="00196AB4" w14:paraId="3110DA2F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5077292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990" w:type="dxa"/>
          </w:tcPr>
          <w:p w14:paraId="0672DED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FDC9D5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D8E449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5EA311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6A303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7DD2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67B3B9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A8F7D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D3844C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2B43C9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848D8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370BE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D060CE" w14:textId="430BFFE3" w:rsidR="004E0B2D" w:rsidRPr="004E0B2D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(4,196,831)</w:t>
            </w:r>
          </w:p>
        </w:tc>
      </w:tr>
      <w:tr w:rsidR="004E0B2D" w:rsidRPr="00196AB4" w14:paraId="569D3587" w14:textId="77777777" w:rsidTr="008B5A88">
        <w:trPr>
          <w:cantSplit/>
          <w:trHeight w:hRule="exact" w:val="70"/>
        </w:trPr>
        <w:tc>
          <w:tcPr>
            <w:tcW w:w="5220" w:type="dxa"/>
          </w:tcPr>
          <w:p w14:paraId="76B963E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13BAB1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91FF83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4A81FB7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798175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C5012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B3D1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FF487F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10969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6E483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7D46D1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6B18A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69C8E3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F089087" w14:textId="3C08B044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B2D" w:rsidRPr="00196AB4" w14:paraId="00F0CCDE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785B92F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990" w:type="dxa"/>
          </w:tcPr>
          <w:p w14:paraId="6C2225C2" w14:textId="1CC81DC9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0F727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CA659B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CC239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7DF93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DECD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3C041A1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690B3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CDF2AC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8799F5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E28E2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A74DEF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9B61CE" w14:textId="1366FD58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1,545,148</w:t>
            </w:r>
          </w:p>
        </w:tc>
      </w:tr>
      <w:tr w:rsidR="004E0B2D" w:rsidRPr="00196AB4" w14:paraId="2818FCCB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7A085C2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2DC4609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BB716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6EFB4F3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A1BE5E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4F837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26C8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BB49A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05126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DA02D5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4F7813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624564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B0E7F9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428F1D" w14:textId="7111C566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sz w:val="26"/>
                <w:szCs w:val="26"/>
              </w:rPr>
              <w:t>(647,159)</w:t>
            </w:r>
          </w:p>
        </w:tc>
      </w:tr>
      <w:tr w:rsidR="004E0B2D" w:rsidRPr="00196AB4" w14:paraId="6B82C79E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0CCC835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990" w:type="dxa"/>
          </w:tcPr>
          <w:p w14:paraId="1CD7CD6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EF49E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FF3BF5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00804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46715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639D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E95F24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7B78D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D77FB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64A438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0D5B8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7DEAF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2ABEF29" w14:textId="51CECF3E" w:rsidR="004E0B2D" w:rsidRPr="00C1124A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8369D9">
              <w:rPr>
                <w:rFonts w:asciiTheme="majorBidi" w:hAnsiTheme="majorBidi" w:cstheme="majorBidi"/>
                <w:sz w:val="26"/>
                <w:szCs w:val="26"/>
              </w:rPr>
              <w:t>158,984</w:t>
            </w:r>
          </w:p>
        </w:tc>
      </w:tr>
      <w:tr w:rsidR="004E0B2D" w:rsidRPr="00196AB4" w14:paraId="09406D28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3F9E9C5" w14:textId="32D5FBC5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7589EAA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6FB07F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276C804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8828BA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3332C7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3D21E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D49700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55ACA3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70BFFB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5CD1C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DE802F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8C7023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5ABF5AF" w14:textId="05F15AAA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8369D9">
              <w:rPr>
                <w:rFonts w:asciiTheme="majorBidi" w:hAnsiTheme="majorBidi" w:cstheme="majorBidi"/>
                <w:sz w:val="26"/>
                <w:szCs w:val="26"/>
              </w:rPr>
              <w:t>479,949</w:t>
            </w:r>
          </w:p>
        </w:tc>
      </w:tr>
      <w:tr w:rsidR="004E0B2D" w:rsidRPr="00196AB4" w14:paraId="1D1434F2" w14:textId="77777777" w:rsidTr="008B5A88">
        <w:trPr>
          <w:cantSplit/>
          <w:trHeight w:hRule="exact" w:val="111"/>
        </w:trPr>
        <w:tc>
          <w:tcPr>
            <w:tcW w:w="5220" w:type="dxa"/>
          </w:tcPr>
          <w:p w14:paraId="7835342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1EC94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41D33E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F5D608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C4D616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9D988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F09E0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EA399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1578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A7712C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517721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81DA5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3A215B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C290792" w14:textId="77777777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E0B2D" w:rsidRPr="00196AB4" w14:paraId="0A64ADA4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30011F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4BEF0F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C2F670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3190914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222DFF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F6A18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A09F7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B12CB7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1433E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118DE9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1F47D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14549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67FE930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5C4446" w14:textId="12392F93" w:rsidR="004E0B2D" w:rsidRPr="004758C9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D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1,536,922</w:t>
            </w:r>
          </w:p>
        </w:tc>
      </w:tr>
      <w:tr w:rsidR="004E0B2D" w:rsidRPr="00196AB4" w14:paraId="3D3DC6CC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1410968F" w14:textId="24F46216" w:rsidR="004E0B2D" w:rsidRPr="00196AB4" w:rsidRDefault="0018516E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="004E0B2D" w:rsidRPr="00196AB4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B6C9AA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074F28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189B97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B9C73D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1459F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B48C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48B4703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D4180A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64F0CFD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56186A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769214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CEB69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3FE14D" w14:textId="36E2D333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  <w:r w:rsidRPr="008369D9">
              <w:rPr>
                <w:rFonts w:asciiTheme="majorBidi" w:hAnsiTheme="majorBidi" w:cstheme="majorBidi"/>
                <w:sz w:val="26"/>
                <w:szCs w:val="26"/>
              </w:rPr>
              <w:t>(128,281)</w:t>
            </w:r>
          </w:p>
        </w:tc>
      </w:tr>
      <w:tr w:rsidR="004E0B2D" w:rsidRPr="00196AB4" w14:paraId="7272A7EA" w14:textId="77777777" w:rsidTr="008B5A88">
        <w:trPr>
          <w:cantSplit/>
          <w:trHeight w:hRule="exact" w:val="70"/>
        </w:trPr>
        <w:tc>
          <w:tcPr>
            <w:tcW w:w="5220" w:type="dxa"/>
          </w:tcPr>
          <w:p w14:paraId="5648B61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0" w:type="dxa"/>
          </w:tcPr>
          <w:p w14:paraId="3E7D736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DC03BD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02C4544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0E262B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2CDE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2985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522C52D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9731C9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01D54F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051DF8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F8F64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D0E44B7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76ED873" w14:textId="77777777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B2D" w:rsidRPr="00196AB4" w14:paraId="7F4A699F" w14:textId="77777777" w:rsidTr="004B504E">
        <w:trPr>
          <w:cantSplit/>
          <w:trHeight w:hRule="exact" w:val="331"/>
        </w:trPr>
        <w:tc>
          <w:tcPr>
            <w:tcW w:w="5220" w:type="dxa"/>
          </w:tcPr>
          <w:p w14:paraId="6D709D31" w14:textId="2D6AD9FF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144B42A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49099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5B00ADA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413DA4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9CF7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895490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07DD899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6EB5FF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2ECC6BD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52791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FC3A9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060F84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322209F" w14:textId="1837B109" w:rsidR="004E0B2D" w:rsidRPr="004758C9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D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1,408,641</w:t>
            </w:r>
          </w:p>
        </w:tc>
      </w:tr>
      <w:tr w:rsidR="004E0B2D" w:rsidRPr="00196AB4" w14:paraId="633827DA" w14:textId="77777777" w:rsidTr="004B504E">
        <w:trPr>
          <w:cantSplit/>
          <w:trHeight w:hRule="exact" w:val="95"/>
        </w:trPr>
        <w:tc>
          <w:tcPr>
            <w:tcW w:w="5220" w:type="dxa"/>
          </w:tcPr>
          <w:p w14:paraId="4EA02353" w14:textId="77777777" w:rsidR="004E0B2D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7813D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99F415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D9B16E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1CA636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5424F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1BA4B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8B2A7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EA031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03851845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400C82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0BB678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5563F0C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61A1F85" w14:textId="77777777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B2D" w:rsidRPr="00196AB4" w14:paraId="401F1FA4" w14:textId="77777777" w:rsidTr="008B5A88">
        <w:trPr>
          <w:cantSplit/>
          <w:trHeight w:hRule="exact" w:val="331"/>
        </w:trPr>
        <w:tc>
          <w:tcPr>
            <w:tcW w:w="5220" w:type="dxa"/>
          </w:tcPr>
          <w:p w14:paraId="3F152F3C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96A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90" w:type="dxa"/>
          </w:tcPr>
          <w:p w14:paraId="2AC1ED2F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atLeast"/>
              <w:ind w:left="-110" w:right="7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CB4FC7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14:paraId="76472E22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3C1CFC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20" w:lineRule="atLeas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4BED4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A0E7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</w:tcPr>
          <w:p w14:paraId="7C6AA181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1C2D8BD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4B017C56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30BD97E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A37FFA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371856B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atLeast"/>
              <w:ind w:left="-119"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182D6A" w14:textId="77777777" w:rsidR="004E0B2D" w:rsidRPr="00196AB4" w:rsidRDefault="004E0B2D" w:rsidP="004E0B2D">
            <w:pPr>
              <w:pStyle w:val="acctfourfigures"/>
              <w:tabs>
                <w:tab w:val="clear" w:pos="765"/>
                <w:tab w:val="decimal" w:pos="880"/>
              </w:tabs>
              <w:spacing w:line="320" w:lineRule="atLeast"/>
              <w:ind w:left="-119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B2D" w:rsidRPr="00196AB4" w14:paraId="0B55DDFA" w14:textId="77777777" w:rsidTr="008D4A59">
        <w:trPr>
          <w:cantSplit/>
          <w:trHeight w:hRule="exact" w:val="731"/>
        </w:trPr>
        <w:tc>
          <w:tcPr>
            <w:tcW w:w="5220" w:type="dxa"/>
          </w:tcPr>
          <w:p w14:paraId="4DE4C62E" w14:textId="77777777" w:rsidR="004E0B2D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>เมื่อปฏิบัติตามภาระที่ต้องปฏิบัติ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เสร็จสิ้น</w:t>
            </w:r>
          </w:p>
          <w:p w14:paraId="17B1C61C" w14:textId="5E8A6B01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ณ เวลาใดเวลาหนึ่ง</w:t>
            </w:r>
            <w:r w:rsidRPr="00196AB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96AB4">
              <w:rPr>
                <w:rFonts w:ascii="Angsana New" w:hAnsi="Angsana New" w:cs="Angsana New"/>
                <w:sz w:val="28"/>
                <w:szCs w:val="28"/>
              </w:rPr>
              <w:t>(Point in time)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3C32D31" w14:textId="77777777" w:rsidR="004E0B2D" w:rsidRDefault="004E0B2D" w:rsidP="008D4A59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 w:right="-2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A09DCDE" w14:textId="6A8FA53E" w:rsidR="004E0B2D" w:rsidRPr="006C1F10" w:rsidRDefault="004E0B2D" w:rsidP="008D4A59">
            <w:pPr>
              <w:pStyle w:val="acctfourfigures"/>
              <w:tabs>
                <w:tab w:val="clear" w:pos="765"/>
                <w:tab w:val="decimal" w:pos="760"/>
              </w:tabs>
              <w:spacing w:line="300" w:lineRule="exact"/>
              <w:ind w:left="-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17,155,929</w:t>
            </w:r>
          </w:p>
        </w:tc>
        <w:tc>
          <w:tcPr>
            <w:tcW w:w="269" w:type="dxa"/>
          </w:tcPr>
          <w:p w14:paraId="076AE913" w14:textId="77777777" w:rsidR="004E0B2D" w:rsidRPr="00196AB4" w:rsidRDefault="004E0B2D" w:rsidP="004E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double" w:sz="4" w:space="0" w:color="auto"/>
            </w:tcBorders>
            <w:vAlign w:val="bottom"/>
          </w:tcPr>
          <w:p w14:paraId="7383837A" w14:textId="77777777" w:rsidR="004E0B2D" w:rsidRDefault="004E0B2D" w:rsidP="008D4A59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-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B7C28C3" w14:textId="52C53B5F" w:rsidR="004E0B2D" w:rsidRPr="006C1F10" w:rsidRDefault="004E0B2D" w:rsidP="008D4A59">
            <w:pPr>
              <w:pStyle w:val="acctfourfigures"/>
              <w:tabs>
                <w:tab w:val="clear" w:pos="765"/>
                <w:tab w:val="decimal" w:pos="1420"/>
              </w:tabs>
              <w:spacing w:line="300" w:lineRule="exact"/>
              <w:ind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9,618,172</w:t>
            </w:r>
          </w:p>
        </w:tc>
        <w:tc>
          <w:tcPr>
            <w:tcW w:w="269" w:type="dxa"/>
            <w:vAlign w:val="bottom"/>
          </w:tcPr>
          <w:p w14:paraId="553496C8" w14:textId="77777777" w:rsidR="004E0B2D" w:rsidRPr="00196AB4" w:rsidRDefault="004E0B2D" w:rsidP="008C1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CE70614" w14:textId="77777777" w:rsidR="004E0B2D" w:rsidRDefault="004E0B2D" w:rsidP="008D4A59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-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D895D9B" w14:textId="5E8EF201" w:rsidR="004E0B2D" w:rsidRPr="006C1F10" w:rsidRDefault="004E0B2D" w:rsidP="008D4A59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3,955,297</w:t>
            </w:r>
          </w:p>
        </w:tc>
        <w:tc>
          <w:tcPr>
            <w:tcW w:w="270" w:type="dxa"/>
            <w:vAlign w:val="bottom"/>
          </w:tcPr>
          <w:p w14:paraId="79D8F32C" w14:textId="77777777" w:rsidR="004E0B2D" w:rsidRPr="00196AB4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12F5E675" w14:textId="62A55CBA" w:rsidR="004E0B2D" w:rsidRPr="008D4A59" w:rsidRDefault="004E0B2D" w:rsidP="008D4A59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119" w:right="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2,490,109</w:t>
            </w:r>
          </w:p>
        </w:tc>
        <w:tc>
          <w:tcPr>
            <w:tcW w:w="269" w:type="dxa"/>
            <w:vAlign w:val="bottom"/>
          </w:tcPr>
          <w:p w14:paraId="7E96D990" w14:textId="77777777" w:rsidR="004E0B2D" w:rsidRPr="00196AB4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04A8E2A1" w14:textId="77777777" w:rsidR="004E0B2D" w:rsidRDefault="004E0B2D" w:rsidP="008D4A59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2558F4" w14:textId="4F5B8277" w:rsidR="004E0B2D" w:rsidRPr="006C1F10" w:rsidRDefault="004E0B2D" w:rsidP="008D4A59">
            <w:pPr>
              <w:pStyle w:val="acctfourfigures"/>
              <w:tabs>
                <w:tab w:val="clear" w:pos="765"/>
                <w:tab w:val="decimal" w:pos="871"/>
              </w:tabs>
              <w:spacing w:line="300" w:lineRule="exact"/>
              <w:ind w:left="-119" w:right="-2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  <w:tc>
          <w:tcPr>
            <w:tcW w:w="269" w:type="dxa"/>
            <w:vAlign w:val="bottom"/>
          </w:tcPr>
          <w:p w14:paraId="3FD27B5B" w14:textId="77777777" w:rsidR="004E0B2D" w:rsidRPr="00196AB4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BE6205D" w14:textId="77777777" w:rsidR="004E0B2D" w:rsidRDefault="004E0B2D" w:rsidP="008D4A59">
            <w:pPr>
              <w:pStyle w:val="acctfourfigures"/>
              <w:tabs>
                <w:tab w:val="clear" w:pos="765"/>
                <w:tab w:val="decimal" w:pos="850"/>
              </w:tabs>
              <w:spacing w:line="320" w:lineRule="atLeast"/>
              <w:ind w:left="-119" w:right="-2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8D32F7F" w14:textId="0C9BB11B" w:rsidR="004E0B2D" w:rsidRPr="00C04FFB" w:rsidRDefault="004E0B2D" w:rsidP="008D4A59">
            <w:pPr>
              <w:pStyle w:val="acctfourfigures"/>
              <w:tabs>
                <w:tab w:val="clear" w:pos="765"/>
                <w:tab w:val="decimal" w:pos="850"/>
              </w:tabs>
              <w:spacing w:line="300" w:lineRule="exact"/>
              <w:ind w:left="-119"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28D1E205" w14:textId="77777777" w:rsidR="004E0B2D" w:rsidRPr="00196AB4" w:rsidRDefault="004E0B2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19"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1180622" w14:textId="77777777" w:rsidR="004E0B2D" w:rsidRDefault="004E0B2D" w:rsidP="008D4A59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6D8AD37" w14:textId="4A956A33" w:rsidR="004E0B2D" w:rsidRPr="00196AB4" w:rsidRDefault="004E0B2D" w:rsidP="008D4A59">
            <w:pPr>
              <w:pStyle w:val="acctfourfigures"/>
              <w:tabs>
                <w:tab w:val="clear" w:pos="765"/>
                <w:tab w:val="decimal" w:pos="880"/>
              </w:tabs>
              <w:spacing w:line="300" w:lineRule="exact"/>
              <w:ind w:left="-119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D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33,219,507</w:t>
            </w:r>
          </w:p>
        </w:tc>
      </w:tr>
    </w:tbl>
    <w:p w14:paraId="1D0E2920" w14:textId="1FCC4A14" w:rsidR="0022294F" w:rsidRPr="00EC721A" w:rsidRDefault="0022294F" w:rsidP="00EC721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22294F" w:rsidRPr="00EC721A" w:rsidSect="008758CA">
          <w:footerReference w:type="default" r:id="rId13"/>
          <w:pgSz w:w="16834" w:h="11909" w:orient="landscape" w:code="9"/>
          <w:pgMar w:top="691" w:right="1152" w:bottom="576" w:left="1152" w:header="720" w:footer="576" w:gutter="0"/>
          <w:cols w:space="720"/>
          <w:docGrid w:linePitch="272"/>
        </w:sectPr>
      </w:pPr>
    </w:p>
    <w:tbl>
      <w:tblPr>
        <w:tblpPr w:leftFromText="180" w:rightFromText="180" w:vertAnchor="page" w:horzAnchor="margin" w:tblpX="450" w:tblpY="2554"/>
        <w:tblW w:w="9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360"/>
        <w:gridCol w:w="1260"/>
        <w:gridCol w:w="180"/>
        <w:gridCol w:w="1350"/>
      </w:tblGrid>
      <w:tr w:rsidR="001227FA" w:rsidRPr="00CA4865" w14:paraId="6BE4A519" w14:textId="77777777" w:rsidTr="008B5A88">
        <w:trPr>
          <w:cantSplit/>
          <w:trHeight w:val="320"/>
          <w:tblHeader/>
        </w:trPr>
        <w:tc>
          <w:tcPr>
            <w:tcW w:w="6210" w:type="dxa"/>
            <w:vAlign w:val="bottom"/>
          </w:tcPr>
          <w:p w14:paraId="68CC99E4" w14:textId="77777777" w:rsidR="00112C65" w:rsidRPr="00771107" w:rsidRDefault="00112C65" w:rsidP="00112C6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C38AFA0" w14:textId="77777777" w:rsidR="00112C65" w:rsidRPr="00771107" w:rsidRDefault="00112C65" w:rsidP="00112C6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75B640E6" w14:textId="77777777" w:rsidR="00112C65" w:rsidRPr="00771107" w:rsidRDefault="00112C65" w:rsidP="00112C65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1E64" w:rsidRPr="00CA4865" w14:paraId="7A7F10E9" w14:textId="77777777" w:rsidTr="008B5A88">
        <w:trPr>
          <w:cantSplit/>
          <w:trHeight w:val="327"/>
          <w:tblHeader/>
        </w:trPr>
        <w:tc>
          <w:tcPr>
            <w:tcW w:w="6210" w:type="dxa"/>
            <w:vAlign w:val="bottom"/>
          </w:tcPr>
          <w:p w14:paraId="3D9E9F80" w14:textId="68FEE397" w:rsidR="006A1E64" w:rsidRPr="00771107" w:rsidRDefault="006A1E64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F020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F020A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360" w:type="dxa"/>
            <w:vAlign w:val="bottom"/>
          </w:tcPr>
          <w:p w14:paraId="0959CF3D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70138D" w14:textId="3A059B7C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7AAF17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3FF76D9" w14:textId="7827EF19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1227FA" w:rsidRPr="00CA4865" w14:paraId="1CC26F48" w14:textId="77777777" w:rsidTr="008B5A88">
        <w:trPr>
          <w:cantSplit/>
          <w:trHeight w:val="306"/>
        </w:trPr>
        <w:tc>
          <w:tcPr>
            <w:tcW w:w="6210" w:type="dxa"/>
          </w:tcPr>
          <w:p w14:paraId="77B8AFAE" w14:textId="77777777" w:rsidR="00112C65" w:rsidRPr="00771107" w:rsidRDefault="00112C65" w:rsidP="00112C65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3389BE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2DC2945D" w14:textId="77777777" w:rsidR="00112C65" w:rsidRPr="00771107" w:rsidRDefault="00112C65" w:rsidP="00112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71107" w:rsidRPr="00CA4865" w14:paraId="3CD31A98" w14:textId="77777777" w:rsidTr="008B5A88">
        <w:trPr>
          <w:cantSplit/>
          <w:trHeight w:val="313"/>
        </w:trPr>
        <w:tc>
          <w:tcPr>
            <w:tcW w:w="6210" w:type="dxa"/>
          </w:tcPr>
          <w:p w14:paraId="17DC044A" w14:textId="7F37DF0D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เมื่อต้องปฏิบัติตามภาระที่ต้องปฏิบัติเสร็จสิ้น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  <w:p w14:paraId="6A33F02D" w14:textId="1D74DFD3" w:rsidR="00771107" w:rsidRPr="00771107" w:rsidRDefault="00771107" w:rsidP="0077110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ณ เวลาใดเวลาหนึ่ง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(Point in time)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6591D213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351A0A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34C421" w14:textId="77777777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54FF4E" w14:textId="41E736D2" w:rsidR="00771107" w:rsidRPr="00771107" w:rsidRDefault="00771107" w:rsidP="0077110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617" w:rsidRPr="00CA4865" w14:paraId="496DDB56" w14:textId="77777777" w:rsidTr="008B5A88">
        <w:trPr>
          <w:cantSplit/>
          <w:trHeight w:val="306"/>
        </w:trPr>
        <w:tc>
          <w:tcPr>
            <w:tcW w:w="6210" w:type="dxa"/>
          </w:tcPr>
          <w:p w14:paraId="09B00919" w14:textId="77777777" w:rsidR="00485617" w:rsidRPr="00771107" w:rsidRDefault="00485617" w:rsidP="0048561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360" w:type="dxa"/>
          </w:tcPr>
          <w:p w14:paraId="4159A952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7C19332" w14:textId="76DC3381" w:rsidR="00485617" w:rsidRPr="0048561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5617">
              <w:rPr>
                <w:rFonts w:asciiTheme="majorBidi" w:hAnsiTheme="majorBidi" w:cstheme="majorBidi"/>
                <w:sz w:val="30"/>
                <w:szCs w:val="30"/>
              </w:rPr>
              <w:t>2,819,777</w:t>
            </w:r>
          </w:p>
        </w:tc>
        <w:tc>
          <w:tcPr>
            <w:tcW w:w="180" w:type="dxa"/>
          </w:tcPr>
          <w:p w14:paraId="4838A7ED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8F02DE" w14:textId="53E778ED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3,385,408</w:t>
            </w:r>
          </w:p>
        </w:tc>
      </w:tr>
      <w:tr w:rsidR="00485617" w:rsidRPr="00CA4865" w14:paraId="71784252" w14:textId="77777777" w:rsidTr="008B5A88">
        <w:trPr>
          <w:cantSplit/>
          <w:trHeight w:val="313"/>
        </w:trPr>
        <w:tc>
          <w:tcPr>
            <w:tcW w:w="6210" w:type="dxa"/>
          </w:tcPr>
          <w:p w14:paraId="1684402C" w14:textId="16E022A4" w:rsidR="00485617" w:rsidRPr="00771107" w:rsidRDefault="00485617" w:rsidP="0048561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ผลิตภัณฑ์อาหารทะเลแช่แข็ง แช่เย็นและธุรกิจ</w:t>
            </w:r>
            <w:r w:rsidRPr="002008E9">
              <w:rPr>
                <w:rFonts w:ascii="Angsana New" w:hAnsi="Angsana New" w:cs="Angsana New"/>
                <w:sz w:val="30"/>
                <w:szCs w:val="30"/>
                <w:cs/>
              </w:rPr>
              <w:t>ที่เกี่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</w:tc>
        <w:tc>
          <w:tcPr>
            <w:tcW w:w="360" w:type="dxa"/>
          </w:tcPr>
          <w:p w14:paraId="6A9E87DC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CF05BF" w14:textId="78B0CFD7" w:rsidR="00485617" w:rsidRPr="0048561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5617">
              <w:rPr>
                <w:rFonts w:asciiTheme="majorBidi" w:hAnsiTheme="majorBidi" w:cstheme="majorBidi"/>
                <w:sz w:val="30"/>
                <w:szCs w:val="30"/>
              </w:rPr>
              <w:t>1,476,408</w:t>
            </w:r>
          </w:p>
        </w:tc>
        <w:tc>
          <w:tcPr>
            <w:tcW w:w="180" w:type="dxa"/>
          </w:tcPr>
          <w:p w14:paraId="471C4FC5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2D1B2D" w14:textId="7216ED64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50,569</w:t>
            </w:r>
          </w:p>
        </w:tc>
      </w:tr>
      <w:tr w:rsidR="00485617" w:rsidRPr="00CA4865" w14:paraId="71BC7EAD" w14:textId="77777777" w:rsidTr="008B5A88">
        <w:trPr>
          <w:cantSplit/>
          <w:trHeight w:val="306"/>
        </w:trPr>
        <w:tc>
          <w:tcPr>
            <w:tcW w:w="6210" w:type="dxa"/>
          </w:tcPr>
          <w:p w14:paraId="2D952DBD" w14:textId="069E0F3C" w:rsidR="00485617" w:rsidRPr="00771107" w:rsidRDefault="00485617" w:rsidP="0048561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360" w:type="dxa"/>
          </w:tcPr>
          <w:p w14:paraId="4F087F81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05B85" w14:textId="32226311" w:rsidR="00485617" w:rsidRPr="0048561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85617">
              <w:rPr>
                <w:rFonts w:asciiTheme="majorBidi" w:hAnsiTheme="majorBidi" w:cstheme="majorBidi"/>
                <w:sz w:val="30"/>
                <w:szCs w:val="30"/>
              </w:rPr>
              <w:t>393,785</w:t>
            </w:r>
          </w:p>
        </w:tc>
        <w:tc>
          <w:tcPr>
            <w:tcW w:w="180" w:type="dxa"/>
          </w:tcPr>
          <w:p w14:paraId="5293C71F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AC6E2" w14:textId="749E1899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07,675</w:t>
            </w:r>
          </w:p>
        </w:tc>
      </w:tr>
      <w:tr w:rsidR="00485617" w:rsidRPr="00CA4865" w14:paraId="6F106A95" w14:textId="77777777" w:rsidTr="008B5A88">
        <w:trPr>
          <w:cantSplit/>
          <w:trHeight w:val="313"/>
        </w:trPr>
        <w:tc>
          <w:tcPr>
            <w:tcW w:w="6210" w:type="dxa"/>
          </w:tcPr>
          <w:p w14:paraId="6754A3FD" w14:textId="77777777" w:rsidR="00485617" w:rsidRPr="00771107" w:rsidRDefault="00485617" w:rsidP="0048561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524058A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556CD" w14:textId="6C3F55AB" w:rsidR="00485617" w:rsidRPr="0048561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4856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4856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56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689</w:t>
            </w:r>
            <w:r w:rsidRPr="004856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856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970</w:t>
            </w:r>
          </w:p>
        </w:tc>
        <w:tc>
          <w:tcPr>
            <w:tcW w:w="180" w:type="dxa"/>
          </w:tcPr>
          <w:p w14:paraId="7C0FBDE0" w14:textId="77777777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F43E8D" w14:textId="7022AEC6" w:rsidR="00485617" w:rsidRPr="00771107" w:rsidRDefault="00485617" w:rsidP="0048561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5,143,652</w:t>
            </w:r>
          </w:p>
        </w:tc>
      </w:tr>
    </w:tbl>
    <w:p w14:paraId="0F6BC523" w14:textId="00D49C30" w:rsidR="00112C65" w:rsidRPr="00E85A21" w:rsidRDefault="00112C65" w:rsidP="00E8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1DA5490" w14:textId="7342B68A" w:rsidR="00D632B9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C7419B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AEEF4A9" w14:textId="77777777" w:rsidR="00D632B9" w:rsidRPr="00C7419B" w:rsidRDefault="00D632B9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AED048" w14:textId="384ECB4F" w:rsidR="00CA37E0" w:rsidRPr="00CA4865" w:rsidRDefault="00CA37E0" w:rsidP="0011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CA4865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ข้อมูลเกี่ยวกับเขตภูมิศาสตร์</w:t>
      </w:r>
    </w:p>
    <w:p w14:paraId="017924DD" w14:textId="77777777" w:rsidR="00CA37E0" w:rsidRPr="00E85A21" w:rsidRDefault="00CA37E0" w:rsidP="0041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662A675" w14:textId="7FB45BAA" w:rsidR="00CA37E0" w:rsidRDefault="00CA37E0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4F6CE3B7" w14:textId="77777777" w:rsidR="00136935" w:rsidRDefault="00136935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4"/>
        <w:gridCol w:w="290"/>
        <w:gridCol w:w="1245"/>
        <w:gridCol w:w="179"/>
        <w:gridCol w:w="1333"/>
      </w:tblGrid>
      <w:tr w:rsidR="008C109A" w:rsidRPr="00CA4865" w14:paraId="7074B83E" w14:textId="77777777" w:rsidTr="008D4A59">
        <w:trPr>
          <w:trHeight w:val="320"/>
          <w:tblHeader/>
        </w:trPr>
        <w:tc>
          <w:tcPr>
            <w:tcW w:w="6304" w:type="dxa"/>
            <w:vAlign w:val="bottom"/>
          </w:tcPr>
          <w:p w14:paraId="544169B9" w14:textId="6D7C9403" w:rsidR="008C109A" w:rsidRPr="00771107" w:rsidRDefault="008C109A" w:rsidP="008C109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0" w:type="dxa"/>
            <w:vAlign w:val="bottom"/>
          </w:tcPr>
          <w:p w14:paraId="6C81D38B" w14:textId="77777777" w:rsidR="008C109A" w:rsidRPr="00771107" w:rsidRDefault="008C109A" w:rsidP="008C109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757" w:type="dxa"/>
            <w:gridSpan w:val="3"/>
          </w:tcPr>
          <w:p w14:paraId="4B9D6691" w14:textId="06BF641E" w:rsidR="008C109A" w:rsidRPr="00771107" w:rsidRDefault="008C109A" w:rsidP="008C109A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77110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0009F2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1E64" w:rsidRPr="00CA4865" w14:paraId="53E4A7B6" w14:textId="77777777" w:rsidTr="008D4A59">
        <w:trPr>
          <w:trHeight w:val="327"/>
          <w:tblHeader/>
        </w:trPr>
        <w:tc>
          <w:tcPr>
            <w:tcW w:w="6304" w:type="dxa"/>
          </w:tcPr>
          <w:p w14:paraId="48CD0E1F" w14:textId="3B2FBB41" w:rsidR="006A1E64" w:rsidRPr="00771107" w:rsidRDefault="006A1E64" w:rsidP="006A1E64">
            <w:pPr>
              <w:pStyle w:val="acctfourfigures"/>
              <w:tabs>
                <w:tab w:val="left" w:pos="10"/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020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20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20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290" w:type="dxa"/>
            <w:vAlign w:val="bottom"/>
          </w:tcPr>
          <w:p w14:paraId="7DA38ECE" w14:textId="77777777" w:rsidR="006A1E64" w:rsidRPr="00771107" w:rsidRDefault="006A1E64" w:rsidP="006A1E6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45" w:type="dxa"/>
            <w:vAlign w:val="bottom"/>
          </w:tcPr>
          <w:p w14:paraId="06AA62FC" w14:textId="05127B2A" w:rsidR="006A1E64" w:rsidRPr="00771107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51A4119F" w14:textId="77777777" w:rsidR="006A1E64" w:rsidRPr="00771107" w:rsidRDefault="006A1E64" w:rsidP="006A1E64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vAlign w:val="bottom"/>
          </w:tcPr>
          <w:p w14:paraId="1E44E3D2" w14:textId="28541420" w:rsidR="006A1E64" w:rsidRPr="00771107" w:rsidRDefault="006A1E64" w:rsidP="006A1E6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8C109A" w:rsidRPr="00CA4865" w14:paraId="6B719311" w14:textId="77777777" w:rsidTr="008D4A59">
        <w:trPr>
          <w:trHeight w:val="306"/>
        </w:trPr>
        <w:tc>
          <w:tcPr>
            <w:tcW w:w="6304" w:type="dxa"/>
          </w:tcPr>
          <w:p w14:paraId="0602C258" w14:textId="77777777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32E6598D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57" w:type="dxa"/>
            <w:gridSpan w:val="3"/>
          </w:tcPr>
          <w:p w14:paraId="4A0636D0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110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C109A" w:rsidRPr="00CA4865" w14:paraId="2AD35BD6" w14:textId="77777777" w:rsidTr="008D4A59">
        <w:trPr>
          <w:trHeight w:val="313"/>
        </w:trPr>
        <w:tc>
          <w:tcPr>
            <w:tcW w:w="6304" w:type="dxa"/>
          </w:tcPr>
          <w:p w14:paraId="7F23D448" w14:textId="3407A2BC" w:rsidR="008C109A" w:rsidRPr="00771107" w:rsidRDefault="008C109A" w:rsidP="008C109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90" w:type="dxa"/>
          </w:tcPr>
          <w:p w14:paraId="1C93B795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69F6987B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</w:tcPr>
          <w:p w14:paraId="3444A038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7C34FA6" w14:textId="77777777" w:rsidR="008C109A" w:rsidRPr="00771107" w:rsidRDefault="008C109A" w:rsidP="008C109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10EC" w:rsidRPr="00CA4865" w14:paraId="43A65D2E" w14:textId="77777777" w:rsidTr="008D4A59">
        <w:trPr>
          <w:trHeight w:val="306"/>
        </w:trPr>
        <w:tc>
          <w:tcPr>
            <w:tcW w:w="6304" w:type="dxa"/>
          </w:tcPr>
          <w:p w14:paraId="0976F3FE" w14:textId="0468F7BD" w:rsidR="000410EC" w:rsidRPr="00771107" w:rsidRDefault="000410EC" w:rsidP="000410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90" w:type="dxa"/>
          </w:tcPr>
          <w:p w14:paraId="337B032F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1135E67D" w14:textId="13B96652" w:rsidR="000410EC" w:rsidRPr="002068E8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3,685,283</w:t>
            </w:r>
          </w:p>
        </w:tc>
        <w:tc>
          <w:tcPr>
            <w:tcW w:w="179" w:type="dxa"/>
          </w:tcPr>
          <w:p w14:paraId="5BD7F6AA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71ECCE0" w14:textId="12E44841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06,058</w:t>
            </w:r>
          </w:p>
        </w:tc>
      </w:tr>
      <w:tr w:rsidR="000410EC" w:rsidRPr="00CA4865" w14:paraId="24B2F41E" w14:textId="77777777" w:rsidTr="008D4A59">
        <w:trPr>
          <w:trHeight w:val="306"/>
        </w:trPr>
        <w:tc>
          <w:tcPr>
            <w:tcW w:w="6304" w:type="dxa"/>
          </w:tcPr>
          <w:p w14:paraId="084D52A1" w14:textId="2E52B13E" w:rsidR="000410EC" w:rsidRPr="00771107" w:rsidRDefault="000410EC" w:rsidP="000410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290" w:type="dxa"/>
          </w:tcPr>
          <w:p w14:paraId="1967A8AE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38BEEBE9" w14:textId="4A97045F" w:rsidR="000410EC" w:rsidRPr="002068E8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11,700,080</w:t>
            </w:r>
          </w:p>
        </w:tc>
        <w:tc>
          <w:tcPr>
            <w:tcW w:w="179" w:type="dxa"/>
          </w:tcPr>
          <w:p w14:paraId="0F6D152D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6D2166B" w14:textId="5AB4938B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362,053</w:t>
            </w:r>
          </w:p>
        </w:tc>
      </w:tr>
      <w:tr w:rsidR="000410EC" w:rsidRPr="00CA4865" w14:paraId="3B85FC1E" w14:textId="77777777" w:rsidTr="008D4A59">
        <w:trPr>
          <w:trHeight w:val="306"/>
        </w:trPr>
        <w:tc>
          <w:tcPr>
            <w:tcW w:w="6304" w:type="dxa"/>
          </w:tcPr>
          <w:p w14:paraId="1C714836" w14:textId="296E4699" w:rsidR="000410EC" w:rsidRPr="00771107" w:rsidRDefault="000410EC" w:rsidP="000410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290" w:type="dxa"/>
          </w:tcPr>
          <w:p w14:paraId="40EBFEA2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38945D7A" w14:textId="1E8F8D46" w:rsidR="000410EC" w:rsidRPr="002068E8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1,719,307</w:t>
            </w:r>
          </w:p>
        </w:tc>
        <w:tc>
          <w:tcPr>
            <w:tcW w:w="179" w:type="dxa"/>
          </w:tcPr>
          <w:p w14:paraId="2ED2D5E2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963FA4B" w14:textId="5C8D2299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1,945,366</w:t>
            </w:r>
          </w:p>
        </w:tc>
      </w:tr>
      <w:tr w:rsidR="000410EC" w:rsidRPr="00CA4865" w14:paraId="700CD60A" w14:textId="77777777" w:rsidTr="008D4A59">
        <w:trPr>
          <w:trHeight w:val="313"/>
        </w:trPr>
        <w:tc>
          <w:tcPr>
            <w:tcW w:w="6304" w:type="dxa"/>
          </w:tcPr>
          <w:p w14:paraId="60518334" w14:textId="3596EEAB" w:rsidR="000410EC" w:rsidRPr="00771107" w:rsidRDefault="000410EC" w:rsidP="000410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ประเทศในทวีปยุโรป</w:t>
            </w:r>
          </w:p>
        </w:tc>
        <w:tc>
          <w:tcPr>
            <w:tcW w:w="290" w:type="dxa"/>
          </w:tcPr>
          <w:p w14:paraId="32234566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</w:tcPr>
          <w:p w14:paraId="0E2A15ED" w14:textId="042B8B54" w:rsidR="000410EC" w:rsidRPr="002068E8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8,109,337</w:t>
            </w:r>
          </w:p>
        </w:tc>
        <w:tc>
          <w:tcPr>
            <w:tcW w:w="179" w:type="dxa"/>
          </w:tcPr>
          <w:p w14:paraId="7F97DD97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01CE86A" w14:textId="2D751F06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9,8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29,490</w:t>
            </w:r>
          </w:p>
        </w:tc>
      </w:tr>
      <w:tr w:rsidR="000410EC" w:rsidRPr="00CA4865" w14:paraId="376A4C34" w14:textId="77777777" w:rsidTr="008D4A59">
        <w:trPr>
          <w:trHeight w:val="306"/>
        </w:trPr>
        <w:tc>
          <w:tcPr>
            <w:tcW w:w="6304" w:type="dxa"/>
          </w:tcPr>
          <w:p w14:paraId="377C2BEE" w14:textId="5EE8E2E2" w:rsidR="000410EC" w:rsidRPr="00771107" w:rsidRDefault="000410EC" w:rsidP="000410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</w:t>
            </w:r>
            <w:r w:rsidRPr="007711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90" w:type="dxa"/>
          </w:tcPr>
          <w:p w14:paraId="31AE19B6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F1D2332" w14:textId="158CC147" w:rsidR="000410EC" w:rsidRPr="002068E8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sz w:val="30"/>
                <w:szCs w:val="30"/>
              </w:rPr>
              <w:t>4,574,913</w:t>
            </w:r>
          </w:p>
        </w:tc>
        <w:tc>
          <w:tcPr>
            <w:tcW w:w="179" w:type="dxa"/>
          </w:tcPr>
          <w:p w14:paraId="1BDC2B54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876FA39" w14:textId="0134020C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76,540</w:t>
            </w:r>
          </w:p>
        </w:tc>
      </w:tr>
      <w:tr w:rsidR="000410EC" w:rsidRPr="00CA4865" w14:paraId="3AAD088E" w14:textId="77777777" w:rsidTr="008D4A59">
        <w:trPr>
          <w:trHeight w:val="313"/>
        </w:trPr>
        <w:tc>
          <w:tcPr>
            <w:tcW w:w="6304" w:type="dxa"/>
          </w:tcPr>
          <w:p w14:paraId="03FA2529" w14:textId="06BBA9F2" w:rsidR="000410EC" w:rsidRPr="00771107" w:rsidRDefault="000410EC" w:rsidP="000410EC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รวมรายได้จากลูกค้าภายนอก</w:t>
            </w:r>
          </w:p>
        </w:tc>
        <w:tc>
          <w:tcPr>
            <w:tcW w:w="290" w:type="dxa"/>
          </w:tcPr>
          <w:p w14:paraId="2E704733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246836F0" w14:textId="1462DD0E" w:rsidR="000410EC" w:rsidRPr="002068E8" w:rsidRDefault="002068E8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2068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29,788,920</w:t>
            </w:r>
          </w:p>
        </w:tc>
        <w:tc>
          <w:tcPr>
            <w:tcW w:w="179" w:type="dxa"/>
          </w:tcPr>
          <w:p w14:paraId="4D104CA2" w14:textId="77777777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0558CC94" w14:textId="433F4A2B" w:rsidR="000410EC" w:rsidRPr="00771107" w:rsidRDefault="000410EC" w:rsidP="000410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5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33,219,507</w:t>
            </w:r>
          </w:p>
        </w:tc>
      </w:tr>
    </w:tbl>
    <w:p w14:paraId="307EA192" w14:textId="4AE2E4BE" w:rsidR="008C109A" w:rsidRDefault="008C109A"/>
    <w:p w14:paraId="04EFC84F" w14:textId="77777777" w:rsidR="008C109A" w:rsidRDefault="008C109A"/>
    <w:p w14:paraId="452D87D4" w14:textId="7EC09D1D" w:rsidR="004B6033" w:rsidRDefault="004B6033" w:rsidP="00DA7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E585E37" w14:textId="77777777" w:rsidR="004B6033" w:rsidRPr="0030677F" w:rsidRDefault="004B6033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1989F42" w14:textId="77777777" w:rsidR="00CA37E0" w:rsidRPr="00B5292A" w:rsidRDefault="00CA37E0" w:rsidP="003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bCs/>
          <w:sz w:val="30"/>
          <w:szCs w:val="30"/>
        </w:rPr>
      </w:pPr>
    </w:p>
    <w:p w14:paraId="72308044" w14:textId="77777777" w:rsidR="0030677F" w:rsidRDefault="0030677F" w:rsidP="004B6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C45911" w:themeColor="accent2" w:themeShade="BF"/>
          <w:sz w:val="30"/>
          <w:szCs w:val="30"/>
          <w:cs/>
        </w:rPr>
        <w:sectPr w:rsidR="0030677F" w:rsidSect="008758CA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105D49C" w14:textId="726A38EB" w:rsidR="00CA37E0" w:rsidRPr="00E17ED0" w:rsidRDefault="00CA37E0" w:rsidP="00E17ED0">
      <w:pPr>
        <w:pStyle w:val="Heading1"/>
        <w:tabs>
          <w:tab w:val="clear" w:pos="283"/>
          <w:tab w:val="left" w:pos="450"/>
        </w:tabs>
        <w:ind w:left="0" w:firstLine="0"/>
        <w:rPr>
          <w:rFonts w:ascii="Angsana New" w:hAnsi="Angsana New" w:cs="Angsana New"/>
          <w:szCs w:val="30"/>
          <w:cs/>
        </w:rPr>
      </w:pPr>
      <w:r w:rsidRPr="00E17ED0">
        <w:rPr>
          <w:rFonts w:ascii="Angsana New" w:hAnsi="Angsana New" w:cs="Angsana New"/>
          <w:szCs w:val="30"/>
          <w:cs/>
        </w:rPr>
        <w:lastRenderedPageBreak/>
        <w:t>เครื่องมือทางการเงิน</w:t>
      </w:r>
    </w:p>
    <w:p w14:paraId="15F44F58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44"/>
        <w:jc w:val="both"/>
        <w:rPr>
          <w:rFonts w:eastAsia="Cordia New"/>
          <w:sz w:val="8"/>
          <w:szCs w:val="8"/>
        </w:rPr>
      </w:pPr>
    </w:p>
    <w:p w14:paraId="56DDEAC6" w14:textId="09621880" w:rsidR="00313DD4" w:rsidRPr="00313DD4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44"/>
        <w:jc w:val="both"/>
        <w:rPr>
          <w:rFonts w:ascii="Angsana New" w:eastAsia="Cordia New" w:hAnsi="Angsana New" w:cs="Angsana New"/>
          <w:i/>
          <w:iCs/>
          <w:sz w:val="30"/>
          <w:szCs w:val="30"/>
          <w:cs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ตามบัญช</w:t>
      </w:r>
      <w:r w:rsidR="002E0F37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ี</w:t>
      </w:r>
      <w:r w:rsidR="00313DD4" w:rsidRPr="00313DD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และมูลค่ายุติธรรม</w:t>
      </w:r>
    </w:p>
    <w:p w14:paraId="1D738AC7" w14:textId="77777777" w:rsidR="00313DD4" w:rsidRPr="00646BF6" w:rsidRDefault="00313DD4" w:rsidP="0081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rPr>
          <w:rFonts w:eastAsia="Cordia New"/>
          <w:sz w:val="10"/>
          <w:szCs w:val="10"/>
        </w:rPr>
      </w:pPr>
    </w:p>
    <w:p w14:paraId="40297142" w14:textId="6FA06107" w:rsidR="002D421C" w:rsidRDefault="001F0342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30"/>
          <w:szCs w:val="30"/>
        </w:rPr>
      </w:pPr>
      <w:r w:rsidRPr="001F0342">
        <w:rPr>
          <w:rFonts w:eastAsia="Cordi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รวมถึงลำดับชั้นมูลค่ายุติธรรม</w:t>
      </w:r>
      <w:r w:rsidRPr="001F0342">
        <w:rPr>
          <w:rFonts w:eastAsia="Cordia New" w:cs="Angsana New"/>
          <w:sz w:val="30"/>
          <w:szCs w:val="30"/>
          <w:cs/>
        </w:rPr>
        <w:t xml:space="preserve"> </w:t>
      </w:r>
      <w:r w:rsidRPr="001F0342">
        <w:rPr>
          <w:rFonts w:eastAsia="Cordi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4FA2549" w14:textId="77777777" w:rsidR="00DF3C19" w:rsidRPr="00C7419B" w:rsidRDefault="00DF3C19" w:rsidP="001F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eastAsia="Cordia New" w:cs="Angsana New"/>
          <w:sz w:val="10"/>
          <w:szCs w:val="10"/>
        </w:rPr>
      </w:pPr>
    </w:p>
    <w:tbl>
      <w:tblPr>
        <w:tblW w:w="144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1"/>
        <w:gridCol w:w="14"/>
        <w:gridCol w:w="1120"/>
        <w:gridCol w:w="14"/>
        <w:gridCol w:w="257"/>
        <w:gridCol w:w="14"/>
        <w:gridCol w:w="1053"/>
        <w:gridCol w:w="14"/>
        <w:gridCol w:w="13"/>
        <w:gridCol w:w="246"/>
        <w:gridCol w:w="14"/>
        <w:gridCol w:w="13"/>
        <w:gridCol w:w="1073"/>
        <w:gridCol w:w="13"/>
        <w:gridCol w:w="250"/>
        <w:gridCol w:w="13"/>
        <w:gridCol w:w="1100"/>
        <w:gridCol w:w="13"/>
        <w:gridCol w:w="223"/>
        <w:gridCol w:w="13"/>
        <w:gridCol w:w="1105"/>
        <w:gridCol w:w="13"/>
        <w:gridCol w:w="226"/>
        <w:gridCol w:w="13"/>
        <w:gridCol w:w="1098"/>
        <w:gridCol w:w="6"/>
        <w:gridCol w:w="7"/>
        <w:gridCol w:w="6"/>
        <w:gridCol w:w="246"/>
        <w:gridCol w:w="6"/>
        <w:gridCol w:w="7"/>
        <w:gridCol w:w="6"/>
        <w:gridCol w:w="1100"/>
        <w:gridCol w:w="13"/>
        <w:gridCol w:w="257"/>
        <w:gridCol w:w="13"/>
        <w:gridCol w:w="1074"/>
        <w:gridCol w:w="14"/>
      </w:tblGrid>
      <w:tr w:rsidR="0096793C" w:rsidRPr="004C7879" w14:paraId="468450B2" w14:textId="77777777" w:rsidTr="008D4A59">
        <w:trPr>
          <w:gridAfter w:val="1"/>
          <w:wAfter w:w="14" w:type="dxa"/>
          <w:trHeight w:hRule="exact" w:val="331"/>
        </w:trPr>
        <w:tc>
          <w:tcPr>
            <w:tcW w:w="3802" w:type="dxa"/>
            <w:vAlign w:val="bottom"/>
          </w:tcPr>
          <w:p w14:paraId="1BAA1F8C" w14:textId="77777777" w:rsidR="00B404C2" w:rsidRPr="008D4A59" w:rsidRDefault="00B404C2">
            <w:pPr>
              <w:tabs>
                <w:tab w:val="left" w:pos="348"/>
              </w:tabs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5" w:type="dxa"/>
            <w:gridSpan w:val="36"/>
          </w:tcPr>
          <w:p w14:paraId="691ADC5A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6793C" w:rsidRPr="004C7879" w14:paraId="354B5631" w14:textId="77777777" w:rsidTr="008D4A59">
        <w:trPr>
          <w:gridAfter w:val="1"/>
          <w:wAfter w:w="14" w:type="dxa"/>
          <w:trHeight w:hRule="exact" w:val="380"/>
        </w:trPr>
        <w:tc>
          <w:tcPr>
            <w:tcW w:w="3802" w:type="dxa"/>
            <w:vAlign w:val="bottom"/>
            <w:hideMark/>
          </w:tcPr>
          <w:p w14:paraId="5D189AFF" w14:textId="77777777" w:rsidR="00B404C2" w:rsidRPr="008D4A59" w:rsidRDefault="00B404C2" w:rsidP="008118D3">
            <w:pPr>
              <w:ind w:left="71" w:right="-90" w:hanging="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3CFFC69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B72C049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75" w:type="dxa"/>
            <w:gridSpan w:val="7"/>
            <w:vAlign w:val="bottom"/>
          </w:tcPr>
          <w:p w14:paraId="3C478F28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204BB4D2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74" w:type="dxa"/>
            <w:gridSpan w:val="7"/>
            <w:vAlign w:val="bottom"/>
          </w:tcPr>
          <w:p w14:paraId="1364941D" w14:textId="77777777" w:rsidR="00B404C2" w:rsidRPr="008D4A59" w:rsidRDefault="00B404C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4"/>
          </w:tcPr>
          <w:p w14:paraId="1492DC61" w14:textId="77777777" w:rsidR="00B404C2" w:rsidRPr="008D4A59" w:rsidRDefault="00B404C2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0" w:type="dxa"/>
            <w:gridSpan w:val="7"/>
            <w:vAlign w:val="bottom"/>
          </w:tcPr>
          <w:p w14:paraId="611D1F6C" w14:textId="77777777" w:rsidR="00B404C2" w:rsidRPr="008D4A59" w:rsidRDefault="00B404C2">
            <w:pPr>
              <w:tabs>
                <w:tab w:val="clear" w:pos="1871"/>
                <w:tab w:val="left" w:pos="1403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A1E64" w:rsidRPr="004C7879" w14:paraId="38E6E2D9" w14:textId="77777777" w:rsidTr="008D4A59">
        <w:trPr>
          <w:gridAfter w:val="1"/>
          <w:wAfter w:w="14" w:type="dxa"/>
          <w:trHeight w:val="317"/>
        </w:trPr>
        <w:tc>
          <w:tcPr>
            <w:tcW w:w="3802" w:type="dxa"/>
            <w:vAlign w:val="bottom"/>
          </w:tcPr>
          <w:p w14:paraId="2636551E" w14:textId="77140148" w:rsidR="006A1E64" w:rsidRPr="008D4A59" w:rsidRDefault="006A1E64" w:rsidP="006A1E64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</w:tcPr>
          <w:p w14:paraId="411AA206" w14:textId="1E6FCF8B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35C69EF7" w14:textId="77777777" w:rsidR="006A1E64" w:rsidRPr="008D4A59" w:rsidRDefault="006A1E64" w:rsidP="006A1E64">
            <w:pPr>
              <w:pStyle w:val="NoSpacing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F5B7896" w14:textId="6F624DDC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</w:tcPr>
          <w:p w14:paraId="132DD315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</w:tcPr>
          <w:p w14:paraId="1E177776" w14:textId="0589357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gridSpan w:val="2"/>
          </w:tcPr>
          <w:p w14:paraId="054EACEF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4096183A" w14:textId="526939AA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592C387E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</w:tcPr>
          <w:p w14:paraId="1F969C04" w14:textId="1740E29B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6FEC05F7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050AEB7" w14:textId="6E31134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</w:tcPr>
          <w:p w14:paraId="724B8B87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</w:tcPr>
          <w:p w14:paraId="1AE5AB24" w14:textId="6DCF2F5E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77E3323B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5AA9A334" w14:textId="66EE748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A1E64" w:rsidRPr="004C7879" w14:paraId="5A52C74B" w14:textId="77777777" w:rsidTr="008D4A59">
        <w:trPr>
          <w:gridAfter w:val="1"/>
          <w:wAfter w:w="14" w:type="dxa"/>
          <w:trHeight w:hRule="exact" w:val="331"/>
        </w:trPr>
        <w:tc>
          <w:tcPr>
            <w:tcW w:w="3802" w:type="dxa"/>
            <w:vAlign w:val="bottom"/>
          </w:tcPr>
          <w:p w14:paraId="68DC1EE1" w14:textId="77777777" w:rsidR="006A1E64" w:rsidRPr="008D4A59" w:rsidRDefault="006A1E64" w:rsidP="006A1E64">
            <w:pPr>
              <w:tabs>
                <w:tab w:val="clear" w:pos="454"/>
                <w:tab w:val="left" w:pos="350"/>
              </w:tabs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4" w:type="dxa"/>
            <w:gridSpan w:val="2"/>
          </w:tcPr>
          <w:p w14:paraId="201C9CF4" w14:textId="49B40725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gridSpan w:val="2"/>
          </w:tcPr>
          <w:p w14:paraId="04BE0327" w14:textId="77777777" w:rsidR="006A1E64" w:rsidRPr="008D4A59" w:rsidRDefault="006A1E64" w:rsidP="006A1E64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88B9FBA" w14:textId="2AE17BFF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3" w:type="dxa"/>
            <w:gridSpan w:val="3"/>
          </w:tcPr>
          <w:p w14:paraId="6F7B4AA8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gridSpan w:val="2"/>
          </w:tcPr>
          <w:p w14:paraId="67EBEFB0" w14:textId="142050A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gridSpan w:val="2"/>
          </w:tcPr>
          <w:p w14:paraId="61571910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5696AC1" w14:textId="675F1B4E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18315631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8" w:type="dxa"/>
            <w:gridSpan w:val="2"/>
          </w:tcPr>
          <w:p w14:paraId="37C454BE" w14:textId="42E670B6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01F3C6AF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019C9E5" w14:textId="23562EB0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5" w:type="dxa"/>
            <w:gridSpan w:val="4"/>
          </w:tcPr>
          <w:p w14:paraId="78631102" w14:textId="77777777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4"/>
          </w:tcPr>
          <w:p w14:paraId="0B90811F" w14:textId="326089F3" w:rsidR="006A1E64" w:rsidRPr="008D4A59" w:rsidRDefault="006A1E64" w:rsidP="006A1E6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41B62D7F" w14:textId="77777777" w:rsidR="006A1E64" w:rsidRPr="008D4A59" w:rsidRDefault="006A1E64" w:rsidP="006A1E6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4FC3390" w14:textId="5198C844" w:rsidR="006A1E64" w:rsidRPr="008D4A59" w:rsidRDefault="006A1E64" w:rsidP="006A1E64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6A1E64" w:rsidRPr="004C7879" w14:paraId="49C5DB7F" w14:textId="77777777" w:rsidTr="008D4A59">
        <w:trPr>
          <w:gridAfter w:val="1"/>
          <w:wAfter w:w="14" w:type="dxa"/>
          <w:trHeight w:hRule="exact" w:val="331"/>
        </w:trPr>
        <w:tc>
          <w:tcPr>
            <w:tcW w:w="3802" w:type="dxa"/>
          </w:tcPr>
          <w:p w14:paraId="0C997A53" w14:textId="77777777" w:rsidR="006A1E64" w:rsidRPr="008D4A59" w:rsidRDefault="006A1E64" w:rsidP="006A1E6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65" w:type="dxa"/>
            <w:gridSpan w:val="36"/>
          </w:tcPr>
          <w:p w14:paraId="66CC6183" w14:textId="77777777" w:rsidR="006A1E64" w:rsidRPr="008D4A59" w:rsidRDefault="006A1E64" w:rsidP="006A1E6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A1E64" w:rsidRPr="004C7879" w14:paraId="43BA28DC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  <w:hideMark/>
          </w:tcPr>
          <w:p w14:paraId="78730667" w14:textId="77777777" w:rsidR="006A1E64" w:rsidRPr="008D4A59" w:rsidRDefault="006A1E64" w:rsidP="006A1E64">
            <w:pPr>
              <w:tabs>
                <w:tab w:val="clear" w:pos="227"/>
                <w:tab w:val="left" w:pos="-14"/>
                <w:tab w:val="left" w:pos="161"/>
              </w:tabs>
              <w:ind w:left="-14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  <w:gridSpan w:val="2"/>
          </w:tcPr>
          <w:p w14:paraId="22B6C54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8BAC4E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020ADC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50B79FA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F74CD3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EF29BD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2C524D0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C627E1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198BB25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</w:tcPr>
          <w:p w14:paraId="1F465F3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</w:tcPr>
          <w:p w14:paraId="69C0B5F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</w:tcPr>
          <w:p w14:paraId="2111F33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8AD469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793FF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5897699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65562C1F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  <w:vAlign w:val="bottom"/>
            <w:hideMark/>
          </w:tcPr>
          <w:p w14:paraId="57BE4E72" w14:textId="77777777" w:rsidR="006A1E64" w:rsidRPr="008D4A59" w:rsidRDefault="006A1E64" w:rsidP="006A1E64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gridSpan w:val="2"/>
            <w:vAlign w:val="bottom"/>
          </w:tcPr>
          <w:p w14:paraId="7E82887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BB05C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14:paraId="51DA034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  <w:vAlign w:val="bottom"/>
          </w:tcPr>
          <w:p w14:paraId="33BBAB9B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1B32EB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1214721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  <w:hideMark/>
          </w:tcPr>
          <w:p w14:paraId="356A5C2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5E6F6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  <w:hideMark/>
          </w:tcPr>
          <w:p w14:paraId="5DE3B7F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14CBB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CD79DD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66CF3F0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37B3094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A76BE2E" w14:textId="77777777" w:rsidR="006A1E64" w:rsidRPr="008D4A59" w:rsidRDefault="006A1E64" w:rsidP="006A1E6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86AD40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0A5CDDF5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  <w:hideMark/>
          </w:tcPr>
          <w:p w14:paraId="35E797F3" w14:textId="77777777" w:rsidR="006A1E64" w:rsidRPr="008D4A59" w:rsidRDefault="006A1E64" w:rsidP="006A1E64">
            <w:pPr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gridSpan w:val="2"/>
          </w:tcPr>
          <w:p w14:paraId="40C1A63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011912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CFB29F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86A30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A2A294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4E7D5BE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3A3CB7F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69636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41751D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AC774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7C67EEF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A48AC8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1110065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D134FE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AEABCE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21885C4C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  <w:hideMark/>
          </w:tcPr>
          <w:p w14:paraId="27BBA7CB" w14:textId="54A36DB1" w:rsidR="006A1E64" w:rsidRPr="008D4A59" w:rsidRDefault="006A1E64" w:rsidP="006A1E64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ตราสารหนี้</w:t>
            </w:r>
          </w:p>
        </w:tc>
        <w:tc>
          <w:tcPr>
            <w:tcW w:w="1134" w:type="dxa"/>
            <w:gridSpan w:val="2"/>
            <w:vAlign w:val="bottom"/>
          </w:tcPr>
          <w:p w14:paraId="3892C081" w14:textId="2D75628D" w:rsidR="006A1E64" w:rsidRPr="008D4A59" w:rsidRDefault="009257BD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0EFF55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40A5158E" w14:textId="28265B1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838AC8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51404708" w14:textId="77B10240" w:rsidR="006A1E64" w:rsidRPr="008D4A59" w:rsidRDefault="00120DD6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29F1E56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3FF9B486" w14:textId="0A33BA2F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8F3CF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3721AF3C" w14:textId="6A7399E7" w:rsidR="006A1E64" w:rsidRPr="008D4A59" w:rsidRDefault="00F41BD0" w:rsidP="008D4A59">
            <w:pPr>
              <w:pStyle w:val="acctfourfigures"/>
              <w:tabs>
                <w:tab w:val="decimal" w:pos="521"/>
                <w:tab w:val="decimal" w:pos="595"/>
                <w:tab w:val="decimal" w:pos="796"/>
              </w:tabs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85,764</w:t>
            </w:r>
          </w:p>
        </w:tc>
        <w:tc>
          <w:tcPr>
            <w:tcW w:w="239" w:type="dxa"/>
            <w:gridSpan w:val="2"/>
            <w:vAlign w:val="bottom"/>
          </w:tcPr>
          <w:p w14:paraId="224C67C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83685CD" w14:textId="2B56764C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84,893</w:t>
            </w:r>
          </w:p>
        </w:tc>
        <w:tc>
          <w:tcPr>
            <w:tcW w:w="265" w:type="dxa"/>
            <w:gridSpan w:val="4"/>
            <w:vAlign w:val="bottom"/>
          </w:tcPr>
          <w:p w14:paraId="0EB7E60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FFFC114" w14:textId="3ACAB7DD" w:rsidR="006A1E64" w:rsidRPr="008D4A59" w:rsidRDefault="00015F49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85,764</w:t>
            </w:r>
          </w:p>
        </w:tc>
        <w:tc>
          <w:tcPr>
            <w:tcW w:w="270" w:type="dxa"/>
            <w:gridSpan w:val="2"/>
            <w:vAlign w:val="bottom"/>
          </w:tcPr>
          <w:p w14:paraId="519EFAC0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5B067376" w14:textId="6CA0A943" w:rsidR="006A1E64" w:rsidRPr="008D4A59" w:rsidRDefault="006A1E64" w:rsidP="00AE34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84,893</w:t>
            </w:r>
          </w:p>
        </w:tc>
      </w:tr>
      <w:tr w:rsidR="006A1E64" w:rsidRPr="004C7879" w14:paraId="0CBE15B3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  <w:hideMark/>
          </w:tcPr>
          <w:p w14:paraId="07498EB4" w14:textId="74354EDF" w:rsidR="006A1E64" w:rsidRPr="008D4A59" w:rsidRDefault="006A1E64" w:rsidP="008D4A59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  <w:vAlign w:val="bottom"/>
          </w:tcPr>
          <w:p w14:paraId="545FD433" w14:textId="0B5282B5" w:rsidR="006A1E64" w:rsidRPr="008D4A59" w:rsidRDefault="009257BD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B5C8A7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83893DB" w14:textId="62813B6C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1D8CFB0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486CD14" w14:textId="0F1BAEBB" w:rsidR="006A1E64" w:rsidRPr="008D4A59" w:rsidRDefault="00120DD6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218</w:t>
            </w:r>
          </w:p>
        </w:tc>
        <w:tc>
          <w:tcPr>
            <w:tcW w:w="263" w:type="dxa"/>
            <w:gridSpan w:val="2"/>
          </w:tcPr>
          <w:p w14:paraId="02763F1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D5E8855" w14:textId="7D7A4828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36" w:type="dxa"/>
            <w:gridSpan w:val="2"/>
            <w:vAlign w:val="bottom"/>
          </w:tcPr>
          <w:p w14:paraId="7EA0E2D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7D2B71A0" w14:textId="0BCB925F" w:rsidR="006A1E64" w:rsidRPr="008D4A59" w:rsidRDefault="00F41BD0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6B2FC6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B894626" w14:textId="2F0508B8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7C54CDA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5C62AC87" w14:textId="4C3950F5" w:rsidR="006A1E64" w:rsidRPr="008D4A59" w:rsidRDefault="00015F49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218</w:t>
            </w:r>
          </w:p>
        </w:tc>
        <w:tc>
          <w:tcPr>
            <w:tcW w:w="270" w:type="dxa"/>
            <w:gridSpan w:val="2"/>
            <w:vAlign w:val="bottom"/>
          </w:tcPr>
          <w:p w14:paraId="508192AE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15E4FCAC" w14:textId="6A8A638D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6A1E64" w:rsidRPr="004C7879" w14:paraId="6891A397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  <w:vAlign w:val="bottom"/>
          </w:tcPr>
          <w:p w14:paraId="735324E1" w14:textId="18EAE1EE" w:rsidR="006A1E64" w:rsidRPr="008D4A59" w:rsidRDefault="006A1E64" w:rsidP="006A1E64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34" w:type="dxa"/>
            <w:gridSpan w:val="2"/>
          </w:tcPr>
          <w:p w14:paraId="30E7541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590B1E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0B056DF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6A596DE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3DA45C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7B4D89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FE5C9C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7AEEF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002DAC5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338FA5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6BE9B88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0059B75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CDB4E6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45BE8C3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4FD682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7E516FDC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</w:tcPr>
          <w:p w14:paraId="307CA201" w14:textId="77777777" w:rsidR="006A1E64" w:rsidRPr="008D4A59" w:rsidRDefault="006A1E64" w:rsidP="006A1E64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ตราสารทุน</w:t>
            </w:r>
          </w:p>
        </w:tc>
        <w:tc>
          <w:tcPr>
            <w:tcW w:w="1134" w:type="dxa"/>
            <w:gridSpan w:val="2"/>
          </w:tcPr>
          <w:p w14:paraId="4CB0B7B0" w14:textId="512AF2CA" w:rsidR="006A1E64" w:rsidRPr="008D4A59" w:rsidRDefault="00120DD6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215,741</w:t>
            </w:r>
          </w:p>
        </w:tc>
        <w:tc>
          <w:tcPr>
            <w:tcW w:w="271" w:type="dxa"/>
            <w:gridSpan w:val="2"/>
          </w:tcPr>
          <w:p w14:paraId="3283BA7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02957E24" w14:textId="12D195AC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186,841</w:t>
            </w:r>
          </w:p>
        </w:tc>
        <w:tc>
          <w:tcPr>
            <w:tcW w:w="273" w:type="dxa"/>
            <w:gridSpan w:val="3"/>
          </w:tcPr>
          <w:p w14:paraId="3C14D7D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6A80AE7" w14:textId="12D9EEFC" w:rsidR="006A1E64" w:rsidRPr="008D4A59" w:rsidRDefault="00390F2E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77B6FD3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421CCA6C" w14:textId="572F1161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8E67E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</w:tcPr>
          <w:p w14:paraId="2335CF02" w14:textId="711DEEBC" w:rsidR="006A1E64" w:rsidRPr="008D4A59" w:rsidRDefault="007E4151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169,601</w:t>
            </w:r>
          </w:p>
        </w:tc>
        <w:tc>
          <w:tcPr>
            <w:tcW w:w="239" w:type="dxa"/>
            <w:gridSpan w:val="2"/>
            <w:vAlign w:val="bottom"/>
          </w:tcPr>
          <w:p w14:paraId="6253466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2FC00275" w14:textId="6F2C3CC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169,878</w:t>
            </w:r>
          </w:p>
        </w:tc>
        <w:tc>
          <w:tcPr>
            <w:tcW w:w="265" w:type="dxa"/>
            <w:gridSpan w:val="4"/>
            <w:vAlign w:val="bottom"/>
          </w:tcPr>
          <w:p w14:paraId="742B08B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1FA0F86" w14:textId="08330BE1" w:rsidR="006A1E64" w:rsidRPr="008D4A59" w:rsidRDefault="00407D6C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385,342</w:t>
            </w:r>
          </w:p>
        </w:tc>
        <w:tc>
          <w:tcPr>
            <w:tcW w:w="270" w:type="dxa"/>
            <w:gridSpan w:val="2"/>
            <w:vAlign w:val="bottom"/>
          </w:tcPr>
          <w:p w14:paraId="6132669D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65977431" w14:textId="5A1A0DEF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356,719</w:t>
            </w:r>
          </w:p>
        </w:tc>
      </w:tr>
      <w:tr w:rsidR="006A1E64" w:rsidRPr="004C7879" w14:paraId="5E5AE708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</w:tcPr>
          <w:p w14:paraId="4FE8C08E" w14:textId="7971BA8C" w:rsidR="006A1E64" w:rsidRPr="008D4A59" w:rsidRDefault="006A1E64" w:rsidP="006A1E64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134" w:type="dxa"/>
            <w:gridSpan w:val="2"/>
          </w:tcPr>
          <w:p w14:paraId="5D54C85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8965CD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B74768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1DF3EB6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19A26B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1CBBD4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002835B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A2665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E3BBC9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4BE928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E08C66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51B0F49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0CA489D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F48EB67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4B7B904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77433976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</w:tcPr>
          <w:p w14:paraId="70A97029" w14:textId="3CEA3F42" w:rsidR="006A1E64" w:rsidRPr="008D4A59" w:rsidRDefault="006A1E64" w:rsidP="008D4A59">
            <w:pPr>
              <w:tabs>
                <w:tab w:val="clear" w:pos="227"/>
                <w:tab w:val="left" w:pos="150"/>
              </w:tabs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  <w:vAlign w:val="bottom"/>
          </w:tcPr>
          <w:p w14:paraId="2F40D64C" w14:textId="46A246E7" w:rsidR="006A1E64" w:rsidRPr="008D4A59" w:rsidRDefault="009B57E5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569EFC2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C1FD0A0" w14:textId="0D67AF7E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5B935A3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EF91D37" w14:textId="79664B08" w:rsidR="006A1E64" w:rsidRPr="008D4A59" w:rsidRDefault="00E97A52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1,293,545</w:t>
            </w:r>
          </w:p>
        </w:tc>
        <w:tc>
          <w:tcPr>
            <w:tcW w:w="263" w:type="dxa"/>
            <w:gridSpan w:val="2"/>
          </w:tcPr>
          <w:p w14:paraId="75E29F0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11FB6D11" w14:textId="2E4D1CC6" w:rsidR="006A1E64" w:rsidRPr="008D4A59" w:rsidRDefault="00AE348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  <w:tc>
          <w:tcPr>
            <w:tcW w:w="236" w:type="dxa"/>
            <w:gridSpan w:val="2"/>
            <w:vAlign w:val="bottom"/>
          </w:tcPr>
          <w:p w14:paraId="7593EE8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732AA94" w14:textId="295744C1" w:rsidR="006A1E64" w:rsidRPr="008D4A59" w:rsidRDefault="00DF7AF0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C6BB3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C0929D0" w14:textId="0F249881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695DBB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0E1ADC71" w14:textId="5EF0BA37" w:rsidR="006A1E64" w:rsidRPr="008D4A59" w:rsidRDefault="000050D3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1,293,545</w:t>
            </w:r>
          </w:p>
        </w:tc>
        <w:tc>
          <w:tcPr>
            <w:tcW w:w="270" w:type="dxa"/>
            <w:gridSpan w:val="2"/>
            <w:vAlign w:val="bottom"/>
          </w:tcPr>
          <w:p w14:paraId="3787902D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66B2DFDE" w14:textId="34957160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</w:tr>
      <w:tr w:rsidR="006A1E64" w:rsidRPr="004C7879" w14:paraId="1ECCB4C0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</w:tcPr>
          <w:p w14:paraId="4C599217" w14:textId="132FCAA0" w:rsidR="006A1E64" w:rsidRPr="008D4A59" w:rsidRDefault="006A1E64" w:rsidP="006A1E64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5C727D37" w14:textId="5A86EED2" w:rsidR="006A1E64" w:rsidRPr="008D4A59" w:rsidRDefault="009B57E5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2F3A90B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4CE2E8A" w14:textId="5DC43D9A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24DC6C9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73E3AC4" w14:textId="4AF96FE4" w:rsidR="006A1E64" w:rsidRPr="008D4A59" w:rsidRDefault="009469B0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613,970</w:t>
            </w:r>
          </w:p>
        </w:tc>
        <w:tc>
          <w:tcPr>
            <w:tcW w:w="263" w:type="dxa"/>
            <w:gridSpan w:val="2"/>
          </w:tcPr>
          <w:p w14:paraId="6961323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50D14179" w14:textId="79452A65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36" w:type="dxa"/>
            <w:gridSpan w:val="2"/>
            <w:vAlign w:val="bottom"/>
          </w:tcPr>
          <w:p w14:paraId="06C9ADB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21997B4" w14:textId="13F56AF8" w:rsidR="006A1E64" w:rsidRPr="008D4A59" w:rsidRDefault="00DF7AF0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ADD888B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CC0029" w14:textId="09FB4A3C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02EF03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43C19D0F" w14:textId="14E0D844" w:rsidR="006A1E64" w:rsidRPr="008D4A59" w:rsidRDefault="00321715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613,970</w:t>
            </w:r>
          </w:p>
        </w:tc>
        <w:tc>
          <w:tcPr>
            <w:tcW w:w="270" w:type="dxa"/>
            <w:gridSpan w:val="2"/>
            <w:vAlign w:val="bottom"/>
          </w:tcPr>
          <w:p w14:paraId="75B31BB1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733A4DEF" w14:textId="642B4AC3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6A1E64" w:rsidRPr="004C7879" w14:paraId="3B21B7ED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</w:tcPr>
          <w:p w14:paraId="33587EE9" w14:textId="0ED14293" w:rsidR="006A1E64" w:rsidRPr="008D4A59" w:rsidRDefault="006A1E64" w:rsidP="008D4A59">
            <w:pPr>
              <w:tabs>
                <w:tab w:val="clear" w:pos="227"/>
                <w:tab w:val="left" w:pos="150"/>
                <w:tab w:val="left" w:pos="250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A3DB248" w14:textId="0584E581" w:rsidR="006A1E64" w:rsidRPr="008D4A59" w:rsidRDefault="009B57E5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BED44C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8747138" w14:textId="4C7C2C10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76282C9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E445082" w14:textId="327CE8DD" w:rsidR="006A1E64" w:rsidRPr="008D4A59" w:rsidRDefault="004127F7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36,456</w:t>
            </w:r>
          </w:p>
        </w:tc>
        <w:tc>
          <w:tcPr>
            <w:tcW w:w="263" w:type="dxa"/>
            <w:gridSpan w:val="2"/>
          </w:tcPr>
          <w:p w14:paraId="1DD1848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09D6589C" w14:textId="6D785C0D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36" w:type="dxa"/>
            <w:gridSpan w:val="2"/>
            <w:vAlign w:val="bottom"/>
          </w:tcPr>
          <w:p w14:paraId="7F120E2B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2B67BFB" w14:textId="4915712D" w:rsidR="006A1E64" w:rsidRPr="008D4A59" w:rsidRDefault="00DF7AF0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DBF4FD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F667DC4" w14:textId="085B8A36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69F3847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</w:tcPr>
          <w:p w14:paraId="3E2CE4C1" w14:textId="77F1DE4F" w:rsidR="006A1E64" w:rsidRPr="008D4A59" w:rsidRDefault="004756A3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36,456</w:t>
            </w:r>
          </w:p>
        </w:tc>
        <w:tc>
          <w:tcPr>
            <w:tcW w:w="270" w:type="dxa"/>
            <w:gridSpan w:val="2"/>
            <w:vAlign w:val="bottom"/>
          </w:tcPr>
          <w:p w14:paraId="5B5083B2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</w:tcPr>
          <w:p w14:paraId="3AD93DB9" w14:textId="6BE0015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6A1E64" w:rsidRPr="004C7879" w14:paraId="4D224A6C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</w:tcPr>
          <w:p w14:paraId="3BBF4DC0" w14:textId="1A67D767" w:rsidR="006A1E64" w:rsidRPr="008D4A59" w:rsidRDefault="006A1E64" w:rsidP="006A1E64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40C5D50F" w14:textId="566538F7" w:rsidR="006A1E64" w:rsidRPr="008D4A59" w:rsidRDefault="009B57E5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08B804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02C53036" w14:textId="52B349F6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3"/>
          </w:tcPr>
          <w:p w14:paraId="61D74A3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1B478AC5" w14:textId="22030359" w:rsidR="006A1E64" w:rsidRPr="008D4A59" w:rsidRDefault="00F82160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2"/>
          </w:tcPr>
          <w:p w14:paraId="22A35DD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7052E1E1" w14:textId="72BD44D3" w:rsidR="006A1E64" w:rsidRPr="008D4A59" w:rsidRDefault="006A1E64" w:rsidP="008D4A59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236" w:type="dxa"/>
            <w:gridSpan w:val="2"/>
            <w:vAlign w:val="bottom"/>
          </w:tcPr>
          <w:p w14:paraId="36B07577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2A973278" w14:textId="56A3B751" w:rsidR="006A1E64" w:rsidRPr="008D4A59" w:rsidRDefault="00DF7AF0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0577F01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vAlign w:val="bottom"/>
          </w:tcPr>
          <w:p w14:paraId="6541D182" w14:textId="3AD1E5C0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290F427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</w:tcPr>
          <w:p w14:paraId="4974B733" w14:textId="58BB6DEF" w:rsidR="006A1E64" w:rsidRPr="008D4A59" w:rsidRDefault="005666DF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DA50AAD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14:paraId="5F975EF2" w14:textId="0BA05308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</w:tr>
      <w:tr w:rsidR="006A1E64" w:rsidRPr="004C7879" w14:paraId="2B01FA2F" w14:textId="77777777" w:rsidTr="008D4A59">
        <w:trPr>
          <w:gridAfter w:val="1"/>
          <w:wAfter w:w="14" w:type="dxa"/>
          <w:trHeight w:hRule="exact" w:val="360"/>
        </w:trPr>
        <w:tc>
          <w:tcPr>
            <w:tcW w:w="3802" w:type="dxa"/>
          </w:tcPr>
          <w:p w14:paraId="24FCE04B" w14:textId="78BB240B" w:rsidR="006A1E64" w:rsidRPr="008D4A59" w:rsidRDefault="006A1E64" w:rsidP="006A1E64">
            <w:pPr>
              <w:tabs>
                <w:tab w:val="clear" w:pos="227"/>
              </w:tabs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8079B7" w14:textId="63F24B56" w:rsidR="006A1E64" w:rsidRPr="008D4A59" w:rsidRDefault="009B57E5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215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741</w:t>
            </w:r>
          </w:p>
        </w:tc>
        <w:tc>
          <w:tcPr>
            <w:tcW w:w="271" w:type="dxa"/>
            <w:gridSpan w:val="2"/>
          </w:tcPr>
          <w:p w14:paraId="47CA3C2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72290A" w14:textId="43294EA4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186,841</w:t>
            </w:r>
          </w:p>
        </w:tc>
        <w:tc>
          <w:tcPr>
            <w:tcW w:w="273" w:type="dxa"/>
            <w:gridSpan w:val="3"/>
          </w:tcPr>
          <w:p w14:paraId="1A9D370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5E66F" w14:textId="5B1CAB84" w:rsidR="006A1E64" w:rsidRPr="008D4A59" w:rsidRDefault="008D40B5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1,944,189</w:t>
            </w:r>
          </w:p>
        </w:tc>
        <w:tc>
          <w:tcPr>
            <w:tcW w:w="263" w:type="dxa"/>
            <w:gridSpan w:val="2"/>
          </w:tcPr>
          <w:p w14:paraId="2675FBB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45F7E4" w14:textId="56356DE8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3,364,288</w:t>
            </w:r>
          </w:p>
        </w:tc>
        <w:tc>
          <w:tcPr>
            <w:tcW w:w="236" w:type="dxa"/>
            <w:gridSpan w:val="2"/>
            <w:vAlign w:val="bottom"/>
          </w:tcPr>
          <w:p w14:paraId="7243B4F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C74A" w14:textId="7A4DE90F" w:rsidR="006A1E64" w:rsidRPr="008D4A59" w:rsidRDefault="008D52BC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255,365</w:t>
            </w:r>
          </w:p>
        </w:tc>
        <w:tc>
          <w:tcPr>
            <w:tcW w:w="239" w:type="dxa"/>
            <w:gridSpan w:val="2"/>
            <w:vAlign w:val="bottom"/>
          </w:tcPr>
          <w:p w14:paraId="4FC722D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0A4D1" w14:textId="2167D011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254,771</w:t>
            </w:r>
          </w:p>
        </w:tc>
        <w:tc>
          <w:tcPr>
            <w:tcW w:w="265" w:type="dxa"/>
            <w:gridSpan w:val="4"/>
            <w:vAlign w:val="bottom"/>
          </w:tcPr>
          <w:p w14:paraId="390FB26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A3CEAE6" w14:textId="19437EB9" w:rsidR="006A1E64" w:rsidRPr="008D4A59" w:rsidRDefault="00253796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2,415,295</w:t>
            </w:r>
          </w:p>
        </w:tc>
        <w:tc>
          <w:tcPr>
            <w:tcW w:w="270" w:type="dxa"/>
            <w:gridSpan w:val="2"/>
            <w:vAlign w:val="bottom"/>
          </w:tcPr>
          <w:p w14:paraId="7E0C3139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95656" w14:textId="209E071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3,805,900</w:t>
            </w:r>
          </w:p>
        </w:tc>
      </w:tr>
      <w:tr w:rsidR="006A1E64" w:rsidRPr="004C7879" w14:paraId="29068819" w14:textId="77777777" w:rsidTr="008D4A59">
        <w:trPr>
          <w:trHeight w:hRule="exact" w:val="331"/>
        </w:trPr>
        <w:tc>
          <w:tcPr>
            <w:tcW w:w="3816" w:type="dxa"/>
            <w:gridSpan w:val="2"/>
            <w:vAlign w:val="bottom"/>
          </w:tcPr>
          <w:p w14:paraId="0F80A7C4" w14:textId="01899907" w:rsidR="006A1E64" w:rsidRPr="008D4A59" w:rsidRDefault="006A1E64" w:rsidP="006A1E64">
            <w:pPr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65" w:type="dxa"/>
            <w:gridSpan w:val="36"/>
          </w:tcPr>
          <w:p w14:paraId="170B569D" w14:textId="2EB6CEA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A1E64" w:rsidRPr="004C7879" w14:paraId="2752E637" w14:textId="77777777" w:rsidTr="008D4A59">
        <w:trPr>
          <w:trHeight w:hRule="exact" w:val="331"/>
        </w:trPr>
        <w:tc>
          <w:tcPr>
            <w:tcW w:w="3816" w:type="dxa"/>
            <w:gridSpan w:val="2"/>
            <w:vAlign w:val="bottom"/>
          </w:tcPr>
          <w:p w14:paraId="6472E287" w14:textId="77777777" w:rsidR="006A1E64" w:rsidRPr="008D4A59" w:rsidRDefault="006A1E64" w:rsidP="006A1E64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72" w:type="dxa"/>
            <w:gridSpan w:val="6"/>
            <w:vAlign w:val="bottom"/>
          </w:tcPr>
          <w:p w14:paraId="17F572C5" w14:textId="100F9E9D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3"/>
          </w:tcPr>
          <w:p w14:paraId="3E40A91D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7"/>
            <w:vAlign w:val="bottom"/>
          </w:tcPr>
          <w:p w14:paraId="7E07633C" w14:textId="38001C90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  <w:vAlign w:val="bottom"/>
          </w:tcPr>
          <w:p w14:paraId="7C76FC90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4" w:type="dxa"/>
            <w:gridSpan w:val="8"/>
            <w:tcBorders>
              <w:top w:val="nil"/>
              <w:left w:val="nil"/>
            </w:tcBorders>
            <w:vAlign w:val="bottom"/>
          </w:tcPr>
          <w:p w14:paraId="70068906" w14:textId="14AC839F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ข้อมูลระดับ 3</w:t>
            </w:r>
          </w:p>
        </w:tc>
        <w:tc>
          <w:tcPr>
            <w:tcW w:w="265" w:type="dxa"/>
            <w:gridSpan w:val="4"/>
            <w:vAlign w:val="bottom"/>
          </w:tcPr>
          <w:p w14:paraId="45C395B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0" w:type="dxa"/>
            <w:gridSpan w:val="6"/>
          </w:tcPr>
          <w:p w14:paraId="0E106DD9" w14:textId="76888BA6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A1E64" w:rsidRPr="004C7879" w14:paraId="4D5AFA90" w14:textId="77777777" w:rsidTr="008D4A59">
        <w:trPr>
          <w:trHeight w:val="416"/>
        </w:trPr>
        <w:tc>
          <w:tcPr>
            <w:tcW w:w="3816" w:type="dxa"/>
            <w:gridSpan w:val="2"/>
            <w:vAlign w:val="bottom"/>
          </w:tcPr>
          <w:p w14:paraId="1773F65D" w14:textId="77777777" w:rsidR="006A1E64" w:rsidRPr="008D4A59" w:rsidRDefault="006A1E64" w:rsidP="006A1E64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56BF0D40" w14:textId="6B6D127C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1" w:type="dxa"/>
            <w:gridSpan w:val="2"/>
          </w:tcPr>
          <w:p w14:paraId="7A6C2451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1BA2FFD" w14:textId="71C8D583" w:rsidR="006A1E64" w:rsidRPr="008D4A59" w:rsidRDefault="006A1E64" w:rsidP="006A1E64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3" w:type="dxa"/>
            <w:gridSpan w:val="3"/>
          </w:tcPr>
          <w:p w14:paraId="7ECFBA6C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022FC650" w14:textId="5038CCFB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63" w:type="dxa"/>
            <w:gridSpan w:val="2"/>
          </w:tcPr>
          <w:p w14:paraId="7DD78EF3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9400B5" w14:textId="17A0519B" w:rsidR="006A1E64" w:rsidRPr="008D4A59" w:rsidRDefault="006A1E64" w:rsidP="006A1E64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vAlign w:val="bottom"/>
          </w:tcPr>
          <w:p w14:paraId="35EBF70C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3871524A" w14:textId="27515D51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9" w:type="dxa"/>
            <w:gridSpan w:val="2"/>
          </w:tcPr>
          <w:p w14:paraId="6E6EACEF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26ED34AD" w14:textId="7BF373FE" w:rsidR="006A1E64" w:rsidRPr="008D4A59" w:rsidRDefault="006A1E64" w:rsidP="006A1E64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65" w:type="dxa"/>
            <w:gridSpan w:val="4"/>
          </w:tcPr>
          <w:p w14:paraId="750AA165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33DE83A6" w14:textId="6C183511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7A6D36C4" w14:textId="77777777" w:rsidR="006A1E64" w:rsidRPr="008D4A59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4ADAF7A3" w14:textId="02E62B07" w:rsidR="006A1E64" w:rsidRPr="008D4A59" w:rsidRDefault="006A1E64" w:rsidP="006A1E64">
            <w:pPr>
              <w:pStyle w:val="acctfourfigures"/>
              <w:tabs>
                <w:tab w:val="clear" w:pos="765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6A1E64" w:rsidRPr="004C7879" w14:paraId="64BA70FB" w14:textId="77777777" w:rsidTr="008D4A59">
        <w:trPr>
          <w:trHeight w:hRule="exact" w:val="331"/>
        </w:trPr>
        <w:tc>
          <w:tcPr>
            <w:tcW w:w="3816" w:type="dxa"/>
            <w:gridSpan w:val="2"/>
            <w:vAlign w:val="bottom"/>
          </w:tcPr>
          <w:p w14:paraId="432C3881" w14:textId="77777777" w:rsidR="006A1E64" w:rsidRPr="008D4A59" w:rsidRDefault="006A1E64" w:rsidP="006A1E64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2809458" w14:textId="430E93F9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  <w:gridSpan w:val="2"/>
          </w:tcPr>
          <w:p w14:paraId="69C7A186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8C7C4E" w14:textId="056EB7CF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3" w:type="dxa"/>
            <w:gridSpan w:val="3"/>
          </w:tcPr>
          <w:p w14:paraId="6A898204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384DD0CF" w14:textId="0307D283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gridSpan w:val="2"/>
          </w:tcPr>
          <w:p w14:paraId="1C506A9F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70BEF" w14:textId="18BC73CA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1331B62E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7526BAD4" w14:textId="38B5BBB6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69DA5917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7898ADC8" w14:textId="2091478C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5" w:type="dxa"/>
            <w:gridSpan w:val="4"/>
          </w:tcPr>
          <w:p w14:paraId="144FB71D" w14:textId="77777777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13084EA" w14:textId="4243EE50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gridSpan w:val="2"/>
          </w:tcPr>
          <w:p w14:paraId="4D67D362" w14:textId="77777777" w:rsidR="006A1E64" w:rsidRPr="008D4A59" w:rsidRDefault="006A1E64" w:rsidP="006A1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325304B" w14:textId="60F42ED9" w:rsidR="006A1E64" w:rsidRPr="008D4A59" w:rsidRDefault="006A1E64" w:rsidP="006A1E64">
            <w:pPr>
              <w:pStyle w:val="acctfourfigures"/>
              <w:tabs>
                <w:tab w:val="clear" w:pos="765"/>
              </w:tabs>
              <w:spacing w:line="240" w:lineRule="atLeast"/>
              <w:ind w:left="-109" w:right="-1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6A1E64" w:rsidRPr="004C7879" w14:paraId="0F5917A4" w14:textId="77777777" w:rsidTr="008D4A59">
        <w:trPr>
          <w:trHeight w:hRule="exact" w:val="331"/>
        </w:trPr>
        <w:tc>
          <w:tcPr>
            <w:tcW w:w="3816" w:type="dxa"/>
            <w:gridSpan w:val="2"/>
          </w:tcPr>
          <w:p w14:paraId="2F6D2FB6" w14:textId="77777777" w:rsidR="006A1E64" w:rsidRPr="008D4A59" w:rsidRDefault="006A1E64" w:rsidP="006A1E64">
            <w:pPr>
              <w:ind w:right="-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65" w:type="dxa"/>
            <w:gridSpan w:val="36"/>
          </w:tcPr>
          <w:p w14:paraId="3FA09AA2" w14:textId="5C676F8F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A1E64" w:rsidRPr="004C7879" w14:paraId="1F1B904C" w14:textId="77777777" w:rsidTr="008D4A59">
        <w:trPr>
          <w:trHeight w:hRule="exact" w:val="371"/>
        </w:trPr>
        <w:tc>
          <w:tcPr>
            <w:tcW w:w="3816" w:type="dxa"/>
            <w:gridSpan w:val="2"/>
          </w:tcPr>
          <w:p w14:paraId="5DA4395B" w14:textId="5730A83F" w:rsidR="006A1E64" w:rsidRPr="008D4A59" w:rsidRDefault="006A1E64" w:rsidP="006A1E64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gridSpan w:val="2"/>
            <w:vAlign w:val="bottom"/>
          </w:tcPr>
          <w:p w14:paraId="00393845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E306B3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8EB12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gridSpan w:val="3"/>
          </w:tcPr>
          <w:p w14:paraId="072F94B8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4768FF01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220BB0F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91BBC4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DD309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9DB0E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E99440C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8D452E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47E54BF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D85E68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E972EE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AEADC8A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E64" w:rsidRPr="004C7879" w14:paraId="04E8F2BE" w14:textId="77777777" w:rsidTr="008D4A59">
        <w:trPr>
          <w:trHeight w:hRule="exact" w:val="360"/>
        </w:trPr>
        <w:tc>
          <w:tcPr>
            <w:tcW w:w="3816" w:type="dxa"/>
            <w:gridSpan w:val="2"/>
          </w:tcPr>
          <w:p w14:paraId="39A7658B" w14:textId="5F472ED3" w:rsidR="006A1E64" w:rsidRPr="008D4A59" w:rsidRDefault="006A1E64" w:rsidP="006A1E64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29322E8C" w14:textId="3D7C9039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530828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10C74CC" w14:textId="6EB5B824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" w:type="dxa"/>
            <w:gridSpan w:val="3"/>
          </w:tcPr>
          <w:p w14:paraId="45E9845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A86A2FF" w14:textId="4C662A53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0A27DC9E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4753EB" w14:textId="067285B4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6B32E3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8C2A78" w14:textId="727FEBCE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C462F09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B874643" w14:textId="30863E7D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2F9F3196" w14:textId="77777777" w:rsidR="006A1E64" w:rsidRPr="008D4A59" w:rsidRDefault="006A1E64" w:rsidP="006A1E6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093E18A5" w14:textId="2918169B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E441A8E" w14:textId="77777777" w:rsidR="006A1E64" w:rsidRPr="008D4A59" w:rsidRDefault="006A1E64" w:rsidP="006A1E64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05BB7E4D" w14:textId="1C27FFF1" w:rsidR="006A1E64" w:rsidRPr="008D4A59" w:rsidRDefault="006A1E64" w:rsidP="006A1E6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656C" w:rsidRPr="004C7879" w14:paraId="3C5D8D88" w14:textId="77777777" w:rsidTr="008D4A59">
        <w:trPr>
          <w:trHeight w:hRule="exact" w:val="346"/>
        </w:trPr>
        <w:tc>
          <w:tcPr>
            <w:tcW w:w="3816" w:type="dxa"/>
            <w:gridSpan w:val="2"/>
          </w:tcPr>
          <w:p w14:paraId="64F8F7EC" w14:textId="6206551A" w:rsidR="00E5656C" w:rsidRPr="008D4A59" w:rsidRDefault="00E5656C" w:rsidP="00E5656C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gridSpan w:val="2"/>
          </w:tcPr>
          <w:p w14:paraId="0765AC60" w14:textId="45FC62E3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292810A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296D563E" w14:textId="00A0C049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2925ACB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23B20885" w14:textId="2F389D59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633,927</w:t>
            </w:r>
          </w:p>
        </w:tc>
        <w:tc>
          <w:tcPr>
            <w:tcW w:w="263" w:type="dxa"/>
            <w:gridSpan w:val="2"/>
          </w:tcPr>
          <w:p w14:paraId="7FFDA9EF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416D2AF0" w14:textId="3FF2944C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  <w:tc>
          <w:tcPr>
            <w:tcW w:w="236" w:type="dxa"/>
            <w:gridSpan w:val="2"/>
            <w:vAlign w:val="bottom"/>
          </w:tcPr>
          <w:p w14:paraId="14150F6F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</w:tcPr>
          <w:p w14:paraId="06FDCB6D" w14:textId="19D3D7AE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171CD9E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</w:tcPr>
          <w:p w14:paraId="15EA0902" w14:textId="3B228E6B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4E6846B3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116D2AFB" w14:textId="5F492D61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633,927</w:t>
            </w:r>
          </w:p>
        </w:tc>
        <w:tc>
          <w:tcPr>
            <w:tcW w:w="270" w:type="dxa"/>
            <w:gridSpan w:val="2"/>
            <w:vAlign w:val="bottom"/>
          </w:tcPr>
          <w:p w14:paraId="24168C84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01979AD" w14:textId="2FF40CD4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</w:tr>
      <w:tr w:rsidR="00E5656C" w:rsidRPr="004C7879" w14:paraId="3223ACAB" w14:textId="77777777" w:rsidTr="008D4A59">
        <w:trPr>
          <w:trHeight w:hRule="exact" w:val="360"/>
        </w:trPr>
        <w:tc>
          <w:tcPr>
            <w:tcW w:w="3816" w:type="dxa"/>
            <w:gridSpan w:val="2"/>
            <w:vAlign w:val="bottom"/>
          </w:tcPr>
          <w:p w14:paraId="13E90AB9" w14:textId="27FBA96D" w:rsidR="00E5656C" w:rsidRPr="008D4A59" w:rsidRDefault="00E5656C" w:rsidP="00E5656C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สัญญาแลกเปลี่ยนสกุลเงินและอัตราดอกเบี้ย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1E6413CC" w14:textId="7E6A83B1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0584C0F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66A91D9" w14:textId="31FD5B61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516A06BA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6B90EE13" w14:textId="0C6BB293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1,515,246</w:t>
            </w:r>
          </w:p>
        </w:tc>
        <w:tc>
          <w:tcPr>
            <w:tcW w:w="263" w:type="dxa"/>
            <w:gridSpan w:val="2"/>
          </w:tcPr>
          <w:p w14:paraId="320A4D4F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504493A9" w14:textId="582FEB32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36" w:type="dxa"/>
            <w:gridSpan w:val="2"/>
            <w:vAlign w:val="bottom"/>
          </w:tcPr>
          <w:p w14:paraId="71E18A91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748DC426" w14:textId="6F05E4C2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7DAAE029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1F667690" w14:textId="37BE79E9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8DF3AEB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66E42395" w14:textId="155EBBA1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1,515,246</w:t>
            </w:r>
          </w:p>
        </w:tc>
        <w:tc>
          <w:tcPr>
            <w:tcW w:w="270" w:type="dxa"/>
            <w:gridSpan w:val="2"/>
            <w:vAlign w:val="bottom"/>
          </w:tcPr>
          <w:p w14:paraId="5935FFA4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079D21BB" w14:textId="409CDE02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E5656C" w:rsidRPr="004C7879" w14:paraId="397FADE2" w14:textId="77777777" w:rsidTr="008D4A59">
        <w:trPr>
          <w:trHeight w:hRule="exact" w:val="360"/>
        </w:trPr>
        <w:tc>
          <w:tcPr>
            <w:tcW w:w="3816" w:type="dxa"/>
            <w:gridSpan w:val="2"/>
          </w:tcPr>
          <w:p w14:paraId="608A5C65" w14:textId="7C9F9269" w:rsidR="00E5656C" w:rsidRPr="008D4A59" w:rsidRDefault="00E5656C" w:rsidP="00E5656C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340266E8" w14:textId="574B0659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5B328E99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3D9565E3" w14:textId="5FA76E2E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27729B4B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</w:tcPr>
          <w:p w14:paraId="72BC6050" w14:textId="1E5F4C7B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111,267</w:t>
            </w:r>
          </w:p>
        </w:tc>
        <w:tc>
          <w:tcPr>
            <w:tcW w:w="263" w:type="dxa"/>
            <w:gridSpan w:val="2"/>
          </w:tcPr>
          <w:p w14:paraId="3FC7D59F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right w:val="nil"/>
            </w:tcBorders>
          </w:tcPr>
          <w:p w14:paraId="705B18A3" w14:textId="415EB0DC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36" w:type="dxa"/>
            <w:gridSpan w:val="2"/>
            <w:vAlign w:val="bottom"/>
          </w:tcPr>
          <w:p w14:paraId="71CD2A49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right w:val="nil"/>
            </w:tcBorders>
            <w:vAlign w:val="bottom"/>
          </w:tcPr>
          <w:p w14:paraId="66DC2322" w14:textId="5025C94E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63CCFDB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vAlign w:val="bottom"/>
          </w:tcPr>
          <w:p w14:paraId="05FECBBF" w14:textId="2157ADB9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DB00EE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</w:tcPr>
          <w:p w14:paraId="5EBF7A2F" w14:textId="6E50DDB6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111,267</w:t>
            </w:r>
          </w:p>
        </w:tc>
        <w:tc>
          <w:tcPr>
            <w:tcW w:w="270" w:type="dxa"/>
            <w:gridSpan w:val="2"/>
            <w:vAlign w:val="bottom"/>
          </w:tcPr>
          <w:p w14:paraId="72BF411A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2E316F18" w14:textId="5CFDC705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E5656C" w:rsidRPr="004C7879" w14:paraId="4F34353A" w14:textId="77777777" w:rsidTr="008D4A59">
        <w:trPr>
          <w:trHeight w:hRule="exact" w:val="360"/>
        </w:trPr>
        <w:tc>
          <w:tcPr>
            <w:tcW w:w="3816" w:type="dxa"/>
            <w:gridSpan w:val="2"/>
          </w:tcPr>
          <w:p w14:paraId="12A42963" w14:textId="10C0C1DB" w:rsidR="00E5656C" w:rsidRPr="008D4A59" w:rsidRDefault="00E5656C" w:rsidP="00E5656C">
            <w:pPr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gridSpan w:val="2"/>
            <w:vAlign w:val="bottom"/>
          </w:tcPr>
          <w:p w14:paraId="3ED48345" w14:textId="743F77A5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9BCD2C4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5BEEAE33" w14:textId="353ACD2A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6E9DC440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357EB067" w14:textId="4C4B9950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62,586</w:t>
            </w:r>
          </w:p>
        </w:tc>
        <w:tc>
          <w:tcPr>
            <w:tcW w:w="263" w:type="dxa"/>
            <w:gridSpan w:val="2"/>
          </w:tcPr>
          <w:p w14:paraId="584241A6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DD5C2B" w14:textId="695B3B31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7258F73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D009B" w14:textId="54A8A5A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30CE060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bottom w:val="single" w:sz="4" w:space="0" w:color="auto"/>
            </w:tcBorders>
            <w:vAlign w:val="bottom"/>
          </w:tcPr>
          <w:p w14:paraId="100880D8" w14:textId="3BB05006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31439A43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bottom w:val="single" w:sz="4" w:space="0" w:color="auto"/>
            </w:tcBorders>
          </w:tcPr>
          <w:p w14:paraId="0981D43C" w14:textId="2F56813C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62,586</w:t>
            </w:r>
          </w:p>
        </w:tc>
        <w:tc>
          <w:tcPr>
            <w:tcW w:w="270" w:type="dxa"/>
            <w:gridSpan w:val="2"/>
            <w:vAlign w:val="bottom"/>
          </w:tcPr>
          <w:p w14:paraId="54B7B7BF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vAlign w:val="bottom"/>
          </w:tcPr>
          <w:p w14:paraId="2710EBD6" w14:textId="6BFAA98E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E5656C" w:rsidRPr="004C7879" w14:paraId="2D1E78BE" w14:textId="77777777" w:rsidTr="008D4A59">
        <w:trPr>
          <w:trHeight w:hRule="exact" w:val="360"/>
        </w:trPr>
        <w:tc>
          <w:tcPr>
            <w:tcW w:w="3816" w:type="dxa"/>
            <w:gridSpan w:val="2"/>
          </w:tcPr>
          <w:p w14:paraId="50A67F1E" w14:textId="6A8D3892" w:rsidR="00E5656C" w:rsidRPr="008D4A59" w:rsidRDefault="00E5656C" w:rsidP="00E5656C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16B3" w14:textId="41DDE3B0" w:rsidR="00E5656C" w:rsidRPr="008D4A59" w:rsidRDefault="00E5656C" w:rsidP="008D4A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B4B7C1C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2906" w14:textId="4085CE1F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3"/>
          </w:tcPr>
          <w:p w14:paraId="7763967B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0DB94" w14:textId="646EA660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2,323,026</w:t>
            </w:r>
          </w:p>
        </w:tc>
        <w:tc>
          <w:tcPr>
            <w:tcW w:w="263" w:type="dxa"/>
            <w:gridSpan w:val="2"/>
          </w:tcPr>
          <w:p w14:paraId="4A449003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955C" w14:textId="74E1290F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  <w:tc>
          <w:tcPr>
            <w:tcW w:w="236" w:type="dxa"/>
            <w:gridSpan w:val="2"/>
            <w:vAlign w:val="bottom"/>
          </w:tcPr>
          <w:p w14:paraId="454FD532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2B2C9" w14:textId="64E7DC38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C8197C5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836BC" w14:textId="3D3DCF9B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5" w:type="dxa"/>
            <w:gridSpan w:val="4"/>
            <w:vAlign w:val="bottom"/>
          </w:tcPr>
          <w:p w14:paraId="1A489FCB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F26EBE3" w14:textId="24A8A6DA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2,323,026</w:t>
            </w:r>
          </w:p>
        </w:tc>
        <w:tc>
          <w:tcPr>
            <w:tcW w:w="270" w:type="dxa"/>
            <w:gridSpan w:val="2"/>
            <w:vAlign w:val="bottom"/>
          </w:tcPr>
          <w:p w14:paraId="433445B2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629C99" w14:textId="5772006B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</w:tr>
      <w:tr w:rsidR="00E5656C" w:rsidRPr="004C7879" w14:paraId="53D5E3E0" w14:textId="77777777" w:rsidTr="008D4A59">
        <w:trPr>
          <w:trHeight w:hRule="exact" w:val="331"/>
        </w:trPr>
        <w:tc>
          <w:tcPr>
            <w:tcW w:w="3816" w:type="dxa"/>
            <w:gridSpan w:val="2"/>
          </w:tcPr>
          <w:p w14:paraId="545CBB76" w14:textId="27283FFB" w:rsidR="00E5656C" w:rsidRPr="008D4A59" w:rsidRDefault="00E5656C" w:rsidP="00E5656C">
            <w:pPr>
              <w:ind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3835AAEE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7DEB4CAA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46E91EA7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  <w:gridSpan w:val="3"/>
          </w:tcPr>
          <w:p w14:paraId="7849C11C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</w:tcPr>
          <w:p w14:paraId="40824436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</w:tcPr>
          <w:p w14:paraId="607F9AF7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8DD49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3FDEE0B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2027F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546AE90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4" w:space="0" w:color="auto"/>
            </w:tcBorders>
            <w:vAlign w:val="bottom"/>
          </w:tcPr>
          <w:p w14:paraId="03A37780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4"/>
            <w:vAlign w:val="bottom"/>
          </w:tcPr>
          <w:p w14:paraId="312C0AEB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</w:tcBorders>
            <w:vAlign w:val="bottom"/>
          </w:tcPr>
          <w:p w14:paraId="01ABB3AA" w14:textId="77777777" w:rsidR="00E5656C" w:rsidRPr="008D4A59" w:rsidRDefault="00E5656C" w:rsidP="00E5656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182F84" w14:textId="77777777" w:rsidR="00E5656C" w:rsidRPr="008D4A59" w:rsidRDefault="00E5656C" w:rsidP="00E5656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bottom"/>
          </w:tcPr>
          <w:p w14:paraId="41E39B9E" w14:textId="77777777" w:rsidR="00E5656C" w:rsidRPr="008D4A59" w:rsidRDefault="00E5656C" w:rsidP="00E565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2A67C72F" w14:textId="3D279AAC" w:rsidR="00137E45" w:rsidRPr="00B31CDB" w:rsidRDefault="00137E45">
      <w:pPr>
        <w:rPr>
          <w:rFonts w:cstheme="minorBidi"/>
        </w:rPr>
      </w:pPr>
    </w:p>
    <w:p w14:paraId="3D412FF9" w14:textId="77777777" w:rsidR="005642A3" w:rsidRDefault="005642A3">
      <w:r>
        <w:br w:type="page"/>
      </w:r>
    </w:p>
    <w:tbl>
      <w:tblPr>
        <w:tblW w:w="144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59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F06A32" w:rsidRPr="00C01183" w14:paraId="1F189E47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5BBF649C" w14:textId="03B120BA" w:rsidR="00F06A32" w:rsidRPr="008D4A59" w:rsidRDefault="00F06A32" w:rsidP="00812D46">
            <w:pPr>
              <w:tabs>
                <w:tab w:val="left" w:pos="348"/>
              </w:tabs>
              <w:spacing w:line="240" w:lineRule="auto"/>
              <w:ind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</w:tcPr>
          <w:p w14:paraId="4938B22F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06A32" w:rsidRPr="00C01183" w14:paraId="5599F839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  <w:hideMark/>
          </w:tcPr>
          <w:p w14:paraId="0E7CBE2C" w14:textId="77777777" w:rsidR="00F06A32" w:rsidRPr="008D4A59" w:rsidRDefault="00F06A32" w:rsidP="00812D46">
            <w:pPr>
              <w:spacing w:line="240" w:lineRule="auto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8490FBE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5ED9861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FBAF7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7086FCD5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59E75B6" w14:textId="77777777" w:rsidR="00F06A32" w:rsidRPr="008D4A59" w:rsidRDefault="00F06A32" w:rsidP="00812D46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D4A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B16842F" w14:textId="77777777" w:rsidR="00F06A32" w:rsidRPr="008D4A59" w:rsidRDefault="00F06A32" w:rsidP="00812D46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9D9DA57" w14:textId="77777777" w:rsidR="00F06A32" w:rsidRPr="008D4A59" w:rsidRDefault="00F06A32" w:rsidP="00812D46">
            <w:pPr>
              <w:tabs>
                <w:tab w:val="clear" w:pos="1871"/>
                <w:tab w:val="left" w:pos="1403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70181" w:rsidRPr="00C01183" w14:paraId="40EF7A3C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0ED47A87" w14:textId="6D284B84" w:rsidR="00C70181" w:rsidRPr="008D4A59" w:rsidRDefault="00C70181" w:rsidP="00C7018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7FF894DB" w14:textId="2599CBCF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7E739A07" w14:textId="77777777" w:rsidR="00C70181" w:rsidRPr="008D4A59" w:rsidRDefault="00C70181" w:rsidP="00C7018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50ADD3" w14:textId="00E8EC2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B293BD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FF4047A" w14:textId="51C3B12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0F5C985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F3B6E6" w14:textId="70EEAD81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360" w:type="dxa"/>
            <w:vAlign w:val="bottom"/>
          </w:tcPr>
          <w:p w14:paraId="07BC486F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597D08" w14:textId="3776C952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0D1E6723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48B5A29" w14:textId="60758473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610EA8CA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1F44413" w14:textId="67925C70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8D4A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52E459C7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2FEEF8" w14:textId="628457A6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C70181" w:rsidRPr="00C01183" w14:paraId="1D6907F3" w14:textId="77777777" w:rsidTr="008D4A59">
        <w:trPr>
          <w:trHeight w:hRule="exact" w:val="331"/>
          <w:tblHeader/>
        </w:trPr>
        <w:tc>
          <w:tcPr>
            <w:tcW w:w="3859" w:type="dxa"/>
            <w:vAlign w:val="bottom"/>
          </w:tcPr>
          <w:p w14:paraId="30850122" w14:textId="77777777" w:rsidR="00C70181" w:rsidRPr="008D4A59" w:rsidRDefault="00C70181" w:rsidP="00C70181">
            <w:pPr>
              <w:tabs>
                <w:tab w:val="clear" w:pos="454"/>
                <w:tab w:val="left" w:pos="120"/>
                <w:tab w:val="left" w:pos="350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center"/>
          </w:tcPr>
          <w:p w14:paraId="2006C6A3" w14:textId="6FCCDC88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3EFF0EFE" w14:textId="77777777" w:rsidR="00C70181" w:rsidRPr="008D4A59" w:rsidRDefault="00C70181" w:rsidP="00C7018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9EEED74" w14:textId="133A3F14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3E186A69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B70DDE" w14:textId="3C970EAD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0E9BE1AE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D2D967F" w14:textId="418E94C2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360" w:type="dxa"/>
            <w:vAlign w:val="center"/>
          </w:tcPr>
          <w:p w14:paraId="28F34826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1823B49F" w14:textId="36E3FE7E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2CD4F0EF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02BCB02" w14:textId="2588DF29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2B17B876" w14:textId="77777777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0C4B34" w14:textId="59CA8FF4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  <w:vAlign w:val="center"/>
          </w:tcPr>
          <w:p w14:paraId="1AADE4EE" w14:textId="77777777" w:rsidR="00C70181" w:rsidRPr="008D4A59" w:rsidRDefault="00C70181" w:rsidP="00C7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C344C8A" w14:textId="0F29C0D3" w:rsidR="00C70181" w:rsidRPr="008D4A59" w:rsidRDefault="00C70181" w:rsidP="00C70181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C70181" w:rsidRPr="00C01183" w14:paraId="35C9614C" w14:textId="77777777" w:rsidTr="008D4A59">
        <w:trPr>
          <w:trHeight w:hRule="exact" w:val="331"/>
          <w:tblHeader/>
        </w:trPr>
        <w:tc>
          <w:tcPr>
            <w:tcW w:w="3859" w:type="dxa"/>
          </w:tcPr>
          <w:p w14:paraId="3E3116FB" w14:textId="77777777" w:rsidR="00C70181" w:rsidRPr="008D4A59" w:rsidRDefault="00C70181" w:rsidP="00C70181">
            <w:pPr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620" w:type="dxa"/>
            <w:gridSpan w:val="15"/>
          </w:tcPr>
          <w:p w14:paraId="734B9614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D4A59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C70181" w:rsidRPr="00C01183" w14:paraId="60966558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5D361F5D" w14:textId="3B4287D6" w:rsidR="00C70181" w:rsidRPr="008D4A59" w:rsidRDefault="00C70181" w:rsidP="00C70181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080" w:type="dxa"/>
          </w:tcPr>
          <w:p w14:paraId="33ACA113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C18D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40D3A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04A3A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832B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8F3F0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29DA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316F7E6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30D925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0728D4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602F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9C8F2D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D9C3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E04E8" w14:textId="77777777" w:rsidR="00C70181" w:rsidRPr="008D4A59" w:rsidRDefault="00C70181" w:rsidP="00C7018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EEA7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0181" w:rsidRPr="00C01183" w14:paraId="4B40169E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5F9AF8B" w14:textId="77777777" w:rsidR="00C70181" w:rsidRPr="008D4A59" w:rsidRDefault="00C70181" w:rsidP="00C70181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3B4555F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00EFE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50049B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188808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78E99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96487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65EE1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86CD149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A5B5F0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1788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BA942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D3BC8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F508D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22DD4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84D72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0181" w:rsidRPr="00C01183" w14:paraId="6BF1CBC2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74B07E7E" w14:textId="2BC8D339" w:rsidR="00C70181" w:rsidRPr="008D4A59" w:rsidRDefault="00C70181" w:rsidP="00C70181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B8CF89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A4B8C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A0E94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2294E6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70D4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62354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63DF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884B8AD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AD8D4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12B59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E1E6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722600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287EC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947BA5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58639A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0181" w:rsidRPr="00C01183" w14:paraId="1F442DC4" w14:textId="77777777" w:rsidTr="008D4A59">
        <w:trPr>
          <w:trHeight w:hRule="exact" w:val="362"/>
        </w:trPr>
        <w:tc>
          <w:tcPr>
            <w:tcW w:w="3859" w:type="dxa"/>
            <w:vAlign w:val="center"/>
            <w:hideMark/>
          </w:tcPr>
          <w:p w14:paraId="37D90868" w14:textId="525C0135" w:rsidR="00C70181" w:rsidRPr="008D4A59" w:rsidRDefault="00C70181" w:rsidP="00DE13ED">
            <w:pPr>
              <w:tabs>
                <w:tab w:val="clear" w:pos="227"/>
                <w:tab w:val="left" w:pos="176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3992BCD0" w14:textId="54339D14" w:rsidR="00C70181" w:rsidRPr="008D4A59" w:rsidRDefault="00E747F2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123,678</w:t>
            </w:r>
          </w:p>
        </w:tc>
        <w:tc>
          <w:tcPr>
            <w:tcW w:w="270" w:type="dxa"/>
          </w:tcPr>
          <w:p w14:paraId="4D6250A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BCEF62" w14:textId="6C63040C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103,649</w:t>
            </w:r>
          </w:p>
        </w:tc>
        <w:tc>
          <w:tcPr>
            <w:tcW w:w="270" w:type="dxa"/>
          </w:tcPr>
          <w:p w14:paraId="1E385ED7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9B2895" w14:textId="637FC879" w:rsidR="00C70181" w:rsidRPr="008D4A59" w:rsidRDefault="0039343A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270CB1A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2C585F" w14:textId="5CC84995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C4709A2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494C84" w14:textId="6D2CF4A6" w:rsidR="00C70181" w:rsidRPr="008D4A59" w:rsidRDefault="00625C0D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6309346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2D1695" w14:textId="70C5235A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23C83BE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AFDF38" w14:textId="7AE8B553" w:rsidR="00C70181" w:rsidRPr="008D4A59" w:rsidRDefault="0069735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140,178</w:t>
            </w:r>
          </w:p>
        </w:tc>
        <w:tc>
          <w:tcPr>
            <w:tcW w:w="270" w:type="dxa"/>
            <w:vAlign w:val="bottom"/>
          </w:tcPr>
          <w:p w14:paraId="1D13454E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5692A3" w14:textId="73C4AE9F" w:rsidR="00C70181" w:rsidRPr="008D4A59" w:rsidRDefault="00C70181" w:rsidP="008D4A59">
            <w:pPr>
              <w:pStyle w:val="acctfourfigures"/>
              <w:tabs>
                <w:tab w:val="clear" w:pos="765"/>
                <w:tab w:val="decimal" w:pos="521"/>
                <w:tab w:val="decimal" w:pos="860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</w:tr>
      <w:tr w:rsidR="00C70181" w:rsidRPr="00C01183" w14:paraId="56B6EE7A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159C74AC" w14:textId="77777777" w:rsidR="00C70181" w:rsidRPr="008D4A59" w:rsidRDefault="00C70181" w:rsidP="00C70181">
            <w:pPr>
              <w:tabs>
                <w:tab w:val="clear" w:pos="227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</w:tcPr>
          <w:p w14:paraId="36F8315F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ADE54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02E08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2C9D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6FEE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5E8331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DBD860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208B218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A506AD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FE1162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EDC43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DC6EE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15547B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56B91D" w14:textId="77777777" w:rsidR="00C70181" w:rsidRPr="008D4A59" w:rsidRDefault="00C70181" w:rsidP="00C70181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0883D8" w14:textId="77777777" w:rsidR="00C70181" w:rsidRPr="008D4A59" w:rsidRDefault="00C70181" w:rsidP="00C7018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0F6C" w:rsidRPr="00C01183" w14:paraId="27B05FB8" w14:textId="77777777" w:rsidTr="008D4A59">
        <w:trPr>
          <w:trHeight w:hRule="exact" w:val="353"/>
        </w:trPr>
        <w:tc>
          <w:tcPr>
            <w:tcW w:w="3859" w:type="dxa"/>
            <w:vAlign w:val="center"/>
          </w:tcPr>
          <w:p w14:paraId="4C2490E8" w14:textId="7287EAE1" w:rsidR="00BF0F6C" w:rsidRPr="008D4A59" w:rsidRDefault="00BF0F6C" w:rsidP="003E3C43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6DC2A25" w14:textId="2CAFA676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49AACE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2A60C0" w14:textId="2D9F3E64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CE7D44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87989" w14:textId="2407776B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1,242,497</w:t>
            </w:r>
          </w:p>
        </w:tc>
        <w:tc>
          <w:tcPr>
            <w:tcW w:w="270" w:type="dxa"/>
          </w:tcPr>
          <w:p w14:paraId="3A4B62D3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1AFB43" w14:textId="0ABBCF38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  <w:tc>
          <w:tcPr>
            <w:tcW w:w="360" w:type="dxa"/>
            <w:vAlign w:val="bottom"/>
          </w:tcPr>
          <w:p w14:paraId="1B26258A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7ADDB3" w14:textId="4FA5C682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97E935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DA4D2D" w14:textId="55EA26DC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CF96A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D39221" w14:textId="2B8C28B2" w:rsidR="00BF0F6C" w:rsidRPr="008D4A59" w:rsidRDefault="004F578F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1,242,497</w:t>
            </w:r>
          </w:p>
        </w:tc>
        <w:tc>
          <w:tcPr>
            <w:tcW w:w="270" w:type="dxa"/>
            <w:vAlign w:val="bottom"/>
          </w:tcPr>
          <w:p w14:paraId="2D99F9CB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10B9B1" w14:textId="5B6C005F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</w:tr>
      <w:tr w:rsidR="00BF0F6C" w:rsidRPr="00C01183" w14:paraId="24332456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7CBDE385" w14:textId="45D05E73" w:rsidR="00BF0F6C" w:rsidRPr="008D4A59" w:rsidRDefault="00BF0F6C" w:rsidP="00BF0F6C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59B19EB3" w14:textId="6991D6DB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220FA6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BBF05E2" w14:textId="512949E2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5179E0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D9138" w14:textId="2BFC52DB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613,970</w:t>
            </w:r>
          </w:p>
        </w:tc>
        <w:tc>
          <w:tcPr>
            <w:tcW w:w="270" w:type="dxa"/>
          </w:tcPr>
          <w:p w14:paraId="5D78DB26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7C176D" w14:textId="62095502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360" w:type="dxa"/>
            <w:vAlign w:val="bottom"/>
          </w:tcPr>
          <w:p w14:paraId="339B632D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388020" w14:textId="25BD41A5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983B9A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3381CC" w14:textId="12E1A6CF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075CE1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8301A0" w14:textId="1751C838" w:rsidR="00BF0F6C" w:rsidRPr="008D4A59" w:rsidRDefault="00094699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613,970</w:t>
            </w:r>
          </w:p>
        </w:tc>
        <w:tc>
          <w:tcPr>
            <w:tcW w:w="270" w:type="dxa"/>
            <w:vAlign w:val="bottom"/>
          </w:tcPr>
          <w:p w14:paraId="00E22188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2D200A" w14:textId="59572B08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BF0F6C" w:rsidRPr="00C01183" w14:paraId="25037C90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662A8B13" w14:textId="5CE0CC95" w:rsidR="00BF0F6C" w:rsidRPr="008D4A59" w:rsidRDefault="00BF0F6C" w:rsidP="00BF0F6C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F0BF59D" w14:textId="1AEC6F2B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DA3F2F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7B6BBEC" w14:textId="38044ED9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544260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31717" w14:textId="2D75AB7B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36,456</w:t>
            </w:r>
          </w:p>
        </w:tc>
        <w:tc>
          <w:tcPr>
            <w:tcW w:w="270" w:type="dxa"/>
          </w:tcPr>
          <w:p w14:paraId="0719D2B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B60FB4" w14:textId="1B0F1A60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360" w:type="dxa"/>
            <w:vAlign w:val="bottom"/>
          </w:tcPr>
          <w:p w14:paraId="57850F9B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B49563" w14:textId="688C174D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D3B5E7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F64EEF" w14:textId="75C9015A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3F15F1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39A6C7" w14:textId="5727F760" w:rsidR="00BF0F6C" w:rsidRPr="008D4A59" w:rsidRDefault="00A43062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36,456</w:t>
            </w:r>
          </w:p>
        </w:tc>
        <w:tc>
          <w:tcPr>
            <w:tcW w:w="270" w:type="dxa"/>
            <w:vAlign w:val="bottom"/>
          </w:tcPr>
          <w:p w14:paraId="71BFED2B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FA7265" w14:textId="001AA8AD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BF0F6C" w:rsidRPr="00C01183" w14:paraId="2076DF70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11CE5B22" w14:textId="37154BB1" w:rsidR="00BF0F6C" w:rsidRPr="008D4A59" w:rsidRDefault="00BF0F6C" w:rsidP="00BF0F6C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5B01C2" w14:textId="7B7195C4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F626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6EC7" w14:textId="1851BC51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597BD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F0E61C" w14:textId="1640575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6B89570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9DEA7" w14:textId="2D7396E3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06EF74FA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7592A" w14:textId="3CEC5131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36D4588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51CB2" w14:textId="3B45D5B4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5B3A907C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C5CB3F" w14:textId="7F9DA7E7" w:rsidR="00BF0F6C" w:rsidRPr="008D4A59" w:rsidRDefault="000451D2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6F1326CC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C44423" w14:textId="19C5B55D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BF0F6C" w:rsidRPr="00C01183" w14:paraId="17183851" w14:textId="77777777" w:rsidTr="008D4A59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0B6694AC" w14:textId="77777777" w:rsidR="00BF0F6C" w:rsidRPr="008D4A59" w:rsidRDefault="00BF0F6C" w:rsidP="00BF0F6C">
            <w:pPr>
              <w:tabs>
                <w:tab w:val="clear" w:pos="227"/>
                <w:tab w:val="left" w:pos="252"/>
              </w:tabs>
              <w:spacing w:line="240" w:lineRule="auto"/>
              <w:ind w:right="-90" w:firstLine="7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771D78" w14:textId="39EECFE4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123,678</w:t>
            </w:r>
          </w:p>
        </w:tc>
        <w:tc>
          <w:tcPr>
            <w:tcW w:w="270" w:type="dxa"/>
          </w:tcPr>
          <w:p w14:paraId="1CB2719E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BD78E5" w14:textId="12B22EF8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103,649</w:t>
            </w:r>
          </w:p>
        </w:tc>
        <w:tc>
          <w:tcPr>
            <w:tcW w:w="270" w:type="dxa"/>
          </w:tcPr>
          <w:p w14:paraId="73D3890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CFFAE" w14:textId="5E4225DB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1,892,923</w:t>
            </w:r>
          </w:p>
        </w:tc>
        <w:tc>
          <w:tcPr>
            <w:tcW w:w="270" w:type="dxa"/>
          </w:tcPr>
          <w:p w14:paraId="60296EC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BCDD1" w14:textId="46705D4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3,219,785</w:t>
            </w:r>
          </w:p>
        </w:tc>
        <w:tc>
          <w:tcPr>
            <w:tcW w:w="360" w:type="dxa"/>
            <w:vAlign w:val="bottom"/>
          </w:tcPr>
          <w:p w14:paraId="7E63989F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319D3" w14:textId="3988FA9C" w:rsidR="00BF0F6C" w:rsidRPr="008D4A59" w:rsidRDefault="0047505B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1C629C7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D295" w14:textId="0124258C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0FB064F0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D179C" w14:textId="128683EA" w:rsidR="00BF0F6C" w:rsidRPr="008D4A59" w:rsidRDefault="00A339D8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033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436</w:t>
            </w:r>
          </w:p>
        </w:tc>
        <w:tc>
          <w:tcPr>
            <w:tcW w:w="270" w:type="dxa"/>
            <w:vAlign w:val="bottom"/>
          </w:tcPr>
          <w:p w14:paraId="601FC65D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9C004" w14:textId="50CB7352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3,340,269</w:t>
            </w:r>
          </w:p>
        </w:tc>
      </w:tr>
      <w:tr w:rsidR="00BF0F6C" w:rsidRPr="00C01183" w14:paraId="4D9F9C26" w14:textId="77777777" w:rsidTr="008D4A59">
        <w:trPr>
          <w:trHeight w:hRule="exact" w:val="302"/>
        </w:trPr>
        <w:tc>
          <w:tcPr>
            <w:tcW w:w="3859" w:type="dxa"/>
            <w:vAlign w:val="center"/>
          </w:tcPr>
          <w:p w14:paraId="17352D42" w14:textId="77777777" w:rsidR="00BF0F6C" w:rsidRPr="008D4A59" w:rsidRDefault="00BF0F6C" w:rsidP="00BF0F6C">
            <w:pPr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82D1A6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B9B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2EE80A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8AED0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A7199D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E4A6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DC9AF0E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1D4D912B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C6D35F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A7B88E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5FFFA4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DF318A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7C3162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7F4390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4F9F51" w14:textId="77777777" w:rsidR="00BF0F6C" w:rsidRPr="008D4A59" w:rsidRDefault="00BF0F6C" w:rsidP="00BF0F6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0F6C" w:rsidRPr="00C01183" w14:paraId="052B1736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4128B774" w14:textId="1F22303B" w:rsidR="00BF0F6C" w:rsidRPr="008D4A59" w:rsidRDefault="00BF0F6C" w:rsidP="00BF0F6C">
            <w:pPr>
              <w:spacing w:line="240" w:lineRule="auto"/>
              <w:ind w:left="72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3095BFC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BA6DC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6D3724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9253C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4661BE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05BB6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B3CF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0EC67E" w14:textId="77777777" w:rsidR="00BF0F6C" w:rsidRPr="008D4A59" w:rsidRDefault="00BF0F6C" w:rsidP="00BF0F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1A5C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2244D" w14:textId="77777777" w:rsidR="00BF0F6C" w:rsidRPr="008D4A59" w:rsidRDefault="00BF0F6C" w:rsidP="00BF0F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789B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B3953" w14:textId="77777777" w:rsidR="00BF0F6C" w:rsidRPr="008D4A59" w:rsidRDefault="00BF0F6C" w:rsidP="00BF0F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30B0F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2BF31F" w14:textId="77777777" w:rsidR="00BF0F6C" w:rsidRPr="008D4A59" w:rsidRDefault="00BF0F6C" w:rsidP="00BF0F6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1AE0B3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0F6C" w:rsidRPr="00C01183" w14:paraId="2B8450D1" w14:textId="77777777" w:rsidTr="008D4A59">
        <w:trPr>
          <w:trHeight w:hRule="exact" w:val="360"/>
        </w:trPr>
        <w:tc>
          <w:tcPr>
            <w:tcW w:w="3859" w:type="dxa"/>
            <w:vAlign w:val="center"/>
            <w:hideMark/>
          </w:tcPr>
          <w:p w14:paraId="61262079" w14:textId="25647BB2" w:rsidR="00BF0F6C" w:rsidRPr="008D4A59" w:rsidRDefault="00BF0F6C" w:rsidP="00BF0F6C">
            <w:pPr>
              <w:spacing w:line="240" w:lineRule="auto"/>
              <w:ind w:left="160" w:right="-90" w:hanging="8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สัญญาอนุพันธ์</w:t>
            </w:r>
          </w:p>
        </w:tc>
        <w:tc>
          <w:tcPr>
            <w:tcW w:w="1080" w:type="dxa"/>
            <w:vAlign w:val="bottom"/>
          </w:tcPr>
          <w:p w14:paraId="5C2F27EB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B3ADD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ADF79D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13F3E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E3F502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3B0C23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4DA6AF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0005DD1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BF763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EE705A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58E8F0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ED1A87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1F7C18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E87065" w14:textId="77777777" w:rsidR="00BF0F6C" w:rsidRPr="008D4A59" w:rsidRDefault="00BF0F6C" w:rsidP="00BF0F6C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2CBE11" w14:textId="77777777" w:rsidR="00BF0F6C" w:rsidRPr="008D4A59" w:rsidRDefault="00BF0F6C" w:rsidP="00BF0F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0B49" w:rsidRPr="00C01183" w14:paraId="54B99597" w14:textId="77777777" w:rsidTr="008D4A59">
        <w:trPr>
          <w:trHeight w:hRule="exact" w:val="362"/>
        </w:trPr>
        <w:tc>
          <w:tcPr>
            <w:tcW w:w="3859" w:type="dxa"/>
            <w:vAlign w:val="center"/>
          </w:tcPr>
          <w:p w14:paraId="62907E57" w14:textId="2C666E23" w:rsidR="006A0B49" w:rsidRPr="008D4A59" w:rsidRDefault="006A0B49" w:rsidP="006A0B49">
            <w:pPr>
              <w:tabs>
                <w:tab w:val="clear" w:pos="227"/>
                <w:tab w:val="left" w:pos="191"/>
                <w:tab w:val="left" w:pos="321"/>
              </w:tabs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5EEF5DBB" w14:textId="2FA23EC6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EBAB3F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156156" w14:textId="03DD9C8E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43E4BA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AA8E28" w14:textId="67DBB0B0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311,343</w:t>
            </w:r>
          </w:p>
        </w:tc>
        <w:tc>
          <w:tcPr>
            <w:tcW w:w="270" w:type="dxa"/>
          </w:tcPr>
          <w:p w14:paraId="671C8585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3B3C39" w14:textId="5FB74C53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  <w:tc>
          <w:tcPr>
            <w:tcW w:w="360" w:type="dxa"/>
            <w:vAlign w:val="bottom"/>
          </w:tcPr>
          <w:p w14:paraId="178228AE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F6A1B" w14:textId="62E9A703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69847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BCA90B" w14:textId="62C12674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2ADEF3F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04571" w14:textId="5566B6D8" w:rsidR="006A0B49" w:rsidRPr="008D4A59" w:rsidRDefault="00894DCF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311,343</w:t>
            </w:r>
          </w:p>
        </w:tc>
        <w:tc>
          <w:tcPr>
            <w:tcW w:w="270" w:type="dxa"/>
            <w:vAlign w:val="bottom"/>
          </w:tcPr>
          <w:p w14:paraId="0C34B5C7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2E4FD5" w14:textId="28140463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</w:tr>
      <w:tr w:rsidR="006A0B49" w:rsidRPr="00C01183" w14:paraId="4D6C3F67" w14:textId="77777777" w:rsidTr="008D4A59">
        <w:trPr>
          <w:trHeight w:hRule="exact" w:val="353"/>
        </w:trPr>
        <w:tc>
          <w:tcPr>
            <w:tcW w:w="3859" w:type="dxa"/>
            <w:vAlign w:val="center"/>
          </w:tcPr>
          <w:p w14:paraId="37A1D534" w14:textId="2D3EB01A" w:rsidR="006A0B49" w:rsidRPr="008D4A59" w:rsidRDefault="006A0B49" w:rsidP="006A0B49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11A892C5" w14:textId="7E4F0339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134358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D0B4E26" w14:textId="67CBA21D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C1F713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063B3" w14:textId="37E2D81A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1,515,246</w:t>
            </w:r>
          </w:p>
        </w:tc>
        <w:tc>
          <w:tcPr>
            <w:tcW w:w="270" w:type="dxa"/>
          </w:tcPr>
          <w:p w14:paraId="746DB506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C68FB5" w14:textId="15F7FCB3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360" w:type="dxa"/>
            <w:vAlign w:val="bottom"/>
          </w:tcPr>
          <w:p w14:paraId="6F83D536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977D3E" w14:textId="38B91AFF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AC7A7B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E39B0C" w14:textId="26ED0BA2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BFF773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4B352" w14:textId="1BD01148" w:rsidR="006A0B49" w:rsidRPr="008D4A59" w:rsidRDefault="00057922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1,515,246</w:t>
            </w:r>
          </w:p>
        </w:tc>
        <w:tc>
          <w:tcPr>
            <w:tcW w:w="270" w:type="dxa"/>
            <w:vAlign w:val="bottom"/>
          </w:tcPr>
          <w:p w14:paraId="56E021A3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7743AD" w14:textId="22F90FBA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6A0B49" w:rsidRPr="00C01183" w14:paraId="699EB2AE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71ECD671" w14:textId="16D9FFDC" w:rsidR="006A0B49" w:rsidRPr="008D4A59" w:rsidRDefault="006A0B49" w:rsidP="006A0B49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8D4A59">
              <w:rPr>
                <w:rFonts w:ascii="Angsana New" w:hAnsi="Angsana New" w:cs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C06E1" w14:textId="383BA4FB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60D394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1DFE8" w14:textId="0A172B06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17ACF6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31F94" w14:textId="45BCB9B6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111,267</w:t>
            </w:r>
          </w:p>
        </w:tc>
        <w:tc>
          <w:tcPr>
            <w:tcW w:w="270" w:type="dxa"/>
          </w:tcPr>
          <w:p w14:paraId="6AEF2BCF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08321" w14:textId="65A60BC2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360" w:type="dxa"/>
            <w:vAlign w:val="bottom"/>
          </w:tcPr>
          <w:p w14:paraId="1B638E97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1E53C" w14:textId="304D7A9C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A41959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D2A0C" w14:textId="6EE3FC79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F2E979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F39C00" w14:textId="1FEED90E" w:rsidR="006A0B49" w:rsidRPr="008D4A59" w:rsidRDefault="009B134D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sz w:val="28"/>
                <w:szCs w:val="28"/>
              </w:rPr>
              <w:t>111,267</w:t>
            </w:r>
          </w:p>
        </w:tc>
        <w:tc>
          <w:tcPr>
            <w:tcW w:w="270" w:type="dxa"/>
            <w:vAlign w:val="bottom"/>
          </w:tcPr>
          <w:p w14:paraId="70B48C0E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DF00B" w14:textId="47DD0A2B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6A0B49" w:rsidRPr="00C01183" w14:paraId="47F04D9D" w14:textId="77777777" w:rsidTr="008D4A59">
        <w:trPr>
          <w:trHeight w:hRule="exact" w:val="360"/>
        </w:trPr>
        <w:tc>
          <w:tcPr>
            <w:tcW w:w="3859" w:type="dxa"/>
            <w:vAlign w:val="center"/>
          </w:tcPr>
          <w:p w14:paraId="68BCECED" w14:textId="41CE6C16" w:rsidR="006A0B49" w:rsidRPr="008D4A59" w:rsidRDefault="006A0B49" w:rsidP="006A0B49">
            <w:pPr>
              <w:spacing w:line="240" w:lineRule="auto"/>
              <w:ind w:left="70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647AB" w14:textId="63351403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886A80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A823F" w14:textId="35DA3BA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38B3E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D1B9FE" w14:textId="7D4D2058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1,937,856</w:t>
            </w:r>
          </w:p>
        </w:tc>
        <w:tc>
          <w:tcPr>
            <w:tcW w:w="270" w:type="dxa"/>
          </w:tcPr>
          <w:p w14:paraId="04D9117B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044BF" w14:textId="2E1DFC2D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  <w:tc>
          <w:tcPr>
            <w:tcW w:w="360" w:type="dxa"/>
            <w:vAlign w:val="bottom"/>
          </w:tcPr>
          <w:p w14:paraId="51DA1B8B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5F7A44" w14:textId="27658193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24337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97DE1" w14:textId="3B5997C2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39F05F7" w14:textId="77777777" w:rsidR="006A0B49" w:rsidRPr="008D4A59" w:rsidRDefault="006A0B49" w:rsidP="006A0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B4BDC8" w14:textId="23D6678F" w:rsidR="006A0B49" w:rsidRPr="008D4A59" w:rsidRDefault="00124E33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D4A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1,937,856</w:t>
            </w:r>
          </w:p>
        </w:tc>
        <w:tc>
          <w:tcPr>
            <w:tcW w:w="270" w:type="dxa"/>
            <w:vAlign w:val="bottom"/>
          </w:tcPr>
          <w:p w14:paraId="2EE16E76" w14:textId="77777777" w:rsidR="006A0B49" w:rsidRPr="008D4A59" w:rsidRDefault="006A0B49" w:rsidP="006A0B4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75F50" w14:textId="05DBE4EC" w:rsidR="006A0B49" w:rsidRPr="008D4A59" w:rsidRDefault="006A0B49" w:rsidP="006A0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D4A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</w:tr>
    </w:tbl>
    <w:p w14:paraId="15D8B41E" w14:textId="77777777" w:rsidR="00812D46" w:rsidRPr="004E54DC" w:rsidRDefault="00812D46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16"/>
          <w:szCs w:val="16"/>
        </w:rPr>
      </w:pPr>
    </w:p>
    <w:p w14:paraId="39F51FA4" w14:textId="47E0CB01" w:rsidR="0090579D" w:rsidRDefault="00045BE7" w:rsidP="00C842DE">
      <w:pPr>
        <w:tabs>
          <w:tab w:val="clear" w:pos="227"/>
          <w:tab w:val="clear" w:pos="454"/>
          <w:tab w:val="left" w:pos="191"/>
          <w:tab w:val="left" w:pos="321"/>
          <w:tab w:val="left" w:pos="540"/>
        </w:tabs>
        <w:ind w:left="540" w:right="-90"/>
        <w:rPr>
          <w:rFonts w:asciiTheme="majorBidi" w:hAnsiTheme="majorBidi" w:cs="Angsana New"/>
          <w:sz w:val="30"/>
          <w:szCs w:val="30"/>
          <w:cs/>
        </w:rPr>
        <w:sectPr w:rsidR="0090579D" w:rsidSect="008D4A59">
          <w:footerReference w:type="default" r:id="rId15"/>
          <w:pgSz w:w="16834" w:h="11909" w:orient="landscape" w:code="9"/>
          <w:pgMar w:top="691" w:right="1152" w:bottom="576" w:left="1152" w:header="720" w:footer="590" w:gutter="0"/>
          <w:cols w:space="720"/>
          <w:docGrid w:linePitch="245"/>
        </w:sectPr>
      </w:pPr>
      <w:r w:rsidRPr="00045BE7">
        <w:rPr>
          <w:rFonts w:asciiTheme="majorBidi" w:hAnsiTheme="majorBidi" w:cs="Angsana New" w:hint="cs"/>
          <w:sz w:val="30"/>
          <w:szCs w:val="30"/>
          <w:cs/>
        </w:rPr>
        <w:t>ไม่มีรายการโอนระหว่างลําดับชั้นมูลค่ายุติธรรมในระหว่างงวด</w:t>
      </w:r>
    </w:p>
    <w:p w14:paraId="78C22619" w14:textId="5535EB0A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มีดังต่อไปนี้</w:t>
      </w:r>
    </w:p>
    <w:p w14:paraId="1086B5ED" w14:textId="77777777" w:rsidR="008118D3" w:rsidRPr="00153671" w:rsidRDefault="008118D3" w:rsidP="00185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3C9381" w14:textId="2DC55AC4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เงินสดและรายการเทียบเท่าเงินสด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รวมทั้งเงินฝากสถาบันการเงินที่มีภาระคํ้าประกัน</w:t>
      </w:r>
    </w:p>
    <w:p w14:paraId="6DF3909B" w14:textId="76DD9345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33FF74DC" w14:textId="3E35447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ลูกหนี้การค้าและลูกหนี้อื่น</w:t>
      </w:r>
    </w:p>
    <w:p w14:paraId="6A32DAC9" w14:textId="6A1A622B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3C003A12" w14:textId="25DF5EC7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สินทรัพย์หมุนเวียนและไม่หมุนเวียนอื่น</w:t>
      </w:r>
    </w:p>
    <w:p w14:paraId="6FC09157" w14:textId="4DD99DD6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เงินกู้ยืมระยะสั้นและระยะยาวจากสถาบันการเงิน</w:t>
      </w:r>
      <w:r w:rsidRPr="00B300FF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กิจการที่เกี่ยวข้องกันและกิจการอื่น</w:t>
      </w:r>
    </w:p>
    <w:p w14:paraId="4994976A" w14:textId="221466AE" w:rsidR="00CA37E0" w:rsidRPr="0018516E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</w:p>
    <w:p w14:paraId="289380AD" w14:textId="64060939" w:rsidR="0018516E" w:rsidRPr="00B300FF" w:rsidRDefault="0018516E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หุ้นกู้</w:t>
      </w:r>
    </w:p>
    <w:p w14:paraId="64818B0F" w14:textId="68FF6D29" w:rsidR="00CA37E0" w:rsidRPr="00B300FF" w:rsidRDefault="00CA37E0" w:rsidP="0004199A">
      <w:pPr>
        <w:pStyle w:val="ListParagraph"/>
        <w:numPr>
          <w:ilvl w:val="0"/>
          <w:numId w:val="6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B300FF">
        <w:rPr>
          <w:rFonts w:asciiTheme="majorBidi" w:hAnsiTheme="majorBidi" w:hint="cs"/>
          <w:color w:val="000000" w:themeColor="text1"/>
          <w:sz w:val="30"/>
          <w:szCs w:val="30"/>
          <w:cs/>
        </w:rPr>
        <w:t>หนี้สินหมุนเวียนและไม่หมุนเวียนอื่น</w:t>
      </w:r>
    </w:p>
    <w:p w14:paraId="58C09836" w14:textId="77777777" w:rsidR="00CA37E0" w:rsidRPr="00153671" w:rsidRDefault="00CA37E0" w:rsidP="001536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2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F9C40AE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เนื่องจากผลกระทบของการคิดลดไม่มีสาระสําคัญ</w:t>
      </w:r>
    </w:p>
    <w:p w14:paraId="4F9807BE" w14:textId="77777777" w:rsidR="007546E9" w:rsidRPr="00153671" w:rsidRDefault="007546E9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u w:val="single"/>
        </w:rPr>
      </w:pPr>
    </w:p>
    <w:p w14:paraId="586A5715" w14:textId="37C9B0FF" w:rsidR="00CA37E0" w:rsidRPr="00810AE8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10AE8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มูลค่ายุติธรรมและวิธีการประเมินมูลค่าแบ่งออกเป็นลําดับชั้นตามข้อมูลที่ใช้ดังนี้</w:t>
      </w:r>
    </w:p>
    <w:p w14:paraId="029BB4D9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2A7591BF" w14:textId="5D7F8408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วันที่ในงบฐานะการเงิน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ตลาดจะถือเป็นตลาดที่มีสภาพคล่องเมื่อราคาเสนอซื้อขายมีพร้อมและสมํ่าเสมอ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จากการแลกเปลี่ยนจากตัวแทน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นายหน้า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กลุ่มอุตสาหกรรม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ผู้ให้บริการด้านราคา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หรือหน่วยงานกํากับดูแล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และราคานั้น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แสดงถึงรายการในตลาดที่เกิดขึ้นจริงอย่างสมํ่าเสมอ</w:t>
      </w:r>
      <w:r w:rsidRPr="000A05F8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</w:rPr>
        <w:t xml:space="preserve"> </w:t>
      </w:r>
      <w:r w:rsidRPr="000A05F8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</w:rPr>
        <w:t>ในราคาซึ่งคู่สัญญาซึ่งเป็นอิสระจากกันพึงกําหนดในการซื้อ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Arm’s length basis)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ราคาเสนอซื้อขายที่ใช้สําหรับสินทรัพย์ทางการเงินที่ถือโดยกลุ่มบริษัท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ได้แก่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ราคาเสนอซื้อปัจจุบัน</w:t>
      </w:r>
    </w:p>
    <w:p w14:paraId="7B65069B" w14:textId="77777777" w:rsidR="00CA37E0" w:rsidRPr="00153671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6DBB5E51" w14:textId="21392327" w:rsidR="00CA37E0" w:rsidRDefault="00CA37E0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มูลค่ายุติธรรมของเครื่องมือทางการเงินที่มีการซื้อขายแบบไม่เป็นทางการ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เช่นการซื้อขายตราสารอนุพันธุ์นอกตลาดหลักทรัพย์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Over the counter)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โดยจะเป็นการตกลงรายละเอียดกันเองโดยตรงระหว่างผู้ซื้อและผู้ขาย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และใช้ข้อมูลที่มีอยู่โดยสามารถสังเกตได้โดยตรงในตลาด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หรือใช้ข้อมูลที่มาจากการอ้างอิงหรือการคํานวณจากข้อมูลที่สามารถสังเกตได้โดยตรงในตลาดร่วมด้วยในการประเมินมูลค่ายุติธรรม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วิธีการประเมินมูลค่ายุติธรรมประกอบด้วย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มูลค่าปัจจุบันของประมาณการกระแสเงินสดในอนาคตโดยอ้างอิงจากเส้นอัตราผลตอบแทน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(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Yield curves)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และมูลค่าปัจจุบันของกระแสเงินสดในอนาคตโดยอ้างอิงจากอัตราแลกเปลี่ยนล่วงหน้า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วันที่รายงาน</w:t>
      </w:r>
    </w:p>
    <w:p w14:paraId="28064D0F" w14:textId="77777777" w:rsidR="00012B87" w:rsidRPr="00153671" w:rsidRDefault="00012B87" w:rsidP="00A94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79F18B" w14:textId="4D2DF028" w:rsidR="00CA37E0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lastRenderedPageBreak/>
        <w:t>ข้อมูลระดับ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3: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กลุ่มบริษัทใช้เทคนิคการประเมินมูลค่าสําหรับการวัดมูลค่ายุติธรรมระดับที่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โดยใช้วิธีแบบจําลองการกําหนดราคาและการคิดลดกระแสเงินสด</w:t>
      </w:r>
    </w:p>
    <w:p w14:paraId="7663006D" w14:textId="77777777" w:rsidR="0024539C" w:rsidRPr="00153671" w:rsidRDefault="0024539C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61A68F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กลุ่มบริษัทไม่มีการเปลี่ยนแปลงวิธีการประมาณมูลค่ายุติธรรมระหว่างงวด</w:t>
      </w:r>
    </w:p>
    <w:p w14:paraId="743F8693" w14:textId="77777777" w:rsidR="00CA37E0" w:rsidRPr="00153671" w:rsidRDefault="00CA37E0" w:rsidP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186E3F42" w14:textId="398D2687" w:rsidR="00CA37E0" w:rsidRPr="009609DE" w:rsidRDefault="00CA37E0" w:rsidP="00F95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ําหน่ายหรือการวัดมูลค่าด้วยมูลค่ายุติธรรมผ่านกําไรขาดทุนเบ็ดเสร็จอื่นเป็นประเภท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สินทรัพย์ทางการเงินที่ต้องวัดด้วยมูลค่ายุติธรรมผ่านกําไรขาดทุน</w:t>
      </w:r>
      <w:r w:rsidRPr="00153671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มีรายการดังต่อไปนี</w:t>
      </w:r>
      <w:r w:rsidR="009609DE" w:rsidRPr="0015367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้</w:t>
      </w:r>
    </w:p>
    <w:p w14:paraId="2266F579" w14:textId="3ADD54D8" w:rsidR="007546E9" w:rsidRDefault="0075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</w:pPr>
    </w:p>
    <w:tbl>
      <w:tblPr>
        <w:tblpPr w:leftFromText="180" w:rightFromText="180" w:vertAnchor="page" w:horzAnchor="margin" w:tblpX="450" w:tblpY="6591"/>
        <w:tblW w:w="9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80"/>
        <w:gridCol w:w="1350"/>
        <w:gridCol w:w="180"/>
        <w:gridCol w:w="1440"/>
      </w:tblGrid>
      <w:tr w:rsidR="0024539C" w:rsidRPr="00CA4865" w14:paraId="223C15D8" w14:textId="77777777" w:rsidTr="0024539C">
        <w:trPr>
          <w:cantSplit/>
          <w:trHeight w:val="320"/>
          <w:tblHeader/>
        </w:trPr>
        <w:tc>
          <w:tcPr>
            <w:tcW w:w="6030" w:type="dxa"/>
            <w:vAlign w:val="bottom"/>
          </w:tcPr>
          <w:p w14:paraId="67698848" w14:textId="77777777" w:rsidR="0024539C" w:rsidRPr="00CA4865" w:rsidRDefault="0024539C" w:rsidP="0024539C">
            <w:pPr>
              <w:pStyle w:val="acctfourfigures"/>
              <w:tabs>
                <w:tab w:val="left" w:pos="213"/>
                <w:tab w:val="left" w:pos="327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9E0F97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14:paraId="08C9011B" w14:textId="77777777" w:rsidR="0024539C" w:rsidRPr="00CA4865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95BF6" w:rsidRPr="00CA4865" w14:paraId="62EDDE4B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761EB94F" w14:textId="6810A752" w:rsidR="00B95BF6" w:rsidRDefault="00B95BF6" w:rsidP="00B95BF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B81499" w14:textId="77777777" w:rsidR="00B95BF6" w:rsidRPr="00CA4865" w:rsidRDefault="00B95BF6" w:rsidP="00B95BF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ADFAA" w14:textId="06907E4C" w:rsidR="00B95BF6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E634B70" w14:textId="77777777" w:rsidR="00B95BF6" w:rsidRPr="00CA4865" w:rsidRDefault="00B95BF6" w:rsidP="00B95BF6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251B087" w14:textId="77777777" w:rsidR="00B95BF6" w:rsidRDefault="00B95BF6" w:rsidP="00B95BF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4539C" w:rsidRPr="00CA4865" w14:paraId="2DFAFCAA" w14:textId="77777777" w:rsidTr="0024539C">
        <w:trPr>
          <w:cantSplit/>
          <w:trHeight w:val="327"/>
          <w:tblHeader/>
        </w:trPr>
        <w:tc>
          <w:tcPr>
            <w:tcW w:w="6030" w:type="dxa"/>
            <w:vAlign w:val="bottom"/>
          </w:tcPr>
          <w:p w14:paraId="5A75C660" w14:textId="77777777" w:rsidR="0024539C" w:rsidRDefault="0024539C" w:rsidP="0024539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4836A0" w14:textId="77777777" w:rsidR="0024539C" w:rsidRPr="00CA4865" w:rsidRDefault="0024539C" w:rsidP="0024539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4648B97" w14:textId="5E03B788" w:rsidR="0024539C" w:rsidRDefault="0024539C" w:rsidP="00245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04BF640" w14:textId="77777777" w:rsidR="0024539C" w:rsidRPr="00CA4865" w:rsidRDefault="0024539C" w:rsidP="0024539C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D32B949" w14:textId="068575F8" w:rsidR="0024539C" w:rsidRDefault="0024539C" w:rsidP="0024539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B95BF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24539C" w:rsidRPr="00CA4865" w14:paraId="71DE8385" w14:textId="77777777" w:rsidTr="0024539C">
        <w:trPr>
          <w:cantSplit/>
          <w:trHeight w:val="306"/>
        </w:trPr>
        <w:tc>
          <w:tcPr>
            <w:tcW w:w="6030" w:type="dxa"/>
          </w:tcPr>
          <w:p w14:paraId="10BBC2C1" w14:textId="77777777" w:rsidR="0024539C" w:rsidRPr="00CA4865" w:rsidRDefault="0024539C" w:rsidP="0024539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E2B140C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25ACD119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4539C" w:rsidRPr="00CA4865" w14:paraId="1A75D10B" w14:textId="77777777" w:rsidTr="0024539C">
        <w:trPr>
          <w:cantSplit/>
          <w:trHeight w:val="313"/>
        </w:trPr>
        <w:tc>
          <w:tcPr>
            <w:tcW w:w="6030" w:type="dxa"/>
          </w:tcPr>
          <w:p w14:paraId="0068848D" w14:textId="77777777" w:rsidR="0024539C" w:rsidRPr="00536FBF" w:rsidRDefault="0024539C" w:rsidP="002453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6FB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44B1B2D2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25F276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D38EBA" w14:textId="77777777" w:rsidR="0024539C" w:rsidRPr="00CA4865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176B23" w14:textId="77777777" w:rsidR="0024539C" w:rsidRPr="00764E41" w:rsidRDefault="0024539C" w:rsidP="0024539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F1EBD" w:rsidRPr="00CA4865" w14:paraId="3F97C5B9" w14:textId="77777777" w:rsidTr="008D4A59">
        <w:trPr>
          <w:cantSplit/>
          <w:trHeight w:val="306"/>
        </w:trPr>
        <w:tc>
          <w:tcPr>
            <w:tcW w:w="6030" w:type="dxa"/>
          </w:tcPr>
          <w:p w14:paraId="34E156BB" w14:textId="73F49055" w:rsidR="00BF1EBD" w:rsidRPr="00CA4865" w:rsidRDefault="00BF1EBD" w:rsidP="00BF1E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4B0C">
              <w:rPr>
                <w:rFonts w:asciiTheme="majorBidi" w:hAnsiTheme="majorBidi" w:cs="Angsana New"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80" w:type="dxa"/>
          </w:tcPr>
          <w:p w14:paraId="43C92591" w14:textId="77777777" w:rsidR="00BF1EBD" w:rsidRPr="00CA4865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B2F928" w14:textId="3E12F540" w:rsidR="00BF1EBD" w:rsidRPr="00BF1EBD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1E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85,764</w:t>
            </w:r>
          </w:p>
        </w:tc>
        <w:tc>
          <w:tcPr>
            <w:tcW w:w="180" w:type="dxa"/>
          </w:tcPr>
          <w:p w14:paraId="6B0D1FF6" w14:textId="77777777" w:rsidR="00BF1EBD" w:rsidRPr="00CA4865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90158D" w14:textId="75F1FD9A" w:rsidR="00BF1EBD" w:rsidRPr="00250210" w:rsidRDefault="00BF1EBD" w:rsidP="006C308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84,893</w:t>
            </w:r>
          </w:p>
        </w:tc>
      </w:tr>
      <w:tr w:rsidR="00BF1EBD" w:rsidRPr="00CA4865" w14:paraId="0DD42987" w14:textId="77777777" w:rsidTr="008D4A59">
        <w:trPr>
          <w:cantSplit/>
          <w:trHeight w:hRule="exact" w:val="360"/>
        </w:trPr>
        <w:tc>
          <w:tcPr>
            <w:tcW w:w="6030" w:type="dxa"/>
          </w:tcPr>
          <w:p w14:paraId="768D6FDC" w14:textId="77777777" w:rsidR="00BF1EBD" w:rsidRDefault="00BF1EBD" w:rsidP="00BF1E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ตราสารทุน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80" w:type="dxa"/>
          </w:tcPr>
          <w:p w14:paraId="2B094E46" w14:textId="77777777" w:rsidR="00BF1EBD" w:rsidRPr="00CA4865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C96F1" w14:textId="7857669F" w:rsidR="00BF1EBD" w:rsidRPr="00BF1EBD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1E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218</w:t>
            </w:r>
          </w:p>
        </w:tc>
        <w:tc>
          <w:tcPr>
            <w:tcW w:w="180" w:type="dxa"/>
          </w:tcPr>
          <w:p w14:paraId="41076847" w14:textId="77777777" w:rsidR="00BF1EBD" w:rsidRPr="00CA4865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845A2" w14:textId="5F9B05EA" w:rsidR="00BF1EBD" w:rsidRPr="00250210" w:rsidRDefault="00BF1EBD" w:rsidP="006C308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BF1EBD" w:rsidRPr="00CA4865" w14:paraId="51514B96" w14:textId="77777777" w:rsidTr="008D4A59">
        <w:trPr>
          <w:cantSplit/>
          <w:trHeight w:hRule="exact" w:val="389"/>
        </w:trPr>
        <w:tc>
          <w:tcPr>
            <w:tcW w:w="6030" w:type="dxa"/>
          </w:tcPr>
          <w:p w14:paraId="1F49D312" w14:textId="77777777" w:rsidR="00BF1EBD" w:rsidRPr="00AF351C" w:rsidRDefault="00BF1EBD" w:rsidP="00BF1E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5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80" w:type="dxa"/>
          </w:tcPr>
          <w:p w14:paraId="6E3327C3" w14:textId="77777777" w:rsidR="00BF1EBD" w:rsidRPr="00CA4865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8955F5" w14:textId="4C08E1D0" w:rsidR="00BF1EBD" w:rsidRPr="00BF1EBD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F1EB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85,982</w:t>
            </w:r>
          </w:p>
        </w:tc>
        <w:tc>
          <w:tcPr>
            <w:tcW w:w="180" w:type="dxa"/>
          </w:tcPr>
          <w:p w14:paraId="1EB3640F" w14:textId="77777777" w:rsidR="00BF1EBD" w:rsidRPr="00396A44" w:rsidRDefault="00BF1EBD" w:rsidP="00BF1E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1254EF" w14:textId="593EBD58" w:rsidR="00BF1EBD" w:rsidRPr="00250210" w:rsidRDefault="00BF1EBD" w:rsidP="006C308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02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85,111</w:t>
            </w:r>
          </w:p>
        </w:tc>
      </w:tr>
    </w:tbl>
    <w:p w14:paraId="6290FF91" w14:textId="77777777" w:rsidR="00764E41" w:rsidRPr="00764E41" w:rsidRDefault="00764E41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6D9AE432" w14:textId="74CA056B" w:rsidR="0024539C" w:rsidRPr="009609DE" w:rsidRDefault="0024539C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="Angsana New"/>
          <w:b/>
          <w:bCs/>
          <w:sz w:val="30"/>
          <w:szCs w:val="30"/>
        </w:rPr>
      </w:pP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D86CB5">
        <w:rPr>
          <w:rFonts w:asciiTheme="majorBidi" w:hAnsiTheme="majorBidi" w:cs="Angsana New" w:hint="cs"/>
          <w:b/>
          <w:bCs/>
          <w:sz w:val="30"/>
          <w:szCs w:val="30"/>
          <w:cs/>
        </w:rPr>
        <w:t>ข้อมูลระดับ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0D188C" w:rsidRPr="000D188C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D86CB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6C6E7A97" w14:textId="79C1AA8D" w:rsidR="00754196" w:rsidRDefault="00754196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5BE5F9F4" w14:textId="1BC9A70F" w:rsidR="00CA357C" w:rsidRDefault="008F6152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="Angsana New"/>
          <w:sz w:val="30"/>
          <w:szCs w:val="30"/>
        </w:rPr>
      </w:pPr>
      <w:r w:rsidRPr="008F6152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ตารางต่อไปนี้แสดงการเปล</w:t>
      </w:r>
      <w:r>
        <w:rPr>
          <w:rFonts w:asciiTheme="majorBidi" w:hAnsiTheme="majorBidi" w:cs="Angsana New" w:hint="cs"/>
          <w:sz w:val="30"/>
          <w:szCs w:val="30"/>
          <w:cs/>
        </w:rPr>
        <w:t>ี่ย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นแปลงของตราสารหนี้ซ</w:t>
      </w:r>
      <w:r>
        <w:rPr>
          <w:rFonts w:asciiTheme="majorBidi" w:hAnsiTheme="majorBidi" w:cs="Angsana New" w:hint="cs"/>
          <w:sz w:val="30"/>
          <w:szCs w:val="30"/>
          <w:cs/>
        </w:rPr>
        <w:t>ึ่งวัดมูลค่า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ยุต</w:t>
      </w:r>
      <w:r>
        <w:rPr>
          <w:rFonts w:asciiTheme="majorBidi" w:hAnsiTheme="majorBidi" w:cs="Angsana New" w:hint="cs"/>
          <w:sz w:val="30"/>
          <w:szCs w:val="30"/>
          <w:cs/>
        </w:rPr>
        <w:t>ิธรรมผ่านกำไรหรือขาดทุน ด้วยข้อมูล</w:t>
      </w:r>
      <w:r w:rsidRPr="008F6152">
        <w:rPr>
          <w:rFonts w:asciiTheme="majorBidi" w:hAnsiTheme="majorBidi" w:cs="Angsana New" w:hint="cs"/>
          <w:sz w:val="30"/>
          <w:szCs w:val="30"/>
          <w:cs/>
        </w:rPr>
        <w:t>ระด</w:t>
      </w:r>
      <w:r>
        <w:rPr>
          <w:rFonts w:asciiTheme="majorBidi" w:hAnsiTheme="majorBidi" w:cs="Angsana New" w:hint="cs"/>
          <w:sz w:val="30"/>
          <w:szCs w:val="30"/>
          <w:cs/>
        </w:rPr>
        <w:t>ับ</w:t>
      </w:r>
      <w:r w:rsidRPr="008F615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</w:p>
    <w:p w14:paraId="73C51821" w14:textId="1D088E62" w:rsidR="008F6152" w:rsidRDefault="008F6152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80"/>
        <w:gridCol w:w="1800"/>
      </w:tblGrid>
      <w:tr w:rsidR="00396A44" w:rsidRPr="00CA4865" w14:paraId="0B911D1D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5F8F6087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6FBEE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1AB879D" w14:textId="6DD0629B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86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396A44" w:rsidRPr="00CA4865" w14:paraId="3A53D924" w14:textId="77777777" w:rsidTr="00396A44">
        <w:trPr>
          <w:cantSplit/>
          <w:trHeight w:val="327"/>
          <w:tblHeader/>
        </w:trPr>
        <w:tc>
          <w:tcPr>
            <w:tcW w:w="7290" w:type="dxa"/>
            <w:vAlign w:val="bottom"/>
          </w:tcPr>
          <w:p w14:paraId="65C00969" w14:textId="77777777" w:rsidR="00396A44" w:rsidRDefault="00396A44" w:rsidP="00015F3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35F2E4" w14:textId="77777777" w:rsidR="00396A44" w:rsidRPr="00CA4865" w:rsidRDefault="00396A44" w:rsidP="00015F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17B3BDF7" w14:textId="750C766A" w:rsidR="00396A44" w:rsidRDefault="00396A44" w:rsidP="00015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48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A48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6A44" w:rsidRPr="00CA4865" w14:paraId="189CF1C7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0B5FF9BF" w14:textId="713B4610" w:rsidR="00396A44" w:rsidRPr="00536FBF" w:rsidRDefault="00396A44" w:rsidP="00015F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BFCDD83" w14:textId="77777777" w:rsidR="00396A44" w:rsidRPr="00CA4865" w:rsidRDefault="00396A44" w:rsidP="00015F3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2ECAF595" w14:textId="0BEFF4F5" w:rsidR="00396A44" w:rsidRPr="00396A44" w:rsidRDefault="00F96788" w:rsidP="00015F3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67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84,893</w:t>
            </w:r>
          </w:p>
        </w:tc>
      </w:tr>
      <w:tr w:rsidR="00B14572" w:rsidRPr="00CA4865" w14:paraId="2C0A94F9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7D1B20C3" w14:textId="26BDC4A5" w:rsidR="00B14572" w:rsidRPr="00CA48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14C4E0D6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5FF23F4B" w14:textId="5658571E" w:rsidR="00B14572" w:rsidRPr="00B14572" w:rsidRDefault="001F52CC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2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1F52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52C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026</w:t>
            </w:r>
          </w:p>
        </w:tc>
      </w:tr>
      <w:tr w:rsidR="00B14572" w:rsidRPr="00CA4865" w14:paraId="2EF16DB1" w14:textId="77777777" w:rsidTr="008D4A59">
        <w:trPr>
          <w:cantSplit/>
          <w:trHeight w:hRule="exact" w:val="360"/>
        </w:trPr>
        <w:tc>
          <w:tcPr>
            <w:tcW w:w="7290" w:type="dxa"/>
          </w:tcPr>
          <w:p w14:paraId="67A5DDB2" w14:textId="48DC38AE" w:rsidR="00B14572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6136E72E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24FB0AC" w14:textId="4E7146DA" w:rsidR="00B14572" w:rsidRPr="00B14572" w:rsidRDefault="00701F1A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F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(155)</w:t>
            </w:r>
          </w:p>
        </w:tc>
      </w:tr>
      <w:tr w:rsidR="00B14572" w:rsidRPr="00CA4865" w14:paraId="45C2B810" w14:textId="77777777" w:rsidTr="008D4A59">
        <w:trPr>
          <w:cantSplit/>
          <w:trHeight w:hRule="exact" w:val="374"/>
        </w:trPr>
        <w:tc>
          <w:tcPr>
            <w:tcW w:w="7290" w:type="dxa"/>
          </w:tcPr>
          <w:p w14:paraId="466561DE" w14:textId="6616A111" w:rsidR="00B14572" w:rsidRPr="00AF351C" w:rsidRDefault="00B95BF6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B1457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14572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A684CA8" w14:textId="77777777" w:rsidR="00B14572" w:rsidRPr="00CA48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518CB1" w14:textId="27DE4832" w:rsidR="00B14572" w:rsidRPr="007C2814" w:rsidRDefault="003565C0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565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85</w:t>
            </w:r>
            <w:r w:rsidRPr="003565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565C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764</w:t>
            </w:r>
          </w:p>
        </w:tc>
      </w:tr>
    </w:tbl>
    <w:p w14:paraId="495F6619" w14:textId="77777777" w:rsidR="0024539C" w:rsidRDefault="0024539C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037BEC7C" w14:textId="77777777" w:rsidR="00041B0A" w:rsidRPr="00697388" w:rsidRDefault="00041B0A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</w:p>
    <w:p w14:paraId="27948F8B" w14:textId="7ABEE8F0" w:rsidR="00872143" w:rsidRPr="006A6040" w:rsidRDefault="00B1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1C7F3C4" w14:textId="77712E9B" w:rsidR="00CA37E0" w:rsidRPr="00594664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ขั้นตอนการประเมินมูลค่ายุติธรรมของกลุ่มบริษัท</w:t>
      </w:r>
    </w:p>
    <w:p w14:paraId="2EDF8224" w14:textId="77777777" w:rsidR="00CA37E0" w:rsidRDefault="00CA37E0" w:rsidP="00DB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4F90740C" w14:textId="686B1160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6E866CDC" w14:textId="77777777" w:rsidR="00E55941" w:rsidRPr="00594664" w:rsidRDefault="00E55941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D197E" w14:textId="3C96235E" w:rsidR="00CA37E0" w:rsidRDefault="00CA37E0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66D79D8B" w14:textId="77777777" w:rsidR="00DB434B" w:rsidRPr="00594664" w:rsidRDefault="00DB434B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4097A" w14:textId="77777777" w:rsidR="00BE4858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94664">
        <w:rPr>
          <w:rFonts w:asciiTheme="majorBidi" w:hAnsiTheme="majorBidi" w:hint="cs"/>
          <w:sz w:val="30"/>
          <w:szCs w:val="30"/>
          <w:cs/>
        </w:rPr>
        <w:t>อัตราคิดลดสําหรับสินทรัพย์และหนี้สินทางการเงิน</w:t>
      </w:r>
      <w:r w:rsidRPr="00594664">
        <w:rPr>
          <w:rFonts w:asciiTheme="majorBidi" w:hAnsiTheme="majorBidi"/>
          <w:sz w:val="30"/>
          <w:szCs w:val="30"/>
          <w:cs/>
        </w:rPr>
        <w:t xml:space="preserve"> </w:t>
      </w:r>
      <w:r w:rsidRPr="00594664">
        <w:rPr>
          <w:rFonts w:asciiTheme="majorBidi" w:hAnsiTheme="majorBidi" w:hint="cs"/>
          <w:sz w:val="30"/>
          <w:szCs w:val="30"/>
          <w:cs/>
        </w:rPr>
        <w:t>ซึ่งพิจารณาจากแบบจําลองการประเมินราคาหลักทรัพย</w:t>
      </w:r>
      <w:r w:rsidR="00556C30">
        <w:rPr>
          <w:rFonts w:asciiTheme="majorBidi" w:hAnsiTheme="majorBidi" w:hint="cs"/>
          <w:sz w:val="30"/>
          <w:szCs w:val="30"/>
          <w:cs/>
        </w:rPr>
        <w:t>์</w:t>
      </w:r>
      <w:r w:rsidR="00161445">
        <w:rPr>
          <w:rFonts w:asciiTheme="majorBidi" w:hAnsiTheme="majorBidi" w:hint="cs"/>
          <w:sz w:val="30"/>
          <w:szCs w:val="30"/>
          <w:cs/>
        </w:rPr>
        <w:t xml:space="preserve"> </w:t>
      </w:r>
      <w:r w:rsidR="00161445">
        <w:rPr>
          <w:rFonts w:asciiTheme="majorBidi" w:hAnsiTheme="majorBidi"/>
          <w:sz w:val="30"/>
          <w:szCs w:val="30"/>
        </w:rPr>
        <w:t>(</w:t>
      </w:r>
      <w:r w:rsidRPr="00161445">
        <w:rPr>
          <w:rFonts w:asciiTheme="majorBidi" w:hAnsiTheme="majorBidi" w:cstheme="majorBidi"/>
          <w:sz w:val="30"/>
          <w:szCs w:val="30"/>
        </w:rPr>
        <w:t>CAPM</w:t>
      </w:r>
      <w:r w:rsidR="00161445">
        <w:rPr>
          <w:rFonts w:asciiTheme="majorBidi" w:hAnsiTheme="majorBidi" w:cstheme="majorBidi"/>
          <w:sz w:val="30"/>
          <w:szCs w:val="30"/>
        </w:rPr>
        <w:t>)</w:t>
      </w:r>
      <w:r w:rsidRPr="00161445">
        <w:rPr>
          <w:rFonts w:asciiTheme="majorBidi" w:hAnsiTheme="majorBidi" w:cstheme="majorBidi"/>
          <w:sz w:val="30"/>
          <w:szCs w:val="30"/>
        </w:rPr>
        <w:t xml:space="preserve"> </w:t>
      </w:r>
      <w:r w:rsidRPr="00161445">
        <w:rPr>
          <w:rFonts w:ascii="Angsana New" w:hAnsi="Angsana New" w:hint="cs"/>
          <w:sz w:val="30"/>
          <w:szCs w:val="30"/>
          <w:cs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</w:t>
      </w:r>
      <w:r w:rsidRPr="003D0898">
        <w:rPr>
          <w:rFonts w:asciiTheme="majorBidi" w:hAnsiTheme="majorBidi" w:hint="cs"/>
          <w:sz w:val="30"/>
          <w:szCs w:val="30"/>
          <w:cs/>
        </w:rPr>
        <w:t>ความเสี่ยงที่เฉพาะเจาะจงของสินทรัพย์</w:t>
      </w:r>
    </w:p>
    <w:p w14:paraId="21F6E492" w14:textId="175FE4AA" w:rsidR="00CA37E0" w:rsidRPr="00BE4858" w:rsidRDefault="00CA37E0" w:rsidP="00FC1F67">
      <w:pPr>
        <w:pStyle w:val="ListParagraph"/>
        <w:numPr>
          <w:ilvl w:val="0"/>
          <w:numId w:val="6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  <w:tab w:val="num" w:pos="2243"/>
        </w:tabs>
        <w:spacing w:line="240" w:lineRule="auto"/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E4858">
        <w:rPr>
          <w:rFonts w:asciiTheme="majorBidi" w:hAnsiTheme="majorBidi" w:hint="cs"/>
          <w:sz w:val="30"/>
          <w:szCs w:val="30"/>
          <w:cs/>
        </w:rPr>
        <w:t>การปรับปรุงความเสี่ยงเฉพาะสําหรับคู่สัญญา</w:t>
      </w:r>
    </w:p>
    <w:p w14:paraId="5980FA2F" w14:textId="6282B079" w:rsidR="005F38B1" w:rsidRDefault="005F3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A25705D" w14:textId="24D9EBCA" w:rsidR="00CA37E0" w:rsidRPr="00091CA0" w:rsidRDefault="00B95BF6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เงินลงทุนระยะสั้นและเงินลงทุนในตราสาร</w:t>
      </w:r>
      <w:r w:rsidR="00CA37E0" w:rsidRPr="00091CA0">
        <w:rPr>
          <w:rFonts w:ascii="Angsana New" w:hAnsi="Angsana New" w:cs="Angsana New"/>
          <w:szCs w:val="30"/>
          <w:cs/>
        </w:rPr>
        <w:t>หนี้ที่วัดมูลค่าด้วยวิธีราคาทุนตัดจำหน่าย</w:t>
      </w:r>
      <w:r w:rsidR="00CA37E0" w:rsidRPr="00091CA0">
        <w:rPr>
          <w:rFonts w:ascii="Angsana New" w:hAnsi="Angsana New" w:cs="Angsana New"/>
          <w:szCs w:val="30"/>
        </w:rPr>
        <w:t xml:space="preserve"> </w:t>
      </w:r>
    </w:p>
    <w:p w14:paraId="5954659E" w14:textId="77777777" w:rsidR="00CA37E0" w:rsidRPr="00556C30" w:rsidRDefault="00CA37E0" w:rsidP="00556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619"/>
        <w:gridCol w:w="274"/>
        <w:gridCol w:w="1706"/>
      </w:tblGrid>
      <w:tr w:rsidR="00CA37E0" w:rsidRPr="005E76BF" w14:paraId="6220F596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15CB4354" w14:textId="77777777" w:rsidR="00CA37E0" w:rsidRPr="005E76BF" w:rsidRDefault="00CA37E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31E2BAB1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76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95BF6" w:rsidRPr="005E76BF" w14:paraId="22869608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257A5ACE" w14:textId="7B79CA28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61FA461C" w14:textId="41531FF2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59607FA1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660D2D0F" w14:textId="1891F9CD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50626" w:rsidRPr="005E76BF" w14:paraId="3A480ACF" w14:textId="77777777" w:rsidTr="001227FA">
        <w:trPr>
          <w:tblHeader/>
        </w:trPr>
        <w:tc>
          <w:tcPr>
            <w:tcW w:w="3040" w:type="pct"/>
            <w:shd w:val="clear" w:color="auto" w:fill="auto"/>
          </w:tcPr>
          <w:p w14:paraId="6E119C3A" w14:textId="77777777" w:rsidR="00A50626" w:rsidRPr="005E76BF" w:rsidRDefault="00A50626" w:rsidP="00122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34A3527C" w14:textId="112D6A00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78A02ACC" w14:textId="77777777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shd w:val="clear" w:color="auto" w:fill="auto"/>
          </w:tcPr>
          <w:p w14:paraId="3396C673" w14:textId="6E65D664" w:rsidR="00A50626" w:rsidRPr="005E76BF" w:rsidRDefault="00A50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95B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A37E0" w:rsidRPr="005E76BF" w14:paraId="5C46B7C3" w14:textId="77777777" w:rsidTr="001227FA">
        <w:trPr>
          <w:tblHeader/>
        </w:trPr>
        <w:tc>
          <w:tcPr>
            <w:tcW w:w="3040" w:type="pct"/>
          </w:tcPr>
          <w:p w14:paraId="203674DE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42E38D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76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7E0" w:rsidRPr="005E76BF" w14:paraId="2BDF0258" w14:textId="77777777" w:rsidTr="008D4A59">
        <w:trPr>
          <w:trHeight w:hRule="exact" w:val="374"/>
        </w:trPr>
        <w:tc>
          <w:tcPr>
            <w:tcW w:w="3040" w:type="pct"/>
          </w:tcPr>
          <w:p w14:paraId="2004AE20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2" w:type="pct"/>
          </w:tcPr>
          <w:p w14:paraId="6E98C5E2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C5B25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077197F3" w14:textId="77777777" w:rsidR="00CA37E0" w:rsidRPr="005E76BF" w:rsidRDefault="00CA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5BF6" w:rsidRPr="005E76BF" w14:paraId="00C56FB6" w14:textId="77777777" w:rsidTr="008D4A59">
        <w:trPr>
          <w:trHeight w:hRule="exact" w:val="374"/>
        </w:trPr>
        <w:tc>
          <w:tcPr>
            <w:tcW w:w="3040" w:type="pct"/>
          </w:tcPr>
          <w:p w14:paraId="2569C53C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"/>
                <w:tab w:val="left" w:pos="3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2" w:type="pct"/>
          </w:tcPr>
          <w:p w14:paraId="65C04B69" w14:textId="5B1DDA0A" w:rsidR="00B95BF6" w:rsidRPr="00BD7508" w:rsidRDefault="00E16C20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6C20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E16C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6C20">
              <w:rPr>
                <w:rFonts w:ascii="Angsana New" w:hAnsi="Angsana New" w:cs="Angsana New"/>
                <w:sz w:val="30"/>
                <w:szCs w:val="30"/>
                <w:cs/>
              </w:rPr>
              <w:t>631</w:t>
            </w:r>
            <w:r w:rsidRPr="00E16C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6C20">
              <w:rPr>
                <w:rFonts w:ascii="Angsana New" w:hAnsi="Angsana New" w:cs="Angsana New"/>
                <w:sz w:val="30"/>
                <w:szCs w:val="30"/>
                <w:cs/>
              </w:rPr>
              <w:t>927</w:t>
            </w:r>
          </w:p>
        </w:tc>
        <w:tc>
          <w:tcPr>
            <w:tcW w:w="149" w:type="pct"/>
          </w:tcPr>
          <w:p w14:paraId="1D19F954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vAlign w:val="bottom"/>
          </w:tcPr>
          <w:p w14:paraId="087EBA80" w14:textId="2959EAEB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6,281,358</w:t>
            </w:r>
          </w:p>
        </w:tc>
      </w:tr>
      <w:tr w:rsidR="00B95BF6" w:rsidRPr="005E76BF" w14:paraId="63B383FF" w14:textId="77777777" w:rsidTr="008D4A59">
        <w:trPr>
          <w:trHeight w:hRule="exact" w:val="374"/>
        </w:trPr>
        <w:tc>
          <w:tcPr>
            <w:tcW w:w="3040" w:type="pct"/>
          </w:tcPr>
          <w:p w14:paraId="315B36DD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13549A66" w14:textId="23D0BBA4" w:rsidR="00B95BF6" w:rsidRPr="00BD7508" w:rsidRDefault="0060715A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0715A">
              <w:rPr>
                <w:rFonts w:ascii="Angsana New" w:hAnsi="Angsana New" w:cs="Angsana New"/>
                <w:sz w:val="30"/>
                <w:szCs w:val="30"/>
                <w:cs/>
              </w:rPr>
              <w:t>793</w:t>
            </w:r>
            <w:r w:rsidRPr="006071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0715A">
              <w:rPr>
                <w:rFonts w:ascii="Angsana New" w:hAnsi="Angsana New" w:cs="Angsana New"/>
                <w:sz w:val="30"/>
                <w:szCs w:val="30"/>
                <w:cs/>
              </w:rPr>
              <w:t>108</w:t>
            </w:r>
          </w:p>
        </w:tc>
        <w:tc>
          <w:tcPr>
            <w:tcW w:w="149" w:type="pct"/>
          </w:tcPr>
          <w:p w14:paraId="2FB3FF6E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14:paraId="275ADBEB" w14:textId="0991DCA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</w:rPr>
              <w:t>872,631</w:t>
            </w:r>
          </w:p>
        </w:tc>
      </w:tr>
      <w:tr w:rsidR="00B95BF6" w:rsidRPr="005E76BF" w14:paraId="72F7609E" w14:textId="77777777" w:rsidTr="008D4A59">
        <w:trPr>
          <w:trHeight w:hRule="exact" w:val="377"/>
        </w:trPr>
        <w:tc>
          <w:tcPr>
            <w:tcW w:w="3040" w:type="pct"/>
          </w:tcPr>
          <w:p w14:paraId="78DBC9FA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22E07967" w14:textId="5AB2A169" w:rsidR="00B95BF6" w:rsidRPr="00BD7508" w:rsidRDefault="003F2925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F29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</w:t>
            </w:r>
            <w:r w:rsidRPr="003F29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29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425</w:t>
            </w:r>
            <w:r w:rsidRPr="003F29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F29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035</w:t>
            </w:r>
          </w:p>
        </w:tc>
        <w:tc>
          <w:tcPr>
            <w:tcW w:w="149" w:type="pct"/>
          </w:tcPr>
          <w:p w14:paraId="189E2861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067FE16A" w14:textId="676335F9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ko-KR"/>
              </w:rPr>
              <w:t>7,153,989</w:t>
            </w:r>
          </w:p>
        </w:tc>
      </w:tr>
      <w:tr w:rsidR="00B95BF6" w:rsidRPr="005E76BF" w14:paraId="49462904" w14:textId="77777777" w:rsidTr="008D4A59">
        <w:trPr>
          <w:trHeight w:hRule="exact" w:val="374"/>
        </w:trPr>
        <w:tc>
          <w:tcPr>
            <w:tcW w:w="3040" w:type="pct"/>
          </w:tcPr>
          <w:p w14:paraId="174287AF" w14:textId="04FA38B3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ส่วนที่ไม่หมุนเวียน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E76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76B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E5C08D5" w14:textId="2B4414CE" w:rsidR="00B95BF6" w:rsidRPr="00E15F49" w:rsidRDefault="00E15F49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</w:pPr>
            <w:r w:rsidRPr="00E15F4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ko-KR"/>
              </w:rPr>
              <w:t>351</w:t>
            </w:r>
            <w:r w:rsidRPr="00E15F49"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  <w:t>,</w:t>
            </w:r>
            <w:r w:rsidRPr="00E15F4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ko-KR"/>
              </w:rPr>
              <w:t>215</w:t>
            </w:r>
          </w:p>
        </w:tc>
        <w:tc>
          <w:tcPr>
            <w:tcW w:w="149" w:type="pct"/>
          </w:tcPr>
          <w:p w14:paraId="5BCBBF6D" w14:textId="77777777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bottom"/>
          </w:tcPr>
          <w:p w14:paraId="327B8FBE" w14:textId="6A64114A" w:rsidR="00B95BF6" w:rsidRPr="005E76BF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color w:val="000000"/>
                <w:sz w:val="30"/>
                <w:szCs w:val="30"/>
                <w:lang w:eastAsia="ko-KR"/>
              </w:rPr>
              <w:t>-</w:t>
            </w:r>
          </w:p>
        </w:tc>
      </w:tr>
      <w:tr w:rsidR="00B95BF6" w:rsidRPr="005E76BF" w14:paraId="06244FA0" w14:textId="77777777" w:rsidTr="008D4A59">
        <w:trPr>
          <w:trHeight w:hRule="exact" w:val="374"/>
        </w:trPr>
        <w:tc>
          <w:tcPr>
            <w:tcW w:w="3040" w:type="pct"/>
          </w:tcPr>
          <w:p w14:paraId="23A052C0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รวมเงินลงทุนระยะสั้นและเงินลงทุนในตราสารหนี้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893507D" w14:textId="77777777" w:rsidR="00B95BF6" w:rsidRPr="00BD7508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683A2DA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230B5E10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95BF6" w:rsidRPr="005E76BF" w14:paraId="20CB9DDC" w14:textId="77777777" w:rsidTr="008D4A59">
        <w:trPr>
          <w:trHeight w:hRule="exact" w:val="374"/>
        </w:trPr>
        <w:tc>
          <w:tcPr>
            <w:tcW w:w="3040" w:type="pct"/>
          </w:tcPr>
          <w:p w14:paraId="3A0F6F5D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14:paraId="7D300C23" w14:textId="5FF645D1" w:rsidR="00B95BF6" w:rsidRPr="00902236" w:rsidRDefault="00F61E1E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1E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</w:t>
            </w:r>
            <w:r w:rsidRPr="00F61E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61E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776</w:t>
            </w:r>
            <w:r w:rsidRPr="00F61E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61E1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250</w:t>
            </w:r>
          </w:p>
        </w:tc>
        <w:tc>
          <w:tcPr>
            <w:tcW w:w="149" w:type="pct"/>
          </w:tcPr>
          <w:p w14:paraId="374E9440" w14:textId="77777777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double" w:sz="4" w:space="0" w:color="auto"/>
            </w:tcBorders>
            <w:vAlign w:val="bottom"/>
          </w:tcPr>
          <w:p w14:paraId="5C9A26B4" w14:textId="1A92FD1F" w:rsidR="00B95BF6" w:rsidRPr="00556C30" w:rsidRDefault="00B95BF6" w:rsidP="00B9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7,153,989</w:t>
            </w:r>
          </w:p>
        </w:tc>
      </w:tr>
    </w:tbl>
    <w:p w14:paraId="032ACDC2" w14:textId="77777777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5E9C3E0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C243776" w14:textId="22BDE26C" w:rsidR="00E41B4E" w:rsidRDefault="00E41B4E" w:rsidP="00E41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96788">
        <w:rPr>
          <w:rFonts w:asciiTheme="majorBidi" w:hAnsiTheme="majorBidi" w:cs="Angsana New" w:hint="cs"/>
          <w:sz w:val="30"/>
          <w:szCs w:val="30"/>
          <w:cs/>
        </w:rPr>
        <w:lastRenderedPageBreak/>
        <w:t>ณ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31</w:t>
      </w:r>
      <w:r w:rsidRPr="00F967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8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sz w:val="30"/>
          <w:szCs w:val="30"/>
        </w:rPr>
        <w:t>3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E3196">
        <w:rPr>
          <w:rFonts w:asciiTheme="majorBidi" w:hAnsiTheme="majorBidi" w:cs="Angsana New"/>
          <w:sz w:val="30"/>
          <w:szCs w:val="30"/>
          <w:lang w:val="en-GB"/>
        </w:rPr>
        <w:t>9</w:t>
      </w:r>
      <w:r w:rsidR="00EA387C">
        <w:rPr>
          <w:rFonts w:asciiTheme="majorBidi" w:hAnsiTheme="majorBidi" w:cs="Angsana New"/>
          <w:sz w:val="30"/>
          <w:szCs w:val="30"/>
          <w:lang w:val="en-GB"/>
        </w:rPr>
        <w:t>,</w:t>
      </w:r>
      <w:r w:rsidR="00EA387C">
        <w:rPr>
          <w:rFonts w:asciiTheme="majorBidi" w:hAnsiTheme="majorBidi" w:cs="Angsana New"/>
          <w:sz w:val="30"/>
          <w:szCs w:val="30"/>
        </w:rPr>
        <w:t>631.9</w:t>
      </w:r>
      <w:r w:rsidRPr="00E25530">
        <w:rPr>
          <w:rFonts w:asciiTheme="majorBidi" w:hAnsiTheme="majorBidi" w:cs="Angsana New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AD337D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AD337D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256</w:t>
      </w:r>
      <w:r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จํานวน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/>
          <w:i/>
          <w:iCs/>
          <w:sz w:val="30"/>
          <w:szCs w:val="30"/>
        </w:rPr>
        <w:t>6,281.4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มีอัตราดอกเบี้ยคงที่ระหว่างร้อยละ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45EE8">
        <w:rPr>
          <w:rFonts w:asciiTheme="majorBidi" w:hAnsiTheme="majorBidi" w:cs="Angsana New"/>
          <w:sz w:val="30"/>
          <w:szCs w:val="30"/>
        </w:rPr>
        <w:t>2.1</w:t>
      </w:r>
      <w:r w:rsidRPr="00E25530">
        <w:rPr>
          <w:rFonts w:asciiTheme="majorBidi" w:hAnsiTheme="majorBidi" w:cstheme="majorBidi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17EE">
        <w:rPr>
          <w:rFonts w:asciiTheme="majorBidi" w:hAnsiTheme="majorBidi" w:cs="Angsana New"/>
          <w:sz w:val="30"/>
          <w:szCs w:val="30"/>
        </w:rPr>
        <w:t>5.3</w:t>
      </w:r>
      <w:r w:rsidRPr="00E25530">
        <w:rPr>
          <w:rFonts w:asciiTheme="majorBidi" w:hAnsiTheme="majorBidi" w:cstheme="majorBidi"/>
          <w:sz w:val="30"/>
          <w:szCs w:val="30"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4B603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4B603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i/>
          <w:iCs/>
          <w:sz w:val="30"/>
          <w:szCs w:val="30"/>
        </w:rPr>
        <w:t xml:space="preserve"> 2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56</w:t>
      </w:r>
      <w:r>
        <w:rPr>
          <w:rFonts w:asciiTheme="majorBidi" w:hAnsiTheme="majorBidi" w:cs="Angsana New"/>
          <w:i/>
          <w:iCs/>
          <w:sz w:val="30"/>
          <w:szCs w:val="30"/>
        </w:rPr>
        <w:t>7</w:t>
      </w:r>
      <w:r w:rsidRPr="00E25530">
        <w:rPr>
          <w:rFonts w:asciiTheme="majorBidi" w:hAnsiTheme="majorBidi" w:cs="Angsana New"/>
          <w:i/>
          <w:iCs/>
          <w:sz w:val="30"/>
          <w:szCs w:val="30"/>
        </w:rPr>
        <w:t>:</w:t>
      </w:r>
      <w:r w:rsidR="00D33156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อัตราดอกเบี้ยระหว่าง</w:t>
      </w:r>
      <w:r w:rsidRPr="00F96788">
        <w:rPr>
          <w:rFonts w:asciiTheme="majorBidi" w:hAnsiTheme="majorBidi" w:cs="Angsana New" w:hint="cs"/>
          <w:i/>
          <w:iCs/>
          <w:sz w:val="30"/>
          <w:szCs w:val="30"/>
          <w:cs/>
        </w:rPr>
        <w:t>ร้อยละ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i/>
          <w:iCs/>
          <w:sz w:val="30"/>
          <w:szCs w:val="30"/>
        </w:rPr>
        <w:t>2.10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i/>
          <w:iCs/>
          <w:sz w:val="30"/>
          <w:szCs w:val="30"/>
        </w:rPr>
        <w:t>3.42</w:t>
      </w:r>
      <w:r w:rsidRPr="00F96788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F96788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872D56" w:rsidRPr="00872D56">
        <w:rPr>
          <w:rFonts w:asciiTheme="majorBidi" w:hAnsiTheme="majorBidi" w:cs="Angsana New" w:hint="cs"/>
          <w:sz w:val="30"/>
          <w:szCs w:val="30"/>
          <w:cs/>
        </w:rPr>
        <w:t>ก</w:t>
      </w:r>
      <w:r w:rsidR="00872D56" w:rsidRPr="00977182">
        <w:rPr>
          <w:rFonts w:asciiTheme="majorBidi" w:hAnsiTheme="majorBidi" w:cs="Angsana New" w:hint="cs"/>
          <w:sz w:val="30"/>
          <w:szCs w:val="30"/>
          <w:cs/>
        </w:rPr>
        <w:t>รกฎาคม</w:t>
      </w:r>
      <w:r w:rsidRPr="0097718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/>
          <w:sz w:val="30"/>
          <w:szCs w:val="30"/>
        </w:rPr>
        <w:t>256</w:t>
      </w:r>
      <w:r w:rsidRPr="00977182">
        <w:rPr>
          <w:rFonts w:asciiTheme="majorBidi" w:hAnsiTheme="majorBidi" w:cs="Angsana New" w:hint="cs"/>
          <w:sz w:val="30"/>
          <w:szCs w:val="30"/>
        </w:rPr>
        <w:t>8</w:t>
      </w:r>
      <w:r w:rsidRPr="009771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 xml:space="preserve"> 25</w:t>
      </w:r>
      <w:r w:rsidR="00D33156">
        <w:rPr>
          <w:rFonts w:asciiTheme="majorBidi" w:hAnsiTheme="majorBidi" w:cs="Angsana New"/>
          <w:i/>
          <w:iCs/>
          <w:sz w:val="30"/>
          <w:szCs w:val="30"/>
        </w:rPr>
        <w:t>67</w:t>
      </w:r>
      <w:r w:rsidRPr="00977182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977182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ครบกําหนดภายในเดือนมิถุนายน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i/>
          <w:iCs/>
          <w:sz w:val="30"/>
          <w:szCs w:val="30"/>
        </w:rPr>
        <w:t>2568</w:t>
      </w:r>
      <w:r w:rsidRPr="0097718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E73CBED" w14:textId="77777777" w:rsidR="00CA37E0" w:rsidRPr="004100EC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B64611F" w14:textId="2B5E710C" w:rsidR="004100EC" w:rsidRDefault="00B95BF6" w:rsidP="00223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008E9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B95BF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95BF6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223F88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008E9">
        <w:rPr>
          <w:rFonts w:asciiTheme="majorBidi" w:hAnsiTheme="majorBidi" w:cs="Angsana New"/>
          <w:spacing w:val="-2"/>
          <w:sz w:val="30"/>
          <w:szCs w:val="30"/>
        </w:rPr>
        <w:t>2568</w:t>
      </w:r>
      <w:r w:rsidR="002008E9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ระหว่างร้อยละ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sz w:val="30"/>
          <w:szCs w:val="30"/>
        </w:rPr>
        <w:t>1.62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ถึงร้อยละ</w:t>
      </w:r>
      <w:r w:rsidR="00F505F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816DE">
        <w:rPr>
          <w:rFonts w:asciiTheme="majorBidi" w:hAnsiTheme="majorBidi" w:cs="Angsana New"/>
          <w:sz w:val="30"/>
          <w:szCs w:val="30"/>
        </w:rPr>
        <w:t>3.98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B77AC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100EC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4B6033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4B6033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C872CF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34A65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อัตราดอกเบี้ยระหว่างร้อยละ </w:t>
      </w:r>
      <w:r w:rsidR="00E816DE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1.79</w:t>
      </w:r>
      <w:r w:rsidR="00434A65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ถึงร้อยละ </w:t>
      </w:r>
      <w:r w:rsidR="00E816DE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3.98</w:t>
      </w:r>
      <w:r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ต่อปี</w:t>
      </w:r>
      <w:r w:rsidR="004100EC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)</w:t>
      </w:r>
      <w:r w:rsidR="00556C3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="004100EC" w:rsidRPr="001A5C9F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มีวันครบกำหนดอายุระหว่าง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56372">
        <w:rPr>
          <w:rFonts w:asciiTheme="majorBidi" w:hAnsiTheme="majorBidi" w:cs="Angsana New"/>
          <w:spacing w:val="-2"/>
          <w:sz w:val="30"/>
          <w:szCs w:val="30"/>
        </w:rPr>
        <w:t>1</w:t>
      </w:r>
      <w:r w:rsidR="004100EC"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ถึง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56372">
        <w:rPr>
          <w:rFonts w:asciiTheme="majorBidi" w:hAnsiTheme="majorBidi" w:cs="Angsana New"/>
          <w:spacing w:val="-2"/>
          <w:sz w:val="30"/>
          <w:szCs w:val="30"/>
        </w:rPr>
        <w:t>13</w:t>
      </w:r>
      <w:r w:rsidR="004100EC" w:rsidRPr="001A5C9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100EC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เดือน</w:t>
      </w:r>
      <w:r w:rsidR="004100EC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556C30" w:rsidRPr="001A5C9F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556C30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156372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4100EC" w:rsidRPr="001A5C9F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="004100EC" w:rsidRPr="001A5C9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 </w:t>
      </w:r>
      <w:r w:rsidR="00434A65" w:rsidRPr="00434A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434A65" w:rsidRPr="00434A6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12 </w:t>
      </w:r>
      <w:r w:rsidR="00434A65" w:rsidRPr="00434A6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เดือน</w:t>
      </w:r>
      <w:r w:rsidR="004100EC" w:rsidRPr="004327AD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6973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100EC" w:rsidRPr="004100EC">
        <w:rPr>
          <w:rFonts w:asciiTheme="majorBidi" w:hAnsiTheme="majorBidi" w:cs="Angsana New" w:hint="cs"/>
          <w:sz w:val="30"/>
          <w:szCs w:val="30"/>
          <w:cs/>
        </w:rPr>
        <w:t>นับจากวันที่ในรายงานทางการเงิน</w:t>
      </w:r>
    </w:p>
    <w:p w14:paraId="774649B4" w14:textId="640C27EA" w:rsidR="00075F2A" w:rsidRDefault="00075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B16F8EB" w14:textId="6DCFBB15" w:rsidR="00CA37E0" w:rsidRPr="00091CA0" w:rsidRDefault="00CA37E0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 w:val="44"/>
          <w:szCs w:val="30"/>
        </w:rPr>
      </w:pPr>
      <w:r w:rsidRPr="00091CA0">
        <w:rPr>
          <w:rFonts w:ascii="Angsana New" w:hAnsi="Angsana New" w:cs="Angsana New"/>
          <w:sz w:val="44"/>
          <w:szCs w:val="30"/>
          <w:cs/>
        </w:rPr>
        <w:t>ลูกหนี้การค้าและลูกหนี้อื่น</w:t>
      </w:r>
      <w:r w:rsidRPr="00091CA0">
        <w:rPr>
          <w:rFonts w:ascii="Angsana New" w:hAnsi="Angsana New" w:cs="Angsana New"/>
          <w:sz w:val="44"/>
          <w:szCs w:val="30"/>
        </w:rPr>
        <w:t xml:space="preserve"> </w:t>
      </w:r>
      <w:r w:rsidRPr="00091CA0">
        <w:rPr>
          <w:rFonts w:ascii="Angsana New" w:hAnsi="Angsana New" w:cs="Angsana New"/>
          <w:sz w:val="44"/>
          <w:szCs w:val="30"/>
          <w:cs/>
        </w:rPr>
        <w:t>สุทธิ</w:t>
      </w:r>
    </w:p>
    <w:p w14:paraId="5B58083E" w14:textId="77777777" w:rsidR="00CA37E0" w:rsidRPr="00042172" w:rsidRDefault="00CA37E0" w:rsidP="00CA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262"/>
        <w:gridCol w:w="180"/>
        <w:gridCol w:w="1260"/>
        <w:gridCol w:w="180"/>
        <w:gridCol w:w="1260"/>
        <w:gridCol w:w="180"/>
        <w:gridCol w:w="1260"/>
      </w:tblGrid>
      <w:tr w:rsidR="00CA37E0" w:rsidRPr="00A85D0A" w14:paraId="752EC529" w14:textId="77777777" w:rsidTr="00F05D93">
        <w:trPr>
          <w:cantSplit/>
          <w:trHeight w:val="344"/>
          <w:tblHeader/>
        </w:trPr>
        <w:tc>
          <w:tcPr>
            <w:tcW w:w="4138" w:type="dxa"/>
            <w:vAlign w:val="bottom"/>
            <w:hideMark/>
          </w:tcPr>
          <w:p w14:paraId="5B410731" w14:textId="77777777" w:rsidR="00CA37E0" w:rsidRPr="00A85D0A" w:rsidRDefault="00CA37E0" w:rsidP="004100EC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68BDC661" w14:textId="77777777" w:rsidR="00CA37E0" w:rsidRPr="00A85D0A" w:rsidRDefault="00CA37E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706070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1930836E" w14:textId="77777777" w:rsidR="00CA37E0" w:rsidRPr="00A85D0A" w:rsidRDefault="00CA37E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7234" w:rsidRPr="00A85D0A" w14:paraId="600ED234" w14:textId="77777777" w:rsidTr="008D4A59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4EAA8F" w14:textId="0722CCDD" w:rsidR="00637234" w:rsidRPr="00950787" w:rsidRDefault="00637234" w:rsidP="006372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14:paraId="4AF202BF" w14:textId="4A164EA2" w:rsidR="00637234" w:rsidRPr="00F92A5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1602836" w14:textId="77777777" w:rsidR="00637234" w:rsidRPr="00A85D0A" w:rsidRDefault="00637234" w:rsidP="006372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0F37CC1" w14:textId="4E2A053C" w:rsidR="00637234" w:rsidRPr="00F92A5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805C97C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10F7DED" w14:textId="4DBEDD21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A5ECBCE" w14:textId="77777777" w:rsidR="00637234" w:rsidRPr="00A85D0A" w:rsidRDefault="00637234" w:rsidP="006372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1BD8E75" w14:textId="6E75FBE8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37234" w:rsidRPr="00A85D0A" w14:paraId="161AFC15" w14:textId="77777777" w:rsidTr="008D4A59">
        <w:trPr>
          <w:cantSplit/>
          <w:trHeight w:val="344"/>
          <w:tblHeader/>
        </w:trPr>
        <w:tc>
          <w:tcPr>
            <w:tcW w:w="4138" w:type="dxa"/>
            <w:vAlign w:val="bottom"/>
          </w:tcPr>
          <w:p w14:paraId="1EB55ABF" w14:textId="77777777" w:rsidR="00637234" w:rsidRDefault="00637234" w:rsidP="0063723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  <w:vAlign w:val="bottom"/>
          </w:tcPr>
          <w:p w14:paraId="2E6711FA" w14:textId="34D1EE9D" w:rsidR="00637234" w:rsidRPr="009B0838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3296D53" w14:textId="77777777" w:rsidR="00637234" w:rsidRPr="00A85D0A" w:rsidRDefault="00637234" w:rsidP="0063723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753EA43" w14:textId="649C87A4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594ECF66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776BB3" w14:textId="50265381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636B7E3A" w14:textId="77777777" w:rsidR="00637234" w:rsidRPr="00A85D0A" w:rsidRDefault="00637234" w:rsidP="0063723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DD66CDC" w14:textId="643B5E5A" w:rsidR="00637234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637234" w:rsidRPr="00A85D0A" w14:paraId="2DBBD669" w14:textId="77777777" w:rsidTr="00F05D93">
        <w:trPr>
          <w:cantSplit/>
          <w:trHeight w:val="425"/>
          <w:tblHeader/>
        </w:trPr>
        <w:tc>
          <w:tcPr>
            <w:tcW w:w="4138" w:type="dxa"/>
            <w:vAlign w:val="bottom"/>
          </w:tcPr>
          <w:p w14:paraId="33A2FB79" w14:textId="77777777" w:rsidR="00637234" w:rsidRPr="00A85D0A" w:rsidRDefault="00637234" w:rsidP="00637234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0E960EA0" w14:textId="77777777" w:rsidR="00637234" w:rsidRPr="00A85D0A" w:rsidRDefault="00637234" w:rsidP="0063723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595C" w:rsidRPr="00A85D0A" w14:paraId="54F6051B" w14:textId="77777777" w:rsidTr="008D4A59">
        <w:trPr>
          <w:cantSplit/>
          <w:trHeight w:hRule="exact" w:val="374"/>
        </w:trPr>
        <w:tc>
          <w:tcPr>
            <w:tcW w:w="4138" w:type="dxa"/>
            <w:hideMark/>
          </w:tcPr>
          <w:p w14:paraId="1A1D3C29" w14:textId="77777777" w:rsidR="0087595C" w:rsidRPr="001D5B6F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</w:tcPr>
          <w:p w14:paraId="6E99A558" w14:textId="367A4D39" w:rsidR="0087595C" w:rsidRPr="00603092" w:rsidRDefault="0087595C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D18">
              <w:rPr>
                <w:rFonts w:ascii="Angsana New" w:hAnsi="Angsana New" w:cs="Angsana New"/>
                <w:sz w:val="30"/>
                <w:szCs w:val="30"/>
              </w:rPr>
              <w:t>13,201,000</w:t>
            </w:r>
          </w:p>
        </w:tc>
        <w:tc>
          <w:tcPr>
            <w:tcW w:w="180" w:type="dxa"/>
          </w:tcPr>
          <w:p w14:paraId="17690081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451F1E" w14:textId="2ECC1B1E" w:rsidR="0087595C" w:rsidRPr="00637234" w:rsidRDefault="0087595C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14,324,775</w:t>
            </w:r>
          </w:p>
        </w:tc>
        <w:tc>
          <w:tcPr>
            <w:tcW w:w="180" w:type="dxa"/>
          </w:tcPr>
          <w:p w14:paraId="20C79BF7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712F2" w14:textId="38101D92" w:rsidR="0087595C" w:rsidRPr="00C7419B" w:rsidRDefault="0087595C" w:rsidP="0009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595C">
              <w:rPr>
                <w:rFonts w:ascii="Angsana New" w:hAnsi="Angsana New" w:cs="Angsana New"/>
                <w:sz w:val="30"/>
                <w:szCs w:val="30"/>
              </w:rPr>
              <w:t>1,082,373</w:t>
            </w:r>
          </w:p>
        </w:tc>
        <w:tc>
          <w:tcPr>
            <w:tcW w:w="180" w:type="dxa"/>
          </w:tcPr>
          <w:p w14:paraId="1E5E9AF1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ADEE7" w14:textId="63869F02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1,475,765</w:t>
            </w:r>
          </w:p>
        </w:tc>
      </w:tr>
      <w:tr w:rsidR="0087595C" w:rsidRPr="00A85D0A" w14:paraId="015243FF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7D2EB7B1" w14:textId="77777777" w:rsidR="0087595C" w:rsidRPr="001D5B6F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44A0E2C" w14:textId="0CF14F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6D18">
              <w:rPr>
                <w:rFonts w:ascii="Angsana New" w:hAnsi="Angsana New" w:cs="Angsana New"/>
                <w:sz w:val="30"/>
                <w:szCs w:val="30"/>
              </w:rPr>
              <w:t>31,771</w:t>
            </w:r>
          </w:p>
        </w:tc>
        <w:tc>
          <w:tcPr>
            <w:tcW w:w="180" w:type="dxa"/>
          </w:tcPr>
          <w:p w14:paraId="280E4DAE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C6DFAE" w14:textId="67392304" w:rsidR="0087595C" w:rsidRPr="00637234" w:rsidRDefault="0087595C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31,150</w:t>
            </w:r>
          </w:p>
        </w:tc>
        <w:tc>
          <w:tcPr>
            <w:tcW w:w="180" w:type="dxa"/>
          </w:tcPr>
          <w:p w14:paraId="337FFD63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89D60" w14:textId="5D4B42AE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595C">
              <w:rPr>
                <w:rFonts w:ascii="Angsana New" w:hAnsi="Angsana New" w:cs="Angsana New"/>
                <w:sz w:val="30"/>
                <w:szCs w:val="30"/>
              </w:rPr>
              <w:t>1,300,479</w:t>
            </w:r>
          </w:p>
        </w:tc>
        <w:tc>
          <w:tcPr>
            <w:tcW w:w="180" w:type="dxa"/>
          </w:tcPr>
          <w:p w14:paraId="412A409F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FDD7F3" w14:textId="3E8EEC1D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1,237,373</w:t>
            </w:r>
          </w:p>
        </w:tc>
      </w:tr>
      <w:tr w:rsidR="0087595C" w:rsidRPr="00A85D0A" w14:paraId="313529BB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4C074263" w14:textId="77777777" w:rsidR="0087595C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D8AA502" w14:textId="4BC7EBD5" w:rsidR="0087595C" w:rsidRPr="00603092" w:rsidRDefault="00CC003F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003F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CC00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003F">
              <w:rPr>
                <w:rFonts w:ascii="Angsana New" w:hAnsi="Angsana New" w:cs="Angsana New"/>
                <w:sz w:val="30"/>
                <w:szCs w:val="30"/>
                <w:cs/>
              </w:rPr>
              <w:t>232</w:t>
            </w:r>
            <w:r w:rsidRPr="00CC003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003F">
              <w:rPr>
                <w:rFonts w:ascii="Angsana New" w:hAnsi="Angsana New" w:cs="Angsana New"/>
                <w:sz w:val="30"/>
                <w:szCs w:val="30"/>
                <w:cs/>
              </w:rPr>
              <w:t>771</w:t>
            </w:r>
          </w:p>
        </w:tc>
        <w:tc>
          <w:tcPr>
            <w:tcW w:w="180" w:type="dxa"/>
          </w:tcPr>
          <w:p w14:paraId="5AE9293F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048D4" w14:textId="18F2EE31" w:rsidR="0087595C" w:rsidRPr="00DB434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14,355,925</w:t>
            </w:r>
          </w:p>
        </w:tc>
        <w:tc>
          <w:tcPr>
            <w:tcW w:w="180" w:type="dxa"/>
          </w:tcPr>
          <w:p w14:paraId="6056B8EB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00E948" w14:textId="79FD149E" w:rsidR="0087595C" w:rsidRPr="00C7419B" w:rsidRDefault="006E5979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5979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6E59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5979">
              <w:rPr>
                <w:rFonts w:ascii="Angsana New" w:hAnsi="Angsana New" w:cs="Angsana New"/>
                <w:sz w:val="30"/>
                <w:szCs w:val="30"/>
                <w:cs/>
              </w:rPr>
              <w:t>382</w:t>
            </w:r>
            <w:r w:rsidRPr="006E59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E5979">
              <w:rPr>
                <w:rFonts w:ascii="Angsana New" w:hAnsi="Angsana New" w:cs="Angsana New"/>
                <w:sz w:val="30"/>
                <w:szCs w:val="30"/>
                <w:cs/>
              </w:rPr>
              <w:t>852</w:t>
            </w:r>
          </w:p>
        </w:tc>
        <w:tc>
          <w:tcPr>
            <w:tcW w:w="180" w:type="dxa"/>
          </w:tcPr>
          <w:p w14:paraId="10026E2A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8F03D" w14:textId="0C04ECF4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2,713,138</w:t>
            </w:r>
          </w:p>
        </w:tc>
      </w:tr>
      <w:tr w:rsidR="0087595C" w:rsidRPr="00A85D0A" w14:paraId="157426E4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5F8EAF0B" w14:textId="77777777" w:rsidR="0087595C" w:rsidRDefault="0087595C" w:rsidP="008759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FDE171A" w14:textId="4B20956E" w:rsidR="0087595C" w:rsidRPr="00603092" w:rsidRDefault="0064552E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552E">
              <w:rPr>
                <w:rFonts w:ascii="Angsana New" w:hAnsi="Angsana New" w:cs="Angsana New"/>
                <w:sz w:val="30"/>
                <w:szCs w:val="30"/>
                <w:cs/>
              </w:rPr>
              <w:t>(283</w:t>
            </w:r>
            <w:r w:rsidRPr="0064552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4552E">
              <w:rPr>
                <w:rFonts w:ascii="Angsana New" w:hAnsi="Angsana New" w:cs="Angsana New"/>
                <w:sz w:val="30"/>
                <w:szCs w:val="30"/>
                <w:cs/>
              </w:rPr>
              <w:t>127)</w:t>
            </w:r>
          </w:p>
        </w:tc>
        <w:tc>
          <w:tcPr>
            <w:tcW w:w="180" w:type="dxa"/>
          </w:tcPr>
          <w:p w14:paraId="0629460C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70E8BD" w14:textId="38BD4AF3" w:rsidR="0087595C" w:rsidRPr="00DB434B" w:rsidRDefault="0087595C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(285,747)</w:t>
            </w:r>
          </w:p>
        </w:tc>
        <w:tc>
          <w:tcPr>
            <w:tcW w:w="180" w:type="dxa"/>
          </w:tcPr>
          <w:p w14:paraId="1E9D8536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0C277C" w14:textId="5E7C3956" w:rsidR="0087595C" w:rsidRPr="00C7419B" w:rsidRDefault="00335F73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6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5F73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335F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5F73">
              <w:rPr>
                <w:rFonts w:ascii="Angsana New" w:hAnsi="Angsana New" w:cs="Angsana New"/>
                <w:sz w:val="30"/>
                <w:szCs w:val="30"/>
                <w:cs/>
              </w:rPr>
              <w:t>905)</w:t>
            </w:r>
          </w:p>
        </w:tc>
        <w:tc>
          <w:tcPr>
            <w:tcW w:w="180" w:type="dxa"/>
          </w:tcPr>
          <w:p w14:paraId="195382BC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CB3319" w14:textId="34030D01" w:rsidR="0087595C" w:rsidRPr="00C7419B" w:rsidRDefault="0087595C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(4,950)</w:t>
            </w:r>
          </w:p>
        </w:tc>
      </w:tr>
      <w:tr w:rsidR="0087595C" w:rsidRPr="00A85D0A" w14:paraId="5A5306D9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2404C662" w14:textId="7157A1F3" w:rsidR="0087595C" w:rsidRDefault="0087595C" w:rsidP="0087595C">
            <w:pPr>
              <w:tabs>
                <w:tab w:val="left" w:pos="5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9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ค่าเผื่อผลขาดทุนลูกหนี้การค้า </w:t>
            </w:r>
          </w:p>
        </w:tc>
        <w:tc>
          <w:tcPr>
            <w:tcW w:w="1262" w:type="dxa"/>
          </w:tcPr>
          <w:p w14:paraId="663B5100" w14:textId="01554C34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9F5E12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E88FAF" w14:textId="193B9DC6" w:rsidR="0087595C" w:rsidRPr="00DB434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DD20C9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3FB4A7" w14:textId="77777777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0271C3" w14:textId="77777777" w:rsidR="0087595C" w:rsidRPr="00603092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D332DC" w14:textId="77777777" w:rsidR="0087595C" w:rsidRPr="00C7419B" w:rsidRDefault="0087595C" w:rsidP="00875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552E" w:rsidRPr="00A85D0A" w14:paraId="26DEB3B8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3E3AA672" w14:textId="59C44A4D" w:rsidR="0064552E" w:rsidRPr="009B0838" w:rsidRDefault="0064552E" w:rsidP="0064552E">
            <w:pPr>
              <w:tabs>
                <w:tab w:val="left" w:pos="574"/>
              </w:tabs>
              <w:spacing w:line="240" w:lineRule="auto"/>
              <w:ind w:left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- </w:t>
            </w:r>
            <w:r w:rsidRPr="009B0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B1047AA" w14:textId="26C86C16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6A9A464E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8820C9" w14:textId="66469F07" w:rsidR="0064552E" w:rsidRPr="00DB434B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705EA1EC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76D1F1" w14:textId="238F9C04" w:rsidR="0064552E" w:rsidRPr="00C7419B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77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5E610A74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DAE061" w14:textId="73F3B1D9" w:rsidR="0064552E" w:rsidRPr="00C7419B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</w:tr>
      <w:tr w:rsidR="0064552E" w:rsidRPr="00A85D0A" w14:paraId="298F9B5F" w14:textId="77777777" w:rsidTr="008D4A59">
        <w:trPr>
          <w:cantSplit/>
          <w:trHeight w:hRule="exact" w:val="374"/>
        </w:trPr>
        <w:tc>
          <w:tcPr>
            <w:tcW w:w="4138" w:type="dxa"/>
            <w:hideMark/>
          </w:tcPr>
          <w:p w14:paraId="48A16273" w14:textId="07DE227B" w:rsidR="0064552E" w:rsidRPr="00A85D0A" w:rsidRDefault="0064552E" w:rsidP="0064552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4AAFFD" w14:textId="70811D93" w:rsidR="0064552E" w:rsidRPr="00603092" w:rsidRDefault="003E571C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E571C">
              <w:rPr>
                <w:rFonts w:ascii="Angsana New" w:hAnsi="Angsana New" w:cs="Angsana New"/>
                <w:sz w:val="30"/>
                <w:szCs w:val="30"/>
                <w:cs/>
              </w:rPr>
              <w:t>(283</w:t>
            </w:r>
            <w:r w:rsidRPr="003E571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E571C">
              <w:rPr>
                <w:rFonts w:ascii="Angsana New" w:hAnsi="Angsana New" w:cs="Angsana New"/>
                <w:sz w:val="30"/>
                <w:szCs w:val="30"/>
                <w:cs/>
              </w:rPr>
              <w:t>128)</w:t>
            </w:r>
          </w:p>
        </w:tc>
        <w:tc>
          <w:tcPr>
            <w:tcW w:w="180" w:type="dxa"/>
          </w:tcPr>
          <w:p w14:paraId="364E716D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22774" w14:textId="51DBA1D2" w:rsidR="0064552E" w:rsidRPr="00603092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(285,748)</w:t>
            </w:r>
          </w:p>
        </w:tc>
        <w:tc>
          <w:tcPr>
            <w:tcW w:w="180" w:type="dxa"/>
          </w:tcPr>
          <w:p w14:paraId="22908A93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20DF94" w14:textId="0142C757" w:rsidR="0064552E" w:rsidRPr="00C7419B" w:rsidRDefault="0034533D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533D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3453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4533D">
              <w:rPr>
                <w:rFonts w:ascii="Angsana New" w:hAnsi="Angsana New" w:cs="Angsana New"/>
                <w:sz w:val="30"/>
                <w:szCs w:val="30"/>
                <w:cs/>
              </w:rPr>
              <w:t>906)</w:t>
            </w:r>
          </w:p>
        </w:tc>
        <w:tc>
          <w:tcPr>
            <w:tcW w:w="180" w:type="dxa"/>
          </w:tcPr>
          <w:p w14:paraId="6E2DF0C0" w14:textId="77777777" w:rsidR="0064552E" w:rsidRPr="00603092" w:rsidRDefault="0064552E" w:rsidP="00645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9FA98" w14:textId="66FAB629" w:rsidR="0064552E" w:rsidRPr="00C7419B" w:rsidRDefault="0064552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/>
              <w:ind w:left="-108" w:right="-122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(4,951)</w:t>
            </w:r>
          </w:p>
        </w:tc>
      </w:tr>
      <w:tr w:rsidR="00932E04" w:rsidRPr="00A85D0A" w14:paraId="2DAAE871" w14:textId="77777777" w:rsidTr="008D4A59">
        <w:trPr>
          <w:cantSplit/>
          <w:trHeight w:hRule="exact" w:val="374"/>
        </w:trPr>
        <w:tc>
          <w:tcPr>
            <w:tcW w:w="4138" w:type="dxa"/>
            <w:hideMark/>
          </w:tcPr>
          <w:p w14:paraId="0548529F" w14:textId="77777777" w:rsidR="00932E04" w:rsidRPr="00907A48" w:rsidRDefault="00932E04" w:rsidP="00932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07A4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65FB3" w14:textId="0AE97928" w:rsidR="00932E04" w:rsidRPr="0070709B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7430">
              <w:rPr>
                <w:rFonts w:ascii="Angsana New" w:hAnsi="Angsana New" w:cs="Angsana New"/>
                <w:sz w:val="30"/>
                <w:szCs w:val="30"/>
              </w:rPr>
              <w:t>12,949,643</w:t>
            </w:r>
          </w:p>
        </w:tc>
        <w:tc>
          <w:tcPr>
            <w:tcW w:w="180" w:type="dxa"/>
          </w:tcPr>
          <w:p w14:paraId="1DE229E0" w14:textId="77777777" w:rsidR="00932E04" w:rsidRPr="0039572C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D33AC" w14:textId="71DBDC03" w:rsidR="00932E04" w:rsidRPr="00907A48" w:rsidRDefault="00932E04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14,070,177</w:t>
            </w:r>
          </w:p>
        </w:tc>
        <w:tc>
          <w:tcPr>
            <w:tcW w:w="180" w:type="dxa"/>
          </w:tcPr>
          <w:p w14:paraId="6063F0EC" w14:textId="77777777" w:rsidR="00932E04" w:rsidRPr="00603092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E8AB6" w14:textId="0E27B47E" w:rsidR="00932E04" w:rsidRPr="00C7419B" w:rsidRDefault="00932E04" w:rsidP="00E95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7430">
              <w:rPr>
                <w:rFonts w:ascii="Angsana New" w:hAnsi="Angsana New" w:cs="Angsana New"/>
                <w:sz w:val="30"/>
                <w:szCs w:val="30"/>
              </w:rPr>
              <w:t>2,376,946</w:t>
            </w:r>
          </w:p>
        </w:tc>
        <w:tc>
          <w:tcPr>
            <w:tcW w:w="180" w:type="dxa"/>
          </w:tcPr>
          <w:p w14:paraId="2FBC676C" w14:textId="77777777" w:rsidR="00932E04" w:rsidRPr="004A26FE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86516" w14:textId="3B2B2520" w:rsidR="00932E04" w:rsidRPr="00C7419B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2,708,187</w:t>
            </w:r>
          </w:p>
        </w:tc>
      </w:tr>
      <w:tr w:rsidR="00932E04" w:rsidRPr="00A85D0A" w14:paraId="09603EC6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36DDAFA6" w14:textId="1C6FFF69" w:rsidR="00932E04" w:rsidRPr="00907A48" w:rsidRDefault="00D33156" w:rsidP="00932E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71A83923" w14:textId="39D9B133" w:rsidR="00932E04" w:rsidRPr="0070709B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7430">
              <w:rPr>
                <w:rFonts w:ascii="Angsana New" w:hAnsi="Angsana New" w:cs="Angsana New"/>
                <w:sz w:val="30"/>
                <w:szCs w:val="30"/>
              </w:rPr>
              <w:t>3,296,437</w:t>
            </w:r>
          </w:p>
        </w:tc>
        <w:tc>
          <w:tcPr>
            <w:tcW w:w="180" w:type="dxa"/>
          </w:tcPr>
          <w:p w14:paraId="5DA4D8A4" w14:textId="77777777" w:rsidR="00932E04" w:rsidRPr="0039572C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817FF32" w14:textId="1A94606B" w:rsidR="00932E04" w:rsidRPr="00907A48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2,806,014</w:t>
            </w:r>
          </w:p>
        </w:tc>
        <w:tc>
          <w:tcPr>
            <w:tcW w:w="180" w:type="dxa"/>
          </w:tcPr>
          <w:p w14:paraId="6BA5DF0D" w14:textId="77777777" w:rsidR="00932E04" w:rsidRPr="00603092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56AF746" w14:textId="2443FD5F" w:rsidR="00932E04" w:rsidRPr="00C7419B" w:rsidRDefault="00932E04" w:rsidP="00E95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7430">
              <w:rPr>
                <w:rFonts w:ascii="Angsana New" w:hAnsi="Angsana New" w:cs="Angsana New"/>
                <w:sz w:val="30"/>
                <w:szCs w:val="30"/>
              </w:rPr>
              <w:t>722,651</w:t>
            </w:r>
          </w:p>
        </w:tc>
        <w:tc>
          <w:tcPr>
            <w:tcW w:w="180" w:type="dxa"/>
          </w:tcPr>
          <w:p w14:paraId="039D1485" w14:textId="77777777" w:rsidR="00932E04" w:rsidRPr="004A26FE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3C28EEDC" w14:textId="013C1B7D" w:rsidR="00932E04" w:rsidRPr="00C7419B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sz w:val="30"/>
                <w:szCs w:val="30"/>
              </w:rPr>
              <w:t>834,338</w:t>
            </w:r>
          </w:p>
        </w:tc>
      </w:tr>
      <w:tr w:rsidR="00932E04" w:rsidRPr="00A85D0A" w14:paraId="4B97936C" w14:textId="77777777" w:rsidTr="008D4A59">
        <w:trPr>
          <w:cantSplit/>
          <w:trHeight w:hRule="exact" w:val="374"/>
        </w:trPr>
        <w:tc>
          <w:tcPr>
            <w:tcW w:w="4138" w:type="dxa"/>
          </w:tcPr>
          <w:p w14:paraId="1792BA8A" w14:textId="77777777" w:rsidR="00932E04" w:rsidRPr="00907A48" w:rsidRDefault="00932E04" w:rsidP="00932E0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A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0AF781" w14:textId="13AFBE27" w:rsidR="00932E04" w:rsidRPr="00637234" w:rsidRDefault="009E7430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E74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</w:t>
            </w:r>
            <w:r w:rsidRPr="009E74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E74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246</w:t>
            </w:r>
            <w:r w:rsidRPr="009E74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E743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080</w:t>
            </w:r>
          </w:p>
        </w:tc>
        <w:tc>
          <w:tcPr>
            <w:tcW w:w="180" w:type="dxa"/>
          </w:tcPr>
          <w:p w14:paraId="06C5F29F" w14:textId="77777777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F980D2" w14:textId="4943B021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16,876,191</w:t>
            </w:r>
          </w:p>
        </w:tc>
        <w:tc>
          <w:tcPr>
            <w:tcW w:w="180" w:type="dxa"/>
          </w:tcPr>
          <w:p w14:paraId="68CFE7EE" w14:textId="77777777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1882E" w14:textId="3FEA4B65" w:rsidR="00932E04" w:rsidRPr="00637234" w:rsidRDefault="009B0338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03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9B03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B03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099</w:t>
            </w:r>
            <w:r w:rsidRPr="009B03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B03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597</w:t>
            </w:r>
          </w:p>
        </w:tc>
        <w:tc>
          <w:tcPr>
            <w:tcW w:w="180" w:type="dxa"/>
          </w:tcPr>
          <w:p w14:paraId="54D203B5" w14:textId="77777777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51D09" w14:textId="79F73C3C" w:rsidR="00932E04" w:rsidRPr="00637234" w:rsidRDefault="00932E04" w:rsidP="00932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7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3,542,525</w:t>
            </w:r>
          </w:p>
        </w:tc>
      </w:tr>
    </w:tbl>
    <w:p w14:paraId="3AA1ED12" w14:textId="379D3CB9" w:rsidR="00F82388" w:rsidRPr="00091CA0" w:rsidRDefault="00F82388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0D33415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68C13E6" w14:textId="7FD88780" w:rsidR="00B2494D" w:rsidRDefault="00B2494D" w:rsidP="0009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B2494D">
        <w:rPr>
          <w:rFonts w:asciiTheme="majorBidi" w:hAnsiTheme="majorBidi" w:cs="Angsana New" w:hint="cs"/>
          <w:sz w:val="30"/>
          <w:szCs w:val="30"/>
          <w:cs/>
        </w:rPr>
        <w:lastRenderedPageBreak/>
        <w:t>ลูกหนี้การค้าสามารถวิเคราะห์ตามอายุหนี้ที่ค้างชําระได้ดัง</w:t>
      </w:r>
      <w:r w:rsidR="00ED2704">
        <w:rPr>
          <w:rFonts w:asciiTheme="majorBidi" w:hAnsiTheme="majorBidi" w:cs="Angsana New" w:hint="cs"/>
          <w:sz w:val="30"/>
          <w:szCs w:val="30"/>
          <w:cs/>
        </w:rPr>
        <w:t>นี้</w:t>
      </w:r>
    </w:p>
    <w:p w14:paraId="30BB19BE" w14:textId="77777777" w:rsidR="00B2494D" w:rsidRPr="00042172" w:rsidRDefault="00B2494D" w:rsidP="00017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66"/>
        <w:gridCol w:w="1170"/>
        <w:gridCol w:w="268"/>
        <w:gridCol w:w="1172"/>
        <w:gridCol w:w="268"/>
        <w:gridCol w:w="1170"/>
      </w:tblGrid>
      <w:tr w:rsidR="001212E8" w:rsidRPr="006F6412" w14:paraId="56821E15" w14:textId="77777777" w:rsidTr="00F05D93">
        <w:trPr>
          <w:tblHeader/>
        </w:trPr>
        <w:tc>
          <w:tcPr>
            <w:tcW w:w="2151" w:type="pct"/>
            <w:shd w:val="clear" w:color="auto" w:fill="auto"/>
          </w:tcPr>
          <w:p w14:paraId="643EEDCC" w14:textId="77777777" w:rsidR="001A1855" w:rsidRPr="006F6412" w:rsidRDefault="001A185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5D35A8DF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F6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  <w:shd w:val="clear" w:color="auto" w:fill="auto"/>
          </w:tcPr>
          <w:p w14:paraId="6E9C6AF8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01C0A4E2" w14:textId="77777777" w:rsidR="001A1855" w:rsidRPr="006F6412" w:rsidRDefault="001A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C2E2E" w:rsidRPr="006F6412" w14:paraId="74470DCA" w14:textId="77777777">
        <w:trPr>
          <w:tblHeader/>
        </w:trPr>
        <w:tc>
          <w:tcPr>
            <w:tcW w:w="2151" w:type="pct"/>
            <w:shd w:val="clear" w:color="auto" w:fill="auto"/>
          </w:tcPr>
          <w:p w14:paraId="58C8FD5F" w14:textId="602505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1AD0C04" w14:textId="74EE628E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6B2BB83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21D06410" w14:textId="756959B0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529B7AA0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31BC2A89" w14:textId="29BC297D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1AB89E84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37A5F224" w14:textId="68590154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ธันวาคม</w:t>
            </w:r>
          </w:p>
        </w:tc>
      </w:tr>
      <w:tr w:rsidR="00FC2E2E" w:rsidRPr="006F6412" w14:paraId="45B2B353" w14:textId="77777777">
        <w:trPr>
          <w:tblHeader/>
        </w:trPr>
        <w:tc>
          <w:tcPr>
            <w:tcW w:w="2151" w:type="pct"/>
            <w:shd w:val="clear" w:color="auto" w:fill="auto"/>
          </w:tcPr>
          <w:p w14:paraId="64E8FFDB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9AC6FF7" w14:textId="21B892A1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75036CA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B52B7F9" w14:textId="1FC0830B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5F68CE6E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52C43F48" w14:textId="6054567E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8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DBC8785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4A7D567" w14:textId="3DFFCCBB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9D4A14">
              <w:rPr>
                <w:rFonts w:asciiTheme="majorBidi" w:hAnsiTheme="majorBidi" w:cstheme="majorBidi"/>
                <w:bCs/>
                <w:spacing w:val="-8"/>
                <w:sz w:val="30"/>
                <w:szCs w:val="30"/>
              </w:rPr>
              <w:t>7</w:t>
            </w:r>
          </w:p>
        </w:tc>
      </w:tr>
      <w:tr w:rsidR="00FC2E2E" w:rsidRPr="006F6412" w14:paraId="43260793" w14:textId="77777777" w:rsidTr="00C7419B">
        <w:trPr>
          <w:tblHeader/>
        </w:trPr>
        <w:tc>
          <w:tcPr>
            <w:tcW w:w="2151" w:type="pct"/>
          </w:tcPr>
          <w:p w14:paraId="739647FF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9" w:type="pct"/>
            <w:gridSpan w:val="7"/>
          </w:tcPr>
          <w:p w14:paraId="67550176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6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2E2E" w:rsidRPr="006F6412" w14:paraId="4A3083A8" w14:textId="77777777" w:rsidTr="008D4A59">
        <w:trPr>
          <w:trHeight w:hRule="exact" w:val="374"/>
        </w:trPr>
        <w:tc>
          <w:tcPr>
            <w:tcW w:w="2759" w:type="pct"/>
            <w:gridSpan w:val="2"/>
          </w:tcPr>
          <w:p w14:paraId="24FD67F9" w14:textId="6985C49E" w:rsidR="00FC2E2E" w:rsidRPr="004B17A1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17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8" w:type="pct"/>
          </w:tcPr>
          <w:p w14:paraId="288A7F92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CBBC9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ECCED40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6B6AB48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8D5CCE2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21F13C" w14:textId="77777777" w:rsidR="00FC2E2E" w:rsidRPr="006F6412" w:rsidRDefault="00FC2E2E" w:rsidP="00FC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32E1" w:rsidRPr="006F6412" w14:paraId="3B615567" w14:textId="77777777" w:rsidTr="008D4A59">
        <w:trPr>
          <w:trHeight w:hRule="exact" w:val="374"/>
        </w:trPr>
        <w:tc>
          <w:tcPr>
            <w:tcW w:w="2151" w:type="pct"/>
          </w:tcPr>
          <w:p w14:paraId="42379D6C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08" w:type="pct"/>
          </w:tcPr>
          <w:p w14:paraId="6A9F0675" w14:textId="7FB31568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2AC6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C92A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AC6">
              <w:rPr>
                <w:rFonts w:ascii="Angsana New" w:hAnsi="Angsana New" w:cs="Angsana New"/>
                <w:sz w:val="30"/>
                <w:szCs w:val="30"/>
                <w:cs/>
              </w:rPr>
              <w:t>949</w:t>
            </w:r>
            <w:r w:rsidRPr="00C92AC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2AC6">
              <w:rPr>
                <w:rFonts w:ascii="Angsana New" w:hAnsi="Angsana New" w:cs="Angsana New"/>
                <w:sz w:val="30"/>
                <w:szCs w:val="30"/>
                <w:cs/>
              </w:rPr>
              <w:t>195</w:t>
            </w:r>
          </w:p>
        </w:tc>
        <w:tc>
          <w:tcPr>
            <w:tcW w:w="138" w:type="pct"/>
          </w:tcPr>
          <w:p w14:paraId="71C7A89E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39CA7BE" w14:textId="0789C6CD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11,337,910</w:t>
            </w:r>
          </w:p>
        </w:tc>
        <w:tc>
          <w:tcPr>
            <w:tcW w:w="139" w:type="pct"/>
          </w:tcPr>
          <w:p w14:paraId="7BDBDEB0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3CFB0EC2" w14:textId="0D8DAA7E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2,115,758</w:t>
            </w:r>
          </w:p>
        </w:tc>
        <w:tc>
          <w:tcPr>
            <w:tcW w:w="139" w:type="pct"/>
          </w:tcPr>
          <w:p w14:paraId="0671F608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CF8444E" w14:textId="7A8FF06A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2,250,188</w:t>
            </w:r>
          </w:p>
        </w:tc>
      </w:tr>
      <w:tr w:rsidR="006432E1" w:rsidRPr="006F6412" w14:paraId="53823433" w14:textId="77777777" w:rsidTr="008D4A59">
        <w:trPr>
          <w:trHeight w:hRule="exact" w:val="374"/>
        </w:trPr>
        <w:tc>
          <w:tcPr>
            <w:tcW w:w="2151" w:type="pct"/>
          </w:tcPr>
          <w:p w14:paraId="13732A12" w14:textId="1692956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4421B919" w14:textId="2336573C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E775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E7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775A">
              <w:rPr>
                <w:rFonts w:ascii="Angsana New" w:hAnsi="Angsana New" w:cs="Angsana New"/>
                <w:sz w:val="30"/>
                <w:szCs w:val="30"/>
                <w:cs/>
              </w:rPr>
              <w:t>876</w:t>
            </w:r>
            <w:r w:rsidRPr="009E77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775A">
              <w:rPr>
                <w:rFonts w:ascii="Angsana New" w:hAnsi="Angsana New" w:cs="Angsana New"/>
                <w:sz w:val="30"/>
                <w:szCs w:val="30"/>
                <w:cs/>
              </w:rPr>
              <w:t>48</w:t>
            </w:r>
            <w:r w:rsidR="00D51715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8" w:type="pct"/>
          </w:tcPr>
          <w:p w14:paraId="5CC6D5A3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2FEBB16" w14:textId="4B9C65B6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2,587,468</w:t>
            </w:r>
          </w:p>
        </w:tc>
        <w:tc>
          <w:tcPr>
            <w:tcW w:w="139" w:type="pct"/>
          </w:tcPr>
          <w:p w14:paraId="115C11EA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1427E619" w14:textId="0ED25CCC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259,092</w:t>
            </w:r>
          </w:p>
        </w:tc>
        <w:tc>
          <w:tcPr>
            <w:tcW w:w="139" w:type="pct"/>
          </w:tcPr>
          <w:p w14:paraId="59B30760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2ED3DA" w14:textId="7F071BA0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417,156</w:t>
            </w:r>
          </w:p>
        </w:tc>
      </w:tr>
      <w:tr w:rsidR="006432E1" w:rsidRPr="006F6412" w14:paraId="37F83F8A" w14:textId="77777777" w:rsidTr="008D4A59">
        <w:trPr>
          <w:trHeight w:hRule="exact" w:val="374"/>
        </w:trPr>
        <w:tc>
          <w:tcPr>
            <w:tcW w:w="2151" w:type="pct"/>
          </w:tcPr>
          <w:p w14:paraId="451978D8" w14:textId="04BA2DC1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 xml:space="preserve">3 - 6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7D3DDB05" w14:textId="6D707141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10BC">
              <w:rPr>
                <w:rFonts w:ascii="Angsana New" w:hAnsi="Angsana New" w:cs="Angsana New"/>
                <w:sz w:val="30"/>
                <w:szCs w:val="30"/>
                <w:cs/>
              </w:rPr>
              <w:t>131</w:t>
            </w:r>
            <w:r w:rsidRPr="007A10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A10BC">
              <w:rPr>
                <w:rFonts w:ascii="Angsana New" w:hAnsi="Angsana New" w:cs="Angsana New"/>
                <w:sz w:val="30"/>
                <w:szCs w:val="30"/>
                <w:cs/>
              </w:rPr>
              <w:t>016</w:t>
            </w:r>
          </w:p>
        </w:tc>
        <w:tc>
          <w:tcPr>
            <w:tcW w:w="138" w:type="pct"/>
          </w:tcPr>
          <w:p w14:paraId="490845E1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5D6D9457" w14:textId="49F6DCA5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97,715</w:t>
            </w:r>
          </w:p>
        </w:tc>
        <w:tc>
          <w:tcPr>
            <w:tcW w:w="139" w:type="pct"/>
          </w:tcPr>
          <w:p w14:paraId="4FE0B202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A19DFD9" w14:textId="373EBA5A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2,627</w:t>
            </w:r>
          </w:p>
        </w:tc>
        <w:tc>
          <w:tcPr>
            <w:tcW w:w="139" w:type="pct"/>
          </w:tcPr>
          <w:p w14:paraId="4DAD81F7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5FBD92" w14:textId="4EBBB28C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628</w:t>
            </w:r>
          </w:p>
        </w:tc>
      </w:tr>
      <w:tr w:rsidR="006432E1" w:rsidRPr="006F6412" w14:paraId="5AB82ED6" w14:textId="77777777" w:rsidTr="008D4A59">
        <w:trPr>
          <w:trHeight w:hRule="exact" w:val="374"/>
        </w:trPr>
        <w:tc>
          <w:tcPr>
            <w:tcW w:w="2151" w:type="pct"/>
          </w:tcPr>
          <w:p w14:paraId="49AA5F22" w14:textId="614406C6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</w:tcPr>
          <w:p w14:paraId="28107890" w14:textId="66D4B9EB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40D0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  <w:r w:rsidRPr="001240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240D0">
              <w:rPr>
                <w:rFonts w:ascii="Angsana New" w:hAnsi="Angsana New" w:cs="Angsana New"/>
                <w:sz w:val="30"/>
                <w:szCs w:val="30"/>
                <w:cs/>
              </w:rPr>
              <w:t>956</w:t>
            </w:r>
          </w:p>
        </w:tc>
        <w:tc>
          <w:tcPr>
            <w:tcW w:w="138" w:type="pct"/>
          </w:tcPr>
          <w:p w14:paraId="1AEE04A8" w14:textId="77777777" w:rsidR="006432E1" w:rsidRPr="0084376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55A6D" w14:textId="1E7B8481" w:rsidR="006432E1" w:rsidRPr="00843767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47,722</w:t>
            </w:r>
          </w:p>
        </w:tc>
        <w:tc>
          <w:tcPr>
            <w:tcW w:w="139" w:type="pct"/>
          </w:tcPr>
          <w:p w14:paraId="71DAE6AE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</w:tcPr>
          <w:p w14:paraId="75D08E4E" w14:textId="7C7FEA08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714</w:t>
            </w:r>
          </w:p>
        </w:tc>
        <w:tc>
          <w:tcPr>
            <w:tcW w:w="139" w:type="pct"/>
          </w:tcPr>
          <w:p w14:paraId="5CF03228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C1110F" w14:textId="11BD9495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526</w:t>
            </w:r>
          </w:p>
        </w:tc>
      </w:tr>
      <w:tr w:rsidR="006432E1" w:rsidRPr="006F6412" w14:paraId="500744BE" w14:textId="77777777" w:rsidTr="008D4A59">
        <w:trPr>
          <w:trHeight w:hRule="exact" w:val="374"/>
        </w:trPr>
        <w:tc>
          <w:tcPr>
            <w:tcW w:w="2151" w:type="pct"/>
          </w:tcPr>
          <w:p w14:paraId="66E99F08" w14:textId="2E518FAD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F6412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t>12</w:t>
            </w:r>
            <w:r w:rsidRPr="006F64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B86E733" w14:textId="1ED4DD68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831">
              <w:rPr>
                <w:rFonts w:ascii="Angsana New" w:hAnsi="Angsana New" w:cs="Angsana New"/>
                <w:sz w:val="30"/>
                <w:szCs w:val="30"/>
                <w:cs/>
              </w:rPr>
              <w:t>223</w:t>
            </w:r>
            <w:r w:rsidRPr="00D1383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13831">
              <w:rPr>
                <w:rFonts w:ascii="Angsana New" w:hAnsi="Angsana New" w:cs="Angsana New"/>
                <w:sz w:val="30"/>
                <w:szCs w:val="30"/>
                <w:cs/>
              </w:rPr>
              <w:t>119</w:t>
            </w:r>
          </w:p>
        </w:tc>
        <w:tc>
          <w:tcPr>
            <w:tcW w:w="138" w:type="pct"/>
          </w:tcPr>
          <w:p w14:paraId="71605B94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A6249E" w14:textId="0397052F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sz w:val="30"/>
                <w:szCs w:val="30"/>
              </w:rPr>
              <w:t>285,110</w:t>
            </w:r>
          </w:p>
        </w:tc>
        <w:tc>
          <w:tcPr>
            <w:tcW w:w="139" w:type="pct"/>
          </w:tcPr>
          <w:p w14:paraId="38D791F2" w14:textId="77777777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4106D4DE" w14:textId="52421EDB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4,661</w:t>
            </w:r>
          </w:p>
        </w:tc>
        <w:tc>
          <w:tcPr>
            <w:tcW w:w="139" w:type="pct"/>
          </w:tcPr>
          <w:p w14:paraId="3E212E54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9FB12A7" w14:textId="30F9C4F0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2E1">
              <w:rPr>
                <w:rFonts w:ascii="Angsana New" w:hAnsi="Angsana New" w:cs="Angsana New"/>
                <w:sz w:val="30"/>
                <w:szCs w:val="30"/>
              </w:rPr>
              <w:t>44,640</w:t>
            </w:r>
          </w:p>
        </w:tc>
      </w:tr>
      <w:tr w:rsidR="006432E1" w:rsidRPr="006F6412" w14:paraId="7755F68B" w14:textId="77777777" w:rsidTr="008D4A59">
        <w:trPr>
          <w:trHeight w:hRule="exact" w:val="374"/>
        </w:trPr>
        <w:tc>
          <w:tcPr>
            <w:tcW w:w="2151" w:type="pct"/>
          </w:tcPr>
          <w:p w14:paraId="41E51014" w14:textId="6CF1B991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0BA6AE0E" w14:textId="17DF8A33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272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Pr="00627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72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232</w:t>
            </w:r>
            <w:r w:rsidRPr="006272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62723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771</w:t>
            </w:r>
          </w:p>
        </w:tc>
        <w:tc>
          <w:tcPr>
            <w:tcW w:w="138" w:type="pct"/>
          </w:tcPr>
          <w:p w14:paraId="146FF9F3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6D48EDC" w14:textId="4F389FF3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355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B368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925</w:t>
            </w:r>
          </w:p>
        </w:tc>
        <w:tc>
          <w:tcPr>
            <w:tcW w:w="139" w:type="pct"/>
          </w:tcPr>
          <w:p w14:paraId="43794E83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FC5C119" w14:textId="03B7F9EE" w:rsidR="006432E1" w:rsidRPr="00EC721A" w:rsidRDefault="00D12053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20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D120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20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382</w:t>
            </w:r>
            <w:r w:rsidRPr="00D120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120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852</w:t>
            </w:r>
          </w:p>
        </w:tc>
        <w:tc>
          <w:tcPr>
            <w:tcW w:w="139" w:type="pct"/>
          </w:tcPr>
          <w:p w14:paraId="008D96D4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2E00613" w14:textId="4D595CD7" w:rsidR="006432E1" w:rsidRPr="00EC721A" w:rsidRDefault="007751D5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713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751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138</w:t>
            </w:r>
          </w:p>
        </w:tc>
      </w:tr>
      <w:tr w:rsidR="006432E1" w:rsidRPr="006F6412" w14:paraId="5DABC073" w14:textId="77777777" w:rsidTr="008D4A59">
        <w:trPr>
          <w:trHeight w:hRule="exact" w:val="374"/>
        </w:trPr>
        <w:tc>
          <w:tcPr>
            <w:tcW w:w="2151" w:type="pct"/>
          </w:tcPr>
          <w:p w14:paraId="37E03087" w14:textId="6586622C" w:rsidR="006432E1" w:rsidRPr="00000E28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E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00E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EB2729A" w14:textId="0D084CC1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5104">
              <w:rPr>
                <w:rFonts w:ascii="Angsana New" w:hAnsi="Angsana New" w:cs="Angsana New"/>
                <w:sz w:val="30"/>
                <w:szCs w:val="30"/>
                <w:cs/>
              </w:rPr>
              <w:t>(283</w:t>
            </w:r>
            <w:r w:rsidRPr="003B510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5104">
              <w:rPr>
                <w:rFonts w:ascii="Angsana New" w:hAnsi="Angsana New" w:cs="Angsana New"/>
                <w:sz w:val="30"/>
                <w:szCs w:val="30"/>
                <w:cs/>
              </w:rPr>
              <w:t>128)</w:t>
            </w:r>
          </w:p>
        </w:tc>
        <w:tc>
          <w:tcPr>
            <w:tcW w:w="138" w:type="pct"/>
          </w:tcPr>
          <w:p w14:paraId="0EE34355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F9ACEFF" w14:textId="2239E852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6581">
              <w:rPr>
                <w:rFonts w:ascii="Angsana New" w:hAnsi="Angsana New" w:cs="Angsana New"/>
                <w:sz w:val="30"/>
                <w:szCs w:val="30"/>
                <w:cs/>
              </w:rPr>
              <w:t>(285</w:t>
            </w:r>
            <w:r w:rsidRPr="003B65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6581">
              <w:rPr>
                <w:rFonts w:ascii="Angsana New" w:hAnsi="Angsana New" w:cs="Angsana New"/>
                <w:sz w:val="30"/>
                <w:szCs w:val="30"/>
                <w:cs/>
              </w:rPr>
              <w:t>748)</w:t>
            </w:r>
          </w:p>
        </w:tc>
        <w:tc>
          <w:tcPr>
            <w:tcW w:w="139" w:type="pct"/>
          </w:tcPr>
          <w:p w14:paraId="3103F28A" w14:textId="77777777" w:rsidR="006432E1" w:rsidRPr="00000E28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7C732B" w14:textId="39FAD02A" w:rsidR="006432E1" w:rsidRPr="00EC721A" w:rsidRDefault="00901A1E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1A1E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901A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1A1E">
              <w:rPr>
                <w:rFonts w:ascii="Angsana New" w:hAnsi="Angsana New" w:cs="Angsana New"/>
                <w:sz w:val="30"/>
                <w:szCs w:val="30"/>
                <w:cs/>
              </w:rPr>
              <w:t>906)</w:t>
            </w:r>
          </w:p>
        </w:tc>
        <w:tc>
          <w:tcPr>
            <w:tcW w:w="139" w:type="pct"/>
          </w:tcPr>
          <w:p w14:paraId="645B2D0F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8DC7CC8" w14:textId="617979B1" w:rsidR="006432E1" w:rsidRPr="00EC721A" w:rsidRDefault="00F945A1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45A1">
              <w:rPr>
                <w:rFonts w:ascii="Angsana New" w:hAnsi="Angsana New" w:cs="Angsana New"/>
                <w:sz w:val="30"/>
                <w:szCs w:val="30"/>
                <w:cs/>
              </w:rPr>
              <w:t>(4</w:t>
            </w:r>
            <w:r w:rsidRPr="00F945A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45A1">
              <w:rPr>
                <w:rFonts w:ascii="Angsana New" w:hAnsi="Angsana New" w:cs="Angsana New"/>
                <w:sz w:val="30"/>
                <w:szCs w:val="30"/>
                <w:cs/>
              </w:rPr>
              <w:t>951)</w:t>
            </w:r>
          </w:p>
        </w:tc>
      </w:tr>
      <w:tr w:rsidR="006432E1" w:rsidRPr="006F6412" w14:paraId="0191F5EC" w14:textId="77777777" w:rsidTr="008D4A59">
        <w:trPr>
          <w:trHeight w:hRule="exact" w:val="374"/>
        </w:trPr>
        <w:tc>
          <w:tcPr>
            <w:tcW w:w="2151" w:type="pct"/>
          </w:tcPr>
          <w:p w14:paraId="2102D3AC" w14:textId="5A00AA75" w:rsidR="006432E1" w:rsidRPr="006F6412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47F2370" w14:textId="020D8C63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00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</w:t>
            </w:r>
            <w:r w:rsidRPr="009000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000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949</w:t>
            </w:r>
            <w:r w:rsidRPr="009000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000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643</w:t>
            </w:r>
          </w:p>
        </w:tc>
        <w:tc>
          <w:tcPr>
            <w:tcW w:w="138" w:type="pct"/>
          </w:tcPr>
          <w:p w14:paraId="1C7F2AC6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598B26A" w14:textId="14D97377" w:rsidR="006432E1" w:rsidRPr="00EC721A" w:rsidRDefault="006432E1" w:rsidP="00A42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070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522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177</w:t>
            </w:r>
          </w:p>
        </w:tc>
        <w:tc>
          <w:tcPr>
            <w:tcW w:w="139" w:type="pct"/>
          </w:tcPr>
          <w:p w14:paraId="5E016718" w14:textId="77777777" w:rsidR="006432E1" w:rsidRPr="00402497" w:rsidRDefault="006432E1" w:rsidP="00643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6DCF4B5" w14:textId="3D827FE0" w:rsidR="006432E1" w:rsidRPr="00EC721A" w:rsidRDefault="005B1ED7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1E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5B1E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B1E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376</w:t>
            </w:r>
            <w:r w:rsidRPr="005B1E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B1E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946</w:t>
            </w:r>
          </w:p>
        </w:tc>
        <w:tc>
          <w:tcPr>
            <w:tcW w:w="139" w:type="pct"/>
          </w:tcPr>
          <w:p w14:paraId="15A4C0AA" w14:textId="77777777" w:rsidR="006432E1" w:rsidRPr="00EC721A" w:rsidRDefault="006432E1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C7FE570" w14:textId="5EF125FF" w:rsidR="006432E1" w:rsidRPr="00EC721A" w:rsidRDefault="009D2255" w:rsidP="006432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708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D22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187</w:t>
            </w:r>
          </w:p>
        </w:tc>
      </w:tr>
    </w:tbl>
    <w:p w14:paraId="3A8EE627" w14:textId="77777777" w:rsidR="008423BD" w:rsidRPr="00042172" w:rsidRDefault="008423BD">
      <w:pPr>
        <w:rPr>
          <w:rFonts w:asciiTheme="majorBidi" w:hAnsiTheme="majorBidi" w:cstheme="majorBidi"/>
          <w:sz w:val="30"/>
          <w:szCs w:val="30"/>
        </w:rPr>
      </w:pPr>
    </w:p>
    <w:p w14:paraId="2574EB69" w14:textId="3CBD41F5" w:rsidR="00BB09BE" w:rsidRPr="000F5DEB" w:rsidRDefault="0024539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  <w:cs/>
        </w:rPr>
      </w:pPr>
      <w:r w:rsidRPr="000F5DEB">
        <w:rPr>
          <w:rFonts w:ascii="Angsana New" w:hAnsi="Angsana New" w:cs="Angsana New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73EB22F1" w14:textId="77777777" w:rsidR="00BB09BE" w:rsidRPr="000F5DEB" w:rsidRDefault="00BB09BE" w:rsidP="00153671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8689336" w14:textId="53AC0B1A" w:rsidR="00250210" w:rsidRPr="000F5DEB" w:rsidRDefault="00250210" w:rsidP="0025021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ในระหว่าง</w:t>
      </w:r>
      <w:r w:rsidR="00961885" w:rsidRPr="000F5DE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งวดสามเดือน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Pr="000F5DEB">
        <w:rPr>
          <w:rFonts w:asciiTheme="majorBidi" w:eastAsia="Arial Unicode MS" w:hAnsiTheme="majorBidi" w:cstheme="majorBidi"/>
          <w:sz w:val="30"/>
          <w:szCs w:val="30"/>
        </w:rPr>
        <w:t>31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8B1107" w:rsidRPr="000F5DEB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มีนาคม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D33156">
        <w:rPr>
          <w:rFonts w:asciiTheme="majorBidi" w:eastAsia="Arial Unicode MS" w:hAnsiTheme="majorBidi" w:cstheme="majorBidi"/>
          <w:sz w:val="30"/>
          <w:szCs w:val="30"/>
        </w:rPr>
        <w:t>2568</w:t>
      </w:r>
      <w:r w:rsidR="00D33156" w:rsidRPr="000F5DEB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50376E" w:rsidRPr="000F5DEB">
        <w:rPr>
          <w:rFonts w:asciiTheme="majorBidi" w:eastAsia="Arial Unicode MS" w:hAnsiTheme="majorBidi" w:cstheme="majorBidi" w:hint="cs"/>
          <w:sz w:val="30"/>
          <w:szCs w:val="30"/>
          <w:cs/>
        </w:rPr>
        <w:t>ไม่มี</w:t>
      </w:r>
      <w:r w:rsidRPr="000F5D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รายการที่เกี่ยวข้องกับสินทรัพย์ที่มีไว้เพื่อขาย จึงไม่มีการเปิดเผยข้อมูลกระแสเงินสดที่เกี่ยวข้อง</w:t>
      </w:r>
    </w:p>
    <w:p w14:paraId="749473EF" w14:textId="361B8E34" w:rsidR="0080459A" w:rsidRPr="000F5DEB" w:rsidRDefault="0080459A" w:rsidP="00F13E0A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6653766" w14:textId="77777777" w:rsidR="0080459A" w:rsidRPr="000F5DEB" w:rsidRDefault="0080459A" w:rsidP="00FB23B4">
      <w:pPr>
        <w:pStyle w:val="BodyText2"/>
        <w:tabs>
          <w:tab w:val="left" w:pos="540"/>
        </w:tabs>
        <w:ind w:left="540" w:right="20" w:firstLine="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0F5DEB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คดีฟ้องร้อง</w:t>
      </w:r>
    </w:p>
    <w:p w14:paraId="53FC9224" w14:textId="77777777" w:rsidR="0080459A" w:rsidRPr="000F5DEB" w:rsidRDefault="0080459A" w:rsidP="00F13E0A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C86E739" w14:textId="5670EA82" w:rsidR="00FB23B4" w:rsidRPr="008D4A59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pacing w:val="-7"/>
          <w:sz w:val="30"/>
          <w:szCs w:val="30"/>
        </w:rPr>
      </w:pP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ข้อเรียกร้องเกี่ยวกับการละเมิดการค้ำประกันแบบจำกัดของ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 xml:space="preserve">Thai Union North America, Inc. (“TUNA”) </w:t>
      </w:r>
      <w:r w:rsidRPr="008D4A59">
        <w:rPr>
          <w:rFonts w:asciiTheme="majorBidi" w:hAnsiTheme="majorBidi" w:cs="Angsana New"/>
          <w:color w:val="000000" w:themeColor="text1"/>
          <w:spacing w:val="-7"/>
          <w:sz w:val="30"/>
          <w:szCs w:val="30"/>
          <w:cs/>
        </w:rPr>
        <w:t xml:space="preserve">ที่เกี่ยวข้องกับ </w:t>
      </w:r>
      <w:r w:rsidRPr="008D4A59">
        <w:rPr>
          <w:rFonts w:asciiTheme="majorBidi" w:hAnsiTheme="majorBidi"/>
          <w:color w:val="000000" w:themeColor="text1"/>
          <w:spacing w:val="-7"/>
          <w:sz w:val="30"/>
          <w:szCs w:val="30"/>
        </w:rPr>
        <w:t>RL</w:t>
      </w:r>
    </w:p>
    <w:p w14:paraId="6E61650C" w14:textId="77777777" w:rsidR="00FB23B4" w:rsidRPr="000F5DEB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 w:themeColor="text1"/>
          <w:sz w:val="30"/>
          <w:szCs w:val="30"/>
        </w:rPr>
      </w:pPr>
      <w:r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</w:p>
    <w:p w14:paraId="202E5DD4" w14:textId="1F437574" w:rsidR="00B14572" w:rsidRPr="008A2D3B" w:rsidRDefault="008B1107" w:rsidP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b/>
          <w:sz w:val="30"/>
          <w:szCs w:val="30"/>
          <w:cs/>
          <w:lang w:val="en-GB"/>
        </w:rPr>
      </w:pP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269BC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F5DEB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Pr="000F5DE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269BC">
        <w:rPr>
          <w:rFonts w:asciiTheme="majorBidi" w:hAnsiTheme="majorBidi" w:cs="Angsana New"/>
          <w:spacing w:val="-2"/>
          <w:sz w:val="30"/>
          <w:szCs w:val="30"/>
        </w:rPr>
        <w:t>2568</w:t>
      </w:r>
      <w:r w:rsidRPr="000F5DEB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="00FB23B4" w:rsidRPr="000F5DEB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และฝ่ายบริหารของกลุ่มบริษัทยืนยันว่า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ตามเงื่อนไขของสัญญา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การค้ำประกันแบบจำกัดนั้นได้สิ้นสุดลงแล้ว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และ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FB23B4" w:rsidRPr="000F5DEB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กำลังอยู่ในกระบวนการทางกฎหมายเพื่อปกป้องผลประโยชน์อย่างเต็มที่</w:t>
      </w:r>
      <w:r w:rsidR="00FB23B4" w:rsidRPr="000F5DEB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48700B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ซึ่ง</w:t>
      </w:r>
      <w:r w:rsidR="00FB23B4" w:rsidRPr="000F5DEB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อยู่ในขั้นตอนเริ่มต้นก่อนชั้นศาล</w:t>
      </w:r>
    </w:p>
    <w:p w14:paraId="5FF1B967" w14:textId="65AAF6A9" w:rsidR="001E29A8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09F692A" w14:textId="543F3ACA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เงินลงทุน</w:t>
      </w:r>
      <w:r w:rsidR="001F0541" w:rsidRPr="00091CA0">
        <w:rPr>
          <w:rFonts w:ascii="Angsana New" w:hAnsi="Angsana New" w:cs="Angsana New"/>
          <w:szCs w:val="30"/>
          <w:cs/>
        </w:rPr>
        <w:t>ตามวิธีราคาทุน และเงินลงทุนที่รับรู้ตามวิธีส่วนได้เสีย สุทธิ</w:t>
      </w:r>
      <w:r w:rsidRPr="00091CA0">
        <w:rPr>
          <w:rFonts w:ascii="Angsana New" w:hAnsi="Angsana New" w:cs="Angsana New"/>
          <w:szCs w:val="30"/>
          <w:cs/>
        </w:rPr>
        <w:t xml:space="preserve"> </w:t>
      </w:r>
    </w:p>
    <w:p w14:paraId="6E922F1F" w14:textId="77777777" w:rsidR="000176FF" w:rsidRPr="00D15DAC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4"/>
        <w:rPr>
          <w:rFonts w:asciiTheme="majorBidi" w:hAnsiTheme="majorBidi" w:cstheme="majorBidi"/>
          <w:b/>
          <w:bCs/>
          <w:sz w:val="30"/>
          <w:szCs w:val="30"/>
        </w:rPr>
      </w:pPr>
    </w:p>
    <w:p w14:paraId="7926A14F" w14:textId="27E5B09D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5A074703" w14:textId="77777777" w:rsidR="000176FF" w:rsidRPr="00307326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39"/>
        <w:gridCol w:w="181"/>
        <w:gridCol w:w="1349"/>
        <w:gridCol w:w="181"/>
        <w:gridCol w:w="1350"/>
        <w:gridCol w:w="180"/>
        <w:gridCol w:w="1350"/>
      </w:tblGrid>
      <w:tr w:rsidR="000176FF" w:rsidRPr="00A85D0A" w14:paraId="27B30932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  <w:hideMark/>
          </w:tcPr>
          <w:p w14:paraId="643C2CE8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vAlign w:val="bottom"/>
            <w:hideMark/>
          </w:tcPr>
          <w:p w14:paraId="7393B2EB" w14:textId="2E4282C5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0443DE2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  <w:hideMark/>
          </w:tcPr>
          <w:p w14:paraId="3AAD5C19" w14:textId="2B93D610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2BB1132F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1A747C0A" w14:textId="4D236542" w:rsidR="00AD57CD" w:rsidRPr="00ED4451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01C739F1" w14:textId="1AB2CA3A" w:rsidR="00AD57CD" w:rsidRPr="00F92A58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1" w:type="dxa"/>
            <w:vAlign w:val="bottom"/>
          </w:tcPr>
          <w:p w14:paraId="53068FC4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3DC63B68" w14:textId="7A173BA5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78E1D028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FB8466" w14:textId="2B9D7F58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112E5E5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0A3572" w14:textId="15A2670C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D57CD" w:rsidRPr="00A85D0A" w14:paraId="7A875A14" w14:textId="77777777" w:rsidTr="00373B7F">
        <w:trPr>
          <w:cantSplit/>
          <w:trHeight w:val="343"/>
          <w:tblHeader/>
        </w:trPr>
        <w:tc>
          <w:tcPr>
            <w:tcW w:w="3240" w:type="dxa"/>
            <w:vAlign w:val="bottom"/>
          </w:tcPr>
          <w:p w14:paraId="25D69286" w14:textId="77777777" w:rsidR="00AD57CD" w:rsidRPr="00ED4451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3BFE82F" w14:textId="4A9AD686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P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181" w:type="dxa"/>
            <w:vAlign w:val="bottom"/>
          </w:tcPr>
          <w:p w14:paraId="643B342E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4E4DB222" w14:textId="4F26FCE2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1" w:type="dxa"/>
          </w:tcPr>
          <w:p w14:paraId="15B7B1FF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344FD7" w14:textId="5622F403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P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8E7BA87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EBBB8F" w14:textId="639DAF3C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AD57CD" w:rsidRPr="00A85D0A" w14:paraId="703F6632" w14:textId="77777777" w:rsidTr="00373B7F">
        <w:trPr>
          <w:cantSplit/>
          <w:trHeight w:val="423"/>
          <w:tblHeader/>
        </w:trPr>
        <w:tc>
          <w:tcPr>
            <w:tcW w:w="3240" w:type="dxa"/>
            <w:vAlign w:val="bottom"/>
          </w:tcPr>
          <w:p w14:paraId="4339B177" w14:textId="77777777" w:rsidR="00AD57CD" w:rsidRPr="00A85D0A" w:rsidRDefault="00AD57CD" w:rsidP="00AD57C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759EF5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7CD" w:rsidRPr="00A85D0A" w14:paraId="19599C62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4B406F98" w14:textId="77777777" w:rsidR="00AD57CD" w:rsidRPr="0014388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</w:p>
        </w:tc>
        <w:tc>
          <w:tcPr>
            <w:tcW w:w="1439" w:type="dxa"/>
          </w:tcPr>
          <w:p w14:paraId="0205F58F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9AA3289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618577" w14:textId="77777777" w:rsidR="00AD57CD" w:rsidRPr="00A85D0A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54A12F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5E39F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BA217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23F0D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57CD" w:rsidRPr="00A85D0A" w14:paraId="59C12290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1DD11A18" w14:textId="77777777" w:rsidR="00AD57CD" w:rsidRPr="00143880" w:rsidRDefault="00AD57CD" w:rsidP="00AD57CD">
            <w:pPr>
              <w:tabs>
                <w:tab w:val="left" w:pos="1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8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และการร่วมค้า สุทธิ</w:t>
            </w:r>
          </w:p>
        </w:tc>
        <w:tc>
          <w:tcPr>
            <w:tcW w:w="1439" w:type="dxa"/>
          </w:tcPr>
          <w:p w14:paraId="79E2D0E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75F582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15834CD" w14:textId="77777777" w:rsidR="00AD57CD" w:rsidRPr="00A85D0A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FEE5545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4A05C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CC2367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71DDB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57CD" w:rsidRPr="00A85D0A" w14:paraId="17FDB315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6157DD81" w14:textId="77777777" w:rsidR="00AD57CD" w:rsidRPr="00A85D0A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02D98CFC" w14:textId="0A740D4A" w:rsidR="00AD57CD" w:rsidRPr="00603092" w:rsidRDefault="00330F7B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1" w:type="dxa"/>
          </w:tcPr>
          <w:p w14:paraId="6F026155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5CE627" w14:textId="7945417C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BF642B5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9D9BF" w14:textId="04EDCE5C" w:rsidR="00AD57CD" w:rsidRPr="00603092" w:rsidRDefault="009A324F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A324F">
              <w:rPr>
                <w:rFonts w:ascii="Angsana New" w:hAnsi="Angsana New" w:cs="Angsana New"/>
                <w:sz w:val="30"/>
                <w:szCs w:val="30"/>
                <w:cs/>
              </w:rPr>
              <w:t>41</w:t>
            </w:r>
            <w:r w:rsidRPr="009A32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A324F">
              <w:rPr>
                <w:rFonts w:ascii="Angsana New" w:hAnsi="Angsana New" w:cs="Angsana New"/>
                <w:sz w:val="30"/>
                <w:szCs w:val="30"/>
                <w:cs/>
              </w:rPr>
              <w:t>337</w:t>
            </w:r>
            <w:r w:rsidRPr="009A32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A324F">
              <w:rPr>
                <w:rFonts w:ascii="Angsana New" w:hAnsi="Angsana New" w:cs="Angsana New"/>
                <w:sz w:val="30"/>
                <w:szCs w:val="30"/>
                <w:cs/>
              </w:rPr>
              <w:t>153</w:t>
            </w:r>
          </w:p>
        </w:tc>
        <w:tc>
          <w:tcPr>
            <w:tcW w:w="180" w:type="dxa"/>
          </w:tcPr>
          <w:p w14:paraId="54D32C82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F52F1" w14:textId="59F10EB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39,355,621</w:t>
            </w:r>
          </w:p>
        </w:tc>
      </w:tr>
      <w:tr w:rsidR="00AD57CD" w:rsidRPr="00A85D0A" w14:paraId="2BB756EB" w14:textId="77777777" w:rsidTr="008D4A59">
        <w:trPr>
          <w:cantSplit/>
          <w:trHeight w:hRule="exact" w:val="374"/>
        </w:trPr>
        <w:tc>
          <w:tcPr>
            <w:tcW w:w="3240" w:type="dxa"/>
            <w:hideMark/>
          </w:tcPr>
          <w:p w14:paraId="7ACBE3B3" w14:textId="77777777" w:rsidR="00AD57CD" w:rsidRPr="00A85D0A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39" w:type="dxa"/>
          </w:tcPr>
          <w:p w14:paraId="7AEB3745" w14:textId="6BB5734A" w:rsidR="00AD57CD" w:rsidRPr="00603092" w:rsidRDefault="00D70316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0316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D703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0316">
              <w:rPr>
                <w:rFonts w:ascii="Angsana New" w:hAnsi="Angsana New" w:cs="Angsana New"/>
                <w:sz w:val="30"/>
                <w:szCs w:val="30"/>
                <w:cs/>
              </w:rPr>
              <w:t>055</w:t>
            </w:r>
            <w:r w:rsidRPr="00D703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0316">
              <w:rPr>
                <w:rFonts w:ascii="Angsana New" w:hAnsi="Angsana New" w:cs="Angsana New"/>
                <w:sz w:val="30"/>
                <w:szCs w:val="30"/>
                <w:cs/>
              </w:rPr>
              <w:t>344</w:t>
            </w:r>
          </w:p>
        </w:tc>
        <w:tc>
          <w:tcPr>
            <w:tcW w:w="181" w:type="dxa"/>
          </w:tcPr>
          <w:p w14:paraId="2CB44BFA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BD37DAE" w14:textId="70EE34F2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8,464,125</w:t>
            </w:r>
          </w:p>
        </w:tc>
        <w:tc>
          <w:tcPr>
            <w:tcW w:w="181" w:type="dxa"/>
          </w:tcPr>
          <w:p w14:paraId="1B89371B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3D7CE" w14:textId="2A7BE861" w:rsidR="00AD57CD" w:rsidRPr="00603092" w:rsidRDefault="00330F7B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30F7B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330F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F7B">
              <w:rPr>
                <w:rFonts w:ascii="Angsana New" w:hAnsi="Angsana New" w:cs="Angsana New"/>
                <w:sz w:val="30"/>
                <w:szCs w:val="30"/>
                <w:cs/>
              </w:rPr>
              <w:t>415</w:t>
            </w:r>
            <w:r w:rsidRPr="00330F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F7B">
              <w:rPr>
                <w:rFonts w:ascii="Angsana New" w:hAnsi="Angsana New" w:cs="Angsana New"/>
                <w:sz w:val="30"/>
                <w:szCs w:val="30"/>
                <w:cs/>
              </w:rPr>
              <w:t>087</w:t>
            </w:r>
          </w:p>
        </w:tc>
        <w:tc>
          <w:tcPr>
            <w:tcW w:w="180" w:type="dxa"/>
          </w:tcPr>
          <w:p w14:paraId="664AE13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FAE1C" w14:textId="79B8B2F8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AD57CD" w:rsidRPr="00A85D0A" w14:paraId="0B47367F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338E3AAE" w14:textId="77777777" w:rsidR="00AD57CD" w:rsidRPr="00A85D0A" w:rsidRDefault="00AD57CD" w:rsidP="00AD57C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39" w:type="dxa"/>
          </w:tcPr>
          <w:p w14:paraId="726DFFB9" w14:textId="068C7139" w:rsidR="00AD57CD" w:rsidRPr="00603092" w:rsidRDefault="00D70316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0316">
              <w:rPr>
                <w:rFonts w:ascii="Angsana New" w:hAnsi="Angsana New" w:cs="Angsana New"/>
                <w:sz w:val="30"/>
                <w:szCs w:val="30"/>
                <w:cs/>
              </w:rPr>
              <w:t>372</w:t>
            </w:r>
            <w:r w:rsidRPr="00D703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70316">
              <w:rPr>
                <w:rFonts w:ascii="Angsana New" w:hAnsi="Angsana New" w:cs="Angsana New"/>
                <w:sz w:val="30"/>
                <w:szCs w:val="30"/>
                <w:cs/>
              </w:rPr>
              <w:t>268</w:t>
            </w:r>
          </w:p>
        </w:tc>
        <w:tc>
          <w:tcPr>
            <w:tcW w:w="181" w:type="dxa"/>
          </w:tcPr>
          <w:p w14:paraId="00F8463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AB202C" w14:textId="7D720E56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356,942</w:t>
            </w:r>
          </w:p>
        </w:tc>
        <w:tc>
          <w:tcPr>
            <w:tcW w:w="181" w:type="dxa"/>
          </w:tcPr>
          <w:p w14:paraId="72FE108C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CDCAFD" w14:textId="298A1854" w:rsidR="00AD57CD" w:rsidRPr="00603092" w:rsidRDefault="00330F7B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30F7B">
              <w:rPr>
                <w:rFonts w:ascii="Angsana New" w:hAnsi="Angsana New" w:cs="Angsana New"/>
                <w:sz w:val="30"/>
                <w:szCs w:val="30"/>
                <w:cs/>
              </w:rPr>
              <w:t>58</w:t>
            </w:r>
            <w:r w:rsidRPr="00330F7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30F7B">
              <w:rPr>
                <w:rFonts w:ascii="Angsana New" w:hAnsi="Angsana New" w:cs="Angsana New"/>
                <w:sz w:val="30"/>
                <w:szCs w:val="30"/>
                <w:cs/>
              </w:rPr>
              <w:t>646</w:t>
            </w:r>
          </w:p>
        </w:tc>
        <w:tc>
          <w:tcPr>
            <w:tcW w:w="180" w:type="dxa"/>
          </w:tcPr>
          <w:p w14:paraId="4CF116C3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2249" w14:textId="27633728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</w:tr>
      <w:tr w:rsidR="00AD57CD" w:rsidRPr="00A85D0A" w14:paraId="242D00A6" w14:textId="77777777" w:rsidTr="008D4A59">
        <w:trPr>
          <w:cantSplit/>
          <w:trHeight w:hRule="exact" w:val="374"/>
        </w:trPr>
        <w:tc>
          <w:tcPr>
            <w:tcW w:w="3240" w:type="dxa"/>
          </w:tcPr>
          <w:p w14:paraId="46024FCC" w14:textId="77777777" w:rsidR="00AD57CD" w:rsidRPr="00A85D0A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BC1EA6" w14:textId="5BD69D37" w:rsidR="00AD57CD" w:rsidRDefault="00D70316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03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Pr="00D70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03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427</w:t>
            </w:r>
            <w:r w:rsidRPr="00D703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7031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612</w:t>
            </w:r>
          </w:p>
        </w:tc>
        <w:tc>
          <w:tcPr>
            <w:tcW w:w="181" w:type="dxa"/>
          </w:tcPr>
          <w:p w14:paraId="08F0A278" w14:textId="77777777" w:rsidR="00AD57CD" w:rsidRPr="0039572C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95991B" w14:textId="1B9D0523" w:rsidR="00AD57CD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8,821,067</w:t>
            </w:r>
          </w:p>
        </w:tc>
        <w:tc>
          <w:tcPr>
            <w:tcW w:w="181" w:type="dxa"/>
          </w:tcPr>
          <w:p w14:paraId="101F6D8A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0B9FA9C" w14:textId="79AC79B1" w:rsidR="00AD57CD" w:rsidRPr="00330F7B" w:rsidRDefault="00330F7B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30F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48</w:t>
            </w:r>
            <w:r w:rsidRPr="00330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F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810</w:t>
            </w:r>
            <w:r w:rsidRPr="00330F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30F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886</w:t>
            </w:r>
          </w:p>
        </w:tc>
        <w:tc>
          <w:tcPr>
            <w:tcW w:w="180" w:type="dxa"/>
          </w:tcPr>
          <w:p w14:paraId="19D00459" w14:textId="77777777" w:rsidR="00AD57CD" w:rsidRPr="004A26FE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437D5B" w14:textId="7162623E" w:rsidR="00AD57CD" w:rsidRPr="004A26FE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43,203,574</w:t>
            </w:r>
          </w:p>
        </w:tc>
      </w:tr>
    </w:tbl>
    <w:p w14:paraId="64E6C30F" w14:textId="6AC59F50" w:rsidR="008A2D3B" w:rsidRDefault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F9B876E" w14:textId="0334EABF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022DA2">
        <w:rPr>
          <w:rFonts w:asciiTheme="majorBidi" w:hAnsiTheme="majorBidi" w:cs="Angsana New" w:hint="cs"/>
          <w:sz w:val="30"/>
          <w:szCs w:val="30"/>
          <w:cs/>
        </w:rPr>
        <w:t>จํานวนที่รับรู้ในงบกําไรขาดทุนและงบกําไรขาดทุนเบ็ดเสร็จมีดังน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7CA741A0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0"/>
        <w:gridCol w:w="1260"/>
        <w:gridCol w:w="180"/>
        <w:gridCol w:w="1260"/>
      </w:tblGrid>
      <w:tr w:rsidR="000176FF" w:rsidRPr="001F2AB0" w14:paraId="120CB2FF" w14:textId="77777777" w:rsidTr="008B5A88">
        <w:trPr>
          <w:cantSplit/>
          <w:trHeight w:val="343"/>
          <w:tblHeader/>
        </w:trPr>
        <w:tc>
          <w:tcPr>
            <w:tcW w:w="6660" w:type="dxa"/>
            <w:vAlign w:val="bottom"/>
            <w:hideMark/>
          </w:tcPr>
          <w:p w14:paraId="378D9FF2" w14:textId="77777777" w:rsidR="000176FF" w:rsidRPr="00A85D0A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F3DD477" w14:textId="0C656D63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76FF" w:rsidRPr="001F2AB0" w14:paraId="6674B1C3" w14:textId="77777777" w:rsidTr="008B5A88">
        <w:trPr>
          <w:cantSplit/>
          <w:trHeight w:val="343"/>
          <w:tblHeader/>
        </w:trPr>
        <w:tc>
          <w:tcPr>
            <w:tcW w:w="6660" w:type="dxa"/>
            <w:vAlign w:val="bottom"/>
          </w:tcPr>
          <w:p w14:paraId="0C3BAB58" w14:textId="4F768A7D" w:rsidR="000176FF" w:rsidRPr="001F2AB0" w:rsidRDefault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D4451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 xml:space="preserve">31 </w:t>
            </w:r>
            <w:r w:rsidRPr="00ED4451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829061D" w14:textId="72E29C0C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8DC7AC1" w14:textId="77777777" w:rsidR="000176FF" w:rsidRPr="001F2AB0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D5DE707" w14:textId="07BD743C" w:rsidR="000176FF" w:rsidRPr="001F2AB0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 w:rsidRPr="001F2AB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</w:t>
            </w:r>
            <w:r w:rsidR="00AD57CD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7</w:t>
            </w:r>
          </w:p>
        </w:tc>
      </w:tr>
      <w:tr w:rsidR="000176FF" w:rsidRPr="001F2AB0" w14:paraId="5603ACF2" w14:textId="77777777" w:rsidTr="008B5A88">
        <w:trPr>
          <w:cantSplit/>
          <w:trHeight w:val="423"/>
          <w:tblHeader/>
        </w:trPr>
        <w:tc>
          <w:tcPr>
            <w:tcW w:w="6660" w:type="dxa"/>
            <w:vAlign w:val="bottom"/>
          </w:tcPr>
          <w:p w14:paraId="25D464DA" w14:textId="77777777" w:rsidR="000176FF" w:rsidRPr="008B5A88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02DBEF5" w14:textId="77777777" w:rsidR="000176FF" w:rsidRPr="008B5A88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F2A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F2A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1F2AB0" w14:paraId="6E1C545F" w14:textId="77777777" w:rsidTr="008D4A59">
        <w:trPr>
          <w:cantSplit/>
          <w:trHeight w:hRule="exact" w:val="374"/>
        </w:trPr>
        <w:tc>
          <w:tcPr>
            <w:tcW w:w="6660" w:type="dxa"/>
            <w:hideMark/>
          </w:tcPr>
          <w:p w14:paraId="660EA7FD" w14:textId="77777777" w:rsidR="000176FF" w:rsidRPr="001F2AB0" w:rsidRDefault="000176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B4F7A36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1059A3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B8AE4" w14:textId="77777777" w:rsidR="000176FF" w:rsidRPr="001F2AB0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7CD" w:rsidRPr="001F2AB0" w14:paraId="3AA3E9D1" w14:textId="77777777" w:rsidTr="008D4A59">
        <w:trPr>
          <w:cantSplit/>
          <w:trHeight w:hRule="exact" w:val="374"/>
        </w:trPr>
        <w:tc>
          <w:tcPr>
            <w:tcW w:w="6660" w:type="dxa"/>
            <w:hideMark/>
          </w:tcPr>
          <w:p w14:paraId="4FDDB0FA" w14:textId="7777777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5964" w14:textId="1F241819" w:rsidR="00AD57CD" w:rsidRPr="001F2AB0" w:rsidRDefault="00F7208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288</w:t>
            </w:r>
            <w:r w:rsidRPr="00F720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090</w:t>
            </w:r>
          </w:p>
        </w:tc>
        <w:tc>
          <w:tcPr>
            <w:tcW w:w="180" w:type="dxa"/>
          </w:tcPr>
          <w:p w14:paraId="2800FA64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2967C" w14:textId="5B1C9B9C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7,225</w:t>
            </w:r>
          </w:p>
        </w:tc>
      </w:tr>
      <w:tr w:rsidR="00AD57CD" w:rsidRPr="001F2AB0" w14:paraId="15FE3FFF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3D4DB771" w14:textId="77777777" w:rsidR="00AD57CD" w:rsidRPr="001F2AB0" w:rsidRDefault="00AD57CD" w:rsidP="00AD57CD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9832C96" w14:textId="61A02D5D" w:rsidR="00AD57CD" w:rsidRPr="001F2AB0" w:rsidRDefault="00F72085" w:rsidP="0011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F720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80" w:type="dxa"/>
          </w:tcPr>
          <w:p w14:paraId="68525BB8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958AE5" w14:textId="738AA754" w:rsidR="00AD57CD" w:rsidRPr="001F2AB0" w:rsidRDefault="00AD57CD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4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sz w:val="30"/>
                <w:szCs w:val="30"/>
              </w:rPr>
              <w:t>(18,241)</w:t>
            </w:r>
          </w:p>
        </w:tc>
      </w:tr>
      <w:tr w:rsidR="00AD57CD" w:rsidRPr="001F2AB0" w14:paraId="2849ABB1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55E9D414" w14:textId="2547557C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รวมส่วนแบ่งกำไรจากเงินลงทุน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79F72F" w14:textId="07F21126" w:rsidR="00AD57CD" w:rsidRPr="00117218" w:rsidRDefault="00F72085" w:rsidP="00117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72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291</w:t>
            </w:r>
            <w:r w:rsidRPr="001172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172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090</w:t>
            </w:r>
          </w:p>
        </w:tc>
        <w:tc>
          <w:tcPr>
            <w:tcW w:w="180" w:type="dxa"/>
          </w:tcPr>
          <w:p w14:paraId="100C797A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D0806" w14:textId="294244CB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110" w:hanging="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8,984</w:t>
            </w:r>
          </w:p>
        </w:tc>
      </w:tr>
      <w:tr w:rsidR="00AD57CD" w:rsidRPr="001F2AB0" w14:paraId="14E8FC0D" w14:textId="77777777" w:rsidTr="008B5A88">
        <w:trPr>
          <w:cantSplit/>
          <w:trHeight w:val="354"/>
        </w:trPr>
        <w:tc>
          <w:tcPr>
            <w:tcW w:w="6660" w:type="dxa"/>
          </w:tcPr>
          <w:p w14:paraId="2D4C7327" w14:textId="7777777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8EA6E71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BC5A3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6F9B6DC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7CD" w:rsidRPr="001F2AB0" w14:paraId="2421FD31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491A484D" w14:textId="122A02E2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ส่วนแบ่งขาดทุนเบ็ดเสร็จ</w:t>
            </w:r>
            <w:r w:rsidRPr="006F42A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549A0D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6A3AA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E17A69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57CD" w:rsidRPr="001F2AB0" w14:paraId="6970BFD2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46FAFB9F" w14:textId="77777777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93CCCB" w14:textId="3C61085B" w:rsidR="00AD57CD" w:rsidRPr="001F2AB0" w:rsidRDefault="00F7208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2085">
              <w:rPr>
                <w:rFonts w:ascii="Angsana New" w:hAnsi="Angsana New" w:cs="Angsana New"/>
                <w:sz w:val="30"/>
                <w:szCs w:val="30"/>
                <w:cs/>
              </w:rPr>
              <w:t>(292)</w:t>
            </w:r>
          </w:p>
        </w:tc>
        <w:tc>
          <w:tcPr>
            <w:tcW w:w="180" w:type="dxa"/>
          </w:tcPr>
          <w:p w14:paraId="32244CE8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A72CDC" w14:textId="6E55DC36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sz w:val="30"/>
                <w:szCs w:val="30"/>
              </w:rPr>
              <w:t>(34,860)</w:t>
            </w:r>
          </w:p>
        </w:tc>
      </w:tr>
      <w:tr w:rsidR="00F72085" w:rsidRPr="001F2AB0" w14:paraId="5640F106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58D604B2" w14:textId="54A2C87A" w:rsidR="00F72085" w:rsidRPr="001F2AB0" w:rsidRDefault="00F72085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7EF7E2" w14:textId="740E7E27" w:rsidR="00F72085" w:rsidRPr="001F2AB0" w:rsidRDefault="00F72A44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2A44">
              <w:rPr>
                <w:rFonts w:ascii="Angsana New" w:hAnsi="Angsana New" w:cs="Angsana New"/>
                <w:sz w:val="30"/>
                <w:szCs w:val="30"/>
                <w:cs/>
              </w:rPr>
              <w:t>(695)</w:t>
            </w:r>
          </w:p>
        </w:tc>
        <w:tc>
          <w:tcPr>
            <w:tcW w:w="180" w:type="dxa"/>
          </w:tcPr>
          <w:p w14:paraId="12F85D11" w14:textId="77777777" w:rsidR="00F72085" w:rsidRPr="001F2AB0" w:rsidRDefault="00F72085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16FEFC" w14:textId="6B0AA483" w:rsidR="00F72085" w:rsidRPr="00191F83" w:rsidRDefault="00F72A44" w:rsidP="0009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D57CD" w:rsidRPr="00A85D0A" w14:paraId="152309F0" w14:textId="77777777" w:rsidTr="008D4A59">
        <w:trPr>
          <w:cantSplit/>
          <w:trHeight w:hRule="exact" w:val="374"/>
        </w:trPr>
        <w:tc>
          <w:tcPr>
            <w:tcW w:w="6660" w:type="dxa"/>
          </w:tcPr>
          <w:p w14:paraId="257BDB91" w14:textId="1257C470" w:rsidR="00AD57CD" w:rsidRPr="001F2AB0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รวมส่วนแบ่ง</w:t>
            </w:r>
            <w:r w:rsidRPr="001F2A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1F2A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เบ็ดเสร็จจากเงินลงทุน</w:t>
            </w:r>
            <w:r w:rsidRPr="001F2AB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32252" w14:textId="5C7F22C4" w:rsidR="00AD57CD" w:rsidRPr="001F2AB0" w:rsidRDefault="00F72A44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2A4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(987)</w:t>
            </w:r>
          </w:p>
        </w:tc>
        <w:tc>
          <w:tcPr>
            <w:tcW w:w="180" w:type="dxa"/>
          </w:tcPr>
          <w:p w14:paraId="5C6852B1" w14:textId="77777777" w:rsidR="00AD57CD" w:rsidRPr="001F2AB0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394544" w14:textId="6EEDF3DB" w:rsidR="00AD57CD" w:rsidRPr="004216C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1F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(34,860)</w:t>
            </w:r>
          </w:p>
        </w:tc>
      </w:tr>
    </w:tbl>
    <w:p w14:paraId="7B1F5EAB" w14:textId="2BCAEA6E" w:rsidR="001E29A8" w:rsidRDefault="001E2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90E695C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62CC97B4" w14:textId="472D89DB" w:rsidR="000176FF" w:rsidRPr="002E7E9A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.1 </w:t>
      </w:r>
      <w:r w:rsidR="00B5672B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4D2C4D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</w:t>
      </w:r>
      <w:r w:rsidR="00B95773" w:rsidRPr="002E7E9A">
        <w:rPr>
          <w:rFonts w:asciiTheme="majorBidi" w:hAnsiTheme="majorBidi" w:cs="Angsana New" w:hint="cs"/>
          <w:sz w:val="30"/>
          <w:szCs w:val="30"/>
          <w:cs/>
        </w:rPr>
        <w:t>ย่อย</w:t>
      </w:r>
    </w:p>
    <w:p w14:paraId="5DE4BDD0" w14:textId="77777777" w:rsidR="000176FF" w:rsidRDefault="000176FF" w:rsidP="00D03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180"/>
        <w:jc w:val="thaiDistribute"/>
        <w:rPr>
          <w:rFonts w:asciiTheme="majorBidi" w:hAnsiTheme="majorBidi" w:cs="Angsana New"/>
          <w:sz w:val="30"/>
          <w:szCs w:val="30"/>
        </w:rPr>
      </w:pPr>
    </w:p>
    <w:p w14:paraId="2B52C435" w14:textId="704B6608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95773">
        <w:rPr>
          <w:rFonts w:asciiTheme="majorBidi" w:hAnsiTheme="majorBidi" w:cs="Angsana New" w:hint="cs"/>
          <w:sz w:val="30"/>
          <w:szCs w:val="30"/>
          <w:cs/>
        </w:rPr>
        <w:t>ย่อย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3DF175" w14:textId="77777777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2700"/>
      </w:tblGrid>
      <w:tr w:rsidR="000176FF" w:rsidRPr="00A85D0A" w14:paraId="7434F22A" w14:textId="77777777" w:rsidTr="008B5A88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6064E4ED" w14:textId="4F8A56E3" w:rsidR="000176FF" w:rsidRPr="00C70B18" w:rsidRDefault="000176FF" w:rsidP="0041559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  <w:hideMark/>
          </w:tcPr>
          <w:p w14:paraId="19AF469F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70DEB559" w14:textId="77777777" w:rsidTr="008B5A88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2E3B1C23" w14:textId="6A361806" w:rsidR="00AD57CD" w:rsidRPr="00CB02E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0" w:type="dxa"/>
            <w:vAlign w:val="bottom"/>
          </w:tcPr>
          <w:p w14:paraId="2CB32D54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0176FF" w:rsidRPr="00A85D0A" w14:paraId="61427C1C" w14:textId="77777777" w:rsidTr="008B5A88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2ADFFC43" w14:textId="77777777" w:rsidR="000176FF" w:rsidRPr="00A85D0A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6DDD639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59FEE40B" w14:textId="77777777" w:rsidTr="008D4A59">
        <w:trPr>
          <w:cantSplit/>
          <w:trHeight w:hRule="exact" w:val="374"/>
        </w:trPr>
        <w:tc>
          <w:tcPr>
            <w:tcW w:w="6570" w:type="dxa"/>
            <w:hideMark/>
          </w:tcPr>
          <w:p w14:paraId="4EA01982" w14:textId="77777777" w:rsidR="000176FF" w:rsidRPr="00A85D0A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0" w:type="dxa"/>
          </w:tcPr>
          <w:p w14:paraId="6EFF7A2C" w14:textId="5AE20677" w:rsidR="000176FF" w:rsidRPr="00D11963" w:rsidRDefault="00E32F15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2F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39</w:t>
            </w:r>
            <w:r w:rsidRPr="00E32F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2F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355</w:t>
            </w:r>
            <w:r w:rsidRPr="00E32F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2F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621</w:t>
            </w:r>
          </w:p>
        </w:tc>
      </w:tr>
      <w:tr w:rsidR="006C2068" w:rsidRPr="00A85D0A" w14:paraId="42F4B965" w14:textId="77777777" w:rsidTr="008D4A59">
        <w:trPr>
          <w:cantSplit/>
          <w:trHeight w:hRule="exact" w:val="374"/>
        </w:trPr>
        <w:tc>
          <w:tcPr>
            <w:tcW w:w="6570" w:type="dxa"/>
          </w:tcPr>
          <w:p w14:paraId="32888B0B" w14:textId="2EFA9792" w:rsidR="006C2068" w:rsidRPr="00D85058" w:rsidRDefault="006C2068" w:rsidP="00EE0D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8505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3B4AE30A" w14:textId="49D9167C" w:rsidR="006C2068" w:rsidRPr="00D85058" w:rsidRDefault="00E32F1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2F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 w:rsidRPr="00E32F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2F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981</w:t>
            </w:r>
            <w:r w:rsidRPr="00E32F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32F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532</w:t>
            </w:r>
          </w:p>
        </w:tc>
      </w:tr>
      <w:tr w:rsidR="00EE0D72" w:rsidRPr="00A85D0A" w14:paraId="7DF4E520" w14:textId="77777777" w:rsidTr="008D4A59">
        <w:trPr>
          <w:cantSplit/>
          <w:trHeight w:hRule="exact" w:val="374"/>
        </w:trPr>
        <w:tc>
          <w:tcPr>
            <w:tcW w:w="6570" w:type="dxa"/>
          </w:tcPr>
          <w:p w14:paraId="1E306FAD" w14:textId="77777777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0" w:type="dxa"/>
            <w:tcBorders>
              <w:top w:val="single" w:sz="4" w:space="0" w:color="auto"/>
              <w:bottom w:val="double" w:sz="4" w:space="0" w:color="auto"/>
            </w:tcBorders>
          </w:tcPr>
          <w:p w14:paraId="43390801" w14:textId="1162CD89" w:rsidR="00EE0D72" w:rsidRPr="00EE0D72" w:rsidRDefault="00E32F1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32F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41</w:t>
            </w:r>
            <w:r w:rsidRPr="00E32F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32F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337</w:t>
            </w:r>
            <w:r w:rsidRPr="00E32F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32F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153</w:t>
            </w:r>
          </w:p>
        </w:tc>
      </w:tr>
    </w:tbl>
    <w:p w14:paraId="45E0B642" w14:textId="747AD0C0" w:rsidR="000176FF" w:rsidRDefault="000176FF" w:rsidP="0037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</w:p>
    <w:p w14:paraId="23C2006D" w14:textId="06E7EFFB" w:rsidR="00DD393D" w:rsidRPr="00260D2E" w:rsidRDefault="00DD393D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ในเดือน</w:t>
      </w:r>
      <w:r w:rsidRPr="00260D2E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กุมภาพันธ์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="00260D2E" w:rsidRPr="00260D2E">
        <w:rPr>
          <w:rFonts w:ascii="Angsana New" w:hAnsi="Angsana New" w:cs="Angsana New"/>
          <w:bCs/>
          <w:sz w:val="30"/>
          <w:szCs w:val="30"/>
          <w:lang w:val="en-GB"/>
        </w:rPr>
        <w:t>Thai Union European Seafood 1 S.A.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 xml:space="preserve"> (“TU</w:t>
      </w:r>
      <w:r w:rsidR="00260D2E">
        <w:rPr>
          <w:rFonts w:ascii="Angsana New" w:hAnsi="Angsana New" w:cs="Angsana New"/>
          <w:bCs/>
          <w:sz w:val="30"/>
          <w:szCs w:val="30"/>
          <w:lang w:val="en-GB"/>
        </w:rPr>
        <w:t>ES1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ของบริษัทใน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ส่วนร้อยละ</w:t>
      </w:r>
      <w:r w:rsidR="000977E7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="000977E7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="00260D2E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18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</w:t>
      </w:r>
      <w:r w:rsidR="00260D2E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ยูโร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หรือเทียบเท่า </w:t>
      </w:r>
      <w:r w:rsidR="004749C2" w:rsidRPr="008D4A59">
        <w:rPr>
          <w:rFonts w:ascii="Angsana New" w:hAnsi="Angsana New" w:cs="Angsana New"/>
          <w:bCs/>
          <w:spacing w:val="-2"/>
          <w:sz w:val="30"/>
          <w:szCs w:val="30"/>
        </w:rPr>
        <w:t>632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.</w:t>
      </w:r>
      <w:r w:rsidR="004749C2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3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</w:t>
      </w:r>
      <w:r w:rsidR="005555D3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สั้น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เป็นเงินลงทุน</w:t>
      </w:r>
    </w:p>
    <w:p w14:paraId="16A1F1C2" w14:textId="77777777" w:rsidR="00DD393D" w:rsidRPr="00260D2E" w:rsidRDefault="00DD393D" w:rsidP="00D61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61671869" w14:textId="38073C9D" w:rsidR="00307FB0" w:rsidRPr="00F35B43" w:rsidRDefault="00D611F2" w:rsidP="00DD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ในเดือนมีนาคม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</w:t>
      </w:r>
      <w:r w:rsidR="00DD393D" w:rsidRPr="00260D2E">
        <w:rPr>
          <w:rFonts w:ascii="Angsana New" w:hAnsi="Angsana New" w:cs="Angsana New"/>
          <w:bCs/>
          <w:sz w:val="30"/>
          <w:szCs w:val="30"/>
          <w:lang w:val="en-GB"/>
        </w:rPr>
        <w:t>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Thai Union North America, Inc. (“TUNA”)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ส่วนร้อยละ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="00DD393D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40.0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</w:t>
      </w:r>
      <w:r w:rsidR="00B905B3"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ดอลลาร์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สหรัฐ หรือเทียบเท่า </w:t>
      </w:r>
      <w:r w:rsidR="00DD393D"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1,349.2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ซึ่งกำหนดให้แปลงสภาพเงินให้กู้ยืมระยะยาวเป็นเงินลงทุน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</w:p>
    <w:p w14:paraId="2686F6E7" w14:textId="14CD603F" w:rsidR="001E29A8" w:rsidRDefault="001E2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2AD7B189" w14:textId="77777777" w:rsidR="00B61575" w:rsidRDefault="00B61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58BCE63B" w14:textId="78ECADE2" w:rsidR="000176FF" w:rsidRDefault="005642A3" w:rsidP="0039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2E7E9A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2E7E9A">
        <w:rPr>
          <w:rFonts w:asciiTheme="majorBidi" w:hAnsiTheme="majorBidi" w:cs="Angsana New"/>
          <w:sz w:val="30"/>
          <w:szCs w:val="30"/>
        </w:rPr>
        <w:t xml:space="preserve">.2 </w:t>
      </w:r>
      <w:r w:rsidR="00AC0D9C" w:rsidRPr="002E7E9A">
        <w:rPr>
          <w:rFonts w:asciiTheme="majorBidi" w:hAnsiTheme="majorBidi" w:cs="Angsana New"/>
          <w:sz w:val="30"/>
          <w:szCs w:val="30"/>
        </w:rPr>
        <w:t xml:space="preserve"> </w:t>
      </w:r>
      <w:r w:rsidR="00E540F6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2E7E9A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เงินลงทุนในบริษัทร่วม</w:t>
      </w:r>
    </w:p>
    <w:p w14:paraId="3412EE8A" w14:textId="77777777" w:rsidR="00D0371B" w:rsidRPr="002E7E9A" w:rsidRDefault="00D0371B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6690EFC6" w14:textId="77777777" w:rsidR="000176FF" w:rsidRDefault="000176F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การเปลี่ยนแปลงของเงินลงทุนในบริษัทร่วมระหว่างงวดมีดังต่อไปน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5AD57AFA" w14:textId="77777777" w:rsidR="00D0371B" w:rsidRDefault="00D0371B" w:rsidP="00245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160"/>
        <w:gridCol w:w="360"/>
        <w:gridCol w:w="1890"/>
      </w:tblGrid>
      <w:tr w:rsidR="000176FF" w:rsidRPr="00A85D0A" w14:paraId="0B6320C4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22E9CB9F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  <w:hideMark/>
          </w:tcPr>
          <w:p w14:paraId="7E35457C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5CB7A520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0C4698DD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1B636ED0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74ECC7CE" w14:textId="4D0B8DED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160" w:type="dxa"/>
            <w:vAlign w:val="bottom"/>
          </w:tcPr>
          <w:p w14:paraId="3ABA2A6A" w14:textId="4BABA446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2F9F2A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DF022E" w14:textId="12C9EC19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60C303FE" w14:textId="77777777" w:rsidTr="008B5A88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09EDBB5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795F86CB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3F6A8A1F" w14:textId="77777777" w:rsidTr="008D4A59">
        <w:trPr>
          <w:cantSplit/>
          <w:trHeight w:hRule="exact" w:val="374"/>
        </w:trPr>
        <w:tc>
          <w:tcPr>
            <w:tcW w:w="4860" w:type="dxa"/>
            <w:hideMark/>
          </w:tcPr>
          <w:p w14:paraId="347D16FE" w14:textId="4DFF9E47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B02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3DE7E172" w14:textId="45C4C63F" w:rsidR="000176FF" w:rsidRPr="00A85D0A" w:rsidRDefault="00C271B6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</w:t>
            </w:r>
            <w:r w:rsidRPr="00C271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464</w:t>
            </w:r>
            <w:r w:rsidRPr="00C271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125</w:t>
            </w:r>
          </w:p>
        </w:tc>
        <w:tc>
          <w:tcPr>
            <w:tcW w:w="360" w:type="dxa"/>
          </w:tcPr>
          <w:p w14:paraId="03C09DB9" w14:textId="77777777" w:rsidR="000176FF" w:rsidRPr="00603092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F6461" w14:textId="087675C1" w:rsidR="000176FF" w:rsidRPr="00D11963" w:rsidRDefault="00E372AC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72AC">
              <w:rPr>
                <w:rFonts w:asciiTheme="majorBidi" w:hAnsiTheme="majorBidi" w:cstheme="majorBidi"/>
                <w:sz w:val="30"/>
                <w:szCs w:val="30"/>
              </w:rPr>
              <w:t>3,789,307</w:t>
            </w:r>
          </w:p>
        </w:tc>
      </w:tr>
      <w:tr w:rsidR="00C271B6" w:rsidRPr="00A85D0A" w14:paraId="5FB8B5BF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B2C7C59" w14:textId="71D07B76" w:rsidR="00C271B6" w:rsidRDefault="00C271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44AB2385" w14:textId="0872C263" w:rsidR="00C271B6" w:rsidRPr="00FC38CE" w:rsidRDefault="00CE25BD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C38CE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60" w:type="dxa"/>
          </w:tcPr>
          <w:p w14:paraId="747E8034" w14:textId="77777777" w:rsidR="00C271B6" w:rsidRPr="00603092" w:rsidRDefault="00C27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093165" w14:textId="61242B03" w:rsidR="00C271B6" w:rsidRPr="00E372AC" w:rsidRDefault="00C271B6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1B6">
              <w:rPr>
                <w:rFonts w:asciiTheme="majorBidi" w:hAnsiTheme="majorBidi" w:cstheme="majorBidi"/>
                <w:sz w:val="30"/>
                <w:szCs w:val="30"/>
              </w:rPr>
              <w:t>3,625,780</w:t>
            </w:r>
          </w:p>
        </w:tc>
      </w:tr>
      <w:tr w:rsidR="00EE0D72" w:rsidRPr="00A85D0A" w14:paraId="33CE9C6B" w14:textId="77777777" w:rsidTr="008D4A59">
        <w:trPr>
          <w:cantSplit/>
          <w:trHeight w:hRule="exact" w:val="374"/>
        </w:trPr>
        <w:tc>
          <w:tcPr>
            <w:tcW w:w="4860" w:type="dxa"/>
            <w:hideMark/>
          </w:tcPr>
          <w:p w14:paraId="75419988" w14:textId="0FC1D96D" w:rsidR="00EE0D72" w:rsidRPr="00915B53" w:rsidRDefault="00EE0D72" w:rsidP="00EE0D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</w:tcPr>
          <w:p w14:paraId="70ABE12D" w14:textId="3B0AFACD" w:rsidR="00EE0D72" w:rsidRPr="00FC38CE" w:rsidRDefault="00C271B6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288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090</w:t>
            </w:r>
          </w:p>
        </w:tc>
        <w:tc>
          <w:tcPr>
            <w:tcW w:w="360" w:type="dxa"/>
          </w:tcPr>
          <w:p w14:paraId="0CEA7569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9A6EC94" w14:textId="72067854" w:rsidR="00EE0D72" w:rsidRPr="00EE0D72" w:rsidRDefault="00CE25B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E0D72" w:rsidRPr="00A85D0A" w14:paraId="10DC2F6F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1853869F" w14:textId="28882B1F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160" w:type="dxa"/>
          </w:tcPr>
          <w:p w14:paraId="57603BC1" w14:textId="570BABDB" w:rsidR="00EE0D72" w:rsidRPr="00FC38CE" w:rsidRDefault="00C271B6" w:rsidP="008D4A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271B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(193)</w:t>
            </w:r>
          </w:p>
        </w:tc>
        <w:tc>
          <w:tcPr>
            <w:tcW w:w="360" w:type="dxa"/>
          </w:tcPr>
          <w:p w14:paraId="21E14B9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5F41" w14:textId="7D432A12" w:rsidR="00EE0D72" w:rsidRPr="00D11963" w:rsidRDefault="00CE25B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6BBF26CD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73C8E8B1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160" w:type="dxa"/>
          </w:tcPr>
          <w:p w14:paraId="7D93B147" w14:textId="4DBB23CF" w:rsidR="00EE0D72" w:rsidRPr="00FC38CE" w:rsidRDefault="00CE25BD" w:rsidP="008D4A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E25B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(75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CE25B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000)</w:t>
            </w:r>
          </w:p>
        </w:tc>
        <w:tc>
          <w:tcPr>
            <w:tcW w:w="360" w:type="dxa"/>
          </w:tcPr>
          <w:p w14:paraId="2604EF0D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537BBF" w14:textId="14B1E29D" w:rsidR="00EE0D72" w:rsidRPr="00D11963" w:rsidRDefault="00CE25B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340023A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1F406D34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5AA1892" w14:textId="0884E170" w:rsidR="00EE0D72" w:rsidRPr="00FC38CE" w:rsidRDefault="00CE25BD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CE25B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378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CE25B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322</w:t>
            </w:r>
          </w:p>
        </w:tc>
        <w:tc>
          <w:tcPr>
            <w:tcW w:w="360" w:type="dxa"/>
          </w:tcPr>
          <w:p w14:paraId="697D40C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29E9EF" w14:textId="074F4E12" w:rsidR="00EE0D72" w:rsidRPr="00D11963" w:rsidRDefault="00CE25B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0937234F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465AA59" w14:textId="652149C1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B02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44CD88" w14:textId="18695F73" w:rsidR="00EE0D72" w:rsidRPr="00FC38CE" w:rsidRDefault="00CE25B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9</w:t>
            </w: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055</w:t>
            </w: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344</w:t>
            </w:r>
          </w:p>
        </w:tc>
        <w:tc>
          <w:tcPr>
            <w:tcW w:w="360" w:type="dxa"/>
          </w:tcPr>
          <w:p w14:paraId="298DB2E6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C14E8E3" w14:textId="5628B076" w:rsidR="00EE0D72" w:rsidRPr="00EE0D72" w:rsidRDefault="00CE25BD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25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7,415,087</w:t>
            </w:r>
          </w:p>
        </w:tc>
      </w:tr>
    </w:tbl>
    <w:p w14:paraId="325666C8" w14:textId="34F50F8D" w:rsidR="00D11963" w:rsidRDefault="00D11963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  <w:highlight w:val="yellow"/>
        </w:rPr>
      </w:pPr>
    </w:p>
    <w:p w14:paraId="2C86A3A3" w14:textId="475F9BF7" w:rsidR="003C3F54" w:rsidRPr="009B0304" w:rsidRDefault="00D0371B" w:rsidP="009B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cs/>
        </w:rPr>
      </w:pPr>
      <w:bookmarkStart w:id="1" w:name="_Hlk164442365"/>
      <w:r w:rsidRPr="00E64990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E649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4990">
        <w:rPr>
          <w:rFonts w:asciiTheme="majorBidi" w:hAnsiTheme="majorBidi" w:cs="Angsana New"/>
          <w:sz w:val="30"/>
          <w:szCs w:val="30"/>
        </w:rPr>
        <w:t>256</w:t>
      </w:r>
      <w:r w:rsidR="0011445A" w:rsidRPr="00E64990">
        <w:rPr>
          <w:rFonts w:asciiTheme="majorBidi" w:hAnsiTheme="majorBidi" w:cs="Angsana New" w:hint="cs"/>
          <w:sz w:val="30"/>
          <w:szCs w:val="30"/>
          <w:cs/>
        </w:rPr>
        <w:t>8</w:t>
      </w:r>
      <w:r w:rsidRPr="00E64990">
        <w:rPr>
          <w:rFonts w:asciiTheme="majorBidi" w:hAnsiTheme="majorBidi" w:cs="Angsana New"/>
          <w:sz w:val="30"/>
          <w:szCs w:val="30"/>
        </w:rPr>
        <w:t xml:space="preserve"> </w:t>
      </w:r>
      <w:bookmarkEnd w:id="1"/>
      <w:r w:rsidRPr="00E64990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10187" w:rsidRPr="00E64990">
        <w:rPr>
          <w:rFonts w:asciiTheme="majorBidi" w:hAnsiTheme="majorBidi" w:cs="Angsana New" w:hint="cs"/>
          <w:sz w:val="30"/>
          <w:szCs w:val="30"/>
          <w:cs/>
        </w:rPr>
        <w:t>เข้าซื้อ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>หุ้นสามัญ</w:t>
      </w:r>
      <w:r w:rsidR="00F16895">
        <w:rPr>
          <w:rFonts w:asciiTheme="majorBidi" w:hAnsiTheme="majorBidi" w:cs="Angsana New" w:hint="cs"/>
          <w:sz w:val="30"/>
          <w:szCs w:val="30"/>
          <w:cs/>
        </w:rPr>
        <w:t>เพิ่มเติมในอัตรา</w:t>
      </w:r>
      <w:r w:rsidR="007C7FD0" w:rsidRPr="00E64990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7C7FD0" w:rsidRPr="00E64990">
        <w:rPr>
          <w:rFonts w:asciiTheme="majorBidi" w:hAnsiTheme="majorBidi" w:cs="Angsana New"/>
          <w:sz w:val="30"/>
          <w:szCs w:val="30"/>
        </w:rPr>
        <w:t>8.78</w:t>
      </w:r>
      <w:r w:rsidR="007C7FD0" w:rsidRPr="00E649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 xml:space="preserve">ในบริษัท </w:t>
      </w:r>
      <w:r w:rsidR="009B0304" w:rsidRPr="00E64990">
        <w:rPr>
          <w:rFonts w:asciiTheme="majorBidi" w:hAnsiTheme="majorBidi" w:cs="Angsana New"/>
          <w:sz w:val="30"/>
          <w:szCs w:val="30"/>
        </w:rPr>
        <w:t>Avanti Feeds Limited</w:t>
      </w:r>
      <w:r w:rsidR="009B0304" w:rsidRPr="00E649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B0304" w:rsidRPr="00E64990">
        <w:rPr>
          <w:rFonts w:asciiTheme="majorBidi" w:hAnsiTheme="majorBidi" w:cs="Angsana New"/>
          <w:sz w:val="30"/>
          <w:szCs w:val="30"/>
          <w:cs/>
        </w:rPr>
        <w:t>(“</w:t>
      </w:r>
      <w:r w:rsidR="009B0304" w:rsidRPr="00E64990">
        <w:rPr>
          <w:rFonts w:asciiTheme="majorBidi" w:hAnsiTheme="majorBidi" w:cs="Angsana New"/>
          <w:sz w:val="30"/>
          <w:szCs w:val="30"/>
        </w:rPr>
        <w:t>AFL”)</w:t>
      </w:r>
      <w:r w:rsidR="007C7FD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022C3" w:rsidRPr="00F022C3">
        <w:rPr>
          <w:rFonts w:asciiTheme="majorBidi" w:hAnsiTheme="majorBidi" w:cs="Angsana New" w:hint="cs"/>
          <w:sz w:val="30"/>
          <w:szCs w:val="30"/>
          <w:cs/>
        </w:rPr>
        <w:t>ซึ่งเป็นบริษัทร่วม</w:t>
      </w:r>
      <w:r w:rsidR="00F022C3">
        <w:rPr>
          <w:rFonts w:asciiTheme="majorBidi" w:hAnsiTheme="majorBidi" w:cs="Angsana New" w:hint="cs"/>
          <w:sz w:val="30"/>
          <w:szCs w:val="30"/>
          <w:cs/>
        </w:rPr>
        <w:t xml:space="preserve">ของกลุ่มบริษัท </w:t>
      </w:r>
      <w:r w:rsidR="007C7FD0">
        <w:rPr>
          <w:rFonts w:asciiTheme="majorBidi" w:hAnsiTheme="majorBidi" w:cs="Angsana New" w:hint="cs"/>
          <w:sz w:val="30"/>
          <w:szCs w:val="30"/>
          <w:cs/>
        </w:rPr>
        <w:t>จากบริษัทย่อยแห่งหนึ่ง</w:t>
      </w:r>
      <w:r w:rsidR="00F16895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="009B030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73A8C">
        <w:rPr>
          <w:rFonts w:asciiTheme="majorBidi" w:hAnsiTheme="majorBidi" w:cs="Angsana New" w:hint="cs"/>
          <w:sz w:val="30"/>
          <w:szCs w:val="30"/>
          <w:cs/>
        </w:rPr>
        <w:t xml:space="preserve">โดยมีราคาซื้อรวม </w:t>
      </w:r>
      <w:r w:rsidR="00E972C1">
        <w:rPr>
          <w:rFonts w:asciiTheme="majorBidi" w:hAnsiTheme="majorBidi" w:cs="Angsana New"/>
          <w:sz w:val="30"/>
          <w:szCs w:val="30"/>
        </w:rPr>
        <w:t xml:space="preserve">9,181.1 </w:t>
      </w:r>
      <w:r w:rsidR="00E972C1">
        <w:rPr>
          <w:rFonts w:asciiTheme="majorBidi" w:hAnsiTheme="majorBidi" w:cs="Angsana New" w:hint="cs"/>
          <w:sz w:val="30"/>
          <w:szCs w:val="30"/>
          <w:cs/>
        </w:rPr>
        <w:t>ล้านรู</w:t>
      </w:r>
      <w:r w:rsidR="00FB390B">
        <w:rPr>
          <w:rFonts w:asciiTheme="majorBidi" w:hAnsiTheme="majorBidi" w:cs="Angsana New" w:hint="cs"/>
          <w:sz w:val="30"/>
          <w:szCs w:val="30"/>
          <w:cs/>
        </w:rPr>
        <w:t>ปีอินเดีย หรือ</w:t>
      </w:r>
      <w:r w:rsidR="003E3BE5" w:rsidRPr="003E3BE5">
        <w:rPr>
          <w:rFonts w:asciiTheme="majorBidi" w:hAnsiTheme="majorBidi" w:cs="Angsana New" w:hint="cs"/>
          <w:sz w:val="30"/>
          <w:szCs w:val="30"/>
          <w:cs/>
        </w:rPr>
        <w:t>เทียบเท่า</w:t>
      </w:r>
      <w:r w:rsidR="00FB390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B390B">
        <w:rPr>
          <w:rFonts w:asciiTheme="majorBidi" w:hAnsiTheme="majorBidi" w:cs="Angsana New"/>
          <w:sz w:val="30"/>
          <w:szCs w:val="30"/>
        </w:rPr>
        <w:t>3,625.8</w:t>
      </w:r>
      <w:r w:rsidR="00FB390B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="008D6E68">
        <w:rPr>
          <w:rFonts w:asciiTheme="majorBidi" w:hAnsiTheme="majorBidi" w:cs="Angsana New" w:hint="cs"/>
          <w:sz w:val="30"/>
          <w:szCs w:val="30"/>
          <w:cs/>
        </w:rPr>
        <w:t>การเข้าซื้อหุ้นสามัญนี้เป็นผลจากการ</w:t>
      </w:r>
      <w:r w:rsidR="00BC7773" w:rsidRPr="00BC7773">
        <w:rPr>
          <w:rFonts w:asciiTheme="majorBidi" w:hAnsiTheme="majorBidi" w:cs="Angsana New" w:hint="cs"/>
          <w:sz w:val="30"/>
          <w:szCs w:val="30"/>
          <w:cs/>
        </w:rPr>
        <w:t>ให้เป็นไปตาม</w:t>
      </w:r>
      <w:r w:rsidR="0094106C">
        <w:rPr>
          <w:rFonts w:asciiTheme="majorBidi" w:hAnsiTheme="majorBidi" w:cs="Angsana New" w:hint="cs"/>
          <w:sz w:val="30"/>
          <w:szCs w:val="30"/>
          <w:cs/>
        </w:rPr>
        <w:t>การเปลี่ยนแปลง</w:t>
      </w:r>
      <w:r w:rsidR="00BC7773" w:rsidRPr="00BC7773">
        <w:rPr>
          <w:rFonts w:asciiTheme="majorBidi" w:hAnsiTheme="majorBidi" w:cs="Angsana New" w:hint="cs"/>
          <w:sz w:val="30"/>
          <w:szCs w:val="30"/>
          <w:cs/>
        </w:rPr>
        <w:t>ข้อกำหนดของกฎหมายที่เกี่ยวข้อง</w:t>
      </w:r>
      <w:r w:rsidR="000B5B8B">
        <w:rPr>
          <w:rFonts w:asciiTheme="majorBidi" w:hAnsiTheme="majorBidi" w:cs="Angsana New" w:hint="cs"/>
          <w:sz w:val="30"/>
          <w:szCs w:val="30"/>
          <w:cs/>
        </w:rPr>
        <w:t>ในประเทศอินเดีย</w:t>
      </w:r>
      <w:r w:rsidR="00F1689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A77A2">
        <w:rPr>
          <w:rFonts w:asciiTheme="majorBidi" w:hAnsiTheme="majorBidi" w:cs="Angsana New" w:hint="cs"/>
          <w:sz w:val="30"/>
          <w:szCs w:val="30"/>
          <w:cs/>
        </w:rPr>
        <w:t>สัดส่วน</w:t>
      </w:r>
      <w:r w:rsidR="00F16895">
        <w:rPr>
          <w:rFonts w:asciiTheme="majorBidi" w:hAnsiTheme="majorBidi" w:cs="Angsana New" w:hint="cs"/>
          <w:sz w:val="30"/>
          <w:szCs w:val="30"/>
          <w:cs/>
        </w:rPr>
        <w:t>การถือ</w:t>
      </w:r>
      <w:r w:rsidR="00EA77A2">
        <w:rPr>
          <w:rFonts w:asciiTheme="majorBidi" w:hAnsiTheme="majorBidi" w:cs="Angsana New" w:hint="cs"/>
          <w:sz w:val="30"/>
          <w:szCs w:val="30"/>
          <w:cs/>
        </w:rPr>
        <w:t>เงินลงทุน</w:t>
      </w:r>
      <w:r w:rsidR="008F608D">
        <w:rPr>
          <w:rFonts w:asciiTheme="majorBidi" w:hAnsiTheme="majorBidi" w:cs="Angsana New" w:hint="cs"/>
          <w:sz w:val="30"/>
          <w:szCs w:val="30"/>
          <w:cs/>
        </w:rPr>
        <w:t>โดยกลุ่มบริษัท</w:t>
      </w:r>
      <w:r w:rsidR="00F37A2B">
        <w:rPr>
          <w:rFonts w:asciiTheme="majorBidi" w:hAnsiTheme="majorBidi" w:cs="Angsana New" w:hint="cs"/>
          <w:sz w:val="30"/>
          <w:szCs w:val="30"/>
          <w:cs/>
        </w:rPr>
        <w:t>ไม่มีการเปลี่ยนแปลง</w:t>
      </w:r>
      <w:r w:rsidR="00F16895">
        <w:rPr>
          <w:rFonts w:asciiTheme="majorBidi" w:hAnsiTheme="majorBidi" w:cs="Angsana New" w:hint="cs"/>
          <w:sz w:val="30"/>
          <w:szCs w:val="30"/>
          <w:cs/>
        </w:rPr>
        <w:t>เท่ากับ</w:t>
      </w:r>
      <w:r w:rsidR="00242D92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242D92">
        <w:rPr>
          <w:rFonts w:asciiTheme="majorBidi" w:hAnsiTheme="majorBidi" w:cs="Angsana New"/>
          <w:sz w:val="30"/>
          <w:szCs w:val="30"/>
        </w:rPr>
        <w:t>24.21</w:t>
      </w:r>
    </w:p>
    <w:p w14:paraId="68CC5818" w14:textId="77777777" w:rsidR="00EE0D72" w:rsidRDefault="00EE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6A8A370" w14:textId="4056ED58" w:rsidR="000176FF" w:rsidRPr="00FC1501" w:rsidRDefault="005642A3" w:rsidP="00BB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FC1501">
        <w:rPr>
          <w:rFonts w:asciiTheme="majorBidi" w:hAnsiTheme="majorBidi" w:cs="Angsana New"/>
          <w:sz w:val="30"/>
          <w:szCs w:val="30"/>
        </w:rPr>
        <w:lastRenderedPageBreak/>
        <w:t>10</w:t>
      </w:r>
      <w:r w:rsidR="000176FF" w:rsidRPr="00FC1501">
        <w:rPr>
          <w:rFonts w:asciiTheme="majorBidi" w:hAnsiTheme="majorBidi" w:cs="Angsana New"/>
          <w:sz w:val="30"/>
          <w:szCs w:val="30"/>
        </w:rPr>
        <w:t>.3</w:t>
      </w:r>
      <w:r w:rsidR="00CC0C21">
        <w:rPr>
          <w:rFonts w:asciiTheme="majorBidi" w:hAnsiTheme="majorBidi" w:cs="Angsana New"/>
          <w:sz w:val="30"/>
          <w:szCs w:val="30"/>
        </w:rPr>
        <w:t xml:space="preserve">  </w:t>
      </w:r>
      <w:r w:rsidR="00F91E52">
        <w:rPr>
          <w:rFonts w:asciiTheme="majorBidi" w:hAnsiTheme="majorBidi" w:cs="Angsana New"/>
          <w:sz w:val="30"/>
          <w:szCs w:val="30"/>
        </w:rPr>
        <w:t xml:space="preserve">  </w:t>
      </w:r>
      <w:r w:rsidR="000176FF" w:rsidRPr="00FC1501">
        <w:rPr>
          <w:rFonts w:asciiTheme="majorBidi" w:hAnsiTheme="majorBidi" w:cs="Angsana New" w:hint="cs"/>
          <w:sz w:val="30"/>
          <w:szCs w:val="30"/>
          <w:cs/>
        </w:rPr>
        <w:t>เงินลงทุนในการร่วมค้า</w:t>
      </w:r>
    </w:p>
    <w:p w14:paraId="7E92CFA2" w14:textId="77777777" w:rsidR="000176FF" w:rsidRDefault="000176FF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jc w:val="thaiDistribute"/>
        <w:rPr>
          <w:rFonts w:asciiTheme="majorBidi" w:hAnsiTheme="majorBidi" w:cs="Angsana New"/>
          <w:sz w:val="30"/>
          <w:szCs w:val="30"/>
        </w:rPr>
      </w:pPr>
    </w:p>
    <w:p w14:paraId="613472C9" w14:textId="77777777" w:rsidR="000176FF" w:rsidRDefault="000176FF" w:rsidP="00F91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การเปลี่ยนแปลงของเงินลงทุนใน</w:t>
      </w:r>
      <w:r>
        <w:rPr>
          <w:rFonts w:asciiTheme="majorBidi" w:hAnsiTheme="majorBidi" w:cs="Angsana New" w:hint="cs"/>
          <w:sz w:val="30"/>
          <w:szCs w:val="30"/>
          <w:cs/>
        </w:rPr>
        <w:t>การร่วมค้า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ระหว่างงวดมีดังต่อไปน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34246974" w14:textId="77777777" w:rsidR="000176FF" w:rsidRDefault="000176FF" w:rsidP="001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2070"/>
        <w:gridCol w:w="360"/>
        <w:gridCol w:w="1980"/>
      </w:tblGrid>
      <w:tr w:rsidR="000176FF" w:rsidRPr="00A85D0A" w14:paraId="3A9A7456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  <w:hideMark/>
          </w:tcPr>
          <w:p w14:paraId="73EE5836" w14:textId="77777777" w:rsidR="000176FF" w:rsidRPr="00915B53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19BAFDFD" w14:textId="77777777" w:rsidR="000176FF" w:rsidRPr="00A85D0A" w:rsidRDefault="000176F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5AE9BD1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69C70A7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4BCF08A" w14:textId="77777777" w:rsidTr="008B5A88">
        <w:trPr>
          <w:cantSplit/>
          <w:trHeight w:val="343"/>
          <w:tblHeader/>
        </w:trPr>
        <w:tc>
          <w:tcPr>
            <w:tcW w:w="4860" w:type="dxa"/>
            <w:vAlign w:val="bottom"/>
          </w:tcPr>
          <w:p w14:paraId="526DCD86" w14:textId="45FB9A8D" w:rsidR="00AD57CD" w:rsidRPr="00C70B18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70B1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70B1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6FA598F8" w14:textId="77777777" w:rsidR="00AD57CD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เงินลงทุนที่รับรู้</w:t>
            </w:r>
          </w:p>
          <w:p w14:paraId="5972760E" w14:textId="7AC4EC2E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360" w:type="dxa"/>
          </w:tcPr>
          <w:p w14:paraId="1727D1E7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3E1DAE23" w14:textId="77777777" w:rsidR="00AD57CD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</w:t>
            </w:r>
          </w:p>
          <w:p w14:paraId="6DAC4416" w14:textId="3EEA50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ตามวิธีราคาทุน</w:t>
            </w:r>
          </w:p>
        </w:tc>
      </w:tr>
      <w:tr w:rsidR="000176FF" w:rsidRPr="00A85D0A" w14:paraId="427AA5FB" w14:textId="77777777" w:rsidTr="008B5A88">
        <w:trPr>
          <w:cantSplit/>
          <w:trHeight w:val="423"/>
          <w:tblHeader/>
        </w:trPr>
        <w:tc>
          <w:tcPr>
            <w:tcW w:w="4860" w:type="dxa"/>
            <w:vAlign w:val="bottom"/>
          </w:tcPr>
          <w:p w14:paraId="5F648B03" w14:textId="77777777" w:rsidR="000176FF" w:rsidRPr="00915B53" w:rsidRDefault="000176FF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410" w:type="dxa"/>
            <w:gridSpan w:val="3"/>
            <w:vAlign w:val="bottom"/>
            <w:hideMark/>
          </w:tcPr>
          <w:p w14:paraId="2F35EABA" w14:textId="77777777" w:rsidR="000176FF" w:rsidRPr="00A85D0A" w:rsidRDefault="000176F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76FF" w:rsidRPr="00A85D0A" w14:paraId="21023BDD" w14:textId="77777777" w:rsidTr="008D4A59">
        <w:trPr>
          <w:cantSplit/>
          <w:trHeight w:hRule="exact" w:val="374"/>
        </w:trPr>
        <w:tc>
          <w:tcPr>
            <w:tcW w:w="4860" w:type="dxa"/>
            <w:hideMark/>
          </w:tcPr>
          <w:p w14:paraId="763E61CD" w14:textId="7E045C32" w:rsidR="000176FF" w:rsidRPr="00915B53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  <w:r w:rsidR="00BA18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523AEA96" w14:textId="14AFB2AF" w:rsidR="000176FF" w:rsidRPr="00FC38CE" w:rsidRDefault="009404F5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404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356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404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942</w:t>
            </w:r>
          </w:p>
        </w:tc>
        <w:tc>
          <w:tcPr>
            <w:tcW w:w="360" w:type="dxa"/>
          </w:tcPr>
          <w:p w14:paraId="394652BC" w14:textId="77777777" w:rsidR="000176FF" w:rsidRPr="00603092" w:rsidRDefault="00017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E0D2C2" w14:textId="77F39D55" w:rsidR="000176FF" w:rsidRPr="00D11963" w:rsidRDefault="0021326D" w:rsidP="00D11963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26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58</w:t>
            </w:r>
            <w:r w:rsidRPr="002132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1326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646</w:t>
            </w:r>
          </w:p>
        </w:tc>
      </w:tr>
      <w:tr w:rsidR="00EE0D72" w:rsidRPr="00A85D0A" w14:paraId="4DBAB3C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C8D01DE" w14:textId="63684F2F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940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</w:tcPr>
          <w:p w14:paraId="188D549A" w14:textId="2189815C" w:rsidR="00EE0D72" w:rsidRPr="00FC38CE" w:rsidRDefault="009404F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9404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9404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360" w:type="dxa"/>
          </w:tcPr>
          <w:p w14:paraId="00F35F35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981DC4" w14:textId="21BDE2AD" w:rsidR="00EE0D72" w:rsidRPr="00D11963" w:rsidRDefault="009404F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404F5" w:rsidRPr="00A85D0A" w14:paraId="60E4E8DE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677DFD59" w14:textId="5BF09FE0" w:rsidR="009404F5" w:rsidRPr="00915B53" w:rsidRDefault="009404F5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070" w:type="dxa"/>
          </w:tcPr>
          <w:p w14:paraId="676D1EDD" w14:textId="2C1CCE2E" w:rsidR="009404F5" w:rsidRPr="009404F5" w:rsidRDefault="00002AD3" w:rsidP="008D4A59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002AD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(695)</w:t>
            </w:r>
          </w:p>
        </w:tc>
        <w:tc>
          <w:tcPr>
            <w:tcW w:w="360" w:type="dxa"/>
          </w:tcPr>
          <w:p w14:paraId="6045F4D3" w14:textId="77777777" w:rsidR="009404F5" w:rsidRPr="00603092" w:rsidRDefault="009404F5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6CE3C1C" w14:textId="681E86C3" w:rsidR="009404F5" w:rsidRDefault="00002AD3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24210002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0E90D5BF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070" w:type="dxa"/>
          </w:tcPr>
          <w:p w14:paraId="6564AB65" w14:textId="6230787A" w:rsidR="00EE0D72" w:rsidRPr="00FC38CE" w:rsidRDefault="00002AD3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002AD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002AD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284</w:t>
            </w:r>
          </w:p>
        </w:tc>
        <w:tc>
          <w:tcPr>
            <w:tcW w:w="360" w:type="dxa"/>
          </w:tcPr>
          <w:p w14:paraId="62102592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07E30C0" w14:textId="0CADDAB2" w:rsidR="00EE0D72" w:rsidRPr="00D11963" w:rsidRDefault="009404F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33F5EB42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210A006E" w14:textId="77777777" w:rsidR="00EE0D72" w:rsidRPr="00915B53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17BF3C2D" w14:textId="70F88FE9" w:rsidR="00EE0D72" w:rsidRPr="00FC38CE" w:rsidRDefault="00002AD3" w:rsidP="00393D5D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002AD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</w:t>
            </w:r>
            <w:r w:rsidRPr="00FC38C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002AD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737</w:t>
            </w:r>
          </w:p>
        </w:tc>
        <w:tc>
          <w:tcPr>
            <w:tcW w:w="360" w:type="dxa"/>
          </w:tcPr>
          <w:p w14:paraId="1E745760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048CD39" w14:textId="04AB9BF6" w:rsidR="00EE0D72" w:rsidRPr="00D11963" w:rsidRDefault="009404F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0D72" w:rsidRPr="00A85D0A" w14:paraId="52BD4D04" w14:textId="77777777" w:rsidTr="008D4A59">
        <w:trPr>
          <w:cantSplit/>
          <w:trHeight w:hRule="exact" w:val="374"/>
        </w:trPr>
        <w:tc>
          <w:tcPr>
            <w:tcW w:w="4860" w:type="dxa"/>
          </w:tcPr>
          <w:p w14:paraId="7C4F1E03" w14:textId="2853E934" w:rsidR="00EE0D72" w:rsidRPr="00EC721A" w:rsidRDefault="00EE0D72" w:rsidP="00EE0D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  <w:r w:rsidR="00BA18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23F4D88" w14:textId="664A60B0" w:rsidR="00EE0D72" w:rsidRPr="00FC38CE" w:rsidRDefault="00002AD3" w:rsidP="00FC38CE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372</w:t>
            </w: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C38C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268</w:t>
            </w:r>
          </w:p>
        </w:tc>
        <w:tc>
          <w:tcPr>
            <w:tcW w:w="360" w:type="dxa"/>
          </w:tcPr>
          <w:p w14:paraId="518E185F" w14:textId="77777777" w:rsidR="00EE0D72" w:rsidRPr="00603092" w:rsidRDefault="00EE0D72" w:rsidP="00EE0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49D6AB" w14:textId="335EFB89" w:rsidR="00EE0D72" w:rsidRPr="00EE0D72" w:rsidRDefault="009404F5" w:rsidP="00EE0D7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04F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</w:t>
            </w:r>
            <w:r w:rsidRPr="009404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404F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646</w:t>
            </w:r>
          </w:p>
        </w:tc>
      </w:tr>
    </w:tbl>
    <w:p w14:paraId="1CFDC2B9" w14:textId="77777777" w:rsidR="00002AD3" w:rsidRPr="008D4A59" w:rsidRDefault="00002AD3" w:rsidP="008D4A59">
      <w:pPr>
        <w:pStyle w:val="Caption"/>
        <w:rPr>
          <w:rFonts w:cstheme="majorBidi"/>
          <w:szCs w:val="30"/>
        </w:rPr>
      </w:pPr>
    </w:p>
    <w:p w14:paraId="1E9F5F39" w14:textId="58F72971" w:rsidR="000176FF" w:rsidRPr="00091CA0" w:rsidRDefault="000176F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>ที่ดิน อาคารและอุปกรณ์ สินทรัพย์ไม่มีตัวตน และค่าความนิยม</w:t>
      </w:r>
      <w:r w:rsidRPr="00091CA0">
        <w:rPr>
          <w:rFonts w:ascii="Angsana New" w:hAnsi="Angsana New" w:cs="Angsana New"/>
          <w:szCs w:val="30"/>
        </w:rPr>
        <w:t xml:space="preserve"> </w:t>
      </w:r>
      <w:r w:rsidR="00077127" w:rsidRPr="00091CA0">
        <w:rPr>
          <w:rFonts w:ascii="Angsana New" w:hAnsi="Angsana New" w:cs="Angsana New"/>
          <w:szCs w:val="30"/>
          <w:cs/>
        </w:rPr>
        <w:t>สุทธิ</w:t>
      </w:r>
    </w:p>
    <w:p w14:paraId="6314DC74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5A4AAC" w14:textId="0299FE75" w:rsidR="000176FF" w:rsidRDefault="000176FF" w:rsidP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ab/>
      </w:r>
      <w:r w:rsidRPr="00915B53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การเปลี่ยนแปลงของที่ดิน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 w:rsidRPr="00915B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15B53">
        <w:rPr>
          <w:rFonts w:asciiTheme="majorBidi" w:hAnsiTheme="majorBidi" w:cs="Angsana New" w:hint="cs"/>
          <w:sz w:val="30"/>
          <w:szCs w:val="30"/>
          <w:cs/>
        </w:rPr>
        <w:t>และค่าความนิยมสําหรับงวดมีดังนี้</w:t>
      </w:r>
    </w:p>
    <w:p w14:paraId="4CEF7DFA" w14:textId="77777777" w:rsidR="000176FF" w:rsidRPr="00915B53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270"/>
        <w:gridCol w:w="1529"/>
        <w:gridCol w:w="181"/>
        <w:gridCol w:w="1530"/>
        <w:gridCol w:w="180"/>
        <w:gridCol w:w="1440"/>
      </w:tblGrid>
      <w:tr w:rsidR="000176FF" w14:paraId="08BC4E36" w14:textId="77777777" w:rsidTr="0075126C">
        <w:trPr>
          <w:cantSplit/>
          <w:trHeight w:val="330"/>
          <w:tblHeader/>
        </w:trPr>
        <w:tc>
          <w:tcPr>
            <w:tcW w:w="4410" w:type="dxa"/>
            <w:vAlign w:val="bottom"/>
          </w:tcPr>
          <w:p w14:paraId="1AC0C354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12296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860" w:type="dxa"/>
            <w:gridSpan w:val="5"/>
          </w:tcPr>
          <w:p w14:paraId="03CA7377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57CD" w14:paraId="57FDD6F3" w14:textId="77777777" w:rsidTr="0075126C">
        <w:trPr>
          <w:cantSplit/>
          <w:trHeight w:val="337"/>
          <w:tblHeader/>
        </w:trPr>
        <w:tc>
          <w:tcPr>
            <w:tcW w:w="4410" w:type="dxa"/>
            <w:vAlign w:val="bottom"/>
          </w:tcPr>
          <w:p w14:paraId="3B112703" w14:textId="340D95FD" w:rsidR="00AD57CD" w:rsidRPr="0024539C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2453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C127D2D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0C58EE15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AB26116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1" w:type="dxa"/>
          </w:tcPr>
          <w:p w14:paraId="38437171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E63DDD6" w14:textId="77777777" w:rsidR="00AD57CD" w:rsidRPr="00E77E65" w:rsidRDefault="00AD57CD" w:rsidP="00AD57C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  <w:tc>
          <w:tcPr>
            <w:tcW w:w="180" w:type="dxa"/>
          </w:tcPr>
          <w:p w14:paraId="28420FC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964A94E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75BFBE8B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0176FF" w14:paraId="49541FAA" w14:textId="77777777" w:rsidTr="0075126C">
        <w:trPr>
          <w:cantSplit/>
          <w:trHeight w:val="315"/>
        </w:trPr>
        <w:tc>
          <w:tcPr>
            <w:tcW w:w="4410" w:type="dxa"/>
          </w:tcPr>
          <w:p w14:paraId="402C1D3E" w14:textId="77777777" w:rsidR="000176FF" w:rsidRPr="00E77E65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6A9BC0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5"/>
          </w:tcPr>
          <w:p w14:paraId="4FE618D9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5126C" w14:paraId="2065DE56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3B4F86A3" w14:textId="77777777" w:rsidR="000176FF" w:rsidRPr="00E77E65" w:rsidRDefault="000176F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270" w:type="dxa"/>
          </w:tcPr>
          <w:p w14:paraId="74ECF8CC" w14:textId="77777777" w:rsidR="000176FF" w:rsidRPr="00E77E65" w:rsidRDefault="000176F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211A54B" w14:textId="137D90B8" w:rsidR="000176FF" w:rsidRPr="0075126C" w:rsidRDefault="00B317DF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29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512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574</w:t>
            </w:r>
          </w:p>
        </w:tc>
        <w:tc>
          <w:tcPr>
            <w:tcW w:w="181" w:type="dxa"/>
          </w:tcPr>
          <w:p w14:paraId="39FEF966" w14:textId="77777777" w:rsidR="000176FF" w:rsidRDefault="000176F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B29F04" w14:textId="01791531" w:rsidR="000176FF" w:rsidRPr="0075126C" w:rsidRDefault="00B317DF" w:rsidP="00751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15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056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B317DF">
              <w:rPr>
                <w:rFonts w:ascii="Angsana New" w:eastAsia="Cordia New" w:hAnsi="Angsana New" w:cs="Angsana New"/>
                <w:sz w:val="30"/>
                <w:szCs w:val="30"/>
                <w:cs/>
              </w:rPr>
              <w:t>455</w:t>
            </w:r>
          </w:p>
        </w:tc>
        <w:tc>
          <w:tcPr>
            <w:tcW w:w="180" w:type="dxa"/>
          </w:tcPr>
          <w:p w14:paraId="308B1194" w14:textId="77777777" w:rsidR="000176FF" w:rsidRDefault="000176F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2E2C49" w14:textId="2FC21F42" w:rsidR="000176FF" w:rsidRPr="007F6D8F" w:rsidRDefault="00B317DF" w:rsidP="007F6D8F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17DF">
              <w:rPr>
                <w:rFonts w:asciiTheme="majorBidi" w:hAnsiTheme="majorBidi" w:cstheme="majorBidi"/>
                <w:sz w:val="30"/>
                <w:szCs w:val="30"/>
              </w:rPr>
              <w:t>12,649,117</w:t>
            </w:r>
          </w:p>
        </w:tc>
      </w:tr>
      <w:tr w:rsidR="00B14572" w14:paraId="03EBA680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7F0F5FB5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0BD79420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85A3C5B" w14:textId="0FF0AACA" w:rsidR="00B14572" w:rsidRPr="0075126C" w:rsidRDefault="007B0A0E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942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048</w:t>
            </w:r>
          </w:p>
        </w:tc>
        <w:tc>
          <w:tcPr>
            <w:tcW w:w="181" w:type="dxa"/>
          </w:tcPr>
          <w:p w14:paraId="68CA59C1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5E23421" w14:textId="6C65E48F" w:rsidR="00B14572" w:rsidRPr="0075126C" w:rsidRDefault="007B0A0E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10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831</w:t>
            </w:r>
          </w:p>
        </w:tc>
        <w:tc>
          <w:tcPr>
            <w:tcW w:w="180" w:type="dxa"/>
          </w:tcPr>
          <w:p w14:paraId="41F6A8DC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EB8D5B7" w14:textId="6E517A1C" w:rsidR="00B14572" w:rsidRPr="00D41C16" w:rsidRDefault="00132D55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14572" w14:paraId="3AD2A3E3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025F27E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270" w:type="dxa"/>
          </w:tcPr>
          <w:p w14:paraId="1789E97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20CE1DFA" w14:textId="4322C3F1" w:rsidR="00B14572" w:rsidRPr="00B14572" w:rsidRDefault="007B0A0E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(1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136)</w:t>
            </w:r>
          </w:p>
        </w:tc>
        <w:tc>
          <w:tcPr>
            <w:tcW w:w="181" w:type="dxa"/>
          </w:tcPr>
          <w:p w14:paraId="1E60BC97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2FAC40" w14:textId="049C8A4D" w:rsidR="00B14572" w:rsidRPr="0075126C" w:rsidRDefault="007B0A0E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874</w:t>
            </w:r>
          </w:p>
        </w:tc>
        <w:tc>
          <w:tcPr>
            <w:tcW w:w="180" w:type="dxa"/>
          </w:tcPr>
          <w:p w14:paraId="3FEFB9FD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ABEF53A" w14:textId="46C66FC5" w:rsidR="00B14572" w:rsidRPr="00D41C16" w:rsidRDefault="00132D55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14572" w14:paraId="3E2E6D0C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3DE611EF" w14:textId="10B55742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3E4AC8D4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56074009" w14:textId="19130A00" w:rsidR="00B14572" w:rsidRPr="00B14572" w:rsidRDefault="007B0A0E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(65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7B0A0E">
              <w:rPr>
                <w:rFonts w:ascii="Angsana New" w:eastAsia="Cordia New" w:hAnsi="Angsana New" w:cs="Angsana New"/>
                <w:sz w:val="30"/>
                <w:szCs w:val="30"/>
                <w:cs/>
              </w:rPr>
              <w:t>724)</w:t>
            </w:r>
          </w:p>
        </w:tc>
        <w:tc>
          <w:tcPr>
            <w:tcW w:w="181" w:type="dxa"/>
          </w:tcPr>
          <w:p w14:paraId="6F307CFF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23839C6" w14:textId="645E7B2C" w:rsidR="00B14572" w:rsidRPr="0075126C" w:rsidRDefault="00081B0B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(936)</w:t>
            </w:r>
          </w:p>
        </w:tc>
        <w:tc>
          <w:tcPr>
            <w:tcW w:w="180" w:type="dxa"/>
          </w:tcPr>
          <w:p w14:paraId="320D3394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F8075A7" w14:textId="122E85A2" w:rsidR="00B14572" w:rsidRPr="00D41C16" w:rsidRDefault="00081B0B" w:rsidP="008D4A59">
            <w:pPr>
              <w:pStyle w:val="acctfourfigures"/>
              <w:tabs>
                <w:tab w:val="clear" w:pos="765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1B0B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</w:tr>
      <w:tr w:rsidR="00B14572" w14:paraId="79176143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6AF82270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4C4E1A0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6B4A25D5" w14:textId="484B860D" w:rsidR="00B14572" w:rsidRPr="00B14572" w:rsidRDefault="00081B0B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(833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707)</w:t>
            </w:r>
          </w:p>
        </w:tc>
        <w:tc>
          <w:tcPr>
            <w:tcW w:w="181" w:type="dxa"/>
          </w:tcPr>
          <w:p w14:paraId="169A56AA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9FB7C05" w14:textId="7CF6FF8B" w:rsidR="00B14572" w:rsidRPr="0075126C" w:rsidRDefault="00081B0B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(98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234)</w:t>
            </w:r>
          </w:p>
        </w:tc>
        <w:tc>
          <w:tcPr>
            <w:tcW w:w="180" w:type="dxa"/>
          </w:tcPr>
          <w:p w14:paraId="7FD1917F" w14:textId="77777777" w:rsidR="00B14572" w:rsidRPr="00AB5EF0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5C7B27E" w14:textId="45BAAC1D" w:rsidR="00B14572" w:rsidRPr="00D41C16" w:rsidRDefault="00132D55" w:rsidP="00D41C16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14572" w14:paraId="250713E4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10FB5136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70" w:type="dxa"/>
          </w:tcPr>
          <w:p w14:paraId="1467407D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821B3E8" w14:textId="5ACC76AB" w:rsidR="00B14572" w:rsidRPr="00B14572" w:rsidRDefault="00081B0B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272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934</w:t>
            </w:r>
          </w:p>
        </w:tc>
        <w:tc>
          <w:tcPr>
            <w:tcW w:w="181" w:type="dxa"/>
          </w:tcPr>
          <w:p w14:paraId="1FFFA379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2F2AC8" w14:textId="7674D4C0" w:rsidR="00B14572" w:rsidRPr="0075126C" w:rsidRDefault="00081B0B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496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081B0B">
              <w:rPr>
                <w:rFonts w:ascii="Angsana New" w:eastAsia="Cordia New" w:hAnsi="Angsana New" w:cs="Angsana New"/>
                <w:sz w:val="30"/>
                <w:szCs w:val="30"/>
                <w:cs/>
              </w:rPr>
              <w:t>751</w:t>
            </w:r>
          </w:p>
        </w:tc>
        <w:tc>
          <w:tcPr>
            <w:tcW w:w="180" w:type="dxa"/>
          </w:tcPr>
          <w:p w14:paraId="0588FB9F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9C8BE" w14:textId="315D9608" w:rsidR="00B14572" w:rsidRPr="00B14572" w:rsidRDefault="00132D55" w:rsidP="00AD1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132D55">
              <w:rPr>
                <w:rFonts w:ascii="Angsana New" w:eastAsia="Cordia New" w:hAnsi="Angsana New" w:cs="Angsana New"/>
                <w:sz w:val="30"/>
                <w:szCs w:val="30"/>
                <w:cs/>
              </w:rPr>
              <w:t>453</w:t>
            </w:r>
            <w:r w:rsidRPr="00132D55">
              <w:rPr>
                <w:rFonts w:ascii="Angsana New" w:eastAsia="Cordia New" w:hAnsi="Angsana New" w:cs="Angsana New"/>
                <w:sz w:val="30"/>
                <w:szCs w:val="30"/>
              </w:rPr>
              <w:t>,</w:t>
            </w:r>
            <w:r w:rsidRPr="00132D55">
              <w:rPr>
                <w:rFonts w:ascii="Angsana New" w:eastAsia="Cordia New" w:hAnsi="Angsana New" w:cs="Angsana New"/>
                <w:sz w:val="30"/>
                <w:szCs w:val="30"/>
                <w:cs/>
              </w:rPr>
              <w:t>405</w:t>
            </w:r>
          </w:p>
        </w:tc>
      </w:tr>
      <w:tr w:rsidR="00B14572" w14:paraId="2FD2562E" w14:textId="77777777" w:rsidTr="008D4A59">
        <w:trPr>
          <w:cantSplit/>
          <w:trHeight w:hRule="exact" w:val="374"/>
        </w:trPr>
        <w:tc>
          <w:tcPr>
            <w:tcW w:w="4410" w:type="dxa"/>
          </w:tcPr>
          <w:p w14:paraId="1B92D6D7" w14:textId="0B2C438B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270" w:type="dxa"/>
          </w:tcPr>
          <w:p w14:paraId="6B48B4BE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5F4AD788" w14:textId="5ED48369" w:rsidR="00B14572" w:rsidRPr="00B14572" w:rsidRDefault="00132D55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29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826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989</w:t>
            </w:r>
          </w:p>
        </w:tc>
        <w:tc>
          <w:tcPr>
            <w:tcW w:w="181" w:type="dxa"/>
          </w:tcPr>
          <w:p w14:paraId="553B55A5" w14:textId="77777777" w:rsidR="00B14572" w:rsidRPr="00EE0D72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518197" w14:textId="6DE12903" w:rsidR="00B14572" w:rsidRPr="00B14572" w:rsidRDefault="00132D55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15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465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741</w:t>
            </w:r>
          </w:p>
        </w:tc>
        <w:tc>
          <w:tcPr>
            <w:tcW w:w="180" w:type="dxa"/>
          </w:tcPr>
          <w:p w14:paraId="31E57837" w14:textId="77777777" w:rsidR="00B14572" w:rsidRPr="00B14572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1A135" w14:textId="217453A7" w:rsidR="00B14572" w:rsidRPr="00B14572" w:rsidRDefault="00132D55" w:rsidP="00AD1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240" w:lineRule="auto"/>
              <w:ind w:left="-108" w:right="-74" w:hanging="89"/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</w:pP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102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</w:rPr>
              <w:t>,</w:t>
            </w:r>
            <w:r w:rsidRPr="00132D55"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</w:rPr>
              <w:t>494</w:t>
            </w:r>
          </w:p>
        </w:tc>
      </w:tr>
    </w:tbl>
    <w:p w14:paraId="3340FA14" w14:textId="77777777" w:rsidR="000176FF" w:rsidRDefault="000176FF" w:rsidP="00017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80"/>
        <w:gridCol w:w="1440"/>
        <w:gridCol w:w="270"/>
        <w:gridCol w:w="1440"/>
      </w:tblGrid>
      <w:tr w:rsidR="003D4547" w:rsidRPr="00E77E65" w14:paraId="536375A2" w14:textId="77777777" w:rsidTr="008B5A88">
        <w:trPr>
          <w:cantSplit/>
          <w:trHeight w:val="332"/>
          <w:tblHeader/>
        </w:trPr>
        <w:tc>
          <w:tcPr>
            <w:tcW w:w="6210" w:type="dxa"/>
            <w:vAlign w:val="bottom"/>
          </w:tcPr>
          <w:p w14:paraId="5EC6A329" w14:textId="77777777" w:rsidR="000176FF" w:rsidRPr="00E77E65" w:rsidRDefault="000176F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E4A31" w14:textId="77777777" w:rsidR="000176FF" w:rsidRPr="00E77E65" w:rsidRDefault="000176F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7320FBA9" w14:textId="77777777" w:rsidR="000176FF" w:rsidRPr="00E77E65" w:rsidRDefault="000176FF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E77E65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E77E65" w14:paraId="635A0D78" w14:textId="77777777" w:rsidTr="003C3F54">
        <w:trPr>
          <w:cantSplit/>
          <w:trHeight w:val="331"/>
          <w:tblHeader/>
        </w:trPr>
        <w:tc>
          <w:tcPr>
            <w:tcW w:w="6210" w:type="dxa"/>
            <w:vAlign w:val="bottom"/>
          </w:tcPr>
          <w:p w14:paraId="29A4AFC7" w14:textId="0E2A8B18" w:rsidR="00AD57CD" w:rsidRPr="00415593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41559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41559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4155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DF83CA9" w14:textId="77777777" w:rsidR="00AD57CD" w:rsidRPr="00E77E65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3BF14B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</w:t>
            </w:r>
          </w:p>
          <w:p w14:paraId="41A4922D" w14:textId="77777777" w:rsidR="00AD57CD" w:rsidRPr="00E77E65" w:rsidRDefault="00AD57CD" w:rsidP="00AD5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6188B092" w14:textId="77777777" w:rsidR="00AD57CD" w:rsidRPr="00E77E65" w:rsidRDefault="00AD57CD" w:rsidP="00AD57C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078BF91" w14:textId="4A34F711" w:rsidR="00AD57CD" w:rsidRPr="00E77E65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สินทรัพย์</w:t>
            </w:r>
            <w:r w:rsidR="002259AC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E77E65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ไม่มีตัวตน</w:t>
            </w:r>
          </w:p>
        </w:tc>
      </w:tr>
      <w:tr w:rsidR="003D4547" w:rsidRPr="00E77E65" w14:paraId="17F3FC95" w14:textId="77777777" w:rsidTr="008B5A88">
        <w:trPr>
          <w:cantSplit/>
          <w:trHeight w:val="317"/>
        </w:trPr>
        <w:tc>
          <w:tcPr>
            <w:tcW w:w="6210" w:type="dxa"/>
          </w:tcPr>
          <w:p w14:paraId="10C38EBC" w14:textId="77777777" w:rsidR="005168DC" w:rsidRPr="00E77E65" w:rsidRDefault="005168DC" w:rsidP="005168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7897B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0871FC98" w14:textId="77777777" w:rsidR="005168DC" w:rsidRPr="00E77E65" w:rsidRDefault="005168DC" w:rsidP="005168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77E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77E6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D4547" w:rsidRPr="00E77E65" w14:paraId="32A0FAC7" w14:textId="77777777" w:rsidTr="003D4547">
        <w:trPr>
          <w:cantSplit/>
          <w:trHeight w:val="324"/>
        </w:trPr>
        <w:tc>
          <w:tcPr>
            <w:tcW w:w="6210" w:type="dxa"/>
          </w:tcPr>
          <w:p w14:paraId="062D9DCC" w14:textId="77777777" w:rsidR="007F6D8F" w:rsidRPr="00E77E65" w:rsidRDefault="007F6D8F" w:rsidP="007F6D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 สุทธิ</w:t>
            </w:r>
          </w:p>
        </w:tc>
        <w:tc>
          <w:tcPr>
            <w:tcW w:w="180" w:type="dxa"/>
          </w:tcPr>
          <w:p w14:paraId="1F0B6165" w14:textId="77777777" w:rsidR="007F6D8F" w:rsidRPr="00E77E65" w:rsidRDefault="007F6D8F" w:rsidP="007F6D8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A421B5" w14:textId="56CE38E3" w:rsidR="007F6D8F" w:rsidRPr="00E77E65" w:rsidRDefault="00E118F3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3,192,681</w:t>
            </w:r>
          </w:p>
        </w:tc>
        <w:tc>
          <w:tcPr>
            <w:tcW w:w="270" w:type="dxa"/>
          </w:tcPr>
          <w:p w14:paraId="3DADD134" w14:textId="77777777" w:rsidR="007F6D8F" w:rsidRDefault="007F6D8F" w:rsidP="007F6D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3F976C" w14:textId="1C6BD696" w:rsidR="007F6D8F" w:rsidRPr="00E17ED0" w:rsidRDefault="00E118F3" w:rsidP="008B5A88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306</w:t>
            </w: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164</w:t>
            </w:r>
          </w:p>
        </w:tc>
      </w:tr>
      <w:tr w:rsidR="00B14572" w:rsidRPr="00E77E65" w14:paraId="148D96CC" w14:textId="77777777" w:rsidTr="003D4547">
        <w:trPr>
          <w:cantSplit/>
          <w:trHeight w:val="317"/>
        </w:trPr>
        <w:tc>
          <w:tcPr>
            <w:tcW w:w="6210" w:type="dxa"/>
          </w:tcPr>
          <w:p w14:paraId="64C17763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6D0DFBA9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C7C7569" w14:textId="68748BEF" w:rsidR="00B14572" w:rsidRPr="00AB5EF0" w:rsidRDefault="00E118F3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48</w:t>
            </w: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291</w:t>
            </w:r>
          </w:p>
        </w:tc>
        <w:tc>
          <w:tcPr>
            <w:tcW w:w="270" w:type="dxa"/>
          </w:tcPr>
          <w:p w14:paraId="5DB11017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6CC31F1D" w14:textId="1027CCDB" w:rsidR="00B14572" w:rsidRPr="00AB5EF0" w:rsidRDefault="00E118F3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</w:t>
            </w:r>
            <w:r w:rsidRPr="00E118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118F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633</w:t>
            </w:r>
          </w:p>
        </w:tc>
      </w:tr>
      <w:tr w:rsidR="00B14572" w:rsidRPr="00E77E65" w14:paraId="3CB4F04E" w14:textId="77777777" w:rsidTr="003D4547">
        <w:trPr>
          <w:cantSplit/>
          <w:trHeight w:val="324"/>
        </w:trPr>
        <w:tc>
          <w:tcPr>
            <w:tcW w:w="6210" w:type="dxa"/>
          </w:tcPr>
          <w:p w14:paraId="16DEBBF2" w14:textId="17E148C9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0" w:type="dxa"/>
          </w:tcPr>
          <w:p w14:paraId="79DCF05A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BFDAACD" w14:textId="20B1787A" w:rsidR="00B14572" w:rsidRPr="00AB5EF0" w:rsidRDefault="00AD1533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15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(158)</w:t>
            </w:r>
          </w:p>
        </w:tc>
        <w:tc>
          <w:tcPr>
            <w:tcW w:w="270" w:type="dxa"/>
          </w:tcPr>
          <w:p w14:paraId="3D8E48EC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6906665" w14:textId="4F4B3986" w:rsidR="00B14572" w:rsidRPr="00AB5EF0" w:rsidRDefault="00AD1533" w:rsidP="00AD1533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14572" w:rsidRPr="0037585C" w14:paraId="4458F078" w14:textId="77777777" w:rsidTr="008D4A59">
        <w:trPr>
          <w:cantSplit/>
          <w:trHeight w:hRule="exact" w:val="374"/>
        </w:trPr>
        <w:tc>
          <w:tcPr>
            <w:tcW w:w="6210" w:type="dxa"/>
          </w:tcPr>
          <w:p w14:paraId="0473C259" w14:textId="77777777" w:rsidR="00B14572" w:rsidRPr="00E77E65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E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0" w:type="dxa"/>
          </w:tcPr>
          <w:p w14:paraId="67F373EC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B3094B" w14:textId="48DBD920" w:rsidR="00B14572" w:rsidRPr="00AB5EF0" w:rsidRDefault="00AD1533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15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(101</w:t>
            </w:r>
            <w:r w:rsidRPr="00AD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D15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647)</w:t>
            </w:r>
          </w:p>
        </w:tc>
        <w:tc>
          <w:tcPr>
            <w:tcW w:w="270" w:type="dxa"/>
          </w:tcPr>
          <w:p w14:paraId="4C782C95" w14:textId="77777777" w:rsidR="00B14572" w:rsidRPr="00E77E65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31BA9" w14:textId="7FA85BAC" w:rsidR="00B14572" w:rsidRPr="00AB5EF0" w:rsidRDefault="00AD1533" w:rsidP="00F13E0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15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(60</w:t>
            </w:r>
            <w:r w:rsidRPr="00AD1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D153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702)</w:t>
            </w:r>
          </w:p>
        </w:tc>
      </w:tr>
      <w:tr w:rsidR="00B14572" w:rsidRPr="00E77E65" w14:paraId="732CFBE5" w14:textId="77777777" w:rsidTr="008D4A59">
        <w:trPr>
          <w:cantSplit/>
          <w:trHeight w:hRule="exact" w:val="374"/>
        </w:trPr>
        <w:tc>
          <w:tcPr>
            <w:tcW w:w="6210" w:type="dxa"/>
          </w:tcPr>
          <w:p w14:paraId="230E0FC6" w14:textId="77777777" w:rsidR="00B14572" w:rsidRPr="00EC721A" w:rsidRDefault="00B14572" w:rsidP="00B145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6D7FF326" w14:textId="77777777" w:rsidR="00B14572" w:rsidRPr="00E77E65" w:rsidRDefault="00B14572" w:rsidP="00B1457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9FD8F0" w14:textId="5089A38A" w:rsidR="00B14572" w:rsidRPr="00B14572" w:rsidRDefault="00AD1533" w:rsidP="00B14572">
            <w:pPr>
              <w:pStyle w:val="acctfourfigures"/>
              <w:tabs>
                <w:tab w:val="clear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153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AD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153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139</w:t>
            </w:r>
            <w:r w:rsidRPr="00AD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153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6F524AD2" w14:textId="77777777" w:rsidR="00B14572" w:rsidRPr="007F6D8F" w:rsidRDefault="00B14572" w:rsidP="00B145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0D601C" w14:textId="2E43FA68" w:rsidR="00B14572" w:rsidRPr="00B14572" w:rsidRDefault="00AD1533" w:rsidP="00AD1533">
            <w:pPr>
              <w:pStyle w:val="acctfourfigures"/>
              <w:tabs>
                <w:tab w:val="clear" w:pos="765"/>
                <w:tab w:val="left" w:pos="11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153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AD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153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255</w:t>
            </w:r>
            <w:r w:rsidRPr="00AD1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D153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095</w:t>
            </w:r>
          </w:p>
        </w:tc>
      </w:tr>
    </w:tbl>
    <w:p w14:paraId="74529AA0" w14:textId="4C39972F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9CAFEE3" w14:textId="5A35DF5C" w:rsidR="00D11963" w:rsidRPr="00091CA0" w:rsidRDefault="00EE69EF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>เงินกู้ยืมระยะยาวจากสถาบันการเงิน และหุ้นกู้ สุทธิ</w:t>
      </w:r>
    </w:p>
    <w:p w14:paraId="3BA11AF0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E93462D" w14:textId="38A9A489" w:rsidR="00D11963" w:rsidRPr="00E034CF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E034CF">
        <w:rPr>
          <w:rFonts w:asciiTheme="majorBidi" w:hAnsiTheme="majorBidi" w:cs="Angsana New"/>
          <w:sz w:val="30"/>
          <w:szCs w:val="30"/>
        </w:rPr>
        <w:t>1</w:t>
      </w:r>
      <w:r w:rsidR="005642A3" w:rsidRPr="00E034CF">
        <w:rPr>
          <w:rFonts w:asciiTheme="majorBidi" w:hAnsiTheme="majorBidi" w:cs="Angsana New"/>
          <w:sz w:val="30"/>
          <w:szCs w:val="30"/>
        </w:rPr>
        <w:t>2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.1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 xml:space="preserve"> </w:t>
      </w:r>
      <w:r w:rsidR="00E034C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D11963" w:rsidRPr="00E034CF">
        <w:rPr>
          <w:rFonts w:asciiTheme="majorBidi" w:hAnsiTheme="majorBidi" w:cs="Angsana New" w:hint="cs"/>
          <w:sz w:val="30"/>
          <w:szCs w:val="30"/>
          <w:cs/>
        </w:rPr>
        <w:t>เงินกู้ยืมระยะยาวจากสถาบันการเงิน</w:t>
      </w:r>
      <w:r w:rsidR="00EE17A4" w:rsidRPr="00E034CF">
        <w:rPr>
          <w:rFonts w:asciiTheme="majorBidi" w:hAnsiTheme="majorBidi" w:cs="Angsana New"/>
          <w:sz w:val="30"/>
          <w:szCs w:val="30"/>
        </w:rPr>
        <w:t xml:space="preserve"> </w:t>
      </w:r>
      <w:r w:rsidR="00EE17A4" w:rsidRPr="00E034CF">
        <w:rPr>
          <w:rFonts w:asciiTheme="majorBidi" w:hAnsiTheme="majorBidi" w:cs="Angsana New" w:hint="cs"/>
          <w:sz w:val="30"/>
          <w:szCs w:val="30"/>
          <w:cs/>
        </w:rPr>
        <w:t>สุทธิ</w:t>
      </w:r>
      <w:r w:rsidR="00D11963" w:rsidRPr="00E034CF">
        <w:rPr>
          <w:rFonts w:asciiTheme="majorBidi" w:hAnsiTheme="majorBidi" w:cs="Angsana New"/>
          <w:sz w:val="30"/>
          <w:szCs w:val="30"/>
        </w:rPr>
        <w:t xml:space="preserve"> </w:t>
      </w:r>
    </w:p>
    <w:p w14:paraId="62F7EFC8" w14:textId="77777777" w:rsidR="00D11963" w:rsidRPr="001D785A" w:rsidRDefault="00D11963" w:rsidP="0046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260"/>
        <w:gridCol w:w="180"/>
        <w:gridCol w:w="1260"/>
      </w:tblGrid>
      <w:tr w:rsidR="00D11963" w:rsidRPr="00A85D0A" w14:paraId="76B4CA6A" w14:textId="77777777" w:rsidTr="00154917">
        <w:trPr>
          <w:cantSplit/>
          <w:trHeight w:val="343"/>
          <w:tblHeader/>
        </w:trPr>
        <w:tc>
          <w:tcPr>
            <w:tcW w:w="3960" w:type="dxa"/>
            <w:vAlign w:val="bottom"/>
            <w:hideMark/>
          </w:tcPr>
          <w:p w14:paraId="5CB6B7C7" w14:textId="77777777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8B52B40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492DEA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73208E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7CD" w:rsidRPr="00A85D0A" w14:paraId="0970892B" w14:textId="77777777" w:rsidTr="008B5A88">
        <w:trPr>
          <w:cantSplit/>
          <w:trHeight w:val="343"/>
          <w:tblHeader/>
        </w:trPr>
        <w:tc>
          <w:tcPr>
            <w:tcW w:w="3960" w:type="dxa"/>
            <w:vAlign w:val="bottom"/>
          </w:tcPr>
          <w:p w14:paraId="10C634C1" w14:textId="6FED7813" w:rsidR="00AD57CD" w:rsidRPr="00950787" w:rsidRDefault="00AD57CD" w:rsidP="00AD57CD">
            <w:pPr>
              <w:pStyle w:val="acctfourfigures"/>
              <w:tabs>
                <w:tab w:val="left" w:pos="15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E2877D" w14:textId="44BF7A2D" w:rsidR="00AD57CD" w:rsidRPr="00F92A58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37482CD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CADBBF" w14:textId="38617725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C5D102C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421D09" w14:textId="2A9F2FE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2"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860ACD3" w14:textId="77777777" w:rsidR="00AD57CD" w:rsidRPr="00A85D0A" w:rsidRDefault="00AD57CD" w:rsidP="00AD57C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FD2EA39" w14:textId="11EF869D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 w:val="0"/>
                <w:spacing w:val="-8"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D57CD" w:rsidRPr="00A85D0A" w14:paraId="4CDFC3E7" w14:textId="77777777" w:rsidTr="00154917">
        <w:trPr>
          <w:cantSplit/>
          <w:trHeight w:val="423"/>
          <w:tblHeader/>
        </w:trPr>
        <w:tc>
          <w:tcPr>
            <w:tcW w:w="3960" w:type="dxa"/>
            <w:vAlign w:val="bottom"/>
          </w:tcPr>
          <w:p w14:paraId="3D4ADEDC" w14:textId="77777777" w:rsidR="00AD57CD" w:rsidRPr="00A85D0A" w:rsidRDefault="00AD57CD" w:rsidP="00AD57C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7C54662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7CD" w:rsidRPr="00A85D0A" w14:paraId="29450460" w14:textId="77777777" w:rsidTr="008D4A59">
        <w:trPr>
          <w:cantSplit/>
          <w:trHeight w:hRule="exact" w:val="374"/>
        </w:trPr>
        <w:tc>
          <w:tcPr>
            <w:tcW w:w="3960" w:type="dxa"/>
            <w:hideMark/>
          </w:tcPr>
          <w:p w14:paraId="3F6B57C0" w14:textId="77777777" w:rsidR="00AD57CD" w:rsidRPr="00A85D0A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4122AA2" w14:textId="39EF3197" w:rsidR="00AD57CD" w:rsidRPr="00EA05D9" w:rsidRDefault="00A315C0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A05D9">
              <w:rPr>
                <w:rFonts w:asciiTheme="majorBidi" w:eastAsia="Arial" w:hAnsiTheme="majorBidi" w:cstheme="majorBidi"/>
                <w:sz w:val="30"/>
                <w:szCs w:val="30"/>
              </w:rPr>
              <w:t>12,662,229</w:t>
            </w:r>
          </w:p>
        </w:tc>
        <w:tc>
          <w:tcPr>
            <w:tcW w:w="180" w:type="dxa"/>
          </w:tcPr>
          <w:p w14:paraId="17FA4014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78EDB8" w14:textId="284E460C" w:rsidR="00AD57CD" w:rsidRPr="00A85D0A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12,649,747</w:t>
            </w:r>
          </w:p>
        </w:tc>
        <w:tc>
          <w:tcPr>
            <w:tcW w:w="180" w:type="dxa"/>
          </w:tcPr>
          <w:p w14:paraId="18449D5D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5B375" w14:textId="2C70D962" w:rsidR="00AD57CD" w:rsidRPr="00C7419B" w:rsidRDefault="00EA05D9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05D9">
              <w:rPr>
                <w:rFonts w:asciiTheme="majorBidi" w:eastAsia="Arial" w:hAnsiTheme="majorBidi" w:cstheme="majorBidi"/>
                <w:sz w:val="30"/>
                <w:szCs w:val="30"/>
              </w:rPr>
              <w:t>12,644,359</w:t>
            </w:r>
          </w:p>
        </w:tc>
        <w:tc>
          <w:tcPr>
            <w:tcW w:w="180" w:type="dxa"/>
          </w:tcPr>
          <w:p w14:paraId="41D24B99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AAF9FC" w14:textId="5DE20C2E" w:rsidR="00AD57CD" w:rsidRPr="008D57FF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12,612,344</w:t>
            </w:r>
          </w:p>
        </w:tc>
      </w:tr>
      <w:tr w:rsidR="00AD57CD" w:rsidRPr="00A85D0A" w14:paraId="45B5BA1D" w14:textId="77777777" w:rsidTr="008D4A59">
        <w:trPr>
          <w:cantSplit/>
          <w:trHeight w:hRule="exact" w:val="374"/>
        </w:trPr>
        <w:tc>
          <w:tcPr>
            <w:tcW w:w="3960" w:type="dxa"/>
          </w:tcPr>
          <w:p w14:paraId="57C5A9D2" w14:textId="77777777" w:rsidR="00AD57CD" w:rsidRPr="00A85D0A" w:rsidRDefault="00AD57CD" w:rsidP="00AD57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0BA0D" w14:textId="43FA280A" w:rsidR="00AD57CD" w:rsidRPr="00EA05D9" w:rsidRDefault="00A315C0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A05D9">
              <w:rPr>
                <w:rFonts w:asciiTheme="majorBidi" w:eastAsia="Arial" w:hAnsiTheme="majorBidi" w:cstheme="majorBidi"/>
                <w:sz w:val="30"/>
                <w:szCs w:val="30"/>
              </w:rPr>
              <w:t>14,551,250</w:t>
            </w:r>
          </w:p>
        </w:tc>
        <w:tc>
          <w:tcPr>
            <w:tcW w:w="180" w:type="dxa"/>
          </w:tcPr>
          <w:p w14:paraId="7DBE599D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A80D486" w14:textId="6EDECD9D" w:rsidR="00AD57CD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14,393,552</w:t>
            </w:r>
          </w:p>
        </w:tc>
        <w:tc>
          <w:tcPr>
            <w:tcW w:w="180" w:type="dxa"/>
          </w:tcPr>
          <w:p w14:paraId="0B65CF28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C8E707" w14:textId="00505B73" w:rsidR="00AD57CD" w:rsidRPr="00C7419B" w:rsidRDefault="00EA05D9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05D9">
              <w:rPr>
                <w:rFonts w:asciiTheme="majorBidi" w:eastAsia="Arial" w:hAnsiTheme="majorBidi" w:cstheme="majorBidi"/>
                <w:sz w:val="30"/>
                <w:szCs w:val="30"/>
              </w:rPr>
              <w:t>14,511,395</w:t>
            </w:r>
          </w:p>
        </w:tc>
        <w:tc>
          <w:tcPr>
            <w:tcW w:w="180" w:type="dxa"/>
          </w:tcPr>
          <w:p w14:paraId="4553EBE8" w14:textId="77777777" w:rsidR="00AD57CD" w:rsidRPr="00603092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F8E007E" w14:textId="7482F2E6" w:rsidR="00AD57CD" w:rsidRPr="008D57FF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>14,348,384</w:t>
            </w:r>
          </w:p>
        </w:tc>
      </w:tr>
      <w:tr w:rsidR="00AD57CD" w:rsidRPr="00A85D0A" w14:paraId="0C932ED5" w14:textId="77777777" w:rsidTr="008D4A59">
        <w:trPr>
          <w:cantSplit/>
          <w:trHeight w:hRule="exact" w:val="374"/>
        </w:trPr>
        <w:tc>
          <w:tcPr>
            <w:tcW w:w="3960" w:type="dxa"/>
          </w:tcPr>
          <w:p w14:paraId="67B1CA4B" w14:textId="20BEF4FD" w:rsidR="00AD57CD" w:rsidRPr="00ED4451" w:rsidRDefault="00AD57CD" w:rsidP="00AD57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44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A7E55" w14:textId="5EAD4CED" w:rsidR="00AD57CD" w:rsidRPr="00EA05D9" w:rsidRDefault="00A315C0" w:rsidP="00DA0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A05D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27,213,479</w:t>
            </w:r>
          </w:p>
        </w:tc>
        <w:tc>
          <w:tcPr>
            <w:tcW w:w="180" w:type="dxa"/>
          </w:tcPr>
          <w:p w14:paraId="69BD499C" w14:textId="77777777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DD17F" w14:textId="4E233740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27,043,299</w:t>
            </w:r>
          </w:p>
        </w:tc>
        <w:tc>
          <w:tcPr>
            <w:tcW w:w="180" w:type="dxa"/>
          </w:tcPr>
          <w:p w14:paraId="161AB73A" w14:textId="77777777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F3E77E" w14:textId="396D052D" w:rsidR="00AD57CD" w:rsidRPr="0075126C" w:rsidRDefault="00EA05D9" w:rsidP="00DA0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5D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27,155,754</w:t>
            </w:r>
          </w:p>
        </w:tc>
        <w:tc>
          <w:tcPr>
            <w:tcW w:w="180" w:type="dxa"/>
          </w:tcPr>
          <w:p w14:paraId="3D0481D3" w14:textId="77777777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54634" w14:textId="283D05EA" w:rsidR="00AD57CD" w:rsidRPr="00ED4451" w:rsidRDefault="00AD57CD" w:rsidP="00AD5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26,960,728</w:t>
            </w:r>
          </w:p>
        </w:tc>
      </w:tr>
    </w:tbl>
    <w:p w14:paraId="05785143" w14:textId="769DD7A9" w:rsidR="00D11963" w:rsidRPr="001D785A" w:rsidRDefault="00D11963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06771E5" w14:textId="4773CD45" w:rsidR="008623FD" w:rsidRPr="008623FD" w:rsidRDefault="008623FD" w:rsidP="00862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623FD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การเปลี่ยนแปลงของเงินกู้ยืมระยะยาวจากสถาบันการเงินในระหว่างงวดแสดงได้ดังน</w:t>
      </w:r>
      <w:r w:rsidR="00E52F2B"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18F56B11" w14:textId="77777777" w:rsidR="008623FD" w:rsidRPr="001D785A" w:rsidRDefault="008623FD" w:rsidP="00D11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2"/>
        <w:gridCol w:w="2068"/>
      </w:tblGrid>
      <w:tr w:rsidR="00AD57CD" w:rsidRPr="00A85D0A" w14:paraId="6F073621" w14:textId="77777777" w:rsidTr="008B5A88">
        <w:trPr>
          <w:cantSplit/>
          <w:trHeight w:val="343"/>
          <w:tblHeader/>
        </w:trPr>
        <w:tc>
          <w:tcPr>
            <w:tcW w:w="5220" w:type="dxa"/>
            <w:vAlign w:val="bottom"/>
          </w:tcPr>
          <w:p w14:paraId="73D22D6F" w14:textId="1F4383FD" w:rsidR="00AD57CD" w:rsidRPr="00DC59F6" w:rsidRDefault="00AD57CD" w:rsidP="00AD57C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C59F6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DC59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61260112" w14:textId="77777777" w:rsidR="00AD57CD" w:rsidRPr="00A85D0A" w:rsidRDefault="00AD57CD" w:rsidP="00AD57C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0A03F239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547030A6" w14:textId="77777777" w:rsidR="00AD57CD" w:rsidRPr="00A85D0A" w:rsidRDefault="00AD57CD" w:rsidP="00AD57CD">
            <w:pPr>
              <w:pStyle w:val="acctmergecolhdg"/>
              <w:spacing w:line="240" w:lineRule="auto"/>
              <w:ind w:left="-83" w:right="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2274D683" w14:textId="77777777" w:rsidTr="008B5A88">
        <w:trPr>
          <w:cantSplit/>
          <w:trHeight w:val="423"/>
          <w:tblHeader/>
        </w:trPr>
        <w:tc>
          <w:tcPr>
            <w:tcW w:w="5220" w:type="dxa"/>
            <w:vAlign w:val="bottom"/>
          </w:tcPr>
          <w:p w14:paraId="02B48A6D" w14:textId="77777777" w:rsidR="00D11963" w:rsidRPr="00915B53" w:rsidRDefault="00D11963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4320" w:type="dxa"/>
            <w:gridSpan w:val="3"/>
            <w:vAlign w:val="bottom"/>
            <w:hideMark/>
          </w:tcPr>
          <w:p w14:paraId="632F2394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005A4DFB" w14:textId="77777777" w:rsidTr="008D4A59">
        <w:trPr>
          <w:cantSplit/>
          <w:trHeight w:hRule="exact" w:val="374"/>
        </w:trPr>
        <w:tc>
          <w:tcPr>
            <w:tcW w:w="5220" w:type="dxa"/>
            <w:hideMark/>
          </w:tcPr>
          <w:p w14:paraId="77561FBA" w14:textId="77777777" w:rsidR="00D11963" w:rsidRPr="00915B53" w:rsidRDefault="00D11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bottom"/>
          </w:tcPr>
          <w:p w14:paraId="3E0C0EFE" w14:textId="024CA828" w:rsidR="00D11963" w:rsidRPr="004216C1" w:rsidRDefault="00490B58" w:rsidP="00C4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27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043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299</w:t>
            </w:r>
          </w:p>
        </w:tc>
        <w:tc>
          <w:tcPr>
            <w:tcW w:w="182" w:type="dxa"/>
          </w:tcPr>
          <w:p w14:paraId="6FA7F9D1" w14:textId="77777777" w:rsidR="00D11963" w:rsidRPr="00F272CC" w:rsidRDefault="00D11963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1A27B513" w14:textId="51DBAE8B" w:rsidR="00D11963" w:rsidRPr="004216C1" w:rsidRDefault="00490B5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26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960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728</w:t>
            </w:r>
          </w:p>
        </w:tc>
      </w:tr>
      <w:tr w:rsidR="00B14572" w:rsidRPr="00A85D0A" w14:paraId="227D42F9" w14:textId="77777777" w:rsidTr="008D4A59">
        <w:trPr>
          <w:cantSplit/>
          <w:trHeight w:hRule="exact" w:val="374"/>
        </w:trPr>
        <w:tc>
          <w:tcPr>
            <w:tcW w:w="5220" w:type="dxa"/>
          </w:tcPr>
          <w:p w14:paraId="543E742F" w14:textId="4018ACAB" w:rsidR="00B14572" w:rsidRDefault="00B14572" w:rsidP="00B145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การจ่ายคืนเงินกู้ยืม</w:t>
            </w:r>
          </w:p>
        </w:tc>
        <w:tc>
          <w:tcPr>
            <w:tcW w:w="2070" w:type="dxa"/>
            <w:vAlign w:val="bottom"/>
          </w:tcPr>
          <w:p w14:paraId="7AFC0709" w14:textId="19700526" w:rsidR="00B14572" w:rsidRPr="007656D7" w:rsidRDefault="00B85CA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6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(24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284)</w:t>
            </w:r>
          </w:p>
        </w:tc>
        <w:tc>
          <w:tcPr>
            <w:tcW w:w="182" w:type="dxa"/>
          </w:tcPr>
          <w:p w14:paraId="31A6EDEA" w14:textId="77777777" w:rsidR="00B14572" w:rsidRPr="00F272C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6C01F768" w14:textId="4BCA11C5" w:rsidR="00B14572" w:rsidRPr="007656D7" w:rsidRDefault="00B85CA9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14572" w:rsidRPr="00A85D0A" w14:paraId="145642A6" w14:textId="77777777" w:rsidTr="008D4A59">
        <w:trPr>
          <w:cantSplit/>
          <w:trHeight w:hRule="exact" w:val="374"/>
        </w:trPr>
        <w:tc>
          <w:tcPr>
            <w:tcW w:w="5220" w:type="dxa"/>
          </w:tcPr>
          <w:p w14:paraId="64CA8F08" w14:textId="77777777" w:rsidR="00B14572" w:rsidRPr="00915B53" w:rsidRDefault="00B14572" w:rsidP="00B145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  <w:vAlign w:val="bottom"/>
          </w:tcPr>
          <w:p w14:paraId="49DE2356" w14:textId="79825034" w:rsidR="00B14572" w:rsidRPr="007656D7" w:rsidRDefault="00B85CA9" w:rsidP="00D41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13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491</w:t>
            </w:r>
          </w:p>
        </w:tc>
        <w:tc>
          <w:tcPr>
            <w:tcW w:w="182" w:type="dxa"/>
          </w:tcPr>
          <w:p w14:paraId="69FE76A0" w14:textId="77777777" w:rsidR="00B14572" w:rsidRPr="00F272C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6219D6E7" w14:textId="22188FDB" w:rsidR="00B14572" w:rsidRPr="007656D7" w:rsidRDefault="00B85CA9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13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444</w:t>
            </w:r>
          </w:p>
        </w:tc>
      </w:tr>
      <w:tr w:rsidR="00B14572" w:rsidRPr="00A85D0A" w14:paraId="6A49100E" w14:textId="77777777" w:rsidTr="008D4A59">
        <w:trPr>
          <w:cantSplit/>
          <w:trHeight w:hRule="exact" w:val="374"/>
        </w:trPr>
        <w:tc>
          <w:tcPr>
            <w:tcW w:w="5220" w:type="dxa"/>
          </w:tcPr>
          <w:p w14:paraId="6BA702C1" w14:textId="7236994D" w:rsidR="00B14572" w:rsidRPr="00915B53" w:rsidRDefault="00B85CA9" w:rsidP="00B145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B1457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070" w:type="dxa"/>
            <w:vAlign w:val="bottom"/>
          </w:tcPr>
          <w:p w14:paraId="0121A32C" w14:textId="174BCD16" w:rsidR="00B14572" w:rsidRPr="007656D7" w:rsidRDefault="00B85CA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181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582</w:t>
            </w:r>
          </w:p>
        </w:tc>
        <w:tc>
          <w:tcPr>
            <w:tcW w:w="182" w:type="dxa"/>
          </w:tcPr>
          <w:p w14:paraId="027D889C" w14:textId="77777777" w:rsidR="00B14572" w:rsidRPr="00F272C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vAlign w:val="bottom"/>
          </w:tcPr>
          <w:p w14:paraId="24EE6FF0" w14:textId="23537D82" w:rsidR="00B14572" w:rsidRPr="007656D7" w:rsidRDefault="00B85CA9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181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582</w:t>
            </w:r>
          </w:p>
        </w:tc>
      </w:tr>
      <w:tr w:rsidR="00B14572" w:rsidRPr="00A85D0A" w14:paraId="2D9B8E9C" w14:textId="77777777" w:rsidTr="008D4A59">
        <w:trPr>
          <w:cantSplit/>
          <w:trHeight w:hRule="exact" w:val="374"/>
        </w:trPr>
        <w:tc>
          <w:tcPr>
            <w:tcW w:w="5220" w:type="dxa"/>
          </w:tcPr>
          <w:p w14:paraId="0FF9CDAE" w14:textId="77777777" w:rsidR="00B14572" w:rsidRPr="00915B53" w:rsidRDefault="00B14572" w:rsidP="00B1457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D544D3F" w14:textId="52077193" w:rsidR="00B14572" w:rsidRPr="007656D7" w:rsidRDefault="00B85CA9" w:rsidP="00F1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7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</w:rPr>
              <w:t>(609)</w:t>
            </w:r>
          </w:p>
        </w:tc>
        <w:tc>
          <w:tcPr>
            <w:tcW w:w="182" w:type="dxa"/>
          </w:tcPr>
          <w:p w14:paraId="26245D34" w14:textId="77777777" w:rsidR="00B14572" w:rsidRPr="00F272CC" w:rsidRDefault="00B14572" w:rsidP="00B14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  <w:vAlign w:val="bottom"/>
          </w:tcPr>
          <w:p w14:paraId="5C185C58" w14:textId="55029980" w:rsidR="00B14572" w:rsidRPr="007656D7" w:rsidRDefault="00B85CA9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14572" w:rsidRPr="00A85D0A" w14:paraId="7EB96B8A" w14:textId="77777777" w:rsidTr="008D4A59">
        <w:trPr>
          <w:cantSplit/>
          <w:trHeight w:hRule="exact" w:val="374"/>
        </w:trPr>
        <w:tc>
          <w:tcPr>
            <w:tcW w:w="5220" w:type="dxa"/>
          </w:tcPr>
          <w:p w14:paraId="43BACD10" w14:textId="77777777" w:rsidR="00B14572" w:rsidRPr="00EC721A" w:rsidRDefault="00B14572" w:rsidP="00B14572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9C935" w14:textId="029CF12B" w:rsidR="00B14572" w:rsidRPr="007656D7" w:rsidRDefault="00B85CA9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213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  <w:t>479</w:t>
            </w:r>
          </w:p>
        </w:tc>
        <w:tc>
          <w:tcPr>
            <w:tcW w:w="182" w:type="dxa"/>
            <w:vAlign w:val="bottom"/>
          </w:tcPr>
          <w:p w14:paraId="3F88F3C2" w14:textId="77777777" w:rsidR="00B14572" w:rsidRPr="00B14572" w:rsidRDefault="00B14572" w:rsidP="00B8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0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C3CE9" w14:textId="5FC7A2F5" w:rsidR="00B14572" w:rsidRPr="007656D7" w:rsidRDefault="00B85CA9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0"/>
              </w:tabs>
              <w:spacing w:after="0" w:line="240" w:lineRule="auto"/>
              <w:ind w:left="-108" w:right="-80" w:hanging="89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155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F272CC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754</w:t>
            </w:r>
          </w:p>
        </w:tc>
      </w:tr>
    </w:tbl>
    <w:p w14:paraId="421939D6" w14:textId="77777777" w:rsidR="00B32BA9" w:rsidRDefault="00B32BA9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218682D" w14:textId="5200A559" w:rsidR="00F272CC" w:rsidRPr="00CC0C21" w:rsidRDefault="00AD57CD" w:rsidP="002B1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lastRenderedPageBreak/>
        <w:t>ณ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31</w:t>
      </w:r>
      <w:r w:rsidRPr="00AD57C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AD57CD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46726C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2"/>
          <w:sz w:val="30"/>
          <w:szCs w:val="30"/>
        </w:rPr>
        <w:t>2568</w:t>
      </w:r>
      <w:r w:rsidR="00D11963" w:rsidRPr="00CC0C2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ระยะยาวจากสถาบันการเงินจํานวน </w:t>
      </w:r>
      <w:r w:rsidR="001611F4">
        <w:rPr>
          <w:rFonts w:asciiTheme="majorBidi" w:hAnsiTheme="majorBidi" w:cs="Angsana New"/>
          <w:spacing w:val="-6"/>
          <w:sz w:val="30"/>
          <w:szCs w:val="30"/>
        </w:rPr>
        <w:t>26,</w:t>
      </w:r>
      <w:r w:rsidR="001611F4">
        <w:rPr>
          <w:rFonts w:asciiTheme="majorBidi" w:hAnsiTheme="majorBidi" w:cs="Angsana New"/>
          <w:sz w:val="30"/>
          <w:szCs w:val="30"/>
        </w:rPr>
        <w:t>110</w:t>
      </w:r>
      <w:r w:rsidR="00ED4451" w:rsidRPr="00107DFE">
        <w:rPr>
          <w:rFonts w:asciiTheme="majorBidi" w:hAnsiTheme="majorBidi" w:cs="Angsana New"/>
          <w:spacing w:val="-6"/>
          <w:sz w:val="40"/>
          <w:szCs w:val="40"/>
          <w:cs/>
        </w:rPr>
        <w:t xml:space="preserve"> 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>ล้านรูเปีย หรือเทียบเท่ากับ</w:t>
      </w:r>
      <w:r w:rsidR="00B14572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spacing w:val="-6"/>
          <w:sz w:val="30"/>
          <w:szCs w:val="30"/>
        </w:rPr>
        <w:t>53.8</w:t>
      </w:r>
      <w:r w:rsidR="00ED4451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ล้านบาท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31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2567</w:t>
      </w:r>
      <w:r w:rsidR="00C518C0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:</w:t>
      </w:r>
      <w:r w:rsidR="00B54233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28,274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</w:t>
      </w:r>
      <w:r w:rsidR="002157DA">
        <w:rPr>
          <w:rFonts w:asciiTheme="majorBidi" w:hAnsiTheme="majorBidi" w:cs="Angsana New"/>
          <w:i/>
          <w:iCs/>
          <w:spacing w:val="-6"/>
          <w:sz w:val="30"/>
          <w:szCs w:val="30"/>
        </w:rPr>
        <w:br/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รูเปีย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หรือเทียบเท่ากับ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1611F4">
        <w:rPr>
          <w:rFonts w:asciiTheme="majorBidi" w:hAnsiTheme="majorBidi" w:cs="Angsana New"/>
          <w:i/>
          <w:iCs/>
          <w:spacing w:val="-6"/>
          <w:sz w:val="30"/>
          <w:szCs w:val="30"/>
        </w:rPr>
        <w:t>59.7</w:t>
      </w:r>
      <w:r w:rsidR="006F608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6F608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="00D11963"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คํ้าประกันโดยที่ดิน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กลุ่มบริษัทและบริษัทจะต้องปฏิบัติตามเงื่อนไขต่าง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ๆ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ที่ระบุไว้ในสัญญาวงเงินสินเชื่อ</w:t>
      </w:r>
      <w:r w:rsidR="00D11963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1963" w:rsidRPr="0054646F">
        <w:rPr>
          <w:rFonts w:asciiTheme="majorBidi" w:hAnsiTheme="majorBidi" w:cs="Angsana New" w:hint="cs"/>
          <w:sz w:val="30"/>
          <w:szCs w:val="30"/>
          <w:cs/>
        </w:rPr>
        <w:t>รวมทั้งรักษาอัตราส่วนทางการเงินบางประการและ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รวมถึงการจํากัดการก่อหนี้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การทําสัญญาเช่าเพื่อการลงทุน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รายจ่ายฝ่ายทุน</w:t>
      </w:r>
      <w:r w:rsidR="00D11963" w:rsidRPr="00CC0C21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11963" w:rsidRPr="00CC0C21">
        <w:rPr>
          <w:rFonts w:asciiTheme="majorBidi" w:hAnsiTheme="majorBidi" w:cs="Angsana New" w:hint="cs"/>
          <w:spacing w:val="2"/>
          <w:sz w:val="30"/>
          <w:szCs w:val="30"/>
          <w:cs/>
        </w:rPr>
        <w:t>รายการเกี่ยวกับกิจการในกลุ่มบริษัท</w:t>
      </w:r>
      <w:r w:rsidR="00D11963" w:rsidRPr="00CC0C21">
        <w:rPr>
          <w:rFonts w:asciiTheme="majorBidi" w:hAnsiTheme="majorBidi" w:cs="Angsana New" w:hint="cs"/>
          <w:sz w:val="30"/>
          <w:szCs w:val="30"/>
          <w:cs/>
        </w:rPr>
        <w:t>การจัดสรรและจ่ายเงินปันผล</w:t>
      </w:r>
    </w:p>
    <w:p w14:paraId="330FEEE0" w14:textId="5F61D6E1" w:rsidR="002E5FE0" w:rsidRDefault="002E5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3BE73F21" w14:textId="3FE79A1C" w:rsidR="00D11963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วงเงินกู้ยืม</w:t>
      </w:r>
    </w:p>
    <w:p w14:paraId="316DAF94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F58B65" w14:textId="77777777" w:rsidR="00D11963" w:rsidRPr="00684819" w:rsidRDefault="00D11963" w:rsidP="00BC4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01F1783D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6F167A" w:rsidRPr="00665100" w14:paraId="28613357" w14:textId="77777777" w:rsidTr="008B5A88">
        <w:trPr>
          <w:tblHeader/>
        </w:trPr>
        <w:tc>
          <w:tcPr>
            <w:tcW w:w="2892" w:type="pct"/>
            <w:shd w:val="clear" w:color="auto" w:fill="auto"/>
          </w:tcPr>
          <w:p w14:paraId="279E67C5" w14:textId="77777777" w:rsidR="00D11963" w:rsidRPr="00D973C5" w:rsidRDefault="00D1196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  <w:shd w:val="clear" w:color="auto" w:fill="auto"/>
          </w:tcPr>
          <w:p w14:paraId="02FFBF79" w14:textId="77777777" w:rsidR="00D11963" w:rsidRPr="00665100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36714" w:rsidRPr="00665100" w14:paraId="689B2086" w14:textId="77777777" w:rsidTr="008B5A88">
        <w:trPr>
          <w:tblHeader/>
        </w:trPr>
        <w:tc>
          <w:tcPr>
            <w:tcW w:w="2892" w:type="pct"/>
            <w:shd w:val="clear" w:color="auto" w:fill="auto"/>
          </w:tcPr>
          <w:p w14:paraId="33FB54CB" w14:textId="7C3A6801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  <w:shd w:val="clear" w:color="auto" w:fill="auto"/>
          </w:tcPr>
          <w:p w14:paraId="4BF0C577" w14:textId="63E2704A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shd w:val="clear" w:color="auto" w:fill="auto"/>
          </w:tcPr>
          <w:p w14:paraId="6ED43846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5E7FD1A9" w14:textId="2D65C300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36714" w:rsidRPr="00665100" w14:paraId="4B864EB4" w14:textId="77777777" w:rsidTr="008B5A88">
        <w:trPr>
          <w:tblHeader/>
        </w:trPr>
        <w:tc>
          <w:tcPr>
            <w:tcW w:w="2892" w:type="pct"/>
            <w:shd w:val="clear" w:color="auto" w:fill="auto"/>
          </w:tcPr>
          <w:p w14:paraId="2CB2B164" w14:textId="77777777" w:rsidR="00136714" w:rsidRPr="00DC59F6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pct"/>
            <w:shd w:val="clear" w:color="auto" w:fill="auto"/>
          </w:tcPr>
          <w:p w14:paraId="5E4C09C4" w14:textId="68B4F58E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  <w:shd w:val="clear" w:color="auto" w:fill="auto"/>
          </w:tcPr>
          <w:p w14:paraId="261F8623" w14:textId="77777777" w:rsidR="00136714" w:rsidRPr="00665100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2269AFB4" w14:textId="0BCDCA5C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36714" w:rsidRPr="00665100" w14:paraId="2BBDA807" w14:textId="77777777" w:rsidTr="008B5A88">
        <w:tc>
          <w:tcPr>
            <w:tcW w:w="2892" w:type="pct"/>
          </w:tcPr>
          <w:p w14:paraId="20ED1512" w14:textId="77777777" w:rsidR="00136714" w:rsidRDefault="00136714" w:rsidP="00136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28A3B759" w14:textId="1EB3F39E" w:rsidR="00136714" w:rsidRDefault="00136714" w:rsidP="001367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E01CF" w:rsidRPr="00665100" w14:paraId="6E8D42B1" w14:textId="77777777">
        <w:tc>
          <w:tcPr>
            <w:tcW w:w="2892" w:type="pct"/>
          </w:tcPr>
          <w:p w14:paraId="223BB69C" w14:textId="77777777" w:rsidR="00CE01CF" w:rsidRPr="00684819" w:rsidRDefault="00CE01CF" w:rsidP="00CE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980" w:type="pct"/>
            <w:vAlign w:val="center"/>
          </w:tcPr>
          <w:p w14:paraId="67D930CC" w14:textId="751C6347" w:rsidR="00CE01CF" w:rsidRPr="00665100" w:rsidRDefault="00443776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377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26,420</w:t>
            </w:r>
            <w:r w:rsidR="00272F3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272F38"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149" w:type="pct"/>
          </w:tcPr>
          <w:p w14:paraId="1231EFCF" w14:textId="77777777" w:rsidR="00CE01CF" w:rsidRPr="00665100" w:rsidRDefault="00CE01CF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20C988AE" w14:textId="7BE2F876" w:rsidR="00CE01CF" w:rsidRPr="00665100" w:rsidRDefault="00CD42C1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29</w:t>
            </w:r>
            <w:r w:rsidR="00272F3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,3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33</w:t>
            </w:r>
            <w:r w:rsidR="00CE01CF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CE01CF"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CE01CF" w:rsidRPr="00665100" w14:paraId="55ED863D" w14:textId="77777777">
        <w:tc>
          <w:tcPr>
            <w:tcW w:w="2892" w:type="pct"/>
          </w:tcPr>
          <w:p w14:paraId="3C446514" w14:textId="77777777" w:rsidR="00CE01CF" w:rsidRPr="00D973C5" w:rsidRDefault="00CE01CF" w:rsidP="00CE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สกุลเงินดอลลาร์สหรัฐฯ</w:t>
            </w:r>
          </w:p>
        </w:tc>
        <w:tc>
          <w:tcPr>
            <w:tcW w:w="980" w:type="pct"/>
            <w:vAlign w:val="center"/>
          </w:tcPr>
          <w:p w14:paraId="26E695F2" w14:textId="7E105D7D" w:rsidR="00CE01CF" w:rsidRPr="00665100" w:rsidRDefault="00272F38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  <w:r w:rsidR="0064510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47</w:t>
            </w: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149" w:type="pct"/>
          </w:tcPr>
          <w:p w14:paraId="77132B0B" w14:textId="77777777" w:rsidR="00CE01CF" w:rsidRPr="00665100" w:rsidRDefault="00CE01CF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56745CC" w14:textId="54DF90E6" w:rsidR="00CE01CF" w:rsidRDefault="00CE01CF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189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</w:tr>
      <w:tr w:rsidR="00CE01CF" w:rsidRPr="00665100" w14:paraId="03AD7E5F" w14:textId="77777777">
        <w:tc>
          <w:tcPr>
            <w:tcW w:w="2892" w:type="pct"/>
          </w:tcPr>
          <w:p w14:paraId="1443B7EA" w14:textId="77777777" w:rsidR="00CE01CF" w:rsidRDefault="00CE01CF" w:rsidP="00CE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"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80" w:type="pct"/>
            <w:vAlign w:val="center"/>
          </w:tcPr>
          <w:p w14:paraId="04F3591D" w14:textId="079DC282" w:rsidR="00CE01CF" w:rsidRPr="00665100" w:rsidRDefault="00646764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</w:t>
            </w:r>
            <w:r w:rsidR="00272F3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272F38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49" w:type="pct"/>
          </w:tcPr>
          <w:p w14:paraId="06AE5D7E" w14:textId="77777777" w:rsidR="00CE01CF" w:rsidRPr="00665100" w:rsidRDefault="00CE01CF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6A4567D6" w14:textId="028B9C4F" w:rsidR="00CE01CF" w:rsidRDefault="00CE01CF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</w:tr>
      <w:tr w:rsidR="00CE01CF" w:rsidRPr="00665100" w14:paraId="6AD03022" w14:textId="77777777">
        <w:tc>
          <w:tcPr>
            <w:tcW w:w="2892" w:type="pct"/>
          </w:tcPr>
          <w:p w14:paraId="31D5BF21" w14:textId="77777777" w:rsidR="00CE01CF" w:rsidRDefault="00CE01CF" w:rsidP="00CE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สกุลเงินรูเปีย</w:t>
            </w:r>
          </w:p>
        </w:tc>
        <w:tc>
          <w:tcPr>
            <w:tcW w:w="980" w:type="pct"/>
            <w:vAlign w:val="center"/>
          </w:tcPr>
          <w:p w14:paraId="70122CCD" w14:textId="0277D10E" w:rsidR="00CE01CF" w:rsidRPr="00665100" w:rsidRDefault="00724B83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/>
              <w:ind w:left="-108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4B8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59,887</w:t>
            </w:r>
            <w:r w:rsidR="00272F3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272F38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  <w:tc>
          <w:tcPr>
            <w:tcW w:w="149" w:type="pct"/>
          </w:tcPr>
          <w:p w14:paraId="044DB02F" w14:textId="77777777" w:rsidR="00CE01CF" w:rsidRPr="00665100" w:rsidRDefault="00CE01CF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vAlign w:val="center"/>
          </w:tcPr>
          <w:p w14:paraId="336CAA5B" w14:textId="0D6E6315" w:rsidR="00CE01CF" w:rsidRDefault="00CE01CF" w:rsidP="00CE0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85,956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</w:tr>
    </w:tbl>
    <w:p w14:paraId="7F442326" w14:textId="5D8C1C09" w:rsidR="008A2D3B" w:rsidRDefault="008A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01304114" w14:textId="30C7F238" w:rsidR="00D11963" w:rsidRPr="00861BA6" w:rsidRDefault="00A719AA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 w:rsidRPr="00861BA6">
        <w:rPr>
          <w:rFonts w:asciiTheme="majorBidi" w:hAnsiTheme="majorBidi" w:cs="Angsana New"/>
          <w:sz w:val="30"/>
          <w:szCs w:val="30"/>
        </w:rPr>
        <w:t>1</w:t>
      </w:r>
      <w:r w:rsidR="005642A3" w:rsidRPr="00861BA6">
        <w:rPr>
          <w:rFonts w:asciiTheme="majorBidi" w:hAnsiTheme="majorBidi" w:cs="Angsana New"/>
          <w:sz w:val="30"/>
          <w:szCs w:val="30"/>
        </w:rPr>
        <w:t>2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.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2 </w:t>
      </w:r>
      <w:r w:rsidR="00861BA6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="00D11963" w:rsidRPr="00861BA6">
        <w:rPr>
          <w:rFonts w:asciiTheme="majorBidi" w:hAnsiTheme="majorBidi" w:cs="Angsana New"/>
          <w:sz w:val="30"/>
          <w:szCs w:val="30"/>
        </w:rPr>
        <w:t xml:space="preserve"> </w:t>
      </w:r>
      <w:r w:rsidR="00D11963" w:rsidRPr="00861BA6">
        <w:rPr>
          <w:rFonts w:asciiTheme="majorBidi" w:hAnsiTheme="majorBidi" w:cs="Angsana New" w:hint="cs"/>
          <w:sz w:val="30"/>
          <w:szCs w:val="30"/>
          <w:cs/>
        </w:rPr>
        <w:t xml:space="preserve">สุทธิ </w:t>
      </w:r>
    </w:p>
    <w:p w14:paraId="333D4E05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E6E0AC" w14:textId="7495997B" w:rsidR="00D11963" w:rsidRDefault="00D11963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644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การเปลี่ยนแปลงของหุ้นกู้ในระหว่าง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136714">
        <w:rPr>
          <w:rFonts w:asciiTheme="majorBidi" w:hAnsiTheme="majorBidi" w:cs="Angsana New" w:hint="cs"/>
          <w:sz w:val="30"/>
          <w:szCs w:val="30"/>
          <w:cs/>
        </w:rPr>
        <w:t>สาม</w:t>
      </w:r>
      <w:r w:rsidR="00A84960" w:rsidRPr="00A84960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36714">
        <w:rPr>
          <w:rFonts w:asciiTheme="majorBidi" w:hAnsiTheme="majorBidi" w:cs="Angsana New"/>
          <w:sz w:val="30"/>
          <w:szCs w:val="30"/>
        </w:rPr>
        <w:t>31</w:t>
      </w:r>
      <w:r w:rsidR="002D042B">
        <w:rPr>
          <w:rFonts w:asciiTheme="majorBidi" w:hAnsiTheme="majorBidi" w:cs="Angsana New"/>
          <w:sz w:val="30"/>
          <w:szCs w:val="30"/>
        </w:rPr>
        <w:t xml:space="preserve"> </w:t>
      </w:r>
      <w:r w:rsidR="00136714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A84960" w:rsidRPr="00A84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539C">
        <w:rPr>
          <w:rFonts w:asciiTheme="majorBidi" w:hAnsiTheme="majorBidi" w:cs="Angsana New"/>
          <w:sz w:val="30"/>
          <w:szCs w:val="30"/>
        </w:rPr>
        <w:t>256</w:t>
      </w:r>
      <w:r w:rsidR="00136714">
        <w:rPr>
          <w:rFonts w:asciiTheme="majorBidi" w:hAnsiTheme="majorBidi" w:cs="Angsana New"/>
          <w:sz w:val="30"/>
          <w:szCs w:val="30"/>
        </w:rPr>
        <w:t>8</w:t>
      </w:r>
      <w:r w:rsidR="00A84960">
        <w:rPr>
          <w:rFonts w:asciiTheme="majorBidi" w:hAnsiTheme="majorBidi" w:cs="Angsana New"/>
          <w:sz w:val="30"/>
          <w:szCs w:val="30"/>
        </w:rPr>
        <w:t xml:space="preserve"> </w:t>
      </w:r>
      <w:r w:rsidRPr="00B64408">
        <w:rPr>
          <w:rFonts w:asciiTheme="majorBidi" w:hAnsiTheme="majorBidi" w:cs="Angsana New" w:hint="cs"/>
          <w:sz w:val="30"/>
          <w:szCs w:val="30"/>
          <w:cs/>
        </w:rPr>
        <w:t>สามารถวิเคราะห์ได้ดังน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145F712" w14:textId="77777777" w:rsidR="00D11963" w:rsidRPr="008B5A88" w:rsidRDefault="00D1196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0"/>
        <w:gridCol w:w="2430"/>
      </w:tblGrid>
      <w:tr w:rsidR="00D11963" w:rsidRPr="00A85D0A" w14:paraId="7C3DE949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  <w:hideMark/>
          </w:tcPr>
          <w:p w14:paraId="142441C3" w14:textId="3A255E33" w:rsidR="00D11963" w:rsidRPr="00A85D0A" w:rsidRDefault="00D1196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FB8F9C" w14:textId="77777777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46C12F3C" w14:textId="79255F7D" w:rsidR="00D11963" w:rsidRPr="00A85D0A" w:rsidRDefault="00D1196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</w:tr>
      <w:tr w:rsidR="0046726C" w:rsidRPr="00A85D0A" w14:paraId="0B258017" w14:textId="77777777" w:rsidTr="00A60ABB">
        <w:trPr>
          <w:cantSplit/>
          <w:trHeight w:val="343"/>
          <w:tblHeader/>
        </w:trPr>
        <w:tc>
          <w:tcPr>
            <w:tcW w:w="6570" w:type="dxa"/>
            <w:vAlign w:val="bottom"/>
          </w:tcPr>
          <w:p w14:paraId="684A2010" w14:textId="37DDB0F9" w:rsidR="0046726C" w:rsidRPr="00136714" w:rsidRDefault="001367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8395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C8395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83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EBCE68B" w14:textId="77777777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2FE54F71" w14:textId="4A9960DA" w:rsidR="0046726C" w:rsidRPr="00A85D0A" w:rsidRDefault="0046726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11963" w:rsidRPr="00A85D0A" w14:paraId="6EDC2E00" w14:textId="77777777" w:rsidTr="00A60ABB">
        <w:trPr>
          <w:cantSplit/>
          <w:trHeight w:val="423"/>
          <w:tblHeader/>
        </w:trPr>
        <w:tc>
          <w:tcPr>
            <w:tcW w:w="6570" w:type="dxa"/>
            <w:vAlign w:val="bottom"/>
          </w:tcPr>
          <w:p w14:paraId="6E2B8336" w14:textId="0A2E032D" w:rsidR="00D11963" w:rsidRPr="00DC59F6" w:rsidRDefault="00D11963">
            <w:pP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0" w:type="dxa"/>
          </w:tcPr>
          <w:p w14:paraId="1655ABD3" w14:textId="77777777" w:rsidR="00D11963" w:rsidRPr="00A85D0A" w:rsidRDefault="00D11963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vAlign w:val="bottom"/>
            <w:hideMark/>
          </w:tcPr>
          <w:p w14:paraId="6FAD8535" w14:textId="77777777" w:rsidR="00D11963" w:rsidRPr="00A85D0A" w:rsidRDefault="00D1196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11963" w:rsidRPr="00A85D0A" w14:paraId="255D01C8" w14:textId="77777777" w:rsidTr="008D4A59">
        <w:trPr>
          <w:cantSplit/>
          <w:trHeight w:hRule="exact" w:val="374"/>
        </w:trPr>
        <w:tc>
          <w:tcPr>
            <w:tcW w:w="6570" w:type="dxa"/>
            <w:hideMark/>
          </w:tcPr>
          <w:p w14:paraId="0FDD97A3" w14:textId="77777777" w:rsidR="00D11963" w:rsidRPr="00A85D0A" w:rsidRDefault="00D119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80" w:type="dxa"/>
          </w:tcPr>
          <w:p w14:paraId="430EEF67" w14:textId="77777777" w:rsidR="00D11963" w:rsidRDefault="00D11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2F031C2F" w14:textId="504FE786" w:rsidR="00D11963" w:rsidRPr="00A85D0A" w:rsidRDefault="00F6122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hAnsiTheme="majorBidi" w:cstheme="majorBidi"/>
                <w:sz w:val="30"/>
                <w:szCs w:val="30"/>
              </w:rPr>
              <w:t>23,540,604</w:t>
            </w:r>
          </w:p>
        </w:tc>
      </w:tr>
      <w:tr w:rsidR="00353203" w:rsidRPr="00A85D0A" w14:paraId="3A4AC756" w14:textId="77777777" w:rsidTr="008D4A59">
        <w:trPr>
          <w:cantSplit/>
          <w:trHeight w:hRule="exact" w:val="374"/>
        </w:trPr>
        <w:tc>
          <w:tcPr>
            <w:tcW w:w="6570" w:type="dxa"/>
          </w:tcPr>
          <w:p w14:paraId="0392146E" w14:textId="77777777" w:rsidR="00353203" w:rsidRPr="00A85D0A" w:rsidRDefault="00353203" w:rsidP="00353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80" w:type="dxa"/>
          </w:tcPr>
          <w:p w14:paraId="1626801A" w14:textId="77777777" w:rsidR="00353203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vAlign w:val="center"/>
          </w:tcPr>
          <w:p w14:paraId="5E0D2B80" w14:textId="2471DB78" w:rsidR="00353203" w:rsidRPr="00B46D7F" w:rsidRDefault="00F6122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hAnsiTheme="majorBidi" w:cstheme="majorBidi"/>
                <w:sz w:val="30"/>
                <w:szCs w:val="30"/>
              </w:rPr>
              <w:t>1,736</w:t>
            </w:r>
          </w:p>
        </w:tc>
      </w:tr>
      <w:tr w:rsidR="00353203" w:rsidRPr="00A85D0A" w14:paraId="0D42284A" w14:textId="77777777" w:rsidTr="008D4A59">
        <w:trPr>
          <w:cantSplit/>
          <w:trHeight w:hRule="exact" w:val="374"/>
        </w:trPr>
        <w:tc>
          <w:tcPr>
            <w:tcW w:w="6570" w:type="dxa"/>
          </w:tcPr>
          <w:p w14:paraId="61CDEF0E" w14:textId="75F1B3F0" w:rsidR="00353203" w:rsidRDefault="00353203" w:rsidP="003532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80" w:type="dxa"/>
          </w:tcPr>
          <w:p w14:paraId="3458CA7F" w14:textId="77777777" w:rsidR="00353203" w:rsidRPr="00603092" w:rsidRDefault="00353203" w:rsidP="00353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4D5D3EE1" w14:textId="3EFD51A0" w:rsidR="00353203" w:rsidRPr="00B46D7F" w:rsidRDefault="00F6122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2CC">
              <w:rPr>
                <w:rFonts w:asciiTheme="majorBidi" w:hAnsiTheme="majorBidi" w:cstheme="majorBidi"/>
                <w:sz w:val="30"/>
                <w:szCs w:val="30"/>
              </w:rPr>
              <w:t>(4,515)</w:t>
            </w:r>
          </w:p>
        </w:tc>
      </w:tr>
      <w:tr w:rsidR="00BA48D3" w:rsidRPr="00A85D0A" w14:paraId="6D61B5CF" w14:textId="77777777" w:rsidTr="008D4A59">
        <w:trPr>
          <w:cantSplit/>
          <w:trHeight w:hRule="exact" w:val="374"/>
        </w:trPr>
        <w:tc>
          <w:tcPr>
            <w:tcW w:w="6570" w:type="dxa"/>
          </w:tcPr>
          <w:p w14:paraId="3E105D99" w14:textId="77777777" w:rsidR="00BA48D3" w:rsidRPr="004216C1" w:rsidRDefault="00BA48D3" w:rsidP="00BA48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16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80" w:type="dxa"/>
          </w:tcPr>
          <w:p w14:paraId="14E391B3" w14:textId="77777777" w:rsidR="00BA48D3" w:rsidRPr="00603092" w:rsidRDefault="00BA48D3" w:rsidP="00BA48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592EB4" w14:textId="17314876" w:rsidR="00BA48D3" w:rsidRPr="00353203" w:rsidRDefault="00F61228" w:rsidP="00765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8"/>
              </w:tabs>
              <w:spacing w:after="0"/>
              <w:ind w:left="-108" w:right="19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7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23,537,825</w:t>
            </w:r>
          </w:p>
        </w:tc>
      </w:tr>
    </w:tbl>
    <w:p w14:paraId="5E6E298A" w14:textId="77777777" w:rsidR="00C9141D" w:rsidRDefault="00C9141D" w:rsidP="00DA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4DF11E" w14:textId="4896305C" w:rsidR="00BA48D3" w:rsidRDefault="00D11963" w:rsidP="0082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17ED0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มูลค่ายุติธรรมของหุ้นกู้ ณ วันที่ </w:t>
      </w:r>
      <w:r w:rsidR="00136714" w:rsidRPr="00136714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136714" w:rsidRPr="00136714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95773" w:rsidRPr="00E17ED0">
        <w:rPr>
          <w:rFonts w:ascii="Angsana New" w:hAnsi="Angsana New" w:cs="Angsana New"/>
          <w:spacing w:val="-2"/>
          <w:sz w:val="30"/>
          <w:szCs w:val="30"/>
        </w:rPr>
        <w:t>256</w:t>
      </w:r>
      <w:r w:rsidR="00136714">
        <w:rPr>
          <w:rFonts w:ascii="Angsana New" w:hAnsi="Angsana New" w:cs="Angsana New"/>
          <w:spacing w:val="-2"/>
          <w:sz w:val="30"/>
          <w:szCs w:val="30"/>
        </w:rPr>
        <w:t>8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 xml:space="preserve"> มีจํานวน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57D01" w:rsidRPr="00057D01">
        <w:rPr>
          <w:rFonts w:asciiTheme="majorBidi" w:hAnsiTheme="majorBidi" w:cstheme="majorBidi"/>
          <w:sz w:val="30"/>
          <w:szCs w:val="30"/>
        </w:rPr>
        <w:t>21,766</w:t>
      </w:r>
      <w:r w:rsidR="00BA48D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17ED0">
        <w:rPr>
          <w:rFonts w:ascii="Angsana New" w:hAnsi="Angsana New" w:cs="Angsana New"/>
          <w:spacing w:val="-2"/>
          <w:sz w:val="30"/>
          <w:szCs w:val="30"/>
          <w:cs/>
        </w:rPr>
        <w:t>ล้านบาท มูลค่ายุติธรรมดังกล่าวอ้างอิงจากราคาปิด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ที่อ้างอิงจากสมาคมตลาดตราสารหนี้ไทย ณ วันที่ในงบฐานะการเงิน ซึ่งจัดเป็นข้อมูลระดับที่ </w:t>
      </w:r>
      <w:r w:rsidR="00B95773" w:rsidRPr="00B95773">
        <w:rPr>
          <w:rFonts w:ascii="Angsana New" w:hAnsi="Angsana New" w:cs="Angsana New" w:hint="cs"/>
          <w:sz w:val="30"/>
          <w:szCs w:val="30"/>
        </w:rPr>
        <w:t>2</w:t>
      </w:r>
      <w:r w:rsidRPr="00B95773">
        <w:rPr>
          <w:rFonts w:ascii="Angsana New" w:hAnsi="Angsana New" w:cs="Angsana New" w:hint="cs"/>
          <w:sz w:val="30"/>
          <w:szCs w:val="30"/>
          <w:cs/>
        </w:rPr>
        <w:t xml:space="preserve"> ในการประมาณมูลค่ายุติธรรม</w:t>
      </w:r>
    </w:p>
    <w:p w14:paraId="42AC3F4D" w14:textId="77777777" w:rsidR="00E136AB" w:rsidRPr="00823102" w:rsidRDefault="00E136AB" w:rsidP="001D3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9AE2483" w14:textId="51DCD115" w:rsidR="00BC42AC" w:rsidRPr="00091CA0" w:rsidRDefault="00BC42AC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  <w:cs/>
        </w:rPr>
      </w:pPr>
      <w:r w:rsidRPr="00091CA0">
        <w:rPr>
          <w:rFonts w:ascii="Angsana New" w:hAnsi="Angsana New" w:cs="Angsana New"/>
          <w:szCs w:val="30"/>
          <w:cs/>
        </w:rPr>
        <w:t xml:space="preserve">ทุนเรือนหุ้น ส่วนเกินมูลค่าหุ้น และหุ้นทุนซื้อคืน </w:t>
      </w:r>
    </w:p>
    <w:p w14:paraId="678E80F1" w14:textId="4013A43E" w:rsidR="00DA70F0" w:rsidRDefault="00DA70F0" w:rsidP="0085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rPr>
          <w:rFonts w:asciiTheme="majorBidi" w:hAnsiTheme="majorBidi" w:cs="Angsana New"/>
          <w:sz w:val="30"/>
          <w:szCs w:val="30"/>
        </w:rPr>
      </w:pPr>
    </w:p>
    <w:p w14:paraId="43F0A685" w14:textId="77777777" w:rsidR="009608F9" w:rsidRPr="00571546" w:rsidRDefault="009608F9" w:rsidP="009608F9">
      <w:pPr>
        <w:spacing w:line="260" w:lineRule="atLeast"/>
        <w:rPr>
          <w:rFonts w:asciiTheme="majorBidi" w:hAnsiTheme="majorBidi" w:cstheme="majorBidi"/>
          <w:b/>
          <w:sz w:val="30"/>
          <w:szCs w:val="30"/>
          <w:lang w:val="pt-BR" w:bidi="ar-SA"/>
        </w:rPr>
      </w:pPr>
    </w:p>
    <w:tbl>
      <w:tblPr>
        <w:tblW w:w="9569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04"/>
        <w:gridCol w:w="1253"/>
        <w:gridCol w:w="250"/>
        <w:gridCol w:w="1253"/>
        <w:gridCol w:w="250"/>
        <w:gridCol w:w="1253"/>
        <w:gridCol w:w="250"/>
        <w:gridCol w:w="1253"/>
        <w:gridCol w:w="250"/>
        <w:gridCol w:w="1253"/>
      </w:tblGrid>
      <w:tr w:rsidR="009608F9" w:rsidRPr="00C9788C" w14:paraId="7B31177F" w14:textId="77777777">
        <w:trPr>
          <w:trHeight w:val="384"/>
        </w:trPr>
        <w:tc>
          <w:tcPr>
            <w:tcW w:w="2304" w:type="dxa"/>
            <w:shd w:val="clear" w:color="auto" w:fill="auto"/>
          </w:tcPr>
          <w:p w14:paraId="023126CB" w14:textId="77777777" w:rsidR="009608F9" w:rsidRPr="0059561B" w:rsidRDefault="009608F9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2A9F17E" w14:textId="77777777" w:rsidR="009608F9" w:rsidRPr="0059561B" w:rsidRDefault="009608F9" w:rsidP="0000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จำนวนหุ้นที่ออกและเรียกชำระ</w:t>
            </w:r>
          </w:p>
        </w:tc>
        <w:tc>
          <w:tcPr>
            <w:tcW w:w="250" w:type="dxa"/>
          </w:tcPr>
          <w:p w14:paraId="3CA24E03" w14:textId="77777777" w:rsidR="009608F9" w:rsidRPr="0059561B" w:rsidRDefault="009608F9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9978E66" w14:textId="77777777" w:rsidR="009608F9" w:rsidRPr="00006BBC" w:rsidRDefault="009608F9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006BBC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หุ้นที่ออกและเรียกชำระ</w:t>
            </w:r>
          </w:p>
        </w:tc>
        <w:tc>
          <w:tcPr>
            <w:tcW w:w="250" w:type="dxa"/>
          </w:tcPr>
          <w:p w14:paraId="063EB992" w14:textId="77777777" w:rsidR="009608F9" w:rsidRPr="0059561B" w:rsidRDefault="009608F9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F61D9B3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ส่วนเกิน</w:t>
            </w:r>
          </w:p>
          <w:p w14:paraId="57E982B0" w14:textId="77777777" w:rsidR="009608F9" w:rsidRPr="00BE476E" w:rsidRDefault="009608F9" w:rsidP="00BE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BE476E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0" w:type="dxa"/>
          </w:tcPr>
          <w:p w14:paraId="344791E6" w14:textId="77777777" w:rsidR="009608F9" w:rsidRPr="0059561B" w:rsidRDefault="009608F9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8B4F6FA" w14:textId="77777777" w:rsidR="009608F9" w:rsidRPr="00966B3A" w:rsidRDefault="009608F9" w:rsidP="00966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</w:rPr>
            </w:pPr>
            <w:r w:rsidRPr="00966B3A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250" w:type="dxa"/>
          </w:tcPr>
          <w:p w14:paraId="1173A72B" w14:textId="77777777" w:rsidR="009608F9" w:rsidRPr="0059561B" w:rsidRDefault="009608F9">
            <w:pPr>
              <w:ind w:right="-72"/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253" w:type="dxa"/>
            <w:vAlign w:val="bottom"/>
          </w:tcPr>
          <w:p w14:paraId="1CE0E800" w14:textId="77777777" w:rsidR="009608F9" w:rsidRPr="00501436" w:rsidRDefault="009608F9" w:rsidP="00501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  <w:r w:rsidRPr="00501436"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9608F9" w:rsidRPr="00C9788C" w14:paraId="0EB41BF6" w14:textId="77777777">
        <w:trPr>
          <w:trHeight w:val="141"/>
        </w:trPr>
        <w:tc>
          <w:tcPr>
            <w:tcW w:w="2304" w:type="dxa"/>
          </w:tcPr>
          <w:p w14:paraId="255F58A0" w14:textId="77777777" w:rsidR="009608F9" w:rsidRPr="0059561B" w:rsidRDefault="009608F9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53" w:type="dxa"/>
            <w:shd w:val="clear" w:color="auto" w:fill="auto"/>
          </w:tcPr>
          <w:p w14:paraId="55D7C4C5" w14:textId="77777777" w:rsidR="009608F9" w:rsidRPr="00F16895" w:rsidRDefault="009608F9" w:rsidP="003E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/>
              </w:rPr>
            </w:pP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(</w:t>
            </w:r>
            <w:r w:rsidRPr="00F16895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28"/>
                <w:szCs w:val="28"/>
                <w:cs/>
                <w:lang w:val="en-GB"/>
              </w:rPr>
              <w:t>พันหุ้น</w:t>
            </w:r>
            <w:r w:rsidRPr="008D4A59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250" w:type="dxa"/>
          </w:tcPr>
          <w:p w14:paraId="51A4A0D1" w14:textId="77777777" w:rsidR="009608F9" w:rsidRPr="001A519F" w:rsidRDefault="009608F9">
            <w:pPr>
              <w:spacing w:line="260" w:lineRule="atLeast"/>
              <w:ind w:right="504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</w:p>
        </w:tc>
        <w:tc>
          <w:tcPr>
            <w:tcW w:w="5762" w:type="dxa"/>
            <w:gridSpan w:val="7"/>
          </w:tcPr>
          <w:p w14:paraId="33BA574E" w14:textId="77777777" w:rsidR="009608F9" w:rsidRPr="001A519F" w:rsidRDefault="009608F9" w:rsidP="007D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532"/>
              <w:jc w:val="center"/>
              <w:rPr>
                <w:rFonts w:asciiTheme="majorBidi" w:hAnsiTheme="majorBidi" w:cstheme="majorBidi"/>
                <w:b/>
                <w:i/>
                <w:iCs/>
                <w:lang w:val="en-GB" w:bidi="ar-SA"/>
              </w:rPr>
            </w:pP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(</w:t>
            </w:r>
            <w:r w:rsidRPr="001A51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D4A5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480918" w:rsidRPr="00C9788C" w14:paraId="34226624" w14:textId="77777777" w:rsidTr="008D4A59">
        <w:trPr>
          <w:trHeight w:hRule="exact" w:val="374"/>
        </w:trPr>
        <w:tc>
          <w:tcPr>
            <w:tcW w:w="2304" w:type="dxa"/>
          </w:tcPr>
          <w:p w14:paraId="2EA170EE" w14:textId="2235ABB6" w:rsidR="00480918" w:rsidRPr="0059561B" w:rsidRDefault="00480918" w:rsidP="00480918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lang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3" w:type="dxa"/>
          </w:tcPr>
          <w:p w14:paraId="027615A9" w14:textId="7947A4E0" w:rsidR="00480918" w:rsidRPr="00EF0B2A" w:rsidRDefault="000329F2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29F2">
              <w:rPr>
                <w:rFonts w:asciiTheme="majorBidi" w:eastAsia="Cordia New" w:hAnsiTheme="majorBidi" w:cstheme="majorBidi"/>
                <w:sz w:val="28"/>
                <w:szCs w:val="28"/>
              </w:rPr>
              <w:t>4,455,133</w:t>
            </w:r>
          </w:p>
        </w:tc>
        <w:tc>
          <w:tcPr>
            <w:tcW w:w="250" w:type="dxa"/>
          </w:tcPr>
          <w:p w14:paraId="0729948B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134490D" w14:textId="48189BB4" w:rsidR="00480918" w:rsidRPr="00EF0B2A" w:rsidRDefault="000329F2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0329F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1,113,783</w:t>
            </w:r>
          </w:p>
        </w:tc>
        <w:tc>
          <w:tcPr>
            <w:tcW w:w="250" w:type="dxa"/>
          </w:tcPr>
          <w:p w14:paraId="2DE35D2B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067A02EE" w14:textId="152D1D94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F0B2A">
              <w:rPr>
                <w:rFonts w:asciiTheme="majorBidi" w:eastAsia="Cordia New" w:hAnsiTheme="majorBidi" w:cstheme="majorBidi"/>
                <w:sz w:val="28"/>
                <w:szCs w:val="28"/>
              </w:rPr>
              <w:t>19,948,329</w:t>
            </w:r>
          </w:p>
        </w:tc>
        <w:tc>
          <w:tcPr>
            <w:tcW w:w="250" w:type="dxa"/>
          </w:tcPr>
          <w:p w14:paraId="11CF22CE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76F11B" w14:textId="21CB57B8" w:rsidR="00480918" w:rsidRPr="00EF0B2A" w:rsidRDefault="00A6238D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238D">
              <w:rPr>
                <w:rFonts w:asciiTheme="majorBidi" w:eastAsia="Cordia New" w:hAnsiTheme="majorBidi" w:cstheme="majorBidi"/>
                <w:sz w:val="28"/>
                <w:szCs w:val="28"/>
              </w:rPr>
              <w:t>(2,982,381)</w:t>
            </w:r>
          </w:p>
        </w:tc>
        <w:tc>
          <w:tcPr>
            <w:tcW w:w="250" w:type="dxa"/>
          </w:tcPr>
          <w:p w14:paraId="380C8275" w14:textId="77777777" w:rsidR="00480918" w:rsidRPr="00EF0B2A" w:rsidRDefault="00480918" w:rsidP="00E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F5A0B0" w14:textId="6F717FEF" w:rsidR="00480918" w:rsidRPr="00EF0B2A" w:rsidRDefault="00A6238D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5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6238D">
              <w:rPr>
                <w:rFonts w:asciiTheme="majorBidi" w:eastAsia="Cordia New" w:hAnsiTheme="majorBidi" w:cstheme="majorBidi"/>
                <w:sz w:val="28"/>
                <w:szCs w:val="28"/>
              </w:rPr>
              <w:t>18,079,731</w:t>
            </w:r>
          </w:p>
        </w:tc>
      </w:tr>
      <w:tr w:rsidR="00283AE4" w:rsidRPr="00C9788C" w14:paraId="2D2BD679" w14:textId="77777777" w:rsidTr="008D4A59">
        <w:trPr>
          <w:trHeight w:hRule="exact" w:val="374"/>
        </w:trPr>
        <w:tc>
          <w:tcPr>
            <w:tcW w:w="2304" w:type="dxa"/>
          </w:tcPr>
          <w:p w14:paraId="0767A5D9" w14:textId="3EC342FC" w:rsidR="00283AE4" w:rsidRPr="0059561B" w:rsidRDefault="00283AE4" w:rsidP="00283AE4">
            <w:pPr>
              <w:spacing w:line="260" w:lineRule="atLeast"/>
              <w:ind w:left="-83" w:right="-72" w:hanging="27"/>
              <w:rPr>
                <w:rFonts w:asciiTheme="majorBidi" w:hAnsiTheme="majorBidi" w:cstheme="majorBidi"/>
                <w:cs/>
              </w:rPr>
            </w:pPr>
            <w:r w:rsidRPr="000E5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23A05" w14:textId="5B10314E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23889089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D8C85" w14:textId="1D6827FA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</w:tcPr>
          <w:p w14:paraId="0DA49F5D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26C7A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F0B2A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9887F47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7A37B" w14:textId="323C0760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2373">
              <w:rPr>
                <w:rFonts w:asciiTheme="majorBidi" w:eastAsia="Cordia New" w:hAnsiTheme="majorBidi" w:cstheme="majorBidi"/>
                <w:sz w:val="28"/>
                <w:szCs w:val="28"/>
              </w:rPr>
              <w:t>(1,782,678)</w:t>
            </w:r>
          </w:p>
        </w:tc>
        <w:tc>
          <w:tcPr>
            <w:tcW w:w="250" w:type="dxa"/>
          </w:tcPr>
          <w:p w14:paraId="3297739C" w14:textId="77777777" w:rsidR="00283AE4" w:rsidRPr="00EF0B2A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773AFDE9" w14:textId="2B073808" w:rsidR="00283AE4" w:rsidRPr="00EF0B2A" w:rsidRDefault="00283AE4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5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62373">
              <w:rPr>
                <w:rFonts w:asciiTheme="majorBidi" w:eastAsia="Cordia New" w:hAnsiTheme="majorBidi" w:cstheme="majorBidi"/>
                <w:sz w:val="28"/>
                <w:szCs w:val="28"/>
              </w:rPr>
              <w:t>(1,782,678)</w:t>
            </w:r>
          </w:p>
        </w:tc>
      </w:tr>
      <w:tr w:rsidR="00283AE4" w:rsidRPr="00C9788C" w14:paraId="4DDF8CD5" w14:textId="77777777" w:rsidTr="008D4A59">
        <w:trPr>
          <w:trHeight w:hRule="exact" w:val="374"/>
        </w:trPr>
        <w:tc>
          <w:tcPr>
            <w:tcW w:w="2304" w:type="dxa"/>
          </w:tcPr>
          <w:p w14:paraId="05CF9922" w14:textId="028BC97A" w:rsidR="00283AE4" w:rsidRPr="0059561B" w:rsidRDefault="00283AE4" w:rsidP="00283AE4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E1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0832512C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55AE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4,455,133</w:t>
            </w:r>
          </w:p>
        </w:tc>
        <w:tc>
          <w:tcPr>
            <w:tcW w:w="250" w:type="dxa"/>
          </w:tcPr>
          <w:p w14:paraId="0D60B1B8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04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18EA42D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55AE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1,113,783</w:t>
            </w:r>
          </w:p>
        </w:tc>
        <w:tc>
          <w:tcPr>
            <w:tcW w:w="250" w:type="dxa"/>
          </w:tcPr>
          <w:p w14:paraId="683D455C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53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119AD3A9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55AE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19,948,329</w:t>
            </w:r>
          </w:p>
        </w:tc>
        <w:tc>
          <w:tcPr>
            <w:tcW w:w="250" w:type="dxa"/>
          </w:tcPr>
          <w:p w14:paraId="7BB6A9D2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-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99DDCAB" w14:textId="37E3BBAD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atLeast"/>
              <w:ind w:left="-111" w:right="-11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B155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(4,765,059)</w:t>
            </w:r>
          </w:p>
        </w:tc>
        <w:tc>
          <w:tcPr>
            <w:tcW w:w="250" w:type="dxa"/>
            <w:tcBorders>
              <w:bottom w:val="nil"/>
            </w:tcBorders>
          </w:tcPr>
          <w:p w14:paraId="28275DDF" w14:textId="77777777" w:rsidR="00283AE4" w:rsidRPr="00255AE0" w:rsidRDefault="00283AE4" w:rsidP="0028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85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0948EE03" w14:textId="318D2F9B" w:rsidR="00283AE4" w:rsidRPr="00255AE0" w:rsidRDefault="00283AE4" w:rsidP="008D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1" w:right="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B7E0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16,297,053</w:t>
            </w:r>
          </w:p>
        </w:tc>
      </w:tr>
    </w:tbl>
    <w:p w14:paraId="01B3F91D" w14:textId="77777777" w:rsidR="00D66191" w:rsidRPr="00CE01CF" w:rsidRDefault="00D66191" w:rsidP="00EB155D">
      <w:pPr>
        <w:tabs>
          <w:tab w:val="left" w:pos="540"/>
        </w:tabs>
        <w:ind w:right="44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1B770D09" w14:textId="0A6307DB" w:rsidR="005C2645" w:rsidRDefault="00067EB8" w:rsidP="006D35D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67EB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2567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ที่ประชุมคณะกรรมการบริษัทได้</w:t>
      </w:r>
      <w:r w:rsidR="00857705"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067EB8">
        <w:rPr>
          <w:rFonts w:ascii="Angsana New" w:hAnsi="Angsana New" w:cs="Angsana New" w:hint="cs"/>
          <w:sz w:val="30"/>
          <w:szCs w:val="30"/>
          <w:cs/>
        </w:rPr>
        <w:t>อนุมัติให้บริษัทดำเนินการซื้อหุ้นคืนนับตั้งแต่วันที่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857705">
        <w:rPr>
          <w:rFonts w:ascii="Angsana New" w:hAnsi="Angsana New" w:cs="Angsana New"/>
          <w:sz w:val="30"/>
          <w:szCs w:val="30"/>
        </w:rPr>
        <w:t>2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2568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2568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โดยกำหนดวงเงินสูงสุดที่ใช้ในการซื้อหุ้นคืนไม่เกิน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3,000</w:t>
      </w:r>
      <w:r w:rsidR="005A0E01">
        <w:rPr>
          <w:rFonts w:ascii="Angsana New" w:hAnsi="Angsana New" w:cs="Angsana New"/>
          <w:sz w:val="30"/>
          <w:szCs w:val="30"/>
        </w:rPr>
        <w:t>.0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และจำนวนหุ้นที่จะซื้อคืนไม่เกิน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200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ซึ่งคิดเป็นร้อยละ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4.49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โดยกำหนดระยะเวลาจำหน่ายหุ้นที่ซื้อคืนจะกระทำภายหลัง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6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เดือนนับแต่การซื้อหุ้นคืนเสร็จสิ้น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แต่ไม่เกิน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="00187720">
        <w:rPr>
          <w:rFonts w:ascii="Angsana New" w:hAnsi="Angsana New" w:cs="Angsana New"/>
          <w:sz w:val="30"/>
          <w:szCs w:val="30"/>
        </w:rPr>
        <w:t>3</w:t>
      </w:r>
      <w:r w:rsidRPr="00067EB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67EB8">
        <w:rPr>
          <w:rFonts w:ascii="Angsana New" w:hAnsi="Angsana New" w:cs="Angsana New" w:hint="cs"/>
          <w:sz w:val="30"/>
          <w:szCs w:val="30"/>
          <w:cs/>
        </w:rPr>
        <w:t>ปี</w:t>
      </w:r>
    </w:p>
    <w:p w14:paraId="6EDCF697" w14:textId="77777777" w:rsidR="00AA522A" w:rsidRDefault="00AA522A" w:rsidP="006D35D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D60822" w14:textId="1176BFC2" w:rsidR="00AA522A" w:rsidRPr="00B2785D" w:rsidRDefault="00963BFD" w:rsidP="00AA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ภายหลัง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AA522A">
        <w:rPr>
          <w:rFonts w:asciiTheme="majorBidi" w:hAnsiTheme="majorBidi" w:cs="Angsana New"/>
          <w:sz w:val="30"/>
          <w:szCs w:val="30"/>
        </w:rPr>
        <w:t xml:space="preserve">3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 w:rsidR="00AA522A">
        <w:rPr>
          <w:rFonts w:asciiTheme="majorBidi" w:hAnsiTheme="majorBidi" w:cs="Angsana New"/>
          <w:sz w:val="30"/>
          <w:szCs w:val="30"/>
        </w:rPr>
        <w:t xml:space="preserve">2568 </w:t>
      </w:r>
      <w:r w:rsidR="00AA522A">
        <w:rPr>
          <w:rFonts w:asciiTheme="majorBidi" w:hAnsiTheme="majorBidi" w:cs="Angsana New" w:hint="cs"/>
          <w:sz w:val="30"/>
          <w:szCs w:val="30"/>
          <w:cs/>
        </w:rPr>
        <w:t>ที่ประชุม</w:t>
      </w:r>
      <w:r w:rsidR="00857705">
        <w:rPr>
          <w:rFonts w:asciiTheme="majorBidi" w:hAnsiTheme="majorBidi" w:cs="Angsana New" w:hint="cs"/>
          <w:sz w:val="30"/>
          <w:szCs w:val="30"/>
          <w:cs/>
        </w:rPr>
        <w:t>คณะ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กรรมการของบริษัทได้มีมติอนุมัติแก้ไขข้อกำหนดในการซื้อหุ้นคืนที่มีมติอนุมัติเมื่อวันที่ </w:t>
      </w:r>
      <w:r w:rsidR="00AA522A">
        <w:rPr>
          <w:rFonts w:asciiTheme="majorBidi" w:hAnsiTheme="majorBidi" w:cs="Angsana New"/>
          <w:sz w:val="30"/>
          <w:szCs w:val="30"/>
        </w:rPr>
        <w:t xml:space="preserve">25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AA522A">
        <w:rPr>
          <w:rFonts w:asciiTheme="majorBidi" w:hAnsiTheme="majorBidi" w:cs="Angsana New"/>
          <w:sz w:val="30"/>
          <w:szCs w:val="30"/>
        </w:rPr>
        <w:t xml:space="preserve">2567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โดยแก้ไขการกำหนดวงเงินสูงสุดที่ใช้ในการซื้อหุ้นคืนจากไม่เกิน </w:t>
      </w:r>
      <w:r w:rsidR="00AA522A">
        <w:rPr>
          <w:rFonts w:asciiTheme="majorBidi" w:hAnsiTheme="majorBidi" w:cs="Angsana New"/>
          <w:sz w:val="30"/>
          <w:szCs w:val="30"/>
        </w:rPr>
        <w:t>3,</w:t>
      </w:r>
      <w:r w:rsidR="00AA522A">
        <w:rPr>
          <w:rFonts w:asciiTheme="majorBidi" w:hAnsiTheme="majorBidi" w:cs="Angsana New" w:hint="cs"/>
          <w:sz w:val="30"/>
          <w:szCs w:val="30"/>
          <w:cs/>
        </w:rPr>
        <w:t>0</w:t>
      </w:r>
      <w:r w:rsidR="00AA522A">
        <w:rPr>
          <w:rFonts w:asciiTheme="majorBidi" w:hAnsiTheme="majorBidi" w:cs="Angsana New"/>
          <w:sz w:val="30"/>
          <w:szCs w:val="30"/>
        </w:rPr>
        <w:t xml:space="preserve">00.0 </w:t>
      </w:r>
      <w:r w:rsidR="00AA522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8577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เป็น </w:t>
      </w:r>
      <w:r w:rsidR="00AA522A">
        <w:rPr>
          <w:rFonts w:asciiTheme="majorBidi" w:hAnsiTheme="majorBidi" w:cs="Angsana New"/>
          <w:sz w:val="30"/>
          <w:szCs w:val="30"/>
        </w:rPr>
        <w:t xml:space="preserve">5,000.0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และจำนวนหุ้นที่จะซื้อคืนจากไม่เกิน </w:t>
      </w:r>
      <w:r w:rsidR="00AA522A">
        <w:rPr>
          <w:rFonts w:asciiTheme="majorBidi" w:hAnsiTheme="majorBidi" w:cs="Angsana New"/>
          <w:sz w:val="30"/>
          <w:szCs w:val="30"/>
        </w:rPr>
        <w:t>200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 ล้านหุ้น ซึ่งคิดเป็นร้อยละ </w:t>
      </w:r>
      <w:r w:rsidR="00AA522A">
        <w:rPr>
          <w:rFonts w:asciiTheme="majorBidi" w:hAnsiTheme="majorBidi" w:cs="Angsana New"/>
          <w:sz w:val="30"/>
          <w:szCs w:val="30"/>
        </w:rPr>
        <w:t xml:space="preserve">4.49 </w:t>
      </w:r>
      <w:r w:rsidR="00AA522A" w:rsidRPr="00EB1060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 เป็น </w:t>
      </w:r>
      <w:r w:rsidR="00AA522A">
        <w:rPr>
          <w:rFonts w:asciiTheme="majorBidi" w:hAnsiTheme="majorBidi" w:cs="Angsana New"/>
          <w:sz w:val="30"/>
          <w:szCs w:val="30"/>
        </w:rPr>
        <w:t xml:space="preserve">445 </w:t>
      </w:r>
      <w:r w:rsidR="00AA522A">
        <w:rPr>
          <w:rFonts w:asciiTheme="majorBidi" w:hAnsiTheme="majorBidi" w:cs="Angsana New" w:hint="cs"/>
          <w:sz w:val="30"/>
          <w:szCs w:val="30"/>
          <w:cs/>
        </w:rPr>
        <w:t xml:space="preserve">ล้านหุ้น ซึ่งคิดเป็นร้อยละ </w:t>
      </w:r>
      <w:r w:rsidR="00AA522A">
        <w:rPr>
          <w:rFonts w:asciiTheme="majorBidi" w:hAnsiTheme="majorBidi" w:cs="Angsana New"/>
          <w:sz w:val="30"/>
          <w:szCs w:val="30"/>
        </w:rPr>
        <w:t xml:space="preserve">9.99 </w:t>
      </w:r>
      <w:r w:rsidR="00AA522A" w:rsidRPr="00EB1060">
        <w:rPr>
          <w:rFonts w:asciiTheme="majorBidi" w:hAnsiTheme="majorBidi" w:cs="Angsana New" w:hint="cs"/>
          <w:sz w:val="30"/>
          <w:szCs w:val="30"/>
          <w:cs/>
        </w:rPr>
        <w:t>ของหุ้นที่จำหน่ายและได้รับชำระแล้วทั้งหมด</w:t>
      </w:r>
    </w:p>
    <w:p w14:paraId="10259E7F" w14:textId="77777777" w:rsidR="00AA522A" w:rsidRPr="00625B6C" w:rsidRDefault="00AA522A" w:rsidP="006D35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C36443" w14:textId="745B4B88" w:rsidR="00D66191" w:rsidRDefault="00D66191" w:rsidP="001D3EFE">
      <w:pPr>
        <w:tabs>
          <w:tab w:val="left" w:pos="540"/>
        </w:tabs>
        <w:ind w:right="4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985764" w14:textId="77777777" w:rsidR="00AA522A" w:rsidRDefault="00AA522A" w:rsidP="001D3EFE">
      <w:pPr>
        <w:tabs>
          <w:tab w:val="left" w:pos="540"/>
        </w:tabs>
        <w:ind w:right="4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C6AFA83" w14:textId="77777777" w:rsidR="00AA522A" w:rsidRDefault="00AA522A" w:rsidP="001D3EFE">
      <w:pPr>
        <w:tabs>
          <w:tab w:val="left" w:pos="540"/>
        </w:tabs>
        <w:ind w:right="4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CB0F645" w14:textId="77777777" w:rsidR="00AA522A" w:rsidRDefault="00AA522A" w:rsidP="001D3EFE">
      <w:pPr>
        <w:tabs>
          <w:tab w:val="left" w:pos="540"/>
        </w:tabs>
        <w:ind w:right="4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D34A040" w14:textId="77777777" w:rsidR="00AA522A" w:rsidRDefault="00AA522A" w:rsidP="001D3EFE">
      <w:pPr>
        <w:tabs>
          <w:tab w:val="left" w:pos="540"/>
        </w:tabs>
        <w:ind w:right="4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435DDE6" w14:textId="77777777" w:rsidR="00AA522A" w:rsidRDefault="00AA522A" w:rsidP="001D3EFE">
      <w:pPr>
        <w:tabs>
          <w:tab w:val="left" w:pos="540"/>
        </w:tabs>
        <w:ind w:right="44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ADAF7F" w14:textId="50A7C1D2" w:rsidR="00A719AA" w:rsidRPr="00091CA0" w:rsidRDefault="00A719AA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 xml:space="preserve">กำไร </w:t>
      </w:r>
      <w:r w:rsidRPr="00091CA0">
        <w:rPr>
          <w:rFonts w:ascii="Angsana New" w:hAnsi="Angsana New" w:cs="Angsana New"/>
          <w:szCs w:val="30"/>
        </w:rPr>
        <w:t>(</w:t>
      </w:r>
      <w:r w:rsidRPr="00091CA0">
        <w:rPr>
          <w:rFonts w:ascii="Angsana New" w:hAnsi="Angsana New" w:cs="Angsana New"/>
          <w:szCs w:val="30"/>
          <w:cs/>
        </w:rPr>
        <w:t>ขาดทุน</w:t>
      </w:r>
      <w:r w:rsidRPr="00091CA0">
        <w:rPr>
          <w:rFonts w:ascii="Angsana New" w:hAnsi="Angsana New" w:cs="Angsana New"/>
          <w:szCs w:val="30"/>
        </w:rPr>
        <w:t xml:space="preserve">) </w:t>
      </w:r>
      <w:r w:rsidRPr="00091CA0">
        <w:rPr>
          <w:rFonts w:ascii="Angsana New" w:hAnsi="Angsana New" w:cs="Angsana New"/>
          <w:szCs w:val="30"/>
          <w:cs/>
        </w:rPr>
        <w:t>อื่น</w:t>
      </w:r>
      <w:r w:rsidR="003A7E7C">
        <w:rPr>
          <w:rFonts w:ascii="Angsana New" w:hAnsi="Angsana New" w:cs="Angsana New" w:hint="cs"/>
          <w:szCs w:val="30"/>
          <w:cs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สุทธิ</w:t>
      </w:r>
    </w:p>
    <w:p w14:paraId="273268EA" w14:textId="77777777" w:rsidR="00A719AA" w:rsidRDefault="00A719AA" w:rsidP="00A71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8"/>
        <w:gridCol w:w="1170"/>
        <w:gridCol w:w="180"/>
        <w:gridCol w:w="1143"/>
        <w:gridCol w:w="180"/>
        <w:gridCol w:w="1170"/>
        <w:gridCol w:w="180"/>
        <w:gridCol w:w="1161"/>
      </w:tblGrid>
      <w:tr w:rsidR="00A719AA" w:rsidRPr="00A85D0A" w14:paraId="2895C484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  <w:hideMark/>
          </w:tcPr>
          <w:p w14:paraId="53EFA150" w14:textId="77777777" w:rsidR="00A719AA" w:rsidRPr="00A85D0A" w:rsidRDefault="00A719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  <w:hideMark/>
          </w:tcPr>
          <w:p w14:paraId="2B0C5EC5" w14:textId="77777777" w:rsidR="00A719AA" w:rsidRPr="00A85D0A" w:rsidRDefault="00A719A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9C63D7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vAlign w:val="bottom"/>
            <w:hideMark/>
          </w:tcPr>
          <w:p w14:paraId="4EAEF264" w14:textId="77777777" w:rsidR="00A719AA" w:rsidRPr="00A85D0A" w:rsidRDefault="00A719A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B13" w:rsidRPr="00A85D0A" w14:paraId="0F088B10" w14:textId="77777777" w:rsidTr="000D0C26">
        <w:trPr>
          <w:cantSplit/>
          <w:trHeight w:val="343"/>
          <w:tblHeader/>
        </w:trPr>
        <w:tc>
          <w:tcPr>
            <w:tcW w:w="3978" w:type="dxa"/>
            <w:vAlign w:val="bottom"/>
          </w:tcPr>
          <w:p w14:paraId="14A0BBCC" w14:textId="13EE9D76" w:rsidR="00157B13" w:rsidRPr="00AA3C79" w:rsidRDefault="00157B13" w:rsidP="00157B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5512B4B" w14:textId="6ED19405" w:rsidR="00157B13" w:rsidRPr="00F92A58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5F6C033" w14:textId="77777777" w:rsidR="00157B13" w:rsidRPr="00A85D0A" w:rsidRDefault="00157B13" w:rsidP="00157B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bottom"/>
          </w:tcPr>
          <w:p w14:paraId="26384A5B" w14:textId="21F32A6D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8895921" w14:textId="77777777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82D1930" w14:textId="7FCC51DF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52C03E0" w14:textId="77777777" w:rsidR="00157B13" w:rsidRPr="00A85D0A" w:rsidRDefault="00157B13" w:rsidP="00157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14:paraId="649DA67A" w14:textId="7F45AE1E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A3C79" w:rsidRPr="00A85D0A" w14:paraId="36C6ED32" w14:textId="77777777" w:rsidTr="000D0C26">
        <w:trPr>
          <w:cantSplit/>
          <w:trHeight w:val="423"/>
          <w:tblHeader/>
        </w:trPr>
        <w:tc>
          <w:tcPr>
            <w:tcW w:w="3978" w:type="dxa"/>
            <w:vAlign w:val="bottom"/>
          </w:tcPr>
          <w:p w14:paraId="55CB9823" w14:textId="77777777" w:rsidR="00AA3C79" w:rsidRPr="00A85D0A" w:rsidRDefault="00AA3C79" w:rsidP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84" w:type="dxa"/>
            <w:gridSpan w:val="7"/>
            <w:vAlign w:val="bottom"/>
            <w:hideMark/>
          </w:tcPr>
          <w:p w14:paraId="7E9860CF" w14:textId="77777777" w:rsidR="00AA3C79" w:rsidRPr="00A85D0A" w:rsidRDefault="00AA3C79" w:rsidP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57B13" w:rsidRPr="00A85D0A" w14:paraId="06C67737" w14:textId="77777777" w:rsidTr="000D0C26">
        <w:trPr>
          <w:cantSplit/>
          <w:trHeight w:val="333"/>
        </w:trPr>
        <w:tc>
          <w:tcPr>
            <w:tcW w:w="3978" w:type="dxa"/>
            <w:hideMark/>
          </w:tcPr>
          <w:p w14:paraId="088664B8" w14:textId="23085A10" w:rsidR="00157B13" w:rsidRPr="00A85D0A" w:rsidRDefault="00157B13" w:rsidP="00157B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จากอัตราแลกเปลี่ยน สุทธิ</w:t>
            </w:r>
          </w:p>
        </w:tc>
        <w:tc>
          <w:tcPr>
            <w:tcW w:w="1170" w:type="dxa"/>
          </w:tcPr>
          <w:p w14:paraId="26D29A3F" w14:textId="398912C7" w:rsidR="00157B13" w:rsidRPr="00AB5EF0" w:rsidRDefault="0076323E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337</w:t>
            </w:r>
            <w:r w:rsidRPr="0076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629</w:t>
            </w:r>
          </w:p>
        </w:tc>
        <w:tc>
          <w:tcPr>
            <w:tcW w:w="180" w:type="dxa"/>
          </w:tcPr>
          <w:p w14:paraId="78742D96" w14:textId="77777777" w:rsidR="00157B13" w:rsidRPr="00603092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C05D75E" w14:textId="0FF6EE46" w:rsidR="00157B13" w:rsidRPr="00A85D0A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958,856</w:t>
            </w:r>
          </w:p>
        </w:tc>
        <w:tc>
          <w:tcPr>
            <w:tcW w:w="180" w:type="dxa"/>
          </w:tcPr>
          <w:p w14:paraId="2723FF00" w14:textId="77777777" w:rsidR="00157B13" w:rsidRPr="008D57FF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FA7247" w14:textId="46A38CFA" w:rsidR="00157B13" w:rsidRPr="0033682B" w:rsidRDefault="0076323E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19</w:t>
            </w:r>
            <w:r w:rsidRPr="007632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323E">
              <w:rPr>
                <w:rFonts w:asciiTheme="majorBidi" w:hAnsiTheme="majorBidi" w:cs="Angsana New"/>
                <w:sz w:val="30"/>
                <w:szCs w:val="30"/>
                <w:cs/>
              </w:rPr>
              <w:t>309</w:t>
            </w:r>
          </w:p>
        </w:tc>
        <w:tc>
          <w:tcPr>
            <w:tcW w:w="180" w:type="dxa"/>
          </w:tcPr>
          <w:p w14:paraId="64FEC803" w14:textId="77777777" w:rsidR="00157B13" w:rsidRPr="00603092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4BFA1A" w14:textId="393657F2" w:rsidR="00157B13" w:rsidRPr="00603092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="Angsana New" w:hAnsi="Angsana New" w:cs="Angsana New"/>
                <w:sz w:val="30"/>
                <w:szCs w:val="30"/>
              </w:rPr>
              <w:t>(56,521)</w:t>
            </w:r>
          </w:p>
        </w:tc>
      </w:tr>
      <w:tr w:rsidR="00157B13" w:rsidRPr="00A85D0A" w14:paraId="2B6B18DC" w14:textId="77777777" w:rsidTr="000D0C26">
        <w:trPr>
          <w:cantSplit/>
          <w:trHeight w:val="333"/>
        </w:trPr>
        <w:tc>
          <w:tcPr>
            <w:tcW w:w="3978" w:type="dxa"/>
          </w:tcPr>
          <w:p w14:paraId="27EE300A" w14:textId="6D238E0A" w:rsidR="00157B13" w:rsidRDefault="00157B13" w:rsidP="00157B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ขาดทุนจากเครื่องมือทางการเงิน สุทธิ</w:t>
            </w:r>
          </w:p>
        </w:tc>
        <w:tc>
          <w:tcPr>
            <w:tcW w:w="1170" w:type="dxa"/>
          </w:tcPr>
          <w:p w14:paraId="77B5AAC0" w14:textId="28B0C3FE" w:rsidR="00157B13" w:rsidRPr="00AB5EF0" w:rsidRDefault="0047719E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(310</w:t>
            </w:r>
            <w:r w:rsidRPr="00477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538)</w:t>
            </w:r>
          </w:p>
        </w:tc>
        <w:tc>
          <w:tcPr>
            <w:tcW w:w="180" w:type="dxa"/>
          </w:tcPr>
          <w:p w14:paraId="0F646DA8" w14:textId="77777777" w:rsidR="00157B13" w:rsidRPr="00D66191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CF7AB5" w14:textId="0F1FBA17" w:rsidR="00157B13" w:rsidRPr="00A85D0A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(748,296)</w:t>
            </w:r>
          </w:p>
        </w:tc>
        <w:tc>
          <w:tcPr>
            <w:tcW w:w="180" w:type="dxa"/>
          </w:tcPr>
          <w:p w14:paraId="24A33FD5" w14:textId="77777777" w:rsidR="00157B13" w:rsidRPr="008D57FF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86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D48C32" w14:textId="6AF9DF5A" w:rsidR="00157B13" w:rsidRPr="0033682B" w:rsidRDefault="0047719E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(276</w:t>
            </w:r>
            <w:r w:rsidRPr="004771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719E">
              <w:rPr>
                <w:rFonts w:asciiTheme="majorBidi" w:hAnsiTheme="majorBidi" w:cs="Angsana New"/>
                <w:sz w:val="30"/>
                <w:szCs w:val="30"/>
                <w:cs/>
              </w:rPr>
              <w:t>391)</w:t>
            </w:r>
          </w:p>
        </w:tc>
        <w:tc>
          <w:tcPr>
            <w:tcW w:w="180" w:type="dxa"/>
          </w:tcPr>
          <w:p w14:paraId="66132E62" w14:textId="77777777" w:rsidR="00157B13" w:rsidRPr="00D66191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E745BD" w14:textId="74D8A199" w:rsidR="00157B13" w:rsidRPr="00D66191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AB5EF0">
              <w:rPr>
                <w:rFonts w:ascii="Angsana New" w:hAnsi="Angsana New" w:cs="Angsana New"/>
                <w:sz w:val="30"/>
                <w:szCs w:val="30"/>
              </w:rPr>
              <w:t>(1,050,728)</w:t>
            </w:r>
          </w:p>
        </w:tc>
      </w:tr>
      <w:tr w:rsidR="00157B13" w:rsidRPr="00A85D0A" w14:paraId="101315B9" w14:textId="77777777" w:rsidTr="000D0C26">
        <w:trPr>
          <w:cantSplit/>
          <w:trHeight w:val="343"/>
        </w:trPr>
        <w:tc>
          <w:tcPr>
            <w:tcW w:w="3978" w:type="dxa"/>
          </w:tcPr>
          <w:p w14:paraId="1C856F27" w14:textId="77777777" w:rsidR="00157B13" w:rsidRDefault="00157B13" w:rsidP="00157B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05DF05" w14:textId="0211EBDA" w:rsidR="00157B13" w:rsidRPr="00AB5EF0" w:rsidRDefault="00D629F4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(13</w:t>
            </w:r>
            <w:r w:rsidRPr="00D629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423)</w:t>
            </w:r>
          </w:p>
        </w:tc>
        <w:tc>
          <w:tcPr>
            <w:tcW w:w="180" w:type="dxa"/>
          </w:tcPr>
          <w:p w14:paraId="6A499C77" w14:textId="77777777" w:rsidR="00157B13" w:rsidRPr="00603092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5047B11" w14:textId="237A6AD7" w:rsidR="00157B13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sz w:val="30"/>
                <w:szCs w:val="30"/>
              </w:rPr>
              <w:t>29,075</w:t>
            </w:r>
          </w:p>
        </w:tc>
        <w:tc>
          <w:tcPr>
            <w:tcW w:w="180" w:type="dxa"/>
          </w:tcPr>
          <w:p w14:paraId="37F1FBFD" w14:textId="77777777" w:rsidR="00157B13" w:rsidRPr="00603092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CF752" w14:textId="3F8A68CB" w:rsidR="00157B13" w:rsidRPr="0033682B" w:rsidRDefault="00D629F4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80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(11</w:t>
            </w:r>
            <w:r w:rsidRPr="00D629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629F4">
              <w:rPr>
                <w:rFonts w:asciiTheme="majorBidi" w:hAnsiTheme="majorBidi" w:cs="Angsana New"/>
                <w:sz w:val="30"/>
                <w:szCs w:val="30"/>
                <w:cs/>
              </w:rPr>
              <w:t>461)</w:t>
            </w:r>
          </w:p>
        </w:tc>
        <w:tc>
          <w:tcPr>
            <w:tcW w:w="180" w:type="dxa"/>
          </w:tcPr>
          <w:p w14:paraId="5E88D988" w14:textId="77777777" w:rsidR="00157B13" w:rsidRPr="00603092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30E20F4" w14:textId="6ADD350D" w:rsidR="00157B13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14" w:hanging="89"/>
              <w:rPr>
                <w:rFonts w:ascii="Angsana New" w:hAnsi="Angsana New" w:cs="Angsana New"/>
                <w:sz w:val="30"/>
                <w:szCs w:val="30"/>
              </w:rPr>
            </w:pPr>
            <w:r w:rsidRPr="00AB5EF0">
              <w:rPr>
                <w:rFonts w:ascii="Angsana New" w:hAnsi="Angsana New" w:cs="Angsana New"/>
                <w:sz w:val="30"/>
                <w:szCs w:val="30"/>
              </w:rPr>
              <w:t>250,91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57B13" w:rsidRPr="00A85D0A" w14:paraId="0CAE166A" w14:textId="77777777" w:rsidTr="000D0C26">
        <w:trPr>
          <w:cantSplit/>
          <w:trHeight w:val="343"/>
        </w:trPr>
        <w:tc>
          <w:tcPr>
            <w:tcW w:w="3978" w:type="dxa"/>
          </w:tcPr>
          <w:p w14:paraId="47350EF5" w14:textId="66FFD5F0" w:rsidR="00157B13" w:rsidRPr="00843A74" w:rsidRDefault="00157B13" w:rsidP="00157B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รวมกำไร 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43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BA20C" w14:textId="04688265" w:rsidR="00157B13" w:rsidRPr="00D66191" w:rsidRDefault="00D629F4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668</w:t>
            </w:r>
          </w:p>
        </w:tc>
        <w:tc>
          <w:tcPr>
            <w:tcW w:w="180" w:type="dxa"/>
          </w:tcPr>
          <w:p w14:paraId="5CD4866A" w14:textId="77777777" w:rsidR="00157B13" w:rsidRPr="0033682B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0358B77" w14:textId="2A617F44" w:rsidR="00157B13" w:rsidRPr="0033682B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B5E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239,635</w:t>
            </w:r>
          </w:p>
        </w:tc>
        <w:tc>
          <w:tcPr>
            <w:tcW w:w="180" w:type="dxa"/>
          </w:tcPr>
          <w:p w14:paraId="013430D9" w14:textId="77777777" w:rsidR="00157B13" w:rsidRPr="0033682B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2956D" w14:textId="5102FBAC" w:rsidR="00157B13" w:rsidRPr="00D66191" w:rsidRDefault="00D629F4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(268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629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543)</w:t>
            </w:r>
          </w:p>
        </w:tc>
        <w:tc>
          <w:tcPr>
            <w:tcW w:w="180" w:type="dxa"/>
          </w:tcPr>
          <w:p w14:paraId="776B50F6" w14:textId="77777777" w:rsidR="00157B13" w:rsidRPr="0033682B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B0DD4EA" w14:textId="43491428" w:rsidR="00157B13" w:rsidRPr="0033682B" w:rsidRDefault="00157B13" w:rsidP="00157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C12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856,335</w:t>
            </w:r>
            <w:r w:rsidRPr="005C1229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CC6FD31" w14:textId="77777777" w:rsidR="009F5244" w:rsidRDefault="009F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0DE634D" w14:textId="55D647F3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t xml:space="preserve">ภาษีเงินได้ </w:t>
      </w:r>
    </w:p>
    <w:p w14:paraId="0E945126" w14:textId="77777777" w:rsidR="00091F79" w:rsidRPr="008F4522" w:rsidRDefault="00091F79" w:rsidP="0009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AA3C79" w:rsidRPr="00A85D0A" w14:paraId="0AB9D261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  <w:hideMark/>
          </w:tcPr>
          <w:p w14:paraId="6AF9DFEA" w14:textId="77777777" w:rsidR="00AA3C79" w:rsidRPr="00A85D0A" w:rsidRDefault="00AA3C7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6011781" w14:textId="77777777" w:rsidR="00AA3C79" w:rsidRPr="00A85D0A" w:rsidRDefault="00AA3C7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EF9BE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D3D10C9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7B13" w:rsidRPr="00A85D0A" w14:paraId="159E68AC" w14:textId="77777777" w:rsidTr="008B5A88">
        <w:trPr>
          <w:cantSplit/>
          <w:trHeight w:val="343"/>
          <w:tblHeader/>
        </w:trPr>
        <w:tc>
          <w:tcPr>
            <w:tcW w:w="3780" w:type="dxa"/>
            <w:vAlign w:val="bottom"/>
          </w:tcPr>
          <w:p w14:paraId="15C8812C" w14:textId="76032F4E" w:rsidR="00157B13" w:rsidRDefault="00157B13" w:rsidP="00157B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A3C7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AA3C7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0E9D1A6" w14:textId="45793067" w:rsidR="00157B13" w:rsidRPr="00C70B18" w:rsidRDefault="00157B13" w:rsidP="00157B13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51CA62C" w14:textId="77777777" w:rsidR="00157B13" w:rsidRPr="00A85D0A" w:rsidRDefault="00157B13" w:rsidP="00157B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1FA9CC" w14:textId="7B7C4E23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4C1B958" w14:textId="77777777" w:rsidR="00157B13" w:rsidRPr="00A85D0A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F054AF" w14:textId="118FF491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EDB71B" w14:textId="77777777" w:rsidR="00157B13" w:rsidRPr="00A85D0A" w:rsidRDefault="00157B13" w:rsidP="00157B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9678A0" w14:textId="32D09449" w:rsidR="00157B13" w:rsidRDefault="00157B13" w:rsidP="00157B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val="en-US" w:bidi="th-TH"/>
              </w:rPr>
              <w:t>2567</w:t>
            </w:r>
          </w:p>
        </w:tc>
      </w:tr>
      <w:tr w:rsidR="00AA3C79" w:rsidRPr="00A85D0A" w14:paraId="02D8AFFD" w14:textId="77777777" w:rsidTr="008B5A88">
        <w:trPr>
          <w:cantSplit/>
          <w:trHeight w:val="423"/>
          <w:tblHeader/>
        </w:trPr>
        <w:tc>
          <w:tcPr>
            <w:tcW w:w="3780" w:type="dxa"/>
            <w:vAlign w:val="bottom"/>
          </w:tcPr>
          <w:p w14:paraId="79223A17" w14:textId="77777777" w:rsidR="00AA3C79" w:rsidRPr="00A85D0A" w:rsidRDefault="00AA3C79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6158695" w14:textId="77777777" w:rsidR="00AA3C79" w:rsidRPr="00A85D0A" w:rsidRDefault="00AA3C7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85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B5E63" w:rsidRPr="00A85D0A" w14:paraId="67FD848B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4DE436AE" w14:textId="77777777" w:rsidR="002B5E63" w:rsidRPr="00A85D0A" w:rsidRDefault="002B5E63" w:rsidP="002B5E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260" w:type="dxa"/>
          </w:tcPr>
          <w:p w14:paraId="2DAF776D" w14:textId="4828312B" w:rsidR="002B5E63" w:rsidRPr="00382079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382079">
              <w:rPr>
                <w:rFonts w:ascii="Angsana New" w:hAnsi="Angsana New" w:cs="Angsana New"/>
                <w:sz w:val="30"/>
                <w:szCs w:val="30"/>
              </w:rPr>
              <w:t>(192,484)</w:t>
            </w:r>
          </w:p>
        </w:tc>
        <w:tc>
          <w:tcPr>
            <w:tcW w:w="180" w:type="dxa"/>
          </w:tcPr>
          <w:p w14:paraId="3F854EDD" w14:textId="77777777" w:rsidR="002B5E63" w:rsidRPr="00D66191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2F4BF3" w14:textId="163B29C6" w:rsidR="002B5E63" w:rsidRPr="00F405D8" w:rsidRDefault="00B66C8F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B5E63" w:rsidRPr="00731C2B">
              <w:rPr>
                <w:rFonts w:ascii="Angsana New" w:hAnsi="Angsana New" w:cs="Angsana New"/>
                <w:sz w:val="30"/>
                <w:szCs w:val="30"/>
              </w:rPr>
              <w:t>183,94</w:t>
            </w:r>
            <w:r w:rsidR="002B5E63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981970C" w14:textId="77777777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C8540" w14:textId="2E2AAF20" w:rsidR="002B5E63" w:rsidRPr="002B5E63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2B5E6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E08C38" w14:textId="77777777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FFB03" w14:textId="621BB3FD" w:rsidR="002B5E63" w:rsidRPr="00F405D8" w:rsidRDefault="0004157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B5E63" w:rsidRPr="002C4937">
              <w:rPr>
                <w:rFonts w:ascii="Angsana New" w:hAnsi="Angsana New" w:cs="Angsana New"/>
                <w:sz w:val="30"/>
                <w:szCs w:val="30"/>
              </w:rPr>
              <w:t>1,674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5E63" w:rsidRPr="00A85D0A" w14:paraId="739F0528" w14:textId="77777777" w:rsidTr="008D4A59">
        <w:trPr>
          <w:cantSplit/>
          <w:trHeight w:hRule="exact" w:val="374"/>
        </w:trPr>
        <w:tc>
          <w:tcPr>
            <w:tcW w:w="3780" w:type="dxa"/>
          </w:tcPr>
          <w:p w14:paraId="03D2BC44" w14:textId="77777777" w:rsidR="002B5E63" w:rsidRPr="00A85D0A" w:rsidRDefault="002B5E63" w:rsidP="002B5E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49E91" w14:textId="48F31DDB" w:rsidR="002B5E63" w:rsidRPr="00382079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382079">
              <w:rPr>
                <w:rFonts w:ascii="Angsana New" w:hAnsi="Angsana New" w:cs="Angsana New"/>
                <w:sz w:val="30"/>
                <w:szCs w:val="30"/>
              </w:rPr>
              <w:t>614,642</w:t>
            </w:r>
          </w:p>
        </w:tc>
        <w:tc>
          <w:tcPr>
            <w:tcW w:w="180" w:type="dxa"/>
          </w:tcPr>
          <w:p w14:paraId="4223FD70" w14:textId="77777777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BE8694" w14:textId="7D7B2E21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731C2B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5,665</w:t>
            </w:r>
          </w:p>
        </w:tc>
        <w:tc>
          <w:tcPr>
            <w:tcW w:w="180" w:type="dxa"/>
          </w:tcPr>
          <w:p w14:paraId="1D3DD441" w14:textId="77777777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47816" w14:textId="368D2270" w:rsidR="002B5E63" w:rsidRPr="002B5E63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2B5E63">
              <w:rPr>
                <w:rFonts w:ascii="Angsana New" w:hAnsi="Angsana New" w:cs="Angsana New"/>
                <w:sz w:val="30"/>
                <w:szCs w:val="30"/>
              </w:rPr>
              <w:t>11,101</w:t>
            </w:r>
          </w:p>
        </w:tc>
        <w:tc>
          <w:tcPr>
            <w:tcW w:w="180" w:type="dxa"/>
          </w:tcPr>
          <w:p w14:paraId="0E7FBFDC" w14:textId="77777777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F0028F" w14:textId="105B77EE" w:rsidR="002B5E63" w:rsidRPr="00F405D8" w:rsidRDefault="0004157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B5E63" w:rsidRPr="002C4937">
              <w:rPr>
                <w:rFonts w:ascii="Angsana New" w:hAnsi="Angsana New" w:cs="Angsana New"/>
                <w:sz w:val="30"/>
                <w:szCs w:val="30"/>
              </w:rPr>
              <w:t>24,016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B5E63" w:rsidRPr="00A85D0A" w14:paraId="2D2D9FF7" w14:textId="77777777" w:rsidTr="008D4A59">
        <w:trPr>
          <w:cantSplit/>
          <w:trHeight w:hRule="exact" w:val="374"/>
        </w:trPr>
        <w:tc>
          <w:tcPr>
            <w:tcW w:w="3780" w:type="dxa"/>
            <w:hideMark/>
          </w:tcPr>
          <w:p w14:paraId="3695CE3C" w14:textId="40783DAF" w:rsidR="002B5E63" w:rsidRPr="00843A74" w:rsidRDefault="002B5E63" w:rsidP="002B5E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F16895"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6B63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B6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B63F7"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6B6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6B63F7"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6895" w:rsidRPr="00843A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90D8A" w14:textId="3F4AF6EF" w:rsidR="002B5E63" w:rsidRPr="00382079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20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422,158</w:t>
            </w:r>
          </w:p>
        </w:tc>
        <w:tc>
          <w:tcPr>
            <w:tcW w:w="180" w:type="dxa"/>
          </w:tcPr>
          <w:p w14:paraId="25A9501C" w14:textId="77777777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730801" w14:textId="0E6F3730" w:rsidR="002B5E63" w:rsidRPr="00F405D8" w:rsidRDefault="00B66C8F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B5E63" w:rsidRPr="00731C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2B5E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8,28</w:t>
            </w:r>
            <w:r w:rsidR="002B5E6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 w:rsidR="000415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706F34B" w14:textId="77777777" w:rsidR="002B5E63" w:rsidRPr="00F405D8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B05180" w14:textId="0361F275" w:rsidR="002B5E63" w:rsidRPr="00D66191" w:rsidRDefault="00207529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75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11</w:t>
            </w:r>
            <w:r w:rsidRPr="002075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752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101</w:t>
            </w:r>
          </w:p>
        </w:tc>
        <w:tc>
          <w:tcPr>
            <w:tcW w:w="180" w:type="dxa"/>
          </w:tcPr>
          <w:p w14:paraId="27335965" w14:textId="77777777" w:rsidR="002B5E63" w:rsidRPr="00D66191" w:rsidRDefault="002B5E6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92C83" w14:textId="523055DE" w:rsidR="002B5E63" w:rsidRPr="00F405D8" w:rsidRDefault="00041573" w:rsidP="002B5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2B5E63" w:rsidRPr="002C493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25,690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A5EA2AB" w14:textId="77777777" w:rsidR="00091F79" w:rsidRDefault="00091F79" w:rsidP="0014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2B934F17" w14:textId="5EBE1866" w:rsidR="00091F79" w:rsidRPr="008D4A59" w:rsidRDefault="00091F79" w:rsidP="001C4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143CCF">
        <w:rPr>
          <w:rFonts w:asciiTheme="majorBidi" w:hAnsiTheme="majorBidi" w:cs="Angsana New" w:hint="cs"/>
          <w:sz w:val="30"/>
          <w:szCs w:val="30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ําไรรวมทั้งปีที่คาดว่าจะเกิดขึ้นสําหรับกลุ่มบริษัทและบริษัท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คือ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อัตราร้อยละ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07529">
        <w:rPr>
          <w:rFonts w:asciiTheme="majorBidi" w:hAnsiTheme="majorBidi" w:cs="Angsana New" w:hint="cs"/>
          <w:sz w:val="30"/>
          <w:szCs w:val="30"/>
          <w:cs/>
        </w:rPr>
        <w:t>-</w:t>
      </w:r>
      <w:r w:rsidR="00E412C1">
        <w:rPr>
          <w:rFonts w:asciiTheme="majorBidi" w:hAnsiTheme="majorBidi" w:cs="Angsana New"/>
          <w:sz w:val="30"/>
          <w:szCs w:val="30"/>
        </w:rPr>
        <w:t>52.2</w:t>
      </w:r>
      <w:r w:rsidR="00D66191">
        <w:rPr>
          <w:rFonts w:asciiTheme="majorBidi" w:hAnsiTheme="majorBidi" w:cs="Angsana New"/>
          <w:sz w:val="30"/>
          <w:szCs w:val="30"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และร้อยละ</w:t>
      </w:r>
      <w:r w:rsidR="00D66191">
        <w:rPr>
          <w:rFonts w:asciiTheme="majorBidi" w:hAnsiTheme="majorBidi" w:cs="Angsana New"/>
          <w:sz w:val="30"/>
          <w:szCs w:val="30"/>
        </w:rPr>
        <w:t xml:space="preserve"> </w:t>
      </w:r>
      <w:r w:rsidR="00A44893">
        <w:rPr>
          <w:rFonts w:asciiTheme="majorBidi" w:hAnsiTheme="majorBidi" w:cs="Angsana New" w:hint="cs"/>
          <w:sz w:val="30"/>
          <w:szCs w:val="30"/>
          <w:cs/>
        </w:rPr>
        <w:t>-</w:t>
      </w:r>
      <w:r w:rsidR="00E412C1">
        <w:rPr>
          <w:rFonts w:asciiTheme="majorBidi" w:hAnsiTheme="majorBidi" w:cs="Angsana New"/>
          <w:sz w:val="30"/>
          <w:szCs w:val="30"/>
        </w:rPr>
        <w:t>0.3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</w:rPr>
        <w:t xml:space="preserve">31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มีนาคม</w:t>
      </w:r>
      <w:r w:rsidR="00143CCF" w:rsidRPr="00143CCF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256</w:t>
      </w:r>
      <w:r w:rsidR="00157B13">
        <w:rPr>
          <w:rFonts w:asciiTheme="majorBidi" w:hAnsiTheme="majorBidi" w:cs="Angsana New"/>
          <w:i/>
          <w:iCs/>
          <w:sz w:val="30"/>
          <w:szCs w:val="30"/>
        </w:rPr>
        <w:t>7</w:t>
      </w:r>
      <w:r w:rsidR="0050401F">
        <w:rPr>
          <w:rFonts w:asciiTheme="majorBidi" w:hAnsiTheme="majorBidi" w:cs="Angsana New"/>
          <w:i/>
          <w:iCs/>
          <w:sz w:val="30"/>
          <w:szCs w:val="30"/>
        </w:rPr>
        <w:t>: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อัตราร้อยละ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412C1">
        <w:rPr>
          <w:rFonts w:asciiTheme="majorBidi" w:hAnsiTheme="majorBidi" w:cs="Angsana New"/>
          <w:i/>
          <w:iCs/>
          <w:sz w:val="30"/>
          <w:szCs w:val="30"/>
        </w:rPr>
        <w:t>8.3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และร้อยละ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412C1">
        <w:rPr>
          <w:rFonts w:asciiTheme="majorBidi" w:hAnsiTheme="majorBidi" w:cs="Angsana New"/>
          <w:i/>
          <w:iCs/>
          <w:sz w:val="30"/>
          <w:szCs w:val="30"/>
        </w:rPr>
        <w:t>348.2</w:t>
      </w:r>
      <w:r w:rsidR="00157B13" w:rsidRPr="00157B1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157B13" w:rsidRPr="00157B13">
        <w:rPr>
          <w:rFonts w:asciiTheme="majorBidi" w:hAnsiTheme="majorBidi" w:cs="Angsana New" w:hint="cs"/>
          <w:i/>
          <w:iCs/>
          <w:sz w:val="30"/>
          <w:szCs w:val="30"/>
          <w:cs/>
        </w:rPr>
        <w:t>ตามลําดับ</w:t>
      </w:r>
      <w:r w:rsidRPr="00143CCF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143C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การเปลี่ยนแปลงประมาณการอัตราภาษีเงินได้</w:t>
      </w:r>
      <w:r w:rsidR="00B76148">
        <w:rPr>
          <w:rFonts w:asciiTheme="majorBidi" w:hAnsiTheme="majorBidi" w:cs="Angsana New"/>
          <w:sz w:val="30"/>
          <w:szCs w:val="30"/>
          <w:cs/>
        </w:rPr>
        <w:br/>
      </w:r>
      <w:r w:rsidRPr="00CC0C21">
        <w:rPr>
          <w:rFonts w:asciiTheme="majorBidi" w:hAnsiTheme="majorBidi" w:cs="Angsana New" w:hint="cs"/>
          <w:sz w:val="30"/>
          <w:szCs w:val="30"/>
          <w:cs/>
        </w:rPr>
        <w:t>ถัวเฉลี่ยสําหรับกลุ่มบริษัทเกิดจากการ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กลับรายการหนี้สินภาษีเงินได้รอตัดบัญชี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สําหรับ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การปรับโครงสร้างของ</w:t>
      </w:r>
      <w:r w:rsidR="00510952">
        <w:rPr>
          <w:rFonts w:asciiTheme="majorBidi" w:hAnsiTheme="majorBidi" w:cs="Angsana New"/>
          <w:sz w:val="30"/>
          <w:szCs w:val="30"/>
        </w:rPr>
        <w:br/>
      </w:r>
      <w:r w:rsidR="00B76148">
        <w:rPr>
          <w:rFonts w:asciiTheme="majorBidi" w:hAnsiTheme="majorBidi" w:cs="Angsana New" w:hint="cs"/>
          <w:sz w:val="30"/>
          <w:szCs w:val="30"/>
          <w:cs/>
        </w:rPr>
        <w:t xml:space="preserve">เงินลงทุนในบริษัทร่วม ในบริษัท </w:t>
      </w:r>
      <w:r w:rsidR="00B76148">
        <w:rPr>
          <w:rFonts w:asciiTheme="majorBidi" w:hAnsiTheme="majorBidi" w:cs="Angsana New"/>
          <w:sz w:val="30"/>
          <w:szCs w:val="30"/>
        </w:rPr>
        <w:t xml:space="preserve">AFL </w:t>
      </w:r>
      <w:r w:rsidR="00510952">
        <w:rPr>
          <w:rFonts w:asciiTheme="majorBidi" w:hAnsiTheme="majorBidi" w:cs="Angsana New"/>
          <w:sz w:val="30"/>
          <w:szCs w:val="30"/>
        </w:rPr>
        <w:t>(</w:t>
      </w:r>
      <w:r w:rsidR="00510952">
        <w:rPr>
          <w:rFonts w:asciiTheme="majorBidi" w:hAnsiTheme="majorBidi" w:cs="Angsana New" w:hint="cs"/>
          <w:sz w:val="30"/>
          <w:szCs w:val="30"/>
          <w:cs/>
        </w:rPr>
        <w:t>หมายเหตุ</w:t>
      </w:r>
      <w:r w:rsidR="005C622D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10952">
        <w:rPr>
          <w:rFonts w:asciiTheme="majorBidi" w:hAnsiTheme="majorBidi" w:cs="Angsana New"/>
          <w:sz w:val="30"/>
          <w:szCs w:val="30"/>
        </w:rPr>
        <w:t>1</w:t>
      </w:r>
      <w:r w:rsidR="005C622D">
        <w:rPr>
          <w:rFonts w:asciiTheme="majorBidi" w:hAnsiTheme="majorBidi" w:cs="Angsana New"/>
          <w:sz w:val="30"/>
          <w:szCs w:val="30"/>
        </w:rPr>
        <w:t>0.2</w:t>
      </w:r>
      <w:r w:rsidR="00510952">
        <w:rPr>
          <w:rFonts w:asciiTheme="majorBidi" w:hAnsiTheme="majorBidi" w:cs="Angsana New"/>
          <w:sz w:val="30"/>
          <w:szCs w:val="30"/>
        </w:rPr>
        <w:t xml:space="preserve">) 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ซึ่งทำให้</w:t>
      </w:r>
      <w:r w:rsidR="00510952">
        <w:rPr>
          <w:rFonts w:asciiTheme="majorBidi" w:hAnsiTheme="majorBidi" w:cs="Angsana New" w:hint="cs"/>
          <w:sz w:val="30"/>
          <w:szCs w:val="30"/>
          <w:cs/>
        </w:rPr>
        <w:t>เกิดการ</w:t>
      </w:r>
      <w:r w:rsidR="00B76148">
        <w:rPr>
          <w:rFonts w:asciiTheme="majorBidi" w:hAnsiTheme="majorBidi" w:cs="Angsana New" w:hint="cs"/>
          <w:sz w:val="30"/>
          <w:szCs w:val="30"/>
          <w:cs/>
        </w:rPr>
        <w:t>เปลี่ยนแปลง</w:t>
      </w:r>
      <w:r w:rsidR="00510952">
        <w:rPr>
          <w:rFonts w:asciiTheme="majorBidi" w:hAnsiTheme="majorBidi" w:cs="Angsana New" w:hint="cs"/>
          <w:sz w:val="30"/>
          <w:szCs w:val="30"/>
          <w:cs/>
        </w:rPr>
        <w:t>ใน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ภาษีเงินได้รอตัดบัญชี</w:t>
      </w:r>
      <w:r w:rsidR="00510952">
        <w:rPr>
          <w:rFonts w:asciiTheme="majorBidi" w:hAnsiTheme="majorBidi" w:cs="Angsana New" w:hint="cs"/>
          <w:sz w:val="30"/>
          <w:szCs w:val="30"/>
          <w:cs/>
        </w:rPr>
        <w:t>ที่รับรู้</w:t>
      </w:r>
      <w:r w:rsidR="00B76148">
        <w:rPr>
          <w:rFonts w:asciiTheme="majorBidi" w:hAnsiTheme="majorBidi" w:cs="Angsana New" w:hint="cs"/>
          <w:sz w:val="30"/>
          <w:szCs w:val="30"/>
          <w:cs/>
        </w:rPr>
        <w:t xml:space="preserve"> นอกจากนี้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76148">
        <w:rPr>
          <w:rFonts w:asciiTheme="majorBidi" w:hAnsiTheme="majorBidi" w:cs="Angsana New" w:hint="cs"/>
          <w:sz w:val="30"/>
          <w:szCs w:val="30"/>
          <w:cs/>
        </w:rPr>
        <w:t>การรับรู้สินทรัพย์ภาษีเงินได้รอตัดบัญชีสำหรับ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ประโยชน์เพิ่มเติมทางภาษี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ในส่วน</w:t>
      </w:r>
      <w:r w:rsidRPr="00CC0C21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143CCF">
        <w:rPr>
          <w:rFonts w:asciiTheme="majorBidi" w:hAnsiTheme="majorBidi" w:cs="Angsana New" w:hint="cs"/>
          <w:sz w:val="30"/>
          <w:szCs w:val="30"/>
          <w:cs/>
        </w:rPr>
        <w:t>เกี่ยวข้องกับผลขาดทุนสุทธิจากการดําเนินงานของบริษัทย่อยในต่างประเทศ</w:t>
      </w:r>
      <w:r w:rsidR="0051095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76148" w:rsidRPr="008D4A59">
        <w:rPr>
          <w:rFonts w:asciiTheme="majorBidi" w:hAnsiTheme="majorBidi" w:cs="Angsana New"/>
          <w:spacing w:val="-4"/>
          <w:sz w:val="30"/>
          <w:szCs w:val="30"/>
          <w:cs/>
        </w:rPr>
        <w:t>ยังมีส่วนทำให้เกิดการเปลี่ยนแปลงในอัตราภาษี</w:t>
      </w:r>
      <w:r w:rsidR="00510952" w:rsidRPr="008D4A59">
        <w:rPr>
          <w:rFonts w:asciiTheme="majorBidi" w:hAnsiTheme="majorBidi" w:cs="Angsana New"/>
          <w:spacing w:val="-4"/>
          <w:sz w:val="30"/>
          <w:szCs w:val="30"/>
          <w:cs/>
        </w:rPr>
        <w:t>อีกด้วย</w:t>
      </w:r>
    </w:p>
    <w:p w14:paraId="4069C9A0" w14:textId="77777777" w:rsidR="002C4937" w:rsidRDefault="002C4937" w:rsidP="00553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3E207" w14:textId="02C00E9E" w:rsidR="00A9602B" w:rsidRDefault="009F5244" w:rsidP="008D4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F5244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>
        <w:rPr>
          <w:rFonts w:asciiTheme="majorBidi" w:hAnsiTheme="majorBidi" w:cs="Angsana New"/>
          <w:sz w:val="30"/>
          <w:szCs w:val="30"/>
        </w:rPr>
        <w:t>1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>
        <w:rPr>
          <w:rFonts w:asciiTheme="majorBidi" w:hAnsiTheme="majorBidi" w:cs="Angsana New"/>
          <w:sz w:val="30"/>
          <w:szCs w:val="30"/>
        </w:rPr>
        <w:t>2568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จากการประเมินผลกระทบ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กลุ่มบริษัทไม่มีผลกระทบอย่างเป็นสาระสำคัญสำหรับงวดสามเดือนสิ้นสุดวันที่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>
        <w:rPr>
          <w:rFonts w:asciiTheme="majorBidi" w:hAnsiTheme="majorBidi" w:cs="Angsana New"/>
          <w:sz w:val="30"/>
          <w:szCs w:val="30"/>
        </w:rPr>
        <w:t>31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66B76">
        <w:rPr>
          <w:rFonts w:asciiTheme="majorBidi" w:hAnsiTheme="majorBidi" w:cs="Angsana New"/>
          <w:sz w:val="30"/>
          <w:szCs w:val="30"/>
        </w:rPr>
        <w:t>2568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9F52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</w:t>
      </w:r>
      <w:r w:rsidR="00672D34">
        <w:rPr>
          <w:rFonts w:asciiTheme="majorBidi" w:hAnsiTheme="majorBidi" w:cs="Angsana New" w:hint="cs"/>
          <w:sz w:val="30"/>
          <w:szCs w:val="30"/>
          <w:cs/>
        </w:rPr>
        <w:t>ำ</w:t>
      </w:r>
      <w:r w:rsidRPr="009F5244">
        <w:rPr>
          <w:rFonts w:asciiTheme="majorBidi" w:hAnsiTheme="majorBidi" w:cs="Angsana New" w:hint="cs"/>
          <w:sz w:val="30"/>
          <w:szCs w:val="30"/>
          <w:cs/>
        </w:rPr>
        <w:t>หรับการจัดเก็บภาษีเงินได้ขั้นต่ำส่วนเพิ่มเป็นการชั่วคราว</w:t>
      </w:r>
      <w:r w:rsidR="001D3EFE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4AB0AEF" w14:textId="601AFD52" w:rsidR="00091F79" w:rsidRDefault="00091F79" w:rsidP="001D3EFE">
      <w:pPr>
        <w:pStyle w:val="Heading1"/>
        <w:tabs>
          <w:tab w:val="clear" w:pos="283"/>
          <w:tab w:val="left" w:pos="540"/>
        </w:tabs>
        <w:ind w:left="0" w:firstLine="0"/>
        <w:rPr>
          <w:rFonts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กำไร</w:t>
      </w:r>
      <w:r w:rsidR="00531840">
        <w:rPr>
          <w:rFonts w:ascii="Angsana New" w:hAnsi="Angsana New" w:cs="Angsana New"/>
          <w:szCs w:val="30"/>
        </w:rPr>
        <w:t xml:space="preserve"> </w:t>
      </w:r>
      <w:r w:rsidR="00531840">
        <w:rPr>
          <w:rFonts w:ascii="Angsana New" w:hAnsi="Angsana New" w:cs="Angsana New" w:hint="cs"/>
          <w:szCs w:val="30"/>
          <w:cs/>
        </w:rPr>
        <w:t>(ขาดทุน)</w:t>
      </w:r>
      <w:r w:rsidR="00531840">
        <w:rPr>
          <w:rFonts w:ascii="Angsana New" w:hAnsi="Angsana New" w:cs="Angsana New"/>
          <w:szCs w:val="30"/>
        </w:rPr>
        <w:t xml:space="preserve"> </w:t>
      </w:r>
      <w:r w:rsidRPr="00091CA0">
        <w:rPr>
          <w:rFonts w:ascii="Angsana New" w:hAnsi="Angsana New" w:cs="Angsana New"/>
          <w:szCs w:val="30"/>
          <w:cs/>
        </w:rPr>
        <w:t>ต่อหุ้น</w:t>
      </w:r>
      <w:r w:rsidR="00F50F54" w:rsidRPr="00091CA0">
        <w:rPr>
          <w:rFonts w:ascii="Angsana New" w:hAnsi="Angsana New" w:cs="Angsana New"/>
          <w:szCs w:val="30"/>
          <w:cs/>
        </w:rPr>
        <w:t>ขั้นพื้นฐาน</w:t>
      </w:r>
      <w:r w:rsidR="00CF4E5C" w:rsidRPr="00EC721A">
        <w:rPr>
          <w:rFonts w:cs="Angsana New"/>
          <w:szCs w:val="30"/>
          <w:cs/>
        </w:rPr>
        <w:t>และหุ้นปรับลด</w:t>
      </w:r>
    </w:p>
    <w:p w14:paraId="6E0AD089" w14:textId="77777777" w:rsidR="00426010" w:rsidRPr="00426010" w:rsidRDefault="00426010" w:rsidP="00426010">
      <w:pPr>
        <w:rPr>
          <w:rFonts w:asciiTheme="majorBidi" w:hAnsiTheme="majorBidi" w:cstheme="majorBidi"/>
          <w:sz w:val="30"/>
          <w:szCs w:val="30"/>
        </w:rPr>
      </w:pPr>
    </w:p>
    <w:p w14:paraId="7EC2E7E1" w14:textId="2E5F32DE" w:rsidR="00426010" w:rsidRPr="00426010" w:rsidRDefault="00426010" w:rsidP="00426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01B5">
        <w:rPr>
          <w:rFonts w:asciiTheme="majorBidi" w:hAnsiTheme="majorBidi" w:cs="Angsana New" w:hint="cs"/>
          <w:sz w:val="30"/>
          <w:szCs w:val="30"/>
          <w:cs/>
        </w:rPr>
        <w:t>กําไร</w:t>
      </w:r>
      <w:r w:rsidR="005A0E01">
        <w:rPr>
          <w:rFonts w:asciiTheme="majorBidi" w:hAnsiTheme="majorBidi" w:cs="Angsana New"/>
          <w:sz w:val="30"/>
          <w:szCs w:val="30"/>
        </w:rPr>
        <w:t xml:space="preserve"> (</w:t>
      </w:r>
      <w:r w:rsidR="005A0E01">
        <w:rPr>
          <w:rFonts w:asciiTheme="majorBidi" w:hAnsiTheme="majorBidi" w:cs="Angsana New" w:hint="cs"/>
          <w:sz w:val="30"/>
          <w:szCs w:val="30"/>
          <w:cs/>
        </w:rPr>
        <w:t xml:space="preserve">ขาดทุน)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ต่อหุ้น</w:t>
      </w:r>
      <w:r>
        <w:rPr>
          <w:rFonts w:asciiTheme="majorBidi" w:hAnsiTheme="majorBidi" w:cs="Angsana New" w:hint="cs"/>
          <w:sz w:val="30"/>
          <w:szCs w:val="30"/>
          <w:cs/>
        </w:rPr>
        <w:t>ขั้นพื้นฐาน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คํานวณโดยการหารกําไร</w:t>
      </w:r>
      <w:r w:rsidR="005A0E01">
        <w:rPr>
          <w:rFonts w:asciiTheme="majorBidi" w:hAnsiTheme="majorBidi" w:cs="Angsana New" w:hint="cs"/>
          <w:sz w:val="30"/>
          <w:szCs w:val="30"/>
          <w:cs/>
        </w:rPr>
        <w:t xml:space="preserve"> (ขาดทุน)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สําหรับงวด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ไม่รวมกําไรขาดทุนเบ็ดเสร็จอื่น</w:t>
      </w:r>
      <w:r w:rsidRPr="006001B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ส่วนที่เป็น</w:t>
      </w:r>
      <w:r>
        <w:rPr>
          <w:rFonts w:asciiTheme="majorBidi" w:hAnsiTheme="majorBidi" w:cs="Angsana New" w:hint="cs"/>
          <w:sz w:val="30"/>
          <w:szCs w:val="30"/>
          <w:cs/>
        </w:rPr>
        <w:t>ของผู้ถือหุ้นของ</w:t>
      </w:r>
      <w:r w:rsidRPr="006001B5">
        <w:rPr>
          <w:rFonts w:asciiTheme="majorBidi" w:hAnsiTheme="majorBidi" w:cs="Angsana New" w:hint="cs"/>
          <w:sz w:val="30"/>
          <w:szCs w:val="30"/>
          <w:cs/>
        </w:rPr>
        <w:t>บริษัทใหญ่ด้วยจํานวนหุ้นสามัญถัวเฉลี่ยถ่วงนํ้าหนักตามจํานวนหุ้นที่ออกอยู่ในระหว่างงวด</w:t>
      </w:r>
    </w:p>
    <w:tbl>
      <w:tblPr>
        <w:tblpPr w:leftFromText="180" w:rightFromText="180" w:vertAnchor="text" w:horzAnchor="margin" w:tblpXSpec="right" w:tblpY="356"/>
        <w:tblW w:w="9259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36"/>
        <w:gridCol w:w="1079"/>
        <w:gridCol w:w="239"/>
        <w:gridCol w:w="1080"/>
        <w:gridCol w:w="236"/>
        <w:gridCol w:w="1081"/>
      </w:tblGrid>
      <w:tr w:rsidR="00885E1C" w:rsidRPr="005C2645" w14:paraId="5487AB95" w14:textId="77777777" w:rsidTr="00885E1C">
        <w:tc>
          <w:tcPr>
            <w:tcW w:w="2284" w:type="pct"/>
          </w:tcPr>
          <w:p w14:paraId="1F88768B" w14:textId="77777777" w:rsidR="00885E1C" w:rsidRPr="006D35DA" w:rsidRDefault="00885E1C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3"/>
          </w:tcPr>
          <w:p w14:paraId="513863CC" w14:textId="7A05490F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20" w:firstLine="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B5976E0" w14:textId="77777777" w:rsidR="00885E1C" w:rsidRPr="006D35DA" w:rsidRDefault="00885E1C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3232738D" w14:textId="41A90FF6" w:rsidR="00885E1C" w:rsidRPr="006D35DA" w:rsidRDefault="00885E1C" w:rsidP="00885E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E1C" w:rsidRPr="005C2645" w14:paraId="77D2B804" w14:textId="77777777" w:rsidTr="008D4A59">
        <w:tc>
          <w:tcPr>
            <w:tcW w:w="2284" w:type="pct"/>
          </w:tcPr>
          <w:p w14:paraId="73CE5847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F351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583" w:type="pct"/>
          </w:tcPr>
          <w:p w14:paraId="4E1DA43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232892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C4AAE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657"/>
                <w:tab w:val="left" w:pos="757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EDE5FC6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0D1DA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56383B2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42480B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31760" w:rsidRPr="005C2645" w14:paraId="66351E51" w14:textId="77777777" w:rsidTr="00F31760">
        <w:tc>
          <w:tcPr>
            <w:tcW w:w="2284" w:type="pct"/>
          </w:tcPr>
          <w:p w14:paraId="69EA727A" w14:textId="77777777" w:rsidR="00F31760" w:rsidRPr="006D35DA" w:rsidRDefault="00F31760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6" w:type="pct"/>
            <w:gridSpan w:val="7"/>
          </w:tcPr>
          <w:p w14:paraId="6236AA6E" w14:textId="09671301" w:rsidR="00F31760" w:rsidRPr="006D35DA" w:rsidRDefault="00F31760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85E1C" w:rsidRPr="005C2645" w14:paraId="506E2922" w14:textId="77777777" w:rsidTr="008D4A59">
        <w:trPr>
          <w:trHeight w:hRule="exact" w:val="374"/>
        </w:trPr>
        <w:tc>
          <w:tcPr>
            <w:tcW w:w="2284" w:type="pct"/>
          </w:tcPr>
          <w:p w14:paraId="1ED8F9E5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กําไร 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สุทธิที่เป็นของผู้ถือหุ้น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</w:tcPr>
          <w:p w14:paraId="04F79253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8B51C3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709692A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1446A6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7E738B4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C77288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5ACCC2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after="0" w:line="240" w:lineRule="auto"/>
              <w:ind w:right="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E1C" w:rsidRPr="005C2645" w14:paraId="44135488" w14:textId="77777777" w:rsidTr="008D4A59">
        <w:trPr>
          <w:trHeight w:hRule="exact" w:val="374"/>
        </w:trPr>
        <w:tc>
          <w:tcPr>
            <w:tcW w:w="2284" w:type="pct"/>
          </w:tcPr>
          <w:p w14:paraId="2D2CE474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ของบริษัทใหญ่</w:t>
            </w:r>
          </w:p>
        </w:tc>
        <w:tc>
          <w:tcPr>
            <w:tcW w:w="583" w:type="pct"/>
            <w:vAlign w:val="bottom"/>
          </w:tcPr>
          <w:p w14:paraId="2E450D95" w14:textId="77777777" w:rsidR="001D3EFE" w:rsidRPr="00233439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233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019</w:t>
            </w:r>
            <w:r w:rsidRPr="00233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248</w:t>
            </w:r>
          </w:p>
        </w:tc>
        <w:tc>
          <w:tcPr>
            <w:tcW w:w="127" w:type="pct"/>
          </w:tcPr>
          <w:p w14:paraId="2A26E5F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1522B73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1,153,069</w:t>
            </w:r>
          </w:p>
        </w:tc>
        <w:tc>
          <w:tcPr>
            <w:tcW w:w="129" w:type="pct"/>
          </w:tcPr>
          <w:p w14:paraId="38599D04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0E96BCE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D6A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456</w:t>
            </w:r>
            <w:r w:rsidRPr="009D6A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883</w:t>
            </w:r>
          </w:p>
        </w:tc>
        <w:tc>
          <w:tcPr>
            <w:tcW w:w="127" w:type="pct"/>
          </w:tcPr>
          <w:p w14:paraId="75D9B75E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5C82D1" w14:textId="77777777" w:rsidR="001D3EFE" w:rsidRPr="008D4A59" w:rsidRDefault="001D3EF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(18,31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579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E1C" w:rsidRPr="005C2645" w14:paraId="15968768" w14:textId="77777777" w:rsidTr="008D4A59">
        <w:trPr>
          <w:trHeight w:hRule="exact" w:val="374"/>
        </w:trPr>
        <w:tc>
          <w:tcPr>
            <w:tcW w:w="2284" w:type="pct"/>
          </w:tcPr>
          <w:p w14:paraId="349EBF9F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ดอกเบี้ยจ่ายหุ้นกู้ที่มีลักษณะคล้ายทุน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492A04E9" w14:textId="77777777" w:rsidR="001D3EFE" w:rsidRPr="00233439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334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0B49CA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81AC0D9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(75,616)</w:t>
            </w:r>
          </w:p>
        </w:tc>
        <w:tc>
          <w:tcPr>
            <w:tcW w:w="129" w:type="pct"/>
          </w:tcPr>
          <w:p w14:paraId="0564FF0E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E9974BC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0201010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914FF64" w14:textId="77777777" w:rsidR="001D3EFE" w:rsidRPr="008D4A59" w:rsidRDefault="001D3EF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(75,616)</w:t>
            </w:r>
          </w:p>
        </w:tc>
      </w:tr>
      <w:tr w:rsidR="00885E1C" w:rsidRPr="005C2645" w14:paraId="6D2EAEF5" w14:textId="77777777" w:rsidTr="008D4A59">
        <w:trPr>
          <w:trHeight w:hRule="exact" w:val="374"/>
        </w:trPr>
        <w:tc>
          <w:tcPr>
            <w:tcW w:w="2284" w:type="pct"/>
          </w:tcPr>
          <w:p w14:paraId="4AD55FB8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รวมกําไร 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ขาดทุน) สําหรับงวดที่ใช้ในการคํานวณ</w:t>
            </w:r>
          </w:p>
        </w:tc>
        <w:tc>
          <w:tcPr>
            <w:tcW w:w="583" w:type="pct"/>
          </w:tcPr>
          <w:p w14:paraId="76C605DC" w14:textId="77777777" w:rsidR="001D3EFE" w:rsidRPr="00233439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5DBB7F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92D600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CB1DC7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7423EB8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6D1A78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B9D50B9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E1C" w:rsidRPr="005C2645" w14:paraId="35CABE0D" w14:textId="77777777" w:rsidTr="008D4A59">
        <w:trPr>
          <w:trHeight w:hRule="exact" w:val="374"/>
        </w:trPr>
        <w:tc>
          <w:tcPr>
            <w:tcW w:w="2284" w:type="pct"/>
          </w:tcPr>
          <w:p w14:paraId="32FAE078" w14:textId="1A1003A1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กําไร</w:t>
            </w:r>
            <w:r w:rsidR="00F317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D8231FC" w14:textId="77777777" w:rsidR="001D3EFE" w:rsidRPr="00233439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233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019</w:t>
            </w:r>
            <w:r w:rsidRPr="002334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33439">
              <w:rPr>
                <w:rFonts w:asciiTheme="majorBidi" w:hAnsiTheme="majorBidi" w:cstheme="majorBidi"/>
                <w:sz w:val="30"/>
                <w:szCs w:val="30"/>
                <w:cs/>
              </w:rPr>
              <w:t>248</w:t>
            </w:r>
          </w:p>
        </w:tc>
        <w:tc>
          <w:tcPr>
            <w:tcW w:w="127" w:type="pct"/>
          </w:tcPr>
          <w:p w14:paraId="66C47AF1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AAD6D0F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1,077,453</w:t>
            </w:r>
          </w:p>
        </w:tc>
        <w:tc>
          <w:tcPr>
            <w:tcW w:w="129" w:type="pct"/>
            <w:vAlign w:val="bottom"/>
          </w:tcPr>
          <w:p w14:paraId="0A3D9572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79AE458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9D6A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456</w:t>
            </w:r>
            <w:r w:rsidRPr="009D6A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6A46">
              <w:rPr>
                <w:rFonts w:asciiTheme="majorBidi" w:hAnsiTheme="majorBidi" w:cstheme="majorBidi"/>
                <w:sz w:val="30"/>
                <w:szCs w:val="30"/>
                <w:cs/>
              </w:rPr>
              <w:t>883</w:t>
            </w:r>
          </w:p>
        </w:tc>
        <w:tc>
          <w:tcPr>
            <w:tcW w:w="127" w:type="pct"/>
            <w:vAlign w:val="bottom"/>
          </w:tcPr>
          <w:p w14:paraId="0C36EB13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E4E8FB" w14:textId="77777777" w:rsidR="001D3EFE" w:rsidRPr="008D4A59" w:rsidRDefault="001D3EF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Theme="majorBidi" w:hAnsiTheme="majorBidi" w:cstheme="majorBidi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(93,92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579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5E1C" w:rsidRPr="005C2645" w14:paraId="5124A85F" w14:textId="77777777" w:rsidTr="008D4A59">
        <w:trPr>
          <w:trHeight w:hRule="exact" w:val="374"/>
        </w:trPr>
        <w:tc>
          <w:tcPr>
            <w:tcW w:w="2284" w:type="pct"/>
          </w:tcPr>
          <w:p w14:paraId="3DE9BC89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AF29601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7719415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B4ABCC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39CFC7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DE4CDD2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B8EAE5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A184BE7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E1C" w:rsidRPr="005C2645" w14:paraId="528B6633" w14:textId="77777777" w:rsidTr="008D4A59">
        <w:trPr>
          <w:trHeight w:hRule="exact" w:val="374"/>
        </w:trPr>
        <w:tc>
          <w:tcPr>
            <w:tcW w:w="2284" w:type="pct"/>
          </w:tcPr>
          <w:p w14:paraId="065C1AFC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83" w:type="pct"/>
          </w:tcPr>
          <w:p w14:paraId="1683DA31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563675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740A3D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B97092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206389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975815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2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21B0B40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E1C" w:rsidRPr="005C2645" w14:paraId="4AA94927" w14:textId="77777777" w:rsidTr="008D4A59">
        <w:trPr>
          <w:trHeight w:hRule="exact" w:val="374"/>
        </w:trPr>
        <w:tc>
          <w:tcPr>
            <w:tcW w:w="2284" w:type="pct"/>
          </w:tcPr>
          <w:p w14:paraId="48DC8519" w14:textId="77777777" w:rsidR="001D3EFE" w:rsidRPr="006D35DA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โดยไม่รวมหุ้นทุนซื้อคืน</w:t>
            </w:r>
            <w:r w:rsidRPr="006D35DA">
              <w:rPr>
                <w:rFonts w:ascii="Angsana New" w:hAnsi="Angsana New" w:cs="Angsana New"/>
                <w:sz w:val="30"/>
                <w:szCs w:val="30"/>
              </w:rPr>
              <w:t>*</w:t>
            </w: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6D35D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EEAF05D" w14:textId="77777777" w:rsidR="001D3EFE" w:rsidRPr="00233439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33439">
              <w:rPr>
                <w:rFonts w:asciiTheme="majorBidi" w:hAnsiTheme="majorBidi" w:cstheme="majorBidi"/>
                <w:sz w:val="30"/>
                <w:szCs w:val="30"/>
              </w:rPr>
              <w:t>4,166,118</w:t>
            </w:r>
          </w:p>
        </w:tc>
        <w:tc>
          <w:tcPr>
            <w:tcW w:w="127" w:type="pct"/>
          </w:tcPr>
          <w:p w14:paraId="26140949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9B505C4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sz w:val="30"/>
                <w:szCs w:val="30"/>
              </w:rPr>
              <w:t>4,435,939</w:t>
            </w:r>
          </w:p>
        </w:tc>
        <w:tc>
          <w:tcPr>
            <w:tcW w:w="129" w:type="pct"/>
          </w:tcPr>
          <w:p w14:paraId="60AB1EA5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FC3961B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sz w:val="30"/>
                <w:szCs w:val="30"/>
              </w:rPr>
              <w:t>4,166,118</w:t>
            </w:r>
          </w:p>
        </w:tc>
        <w:tc>
          <w:tcPr>
            <w:tcW w:w="127" w:type="pct"/>
          </w:tcPr>
          <w:p w14:paraId="2D624E72" w14:textId="77777777" w:rsidR="001D3EFE" w:rsidRPr="006D35D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2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682D94" w14:textId="77777777" w:rsidR="001D3EFE" w:rsidRPr="006D35DA" w:rsidRDefault="001D3EFE" w:rsidP="008D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488"/>
              <w:rPr>
                <w:rFonts w:ascii="Angsana New" w:hAnsi="Angsana New" w:cs="Angsana New"/>
                <w:sz w:val="30"/>
                <w:szCs w:val="30"/>
              </w:rPr>
            </w:pPr>
            <w:r w:rsidRPr="00C579F1">
              <w:rPr>
                <w:rFonts w:asciiTheme="majorBidi" w:hAnsiTheme="majorBidi" w:cstheme="majorBidi"/>
                <w:sz w:val="30"/>
                <w:szCs w:val="30"/>
              </w:rPr>
              <w:t>4,435,939</w:t>
            </w:r>
          </w:p>
        </w:tc>
      </w:tr>
      <w:tr w:rsidR="00885E1C" w:rsidRPr="005349BD" w14:paraId="079C364C" w14:textId="77777777" w:rsidTr="008D4A59">
        <w:trPr>
          <w:trHeight w:hRule="exact" w:val="374"/>
        </w:trPr>
        <w:tc>
          <w:tcPr>
            <w:tcW w:w="2284" w:type="pct"/>
          </w:tcPr>
          <w:p w14:paraId="5B683475" w14:textId="77777777" w:rsidR="001D3EFE" w:rsidRPr="008B5A88" w:rsidRDefault="001D3EFE" w:rsidP="001D3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บาทต่อหุ้น</w:t>
            </w:r>
            <w:r w:rsidRPr="00F13E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B15DCC" w14:textId="77777777" w:rsidR="001D3EFE" w:rsidRPr="009D6A46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127" w:type="pct"/>
          </w:tcPr>
          <w:p w14:paraId="7A682729" w14:textId="77777777" w:rsidR="001D3EFE" w:rsidRPr="00F13E0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8B337C0" w14:textId="77777777" w:rsidR="001D3EFE" w:rsidRPr="00F13E0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129" w:type="pct"/>
          </w:tcPr>
          <w:p w14:paraId="5E6E6AEF" w14:textId="77777777" w:rsidR="001D3EFE" w:rsidRPr="00F13E0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D0936C7" w14:textId="77777777" w:rsidR="001D3EFE" w:rsidRPr="00F13E0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A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1.07</w:t>
            </w:r>
          </w:p>
        </w:tc>
        <w:tc>
          <w:tcPr>
            <w:tcW w:w="127" w:type="pct"/>
          </w:tcPr>
          <w:p w14:paraId="758755F8" w14:textId="77777777" w:rsidR="001D3EFE" w:rsidRPr="00F13E0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3F9F797" w14:textId="77777777" w:rsidR="001D3EFE" w:rsidRPr="00F13E0A" w:rsidRDefault="001D3EFE" w:rsidP="001D3E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262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64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</w:tr>
    </w:tbl>
    <w:p w14:paraId="551A00CF" w14:textId="77777777" w:rsidR="00091F79" w:rsidRDefault="00091F79" w:rsidP="008F2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311E84D4" w14:textId="1CFD838A" w:rsidR="00AB022F" w:rsidRDefault="00157B13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57B13">
        <w:rPr>
          <w:rFonts w:asciiTheme="majorBidi" w:hAnsiTheme="majorBidi" w:cs="Angsana New"/>
          <w:spacing w:val="-2"/>
          <w:sz w:val="30"/>
          <w:szCs w:val="30"/>
        </w:rPr>
        <w:t xml:space="preserve">*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157B1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57B13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157B13">
        <w:rPr>
          <w:rFonts w:asciiTheme="majorBidi" w:hAnsiTheme="majorBidi" w:cs="Angsana New" w:hint="cs"/>
          <w:spacing w:val="-2"/>
          <w:sz w:val="30"/>
          <w:szCs w:val="30"/>
          <w:cs/>
        </w:rPr>
        <w:t>มีนาคม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73238" w:rsidRPr="008B5A88">
        <w:rPr>
          <w:rFonts w:asciiTheme="majorBidi" w:hAnsiTheme="majorBidi" w:cs="Angsana New"/>
          <w:spacing w:val="-2"/>
          <w:sz w:val="30"/>
          <w:szCs w:val="30"/>
        </w:rPr>
        <w:t>256</w:t>
      </w:r>
      <w:r>
        <w:rPr>
          <w:rFonts w:asciiTheme="majorBidi" w:hAnsiTheme="majorBidi" w:cs="Angsana New"/>
          <w:spacing w:val="-2"/>
          <w:sz w:val="30"/>
          <w:szCs w:val="30"/>
        </w:rPr>
        <w:t>8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มีหุ้นทุนซื้อคืนจํานวน</w:t>
      </w:r>
      <w:r w:rsidR="0035320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4618CA">
        <w:rPr>
          <w:rFonts w:asciiTheme="majorBidi" w:hAnsiTheme="majorBidi" w:cs="Angsana New"/>
          <w:spacing w:val="-2"/>
          <w:sz w:val="30"/>
          <w:szCs w:val="30"/>
        </w:rPr>
        <w:t>351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7A517C">
        <w:rPr>
          <w:rFonts w:asciiTheme="majorBidi" w:hAnsiTheme="majorBidi" w:cs="Angsana New" w:hint="cs"/>
          <w:spacing w:val="-2"/>
          <w:sz w:val="30"/>
          <w:szCs w:val="30"/>
          <w:cs/>
        </w:rPr>
        <w:t>ล้านหุ้น</w:t>
      </w:r>
      <w:r w:rsidR="00866868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E00B39" w:rsidRP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31 </w:t>
      </w:r>
      <w:r w:rsidR="00E00B39" w:rsidRPr="00E00B39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มีนาคม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>7</w:t>
      </w:r>
      <w:r w:rsidR="00866868" w:rsidRPr="008B5A88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: </w:t>
      </w:r>
      <w:r w:rsidR="0083151F">
        <w:rPr>
          <w:rFonts w:asciiTheme="majorBidi" w:hAnsiTheme="majorBidi" w:cs="Angsana New"/>
          <w:i/>
          <w:iCs/>
          <w:spacing w:val="-2"/>
          <w:sz w:val="30"/>
          <w:szCs w:val="30"/>
        </w:rPr>
        <w:t>2</w:t>
      </w:r>
      <w:r w:rsidR="00E00B39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86 </w:t>
      </w:r>
      <w:r w:rsidR="00866868" w:rsidRPr="00E122C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ล้านหุ้น)</w:t>
      </w:r>
      <w:r w:rsidR="00DA07FE" w:rsidRPr="008B5A8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 xml:space="preserve">(หมายเหตุข้อ 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</w:rPr>
        <w:t>13</w:t>
      </w:r>
      <w:r w:rsidR="00DA07FE" w:rsidRPr="007A517C">
        <w:rPr>
          <w:rFonts w:asciiTheme="majorBidi" w:hAnsiTheme="majorBidi" w:cs="Angsana New"/>
          <w:spacing w:val="-2"/>
          <w:sz w:val="30"/>
          <w:szCs w:val="30"/>
          <w:cs/>
        </w:rPr>
        <w:t>)</w:t>
      </w:r>
    </w:p>
    <w:p w14:paraId="017AA040" w14:textId="77777777" w:rsidR="00AB022F" w:rsidRPr="008B5A88" w:rsidRDefault="00AB022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A7CC5C0" w14:textId="48A4DEFB" w:rsidR="00AB022F" w:rsidRDefault="00C057DF" w:rsidP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8B5A88">
        <w:rPr>
          <w:rFonts w:asciiTheme="majorBidi" w:hAnsiTheme="majorBidi" w:cs="Angsana New"/>
          <w:sz w:val="30"/>
          <w:szCs w:val="30"/>
          <w:cs/>
        </w:rPr>
        <w:t>บริษัทไม่มีการออกหุ้นสามัญเทียบเท่าปรับลดในระหว่างงวดที่นําเสนอรายงาน ดังนั้น จึงไม่มีการนําเสนอกําไรต่อหุ้น</w:t>
      </w:r>
      <w:r w:rsidRPr="00C057DF">
        <w:rPr>
          <w:rFonts w:asciiTheme="majorBidi" w:hAnsiTheme="majorBidi" w:cs="Angsana New" w:hint="cs"/>
          <w:sz w:val="30"/>
          <w:szCs w:val="30"/>
          <w:cs/>
        </w:rPr>
        <w:t>ปรับลด</w:t>
      </w:r>
    </w:p>
    <w:p w14:paraId="780B16E0" w14:textId="77777777" w:rsidR="00AB022F" w:rsidRDefault="00AB0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2C6B820C" w14:textId="3DDA6E92" w:rsidR="00091F79" w:rsidRPr="00091CA0" w:rsidRDefault="00091F79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บุคคลหรือกิจการที่เกี่ยวข้องกัน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3368CB4C" w14:textId="77777777" w:rsidR="00091F79" w:rsidRPr="00173238" w:rsidRDefault="00091F79" w:rsidP="0017323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64BF148" w14:textId="2B6CDCA6" w:rsidR="00091F79" w:rsidRDefault="00091F79" w:rsidP="008F4522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บริษัทร่วม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และนโยบายการกำหนดราคา</w:t>
      </w:r>
      <w:r w:rsidRPr="000866BF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 xml:space="preserve">31 </w:t>
      </w:r>
      <w:r w:rsidRPr="000866BF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0866BF">
        <w:rPr>
          <w:rFonts w:asciiTheme="majorBidi" w:hAnsiTheme="majorBidi" w:cs="Angsana New"/>
          <w:bCs/>
          <w:sz w:val="30"/>
          <w:szCs w:val="30"/>
          <w:cs/>
        </w:rPr>
        <w:t xml:space="preserve"> </w:t>
      </w:r>
      <w:r w:rsidRPr="000866BF">
        <w:rPr>
          <w:rFonts w:asciiTheme="majorBidi" w:hAnsiTheme="majorBidi" w:cs="Angsana New"/>
          <w:bCs/>
          <w:sz w:val="30"/>
          <w:szCs w:val="30"/>
        </w:rPr>
        <w:t>256</w:t>
      </w:r>
      <w:r w:rsidR="000A0D87">
        <w:rPr>
          <w:rFonts w:asciiTheme="majorBidi" w:hAnsiTheme="majorBidi" w:cs="Angsana New"/>
          <w:bCs/>
          <w:sz w:val="30"/>
          <w:szCs w:val="30"/>
        </w:rPr>
        <w:t>7</w:t>
      </w:r>
    </w:p>
    <w:p w14:paraId="39505E03" w14:textId="5B337DDE" w:rsidR="00C13C5A" w:rsidRPr="008B5A88" w:rsidRDefault="00C13C5A" w:rsidP="008B5A88">
      <w:pPr>
        <w:pStyle w:val="BodyText2"/>
        <w:tabs>
          <w:tab w:val="left" w:pos="540"/>
        </w:tabs>
        <w:ind w:left="540" w:right="20" w:firstLine="0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91F79" w:rsidRPr="00665100" w14:paraId="7F0D0833" w14:textId="77777777">
        <w:trPr>
          <w:tblHeader/>
        </w:trPr>
        <w:tc>
          <w:tcPr>
            <w:tcW w:w="2279" w:type="pct"/>
            <w:shd w:val="clear" w:color="auto" w:fill="auto"/>
          </w:tcPr>
          <w:p w14:paraId="1AB00876" w14:textId="6632A23A" w:rsidR="00091F79" w:rsidRPr="002655AF" w:rsidRDefault="00F50F54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E4153A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5B32539A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34BE2E9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D87" w:rsidRPr="00665100" w14:paraId="6ABBE350" w14:textId="77777777">
        <w:trPr>
          <w:tblHeader/>
        </w:trPr>
        <w:tc>
          <w:tcPr>
            <w:tcW w:w="2279" w:type="pct"/>
            <w:shd w:val="clear" w:color="auto" w:fill="auto"/>
          </w:tcPr>
          <w:p w14:paraId="32008E14" w14:textId="3C62795F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shd w:val="clear" w:color="auto" w:fill="auto"/>
          </w:tcPr>
          <w:p w14:paraId="5A57715A" w14:textId="10BA88E5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14:paraId="67A46C99" w14:textId="77777777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9E720CB" w14:textId="44D84301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22E1E536" w14:textId="77777777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231DCF" w14:textId="0ECC91B1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113B7C32" w14:textId="77777777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2185684" w14:textId="1DBF46A9" w:rsidR="000A0D87" w:rsidRPr="002655AF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1F79" w:rsidRPr="00665100" w14:paraId="4602EC18" w14:textId="77777777">
        <w:trPr>
          <w:tblHeader/>
        </w:trPr>
        <w:tc>
          <w:tcPr>
            <w:tcW w:w="2279" w:type="pct"/>
          </w:tcPr>
          <w:p w14:paraId="450C5A5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05F29320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55A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1F79" w:rsidRPr="00665100" w14:paraId="068AC590" w14:textId="77777777">
        <w:tc>
          <w:tcPr>
            <w:tcW w:w="2279" w:type="pct"/>
          </w:tcPr>
          <w:p w14:paraId="79283AC5" w14:textId="7FD0AC14" w:rsidR="00091F79" w:rsidRPr="002655AF" w:rsidRDefault="00E45ED3" w:rsidP="00265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81" w:type="pct"/>
          </w:tcPr>
          <w:p w14:paraId="1763808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471A67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5CCCD5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CED657B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5AFD59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FB5F4C2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7B7D81" w14:textId="77777777" w:rsidR="00091F79" w:rsidRPr="002655AF" w:rsidRDefault="00091F79" w:rsidP="002655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0D87" w:rsidRPr="00665100" w14:paraId="5B6B0050" w14:textId="77777777">
        <w:tc>
          <w:tcPr>
            <w:tcW w:w="2279" w:type="pct"/>
          </w:tcPr>
          <w:p w14:paraId="14C9D6FE" w14:textId="7181F79E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1E499229" w14:textId="14A43C2E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8F81A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D2C2AE" w14:textId="2B8EDAC3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8360C2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123BA42" w14:textId="0E3D469D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1,899,536</w:t>
            </w:r>
          </w:p>
        </w:tc>
        <w:tc>
          <w:tcPr>
            <w:tcW w:w="145" w:type="pct"/>
          </w:tcPr>
          <w:p w14:paraId="42AD5044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DED15D3" w14:textId="27ACBC8E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1,591,731</w:t>
            </w:r>
          </w:p>
        </w:tc>
      </w:tr>
      <w:tr w:rsidR="000A0D87" w:rsidRPr="00665100" w14:paraId="0B40A15B" w14:textId="77777777">
        <w:tc>
          <w:tcPr>
            <w:tcW w:w="2279" w:type="pct"/>
          </w:tcPr>
          <w:p w14:paraId="32F7F3E6" w14:textId="576575E4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D549B8A" w14:textId="7BA55CEB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2,085</w:t>
            </w:r>
          </w:p>
        </w:tc>
        <w:tc>
          <w:tcPr>
            <w:tcW w:w="129" w:type="pct"/>
          </w:tcPr>
          <w:p w14:paraId="61DFE6EE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5AB2495" w14:textId="226B30E6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338,243</w:t>
            </w:r>
          </w:p>
        </w:tc>
        <w:tc>
          <w:tcPr>
            <w:tcW w:w="128" w:type="pct"/>
          </w:tcPr>
          <w:p w14:paraId="71A74616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938B1A7" w14:textId="5FCABA58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45" w:type="pct"/>
          </w:tcPr>
          <w:p w14:paraId="4F0430A7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ECB6077" w14:textId="28CA62C9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291</w:t>
            </w:r>
          </w:p>
        </w:tc>
      </w:tr>
      <w:tr w:rsidR="000A0D87" w:rsidRPr="00665100" w14:paraId="3CBB8A22" w14:textId="77777777">
        <w:tc>
          <w:tcPr>
            <w:tcW w:w="2279" w:type="pct"/>
          </w:tcPr>
          <w:p w14:paraId="497AD7BB" w14:textId="32A27CEC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8B2F934" w14:textId="11EA9AA9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3,759</w:t>
            </w:r>
          </w:p>
        </w:tc>
        <w:tc>
          <w:tcPr>
            <w:tcW w:w="129" w:type="pct"/>
          </w:tcPr>
          <w:p w14:paraId="550EF251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972F0A2" w14:textId="053FBB0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  <w:tc>
          <w:tcPr>
            <w:tcW w:w="128" w:type="pct"/>
          </w:tcPr>
          <w:p w14:paraId="09863D36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E70998" w14:textId="7F5B9C7B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145" w:type="pct"/>
          </w:tcPr>
          <w:p w14:paraId="23680947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938A269" w14:textId="773C92A1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459</w:t>
            </w:r>
          </w:p>
        </w:tc>
      </w:tr>
      <w:tr w:rsidR="000A0D87" w:rsidRPr="00665100" w14:paraId="1CCD4F08" w14:textId="77777777">
        <w:tc>
          <w:tcPr>
            <w:tcW w:w="2279" w:type="pct"/>
          </w:tcPr>
          <w:p w14:paraId="5D5333C2" w14:textId="0855E450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5BF571E4" w14:textId="703BFF76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155,286</w:t>
            </w:r>
          </w:p>
        </w:tc>
        <w:tc>
          <w:tcPr>
            <w:tcW w:w="129" w:type="pct"/>
          </w:tcPr>
          <w:p w14:paraId="721F1E8D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EE4088D" w14:textId="78F6BC5A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165,501</w:t>
            </w:r>
          </w:p>
        </w:tc>
        <w:tc>
          <w:tcPr>
            <w:tcW w:w="128" w:type="pct"/>
          </w:tcPr>
          <w:p w14:paraId="7D28D07A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1D2CE8F" w14:textId="788F04B4" w:rsidR="000A0D87" w:rsidRPr="009758F3" w:rsidRDefault="0099742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61,529</w:t>
            </w:r>
          </w:p>
        </w:tc>
        <w:tc>
          <w:tcPr>
            <w:tcW w:w="145" w:type="pct"/>
          </w:tcPr>
          <w:p w14:paraId="2F4B0FB4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DA6385E" w14:textId="69D233FB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69,451</w:t>
            </w:r>
          </w:p>
        </w:tc>
      </w:tr>
      <w:tr w:rsidR="000A0D87" w:rsidRPr="00665100" w14:paraId="4EC9ADB2" w14:textId="77777777" w:rsidTr="008D4A59">
        <w:trPr>
          <w:trHeight w:hRule="exact" w:val="144"/>
        </w:trPr>
        <w:tc>
          <w:tcPr>
            <w:tcW w:w="2279" w:type="pct"/>
          </w:tcPr>
          <w:p w14:paraId="0B5DBA81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5C89D1D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40287F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45E4423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68CECE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2D27161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46717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7039075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2B518E10" w14:textId="77777777">
        <w:tc>
          <w:tcPr>
            <w:tcW w:w="2279" w:type="pct"/>
          </w:tcPr>
          <w:p w14:paraId="2A1973A9" w14:textId="7987E0B5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1" w:type="pct"/>
            <w:vAlign w:val="bottom"/>
          </w:tcPr>
          <w:p w14:paraId="2D76E6BF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7F0ABF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5CC27AA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A7C45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71E6944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B91578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B79662C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2E05D91" w14:textId="77777777">
        <w:tc>
          <w:tcPr>
            <w:tcW w:w="2279" w:type="pct"/>
          </w:tcPr>
          <w:p w14:paraId="72C3BAD3" w14:textId="0DFABF60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59E327A3" w14:textId="1108FA62" w:rsidR="000A0D87" w:rsidRPr="009758F3" w:rsidRDefault="00903BEC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A748322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2D7B745" w14:textId="6BB88146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89EBF17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D1593D8" w14:textId="276485EA" w:rsidR="000A0D87" w:rsidRPr="009758F3" w:rsidRDefault="00FC3770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449,067</w:t>
            </w:r>
          </w:p>
        </w:tc>
        <w:tc>
          <w:tcPr>
            <w:tcW w:w="145" w:type="pct"/>
          </w:tcPr>
          <w:p w14:paraId="4FD5B20A" w14:textId="77777777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41C0B0A" w14:textId="424926AC" w:rsidR="000A0D87" w:rsidRPr="009758F3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809,382</w:t>
            </w:r>
          </w:p>
        </w:tc>
      </w:tr>
      <w:tr w:rsidR="000A0D87" w:rsidRPr="00665100" w14:paraId="6E65BA87" w14:textId="77777777">
        <w:tc>
          <w:tcPr>
            <w:tcW w:w="2279" w:type="pct"/>
          </w:tcPr>
          <w:p w14:paraId="047262D7" w14:textId="3ECDFE70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33467972" w14:textId="207A33BB" w:rsidR="000A0D87" w:rsidRPr="009758F3" w:rsidRDefault="00903BEC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  <w:tc>
          <w:tcPr>
            <w:tcW w:w="129" w:type="pct"/>
          </w:tcPr>
          <w:p w14:paraId="31ADCBC1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36E6D92" w14:textId="074638FB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711</w:t>
            </w:r>
          </w:p>
        </w:tc>
        <w:tc>
          <w:tcPr>
            <w:tcW w:w="128" w:type="pct"/>
          </w:tcPr>
          <w:p w14:paraId="6E6E7EA9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FFE06B8" w14:textId="6ECFE765" w:rsidR="000A0D87" w:rsidRPr="009758F3" w:rsidRDefault="00FC3770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5474EB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6163E6E" w14:textId="0270E6DF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D87" w:rsidRPr="00665100" w14:paraId="53868C6A" w14:textId="77777777" w:rsidTr="008D4A59">
        <w:trPr>
          <w:trHeight w:hRule="exact" w:val="144"/>
        </w:trPr>
        <w:tc>
          <w:tcPr>
            <w:tcW w:w="2279" w:type="pct"/>
          </w:tcPr>
          <w:p w14:paraId="27C3968C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157345F7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4FC4B0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9395101" w14:textId="77777777" w:rsidR="000A0D87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E56EA1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AD1EA1C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0F02ED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4EFEDE8" w14:textId="77777777" w:rsidR="000A0D87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4A0A1877" w14:textId="77777777">
        <w:tc>
          <w:tcPr>
            <w:tcW w:w="2279" w:type="pct"/>
          </w:tcPr>
          <w:p w14:paraId="0A9DD5F8" w14:textId="01313E96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  <w:vAlign w:val="bottom"/>
          </w:tcPr>
          <w:p w14:paraId="642652F3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91589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67CBF9C4" w14:textId="75ECDBCD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739BB9B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CDEF643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A30B9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4BEE85" w14:textId="7EF41C41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352679B4" w14:textId="77777777">
        <w:tc>
          <w:tcPr>
            <w:tcW w:w="2279" w:type="pct"/>
          </w:tcPr>
          <w:p w14:paraId="00597742" w14:textId="445F5CF4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340D348" w14:textId="190E46A1" w:rsidR="000A0D87" w:rsidRPr="009758F3" w:rsidRDefault="00914E4A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8F61C64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44AC0920" w14:textId="4D2451E9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6DE41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31E91DFC" w14:textId="5B696EEC" w:rsidR="000A0D87" w:rsidRPr="009758F3" w:rsidRDefault="00914E4A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5,100,038</w:t>
            </w:r>
          </w:p>
        </w:tc>
        <w:tc>
          <w:tcPr>
            <w:tcW w:w="145" w:type="pct"/>
          </w:tcPr>
          <w:p w14:paraId="57301321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A5AB6DF" w14:textId="292F1893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644,562</w:t>
            </w:r>
          </w:p>
        </w:tc>
      </w:tr>
      <w:tr w:rsidR="000A0D87" w:rsidRPr="00665100" w14:paraId="65509977" w14:textId="77777777">
        <w:tc>
          <w:tcPr>
            <w:tcW w:w="2279" w:type="pct"/>
          </w:tcPr>
          <w:p w14:paraId="54D3CF1F" w14:textId="09C8534F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5CBDCCA0" w14:textId="53B8560B" w:rsidR="000A0D87" w:rsidRPr="009758F3" w:rsidRDefault="00914E4A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5FF355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4070296" w14:textId="05673575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FAEDF6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487DC6C" w14:textId="76D1453F" w:rsidR="000A0D87" w:rsidRPr="009758F3" w:rsidRDefault="00914E4A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75,000</w:t>
            </w:r>
          </w:p>
        </w:tc>
        <w:tc>
          <w:tcPr>
            <w:tcW w:w="145" w:type="pct"/>
          </w:tcPr>
          <w:p w14:paraId="3B1FDDFF" w14:textId="77777777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0945368" w14:textId="0ECE93A0" w:rsidR="000A0D87" w:rsidRPr="009758F3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50,000</w:t>
            </w:r>
          </w:p>
        </w:tc>
      </w:tr>
      <w:tr w:rsidR="000A0D87" w:rsidRPr="002655AF" w14:paraId="64D3D997" w14:textId="77777777" w:rsidTr="008D4A59">
        <w:trPr>
          <w:trHeight w:hRule="exact" w:val="144"/>
        </w:trPr>
        <w:tc>
          <w:tcPr>
            <w:tcW w:w="2279" w:type="pct"/>
          </w:tcPr>
          <w:p w14:paraId="7AC0E772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557BE75D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67CACE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1DC0984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65EE22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4E6D7EBE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9A42A8B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A010971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395AF109" w14:textId="77777777">
        <w:tc>
          <w:tcPr>
            <w:tcW w:w="2279" w:type="pct"/>
          </w:tcPr>
          <w:p w14:paraId="7835A07C" w14:textId="7114C273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  <w:vAlign w:val="bottom"/>
          </w:tcPr>
          <w:p w14:paraId="3C5AB76C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3B862B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971AF4" w14:textId="20E14B7A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4F1DBE2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8D2D63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132952" w14:textId="77777777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6252074" w14:textId="0536C2F1" w:rsidR="000A0D87" w:rsidRPr="005236A2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14:paraId="478EB822" w14:textId="77777777">
        <w:tc>
          <w:tcPr>
            <w:tcW w:w="2279" w:type="pct"/>
          </w:tcPr>
          <w:p w14:paraId="70DDB983" w14:textId="4474BB3A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0522CF3A" w14:textId="6F2790C5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74A8A2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D760A0B" w14:textId="6C42CD78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6C34DE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34FF92" w14:textId="1AF541E7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66,645</w:t>
            </w:r>
          </w:p>
        </w:tc>
        <w:tc>
          <w:tcPr>
            <w:tcW w:w="145" w:type="pct"/>
          </w:tcPr>
          <w:p w14:paraId="3A3D2C20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7D2A848" w14:textId="484BCD7F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81,578</w:t>
            </w:r>
          </w:p>
        </w:tc>
      </w:tr>
      <w:tr w:rsidR="000A0D87" w14:paraId="47A17A63" w14:textId="77777777">
        <w:tc>
          <w:tcPr>
            <w:tcW w:w="2279" w:type="pct"/>
          </w:tcPr>
          <w:p w14:paraId="493AD25C" w14:textId="71A63996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70A4DD60" w14:textId="5BE9C030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7,522</w:t>
            </w:r>
          </w:p>
        </w:tc>
        <w:tc>
          <w:tcPr>
            <w:tcW w:w="129" w:type="pct"/>
          </w:tcPr>
          <w:p w14:paraId="7FCD906D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C2A9CD0" w14:textId="59D1717F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7,686</w:t>
            </w:r>
          </w:p>
        </w:tc>
        <w:tc>
          <w:tcPr>
            <w:tcW w:w="128" w:type="pct"/>
          </w:tcPr>
          <w:p w14:paraId="59CE8ABD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AD50D2" w14:textId="4DEDF7D6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0B02722B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7E281FB" w14:textId="1F1749BF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0A0D87" w14:paraId="387FC4D0" w14:textId="77777777">
        <w:trPr>
          <w:trHeight w:val="308"/>
        </w:trPr>
        <w:tc>
          <w:tcPr>
            <w:tcW w:w="2279" w:type="pct"/>
          </w:tcPr>
          <w:p w14:paraId="18E0F9B7" w14:textId="2E944B38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09D89B7B" w14:textId="317EDD8F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D1616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C935EB9" w14:textId="52FC0D8C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8" w:type="pct"/>
          </w:tcPr>
          <w:p w14:paraId="1CA5CE07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DDAED2" w14:textId="3D499A12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8884AF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E56F19D" w14:textId="5B74D83C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0A0D87" w14:paraId="77F0C686" w14:textId="77777777">
        <w:tc>
          <w:tcPr>
            <w:tcW w:w="2279" w:type="pct"/>
          </w:tcPr>
          <w:p w14:paraId="18AE42EC" w14:textId="0BE9B60D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704A05AA" w14:textId="6B0694E8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129" w:type="pct"/>
          </w:tcPr>
          <w:p w14:paraId="62C831DB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52D9C5D" w14:textId="2AA089BB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28" w:type="pct"/>
          </w:tcPr>
          <w:p w14:paraId="31D474A7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E8BEE7A" w14:textId="4BA86966" w:rsidR="000A0D87" w:rsidRPr="006B323E" w:rsidRDefault="0075642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145" w:type="pct"/>
          </w:tcPr>
          <w:p w14:paraId="1948A6E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3387518" w14:textId="2C986A50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0A0D87" w14:paraId="06229A1C" w14:textId="77777777" w:rsidTr="008D4A59">
        <w:trPr>
          <w:trHeight w:hRule="exact" w:val="144"/>
        </w:trPr>
        <w:tc>
          <w:tcPr>
            <w:tcW w:w="2279" w:type="pct"/>
          </w:tcPr>
          <w:p w14:paraId="34579906" w14:textId="77777777" w:rsidR="002008E9" w:rsidRDefault="002008E9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7A757" w14:textId="77777777" w:rsidR="002008E9" w:rsidRDefault="002008E9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3D629" w14:textId="77777777" w:rsidR="002008E9" w:rsidRDefault="002008E9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4E64D7" w14:textId="77777777" w:rsidR="002008E9" w:rsidRPr="002655AF" w:rsidRDefault="002008E9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A7F6ED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CCD732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E687AE0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3E9174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5F042E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3027E8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A77EF43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2C705057" w14:textId="77777777">
        <w:tc>
          <w:tcPr>
            <w:tcW w:w="2279" w:type="pct"/>
          </w:tcPr>
          <w:p w14:paraId="52B5C454" w14:textId="5A9B4AD5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81" w:type="pct"/>
          </w:tcPr>
          <w:p w14:paraId="2239B763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3D27E2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42FD78E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0A6D1CE2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6F9C9B8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C537E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  <w:tab w:val="decimal" w:pos="892"/>
              </w:tabs>
              <w:spacing w:after="0"/>
              <w:ind w:left="-108" w:right="-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EDBAC5D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67EE8BC9" w14:textId="77777777">
        <w:tc>
          <w:tcPr>
            <w:tcW w:w="2279" w:type="pct"/>
          </w:tcPr>
          <w:p w14:paraId="6BC6EA4D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49177DDD" w14:textId="348BAC97" w:rsidR="000A0D87" w:rsidRPr="006B323E" w:rsidRDefault="00D12BAF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4464B9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BD8D417" w14:textId="214B1E1B" w:rsidR="000A0D87" w:rsidRPr="002008E9" w:rsidRDefault="00DA478E" w:rsidP="007E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2008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4D49C0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8132AF6" w14:textId="0D53479A" w:rsidR="000A0D87" w:rsidRPr="006B323E" w:rsidRDefault="00EF0004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643,151</w:t>
            </w:r>
          </w:p>
        </w:tc>
        <w:tc>
          <w:tcPr>
            <w:tcW w:w="145" w:type="pct"/>
          </w:tcPr>
          <w:p w14:paraId="0263DB8A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BE9EB23" w14:textId="2CDB6918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517,713</w:t>
            </w:r>
          </w:p>
        </w:tc>
      </w:tr>
      <w:tr w:rsidR="000A0D87" w:rsidRPr="00665100" w14:paraId="7961212C" w14:textId="77777777">
        <w:tc>
          <w:tcPr>
            <w:tcW w:w="2279" w:type="pct"/>
          </w:tcPr>
          <w:p w14:paraId="45758858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48FC6824" w14:textId="6D68DBA5" w:rsidR="000A0D87" w:rsidRPr="006B323E" w:rsidRDefault="00D12BAF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288,910</w:t>
            </w:r>
          </w:p>
        </w:tc>
        <w:tc>
          <w:tcPr>
            <w:tcW w:w="129" w:type="pct"/>
          </w:tcPr>
          <w:p w14:paraId="1634148F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7055F81" w14:textId="59CEC102" w:rsidR="000A0D87" w:rsidRPr="002008E9" w:rsidRDefault="00DA478E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2008E9">
              <w:rPr>
                <w:rFonts w:ascii="Angsana New" w:hAnsi="Angsana New" w:cs="Angsana New"/>
                <w:sz w:val="30"/>
                <w:szCs w:val="30"/>
              </w:rPr>
              <w:t>376,638</w:t>
            </w:r>
          </w:p>
        </w:tc>
        <w:tc>
          <w:tcPr>
            <w:tcW w:w="128" w:type="pct"/>
          </w:tcPr>
          <w:p w14:paraId="542DC27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A8AFB17" w14:textId="4EEE92CC" w:rsidR="000A0D87" w:rsidRPr="006B323E" w:rsidRDefault="00EF0004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CF9EB6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808819B" w14:textId="785B8832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</w:tr>
      <w:tr w:rsidR="000A0D87" w:rsidRPr="00665100" w14:paraId="55FBD3B4" w14:textId="77777777">
        <w:tc>
          <w:tcPr>
            <w:tcW w:w="2279" w:type="pct"/>
          </w:tcPr>
          <w:p w14:paraId="1E429D95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1" w:type="pct"/>
            <w:vAlign w:val="bottom"/>
          </w:tcPr>
          <w:p w14:paraId="7CA415B2" w14:textId="6ABF2B05" w:rsidR="000A0D87" w:rsidRPr="006B323E" w:rsidRDefault="00D12BAF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76,227</w:t>
            </w:r>
          </w:p>
        </w:tc>
        <w:tc>
          <w:tcPr>
            <w:tcW w:w="129" w:type="pct"/>
          </w:tcPr>
          <w:p w14:paraId="3DE15330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41264B" w14:textId="6BCF4357" w:rsidR="000A0D87" w:rsidRPr="002008E9" w:rsidRDefault="00DA478E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2008E9">
              <w:rPr>
                <w:rFonts w:ascii="Angsana New" w:hAnsi="Angsana New" w:cs="Angsana New"/>
                <w:sz w:val="30"/>
                <w:szCs w:val="30"/>
              </w:rPr>
              <w:t>52,597</w:t>
            </w:r>
          </w:p>
        </w:tc>
        <w:tc>
          <w:tcPr>
            <w:tcW w:w="128" w:type="pct"/>
          </w:tcPr>
          <w:p w14:paraId="4666B428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D1A431D" w14:textId="31826A43" w:rsidR="000A0D87" w:rsidRPr="006B323E" w:rsidRDefault="00EF0004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45" w:type="pct"/>
          </w:tcPr>
          <w:p w14:paraId="238D8E8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8A250A1" w14:textId="6A84D521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D87" w:rsidRPr="00665100" w14:paraId="72F60FE9" w14:textId="77777777">
        <w:tc>
          <w:tcPr>
            <w:tcW w:w="2279" w:type="pct"/>
          </w:tcPr>
          <w:p w14:paraId="7C45539F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0AA5FD84" w14:textId="42E2562D" w:rsidR="000A0D87" w:rsidRPr="006B323E" w:rsidRDefault="00D12BAF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187,717</w:t>
            </w:r>
          </w:p>
        </w:tc>
        <w:tc>
          <w:tcPr>
            <w:tcW w:w="129" w:type="pct"/>
          </w:tcPr>
          <w:p w14:paraId="1CFB6315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314E3F5" w14:textId="095743BD" w:rsidR="000A0D87" w:rsidRPr="002008E9" w:rsidRDefault="00DA478E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2008E9">
              <w:rPr>
                <w:rFonts w:ascii="Angsana New" w:hAnsi="Angsana New" w:cs="Angsana New"/>
                <w:sz w:val="30"/>
                <w:szCs w:val="30"/>
              </w:rPr>
              <w:t>331,998</w:t>
            </w:r>
          </w:p>
        </w:tc>
        <w:tc>
          <w:tcPr>
            <w:tcW w:w="128" w:type="pct"/>
          </w:tcPr>
          <w:p w14:paraId="037A2B37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0D87E2E" w14:textId="7333511F" w:rsidR="000A0D87" w:rsidRPr="006B323E" w:rsidRDefault="00EF0004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22,788</w:t>
            </w:r>
          </w:p>
        </w:tc>
        <w:tc>
          <w:tcPr>
            <w:tcW w:w="145" w:type="pct"/>
          </w:tcPr>
          <w:p w14:paraId="0C6D49B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7B26C6A" w14:textId="04F153A5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36,113</w:t>
            </w:r>
          </w:p>
        </w:tc>
      </w:tr>
      <w:tr w:rsidR="002344AD" w:rsidRPr="00665100" w14:paraId="0977701E" w14:textId="77777777">
        <w:tc>
          <w:tcPr>
            <w:tcW w:w="2279" w:type="pct"/>
          </w:tcPr>
          <w:p w14:paraId="7A87E797" w14:textId="77777777" w:rsidR="002344AD" w:rsidRPr="002655AF" w:rsidRDefault="002344AD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4ACC7368" w14:textId="77777777" w:rsidR="002344AD" w:rsidRPr="00C858A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7437D2" w14:textId="77777777" w:rsidR="002344AD" w:rsidRPr="006B323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58E415E" w14:textId="77777777" w:rsidR="002344AD" w:rsidRPr="002008E9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D6E70F6" w14:textId="77777777" w:rsidR="002344AD" w:rsidRPr="006B323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F087F2" w14:textId="77777777" w:rsidR="002344AD" w:rsidRPr="00C858A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9C5569" w14:textId="77777777" w:rsidR="002344AD" w:rsidRPr="006B323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68578C8" w14:textId="77777777" w:rsidR="002344AD" w:rsidRPr="00987530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44AD" w:rsidRPr="00665100" w14:paraId="09215B14" w14:textId="77777777">
        <w:tc>
          <w:tcPr>
            <w:tcW w:w="2279" w:type="pct"/>
          </w:tcPr>
          <w:p w14:paraId="3CA55A5A" w14:textId="77777777" w:rsidR="002344AD" w:rsidRPr="002655AF" w:rsidRDefault="002344AD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E88010B" w14:textId="77777777" w:rsidR="002344AD" w:rsidRPr="00C858A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9CCE60" w14:textId="77777777" w:rsidR="002344AD" w:rsidRPr="006B323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4A60860" w14:textId="77777777" w:rsidR="002344AD" w:rsidRPr="002008E9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9C1A00" w14:textId="77777777" w:rsidR="002344AD" w:rsidRPr="006B323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F9E44A5" w14:textId="77777777" w:rsidR="002344AD" w:rsidRPr="00C858A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C5532" w14:textId="77777777" w:rsidR="002344AD" w:rsidRPr="006B323E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51D1E54" w14:textId="77777777" w:rsidR="002344AD" w:rsidRPr="00987530" w:rsidRDefault="002344AD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4E378F6A" w14:textId="77777777">
        <w:tc>
          <w:tcPr>
            <w:tcW w:w="2279" w:type="pct"/>
          </w:tcPr>
          <w:p w14:paraId="197B6022" w14:textId="43B950DB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ซื้อที่ดิน อาคารและอุปกรณ์</w:t>
            </w:r>
          </w:p>
        </w:tc>
        <w:tc>
          <w:tcPr>
            <w:tcW w:w="581" w:type="pct"/>
          </w:tcPr>
          <w:p w14:paraId="2D23B605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0AA419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9463B76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63D251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1E884CF6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FD438B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81524F5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9F7E613" w14:textId="77777777">
        <w:tc>
          <w:tcPr>
            <w:tcW w:w="2279" w:type="pct"/>
          </w:tcPr>
          <w:p w14:paraId="224769D0" w14:textId="291C95F5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vAlign w:val="bottom"/>
          </w:tcPr>
          <w:p w14:paraId="28B30D2E" w14:textId="555D1569" w:rsidR="000A0D87" w:rsidRPr="006B323E" w:rsidRDefault="006C3FB5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0D7586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37629163" w14:textId="5835AA92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B70589B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000423C1" w14:textId="14D53740" w:rsidR="000A0D87" w:rsidRPr="006B323E" w:rsidRDefault="006C3FB5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DC56BD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4F87045" w14:textId="4CC77912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2,314</w:t>
            </w:r>
          </w:p>
        </w:tc>
      </w:tr>
      <w:tr w:rsidR="000A0D87" w:rsidRPr="00665100" w14:paraId="1DD3E23D" w14:textId="77777777">
        <w:tc>
          <w:tcPr>
            <w:tcW w:w="2279" w:type="pct"/>
          </w:tcPr>
          <w:p w14:paraId="23877D46" w14:textId="2A8FA256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1" w:type="pct"/>
            <w:vAlign w:val="bottom"/>
          </w:tcPr>
          <w:p w14:paraId="1FDDA79F" w14:textId="6F0B485D" w:rsidR="000A0D87" w:rsidRPr="006B323E" w:rsidRDefault="006C3FB5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25,906</w:t>
            </w:r>
          </w:p>
        </w:tc>
        <w:tc>
          <w:tcPr>
            <w:tcW w:w="129" w:type="pct"/>
          </w:tcPr>
          <w:p w14:paraId="1574334A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25E05E06" w14:textId="1E892239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10,449</w:t>
            </w:r>
          </w:p>
        </w:tc>
        <w:tc>
          <w:tcPr>
            <w:tcW w:w="128" w:type="pct"/>
          </w:tcPr>
          <w:p w14:paraId="2B83D23D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B2541A1" w14:textId="52B53FE1" w:rsidR="000A0D87" w:rsidRPr="006B323E" w:rsidRDefault="006C3FB5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F53A4AA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6E0EC3F" w14:textId="5238E7BC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987530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0A0D87" w:rsidRPr="00665100" w14:paraId="34614761" w14:textId="77777777" w:rsidTr="008D4A59">
        <w:trPr>
          <w:trHeight w:hRule="exact" w:val="144"/>
        </w:trPr>
        <w:tc>
          <w:tcPr>
            <w:tcW w:w="2279" w:type="pct"/>
          </w:tcPr>
          <w:p w14:paraId="011BE85E" w14:textId="7777777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14:paraId="26AE1081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BBDAB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07C35AA5" w14:textId="10CC28BF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C791CDE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bottom"/>
          </w:tcPr>
          <w:p w14:paraId="7D5561F0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B269A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E24C9E0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241EBD6B" w14:textId="77777777" w:rsidTr="0050291B">
        <w:tc>
          <w:tcPr>
            <w:tcW w:w="2279" w:type="pct"/>
          </w:tcPr>
          <w:p w14:paraId="1D0BD05D" w14:textId="49A6A397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581" w:type="pct"/>
          </w:tcPr>
          <w:p w14:paraId="6945385B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FDA38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B3640B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11E1B3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E0C527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9C563AC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48D8471" w14:textId="77777777" w:rsidR="000A0D87" w:rsidRPr="006B323E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3BC21956" w14:textId="77777777" w:rsidTr="008D4A59">
        <w:tc>
          <w:tcPr>
            <w:tcW w:w="2279" w:type="pct"/>
          </w:tcPr>
          <w:p w14:paraId="68543521" w14:textId="6780EDD9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1872136" w14:textId="44AC0B31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73,064</w:t>
            </w:r>
          </w:p>
        </w:tc>
        <w:tc>
          <w:tcPr>
            <w:tcW w:w="129" w:type="pct"/>
            <w:shd w:val="clear" w:color="auto" w:fill="auto"/>
          </w:tcPr>
          <w:p w14:paraId="3811CF83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E52A597" w14:textId="14E095B3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D3DFE">
              <w:rPr>
                <w:rFonts w:ascii="Angsana New" w:hAnsi="Angsana New" w:cs="Angsana New"/>
                <w:sz w:val="30"/>
                <w:szCs w:val="30"/>
              </w:rPr>
              <w:t>90,028</w:t>
            </w:r>
          </w:p>
        </w:tc>
        <w:tc>
          <w:tcPr>
            <w:tcW w:w="128" w:type="pct"/>
            <w:shd w:val="clear" w:color="auto" w:fill="auto"/>
          </w:tcPr>
          <w:p w14:paraId="63A75E5B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26DBB45C" w14:textId="17364147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71,598</w:t>
            </w:r>
          </w:p>
        </w:tc>
        <w:tc>
          <w:tcPr>
            <w:tcW w:w="145" w:type="pct"/>
          </w:tcPr>
          <w:p w14:paraId="55A2E518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53BA1FB" w14:textId="73F0804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71,820</w:t>
            </w:r>
          </w:p>
        </w:tc>
      </w:tr>
      <w:tr w:rsidR="000A0D87" w:rsidRPr="00665100" w14:paraId="47070D8D" w14:textId="77777777" w:rsidTr="008D4A59">
        <w:tc>
          <w:tcPr>
            <w:tcW w:w="2279" w:type="pct"/>
          </w:tcPr>
          <w:p w14:paraId="0F5828C6" w14:textId="7D2F4F4C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shd w:val="clear" w:color="auto" w:fill="auto"/>
          </w:tcPr>
          <w:p w14:paraId="4420E4EF" w14:textId="1772F88B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6,034</w:t>
            </w:r>
          </w:p>
        </w:tc>
        <w:tc>
          <w:tcPr>
            <w:tcW w:w="129" w:type="pct"/>
            <w:shd w:val="clear" w:color="auto" w:fill="auto"/>
          </w:tcPr>
          <w:p w14:paraId="3CFB76B9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shd w:val="clear" w:color="auto" w:fill="auto"/>
          </w:tcPr>
          <w:p w14:paraId="16065F24" w14:textId="06DBB465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D3DFE">
              <w:rPr>
                <w:rFonts w:ascii="Angsana New" w:hAnsi="Angsana New" w:cs="Angsana New"/>
                <w:sz w:val="30"/>
                <w:szCs w:val="30"/>
              </w:rPr>
              <w:t>12,506</w:t>
            </w:r>
          </w:p>
        </w:tc>
        <w:tc>
          <w:tcPr>
            <w:tcW w:w="128" w:type="pct"/>
            <w:shd w:val="clear" w:color="auto" w:fill="auto"/>
          </w:tcPr>
          <w:p w14:paraId="0D7CA9F2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02904F6E" w14:textId="30B5A55E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2,505</w:t>
            </w:r>
          </w:p>
        </w:tc>
        <w:tc>
          <w:tcPr>
            <w:tcW w:w="145" w:type="pct"/>
          </w:tcPr>
          <w:p w14:paraId="7543F05F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695C4F" w14:textId="6C761156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1,017</w:t>
            </w:r>
          </w:p>
        </w:tc>
      </w:tr>
      <w:tr w:rsidR="000A0D87" w:rsidRPr="00665100" w14:paraId="632ED2F9" w14:textId="77777777" w:rsidTr="008D4A59">
        <w:tc>
          <w:tcPr>
            <w:tcW w:w="2279" w:type="pct"/>
          </w:tcPr>
          <w:p w14:paraId="35C4DE69" w14:textId="00464091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C953DC8" w14:textId="4395DBD1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11,660</w:t>
            </w:r>
          </w:p>
        </w:tc>
        <w:tc>
          <w:tcPr>
            <w:tcW w:w="129" w:type="pct"/>
            <w:shd w:val="clear" w:color="auto" w:fill="auto"/>
          </w:tcPr>
          <w:p w14:paraId="6470011D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7E79F1C" w14:textId="35A43B4B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DD3DFE">
              <w:rPr>
                <w:rFonts w:ascii="Angsana New" w:hAnsi="Angsana New" w:cs="Angsana New"/>
                <w:sz w:val="30"/>
                <w:szCs w:val="30"/>
              </w:rPr>
              <w:t>13,965</w:t>
            </w:r>
          </w:p>
        </w:tc>
        <w:tc>
          <w:tcPr>
            <w:tcW w:w="128" w:type="pct"/>
            <w:shd w:val="clear" w:color="auto" w:fill="auto"/>
          </w:tcPr>
          <w:p w14:paraId="4BCFCC63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DE0DC49" w14:textId="671EC481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sz w:val="30"/>
                <w:szCs w:val="30"/>
              </w:rPr>
              <w:t>11,660</w:t>
            </w:r>
          </w:p>
        </w:tc>
        <w:tc>
          <w:tcPr>
            <w:tcW w:w="145" w:type="pct"/>
          </w:tcPr>
          <w:p w14:paraId="366FD30F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00A7B5" w14:textId="0883FFAA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sz w:val="30"/>
                <w:szCs w:val="30"/>
              </w:rPr>
              <w:t>10,095</w:t>
            </w:r>
          </w:p>
        </w:tc>
      </w:tr>
      <w:tr w:rsidR="000A0D87" w:rsidRPr="00665100" w14:paraId="6C29C365" w14:textId="77777777" w:rsidTr="008D4A59">
        <w:tc>
          <w:tcPr>
            <w:tcW w:w="2279" w:type="pct"/>
          </w:tcPr>
          <w:p w14:paraId="2E19D648" w14:textId="473FC69C" w:rsidR="000A0D87" w:rsidRPr="002655AF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655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E5B1A" w14:textId="22657211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90,758</w:t>
            </w:r>
          </w:p>
        </w:tc>
        <w:tc>
          <w:tcPr>
            <w:tcW w:w="129" w:type="pct"/>
            <w:shd w:val="clear" w:color="auto" w:fill="auto"/>
          </w:tcPr>
          <w:p w14:paraId="6339D134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BB326" w14:textId="7883735A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3D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116,499</w:t>
            </w:r>
          </w:p>
        </w:tc>
        <w:tc>
          <w:tcPr>
            <w:tcW w:w="128" w:type="pct"/>
            <w:shd w:val="clear" w:color="auto" w:fill="auto"/>
          </w:tcPr>
          <w:p w14:paraId="0DB48AEE" w14:textId="77777777" w:rsidR="000A0D87" w:rsidRPr="00DD3DF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282EF" w14:textId="28D5AA8D" w:rsidR="000A0D87" w:rsidRPr="008D4A59" w:rsidRDefault="00DD3DFE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A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85,763</w:t>
            </w:r>
          </w:p>
        </w:tc>
        <w:tc>
          <w:tcPr>
            <w:tcW w:w="145" w:type="pct"/>
          </w:tcPr>
          <w:p w14:paraId="2CA5E6B0" w14:textId="77777777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FBBEF" w14:textId="4AF3D421" w:rsidR="000A0D87" w:rsidRPr="006B323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48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82,932</w:t>
            </w:r>
          </w:p>
        </w:tc>
      </w:tr>
    </w:tbl>
    <w:p w14:paraId="456983ED" w14:textId="01CF287A" w:rsidR="001F1188" w:rsidRDefault="001F1188" w:rsidP="009046A6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70CDEC16" w14:textId="36D6814B" w:rsidR="00E71B59" w:rsidRPr="007A695D" w:rsidRDefault="007A695D" w:rsidP="00E45ED3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ยอดคงเหลือกับบุลคลหรือกิจการที่เกี่ยวข้องกัน ณ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31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256</w:t>
      </w:r>
      <w:r w:rsidR="002C63A4">
        <w:rPr>
          <w:rFonts w:asciiTheme="majorBidi" w:hAnsiTheme="majorBidi"/>
          <w:sz w:val="30"/>
          <w:szCs w:val="30"/>
        </w:rPr>
        <w:t>8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และ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31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0A0D87" w:rsidRPr="000A0D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A0D87" w:rsidRPr="000A0D87">
        <w:rPr>
          <w:rFonts w:ascii="Angsana New" w:hAnsi="Angsana New" w:cs="Angsana New"/>
          <w:sz w:val="30"/>
          <w:szCs w:val="30"/>
          <w:cs/>
        </w:rPr>
        <w:t xml:space="preserve"> </w:t>
      </w:r>
      <w:r w:rsidR="002C63A4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2CC1FE" w14:textId="77777777" w:rsidR="003B4224" w:rsidRDefault="003B4224" w:rsidP="00E45ED3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169"/>
        <w:gridCol w:w="269"/>
        <w:gridCol w:w="91"/>
        <w:gridCol w:w="1170"/>
        <w:gridCol w:w="358"/>
        <w:gridCol w:w="1172"/>
        <w:gridCol w:w="269"/>
        <w:gridCol w:w="1174"/>
      </w:tblGrid>
      <w:tr w:rsidR="00E71B59" w:rsidRPr="00665100" w14:paraId="0C267A34" w14:textId="77777777" w:rsidTr="008D4A59">
        <w:trPr>
          <w:tblHeader/>
        </w:trPr>
        <w:tc>
          <w:tcPr>
            <w:tcW w:w="1941" w:type="pct"/>
            <w:shd w:val="clear" w:color="auto" w:fill="auto"/>
          </w:tcPr>
          <w:p w14:paraId="34D8DA6D" w14:textId="31A443B5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pct"/>
            <w:gridSpan w:val="4"/>
            <w:shd w:val="clear" w:color="auto" w:fill="auto"/>
          </w:tcPr>
          <w:p w14:paraId="7E40469C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  <w:shd w:val="clear" w:color="auto" w:fill="auto"/>
          </w:tcPr>
          <w:p w14:paraId="02E1C5A9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  <w:shd w:val="clear" w:color="auto" w:fill="auto"/>
          </w:tcPr>
          <w:p w14:paraId="2A68A8F5" w14:textId="77777777" w:rsidR="00E71B59" w:rsidRPr="00665100" w:rsidRDefault="00E71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D87" w:rsidRPr="00665100" w14:paraId="3F500B57" w14:textId="77777777" w:rsidTr="008D4A59">
        <w:trPr>
          <w:tblHeader/>
        </w:trPr>
        <w:tc>
          <w:tcPr>
            <w:tcW w:w="1941" w:type="pct"/>
            <w:shd w:val="clear" w:color="auto" w:fill="auto"/>
          </w:tcPr>
          <w:p w14:paraId="3B2AD40A" w14:textId="6ACE0D0B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7515517B" w14:textId="20BD08BF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4DE3D15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37E21786" w14:textId="57EF139A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3" w:type="pct"/>
            <w:shd w:val="clear" w:color="auto" w:fill="auto"/>
          </w:tcPr>
          <w:p w14:paraId="77AD3642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B07863A" w14:textId="0581D06D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shd w:val="clear" w:color="auto" w:fill="auto"/>
          </w:tcPr>
          <w:p w14:paraId="7AB52979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304EEF6" w14:textId="1FFAC238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A0D87" w:rsidRPr="00665100" w14:paraId="406F50A7" w14:textId="77777777" w:rsidTr="008D4A59">
        <w:trPr>
          <w:tblHeader/>
        </w:trPr>
        <w:tc>
          <w:tcPr>
            <w:tcW w:w="1941" w:type="pct"/>
            <w:shd w:val="clear" w:color="auto" w:fill="auto"/>
          </w:tcPr>
          <w:p w14:paraId="56CB371A" w14:textId="77777777" w:rsidR="000A0D87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4"/>
                <w:tab w:val="left" w:pos="720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D0DD063" w14:textId="4A24CC1E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shd w:val="clear" w:color="auto" w:fill="auto"/>
          </w:tcPr>
          <w:p w14:paraId="26004E0B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74BEBAEF" w14:textId="17A4B83E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3" w:type="pct"/>
            <w:shd w:val="clear" w:color="auto" w:fill="auto"/>
          </w:tcPr>
          <w:p w14:paraId="541652D7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774F139" w14:textId="2B12ADDB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  <w:shd w:val="clear" w:color="auto" w:fill="auto"/>
          </w:tcPr>
          <w:p w14:paraId="5C56FFDB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0A260FC" w14:textId="6C7A2CB3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A0D87" w:rsidRPr="00665100" w14:paraId="2200EA10" w14:textId="77777777" w:rsidTr="008D4A59">
        <w:trPr>
          <w:tblHeader/>
        </w:trPr>
        <w:tc>
          <w:tcPr>
            <w:tcW w:w="1941" w:type="pct"/>
          </w:tcPr>
          <w:p w14:paraId="7CCFD661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59" w:type="pct"/>
            <w:gridSpan w:val="8"/>
          </w:tcPr>
          <w:p w14:paraId="4C6035E8" w14:textId="77777777" w:rsidR="000A0D87" w:rsidRPr="00665100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D87" w:rsidRPr="00665100" w14:paraId="14F54C3A" w14:textId="77777777" w:rsidTr="008D4A59">
        <w:tc>
          <w:tcPr>
            <w:tcW w:w="1941" w:type="pct"/>
          </w:tcPr>
          <w:p w14:paraId="1820270E" w14:textId="5324AF93" w:rsidR="000A0D87" w:rsidRPr="00256A66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2487034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A948CC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FEAC3E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" w:type="pct"/>
          </w:tcPr>
          <w:p w14:paraId="4C69710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42298D4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E4DAAB9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49B4D6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6A102A26" w14:textId="77777777" w:rsidTr="008D4A59">
        <w:tc>
          <w:tcPr>
            <w:tcW w:w="1941" w:type="pct"/>
          </w:tcPr>
          <w:p w14:paraId="2179FE73" w14:textId="77777777" w:rsidR="000A0D87" w:rsidRPr="00665100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235027" w14:textId="763E7CFC" w:rsidR="000A0D87" w:rsidRPr="00C858AE" w:rsidRDefault="00DB64F5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45C6C1DB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7507D8A7" w14:textId="73CE691F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490F86AA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3ADF54E" w14:textId="5C108E1A" w:rsidR="000A0D87" w:rsidRPr="00C858AE" w:rsidRDefault="007C68B6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1,289,341</w:t>
            </w:r>
          </w:p>
        </w:tc>
        <w:tc>
          <w:tcPr>
            <w:tcW w:w="145" w:type="pct"/>
          </w:tcPr>
          <w:p w14:paraId="73A8B176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9ACED16" w14:textId="50A3C4B2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1,225,737 </w:t>
            </w:r>
          </w:p>
        </w:tc>
      </w:tr>
      <w:tr w:rsidR="000A0D87" w14:paraId="344A0778" w14:textId="77777777" w:rsidTr="008D4A59">
        <w:tc>
          <w:tcPr>
            <w:tcW w:w="1941" w:type="pct"/>
          </w:tcPr>
          <w:p w14:paraId="092DE6C0" w14:textId="77777777" w:rsidR="000A0D87" w:rsidRPr="00665100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40F9F94A" w14:textId="564DD764" w:rsidR="000A0D87" w:rsidRPr="00C858AE" w:rsidRDefault="00DB64F5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194" w:type="pct"/>
            <w:gridSpan w:val="2"/>
          </w:tcPr>
          <w:p w14:paraId="50DD65CC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58971BC0" w14:textId="35BDB303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1,054 </w:t>
            </w:r>
          </w:p>
        </w:tc>
        <w:tc>
          <w:tcPr>
            <w:tcW w:w="193" w:type="pct"/>
          </w:tcPr>
          <w:p w14:paraId="38106A05" w14:textId="12C58CDD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C0106A" w14:textId="0228744F" w:rsidR="000A0D87" w:rsidRPr="00C858AE" w:rsidRDefault="007C68B6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5" w:type="pct"/>
          </w:tcPr>
          <w:p w14:paraId="2B42A11B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62B402E" w14:textId="49894578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</w:tr>
      <w:tr w:rsidR="000A0D87" w14:paraId="085F0EB7" w14:textId="77777777" w:rsidTr="008D4A59">
        <w:tc>
          <w:tcPr>
            <w:tcW w:w="1941" w:type="pct"/>
          </w:tcPr>
          <w:p w14:paraId="414FB326" w14:textId="2E05B3EE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299897BE" w14:textId="034CFD4F" w:rsidR="000A0D87" w:rsidRPr="00C858AE" w:rsidRDefault="00DB64F5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3,689</w:t>
            </w:r>
          </w:p>
        </w:tc>
        <w:tc>
          <w:tcPr>
            <w:tcW w:w="194" w:type="pct"/>
            <w:gridSpan w:val="2"/>
          </w:tcPr>
          <w:p w14:paraId="5E020CD1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0FB2A1FE" w14:textId="323ADC18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1,642 </w:t>
            </w:r>
          </w:p>
        </w:tc>
        <w:tc>
          <w:tcPr>
            <w:tcW w:w="193" w:type="pct"/>
          </w:tcPr>
          <w:p w14:paraId="52FD4E9C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BD9F7F" w14:textId="6502ADA6" w:rsidR="000A0D87" w:rsidRPr="00C858AE" w:rsidRDefault="007C68B6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79CA966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101B74DD" w14:textId="171A53D9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1,642 </w:t>
            </w:r>
          </w:p>
        </w:tc>
      </w:tr>
      <w:tr w:rsidR="000A0D87" w14:paraId="7ACC223A" w14:textId="77777777" w:rsidTr="008D4A59">
        <w:tc>
          <w:tcPr>
            <w:tcW w:w="1941" w:type="pct"/>
          </w:tcPr>
          <w:p w14:paraId="3B89584B" w14:textId="77777777" w:rsidR="000A0D87" w:rsidRPr="00E45ED3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F0D0439" w14:textId="3B9E7B58" w:rsidR="000A0D87" w:rsidRPr="00C858AE" w:rsidRDefault="00DB64F5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26,983</w:t>
            </w:r>
          </w:p>
        </w:tc>
        <w:tc>
          <w:tcPr>
            <w:tcW w:w="194" w:type="pct"/>
            <w:gridSpan w:val="2"/>
          </w:tcPr>
          <w:p w14:paraId="5167C36A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14C0A901" w14:textId="680F581D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28,454 </w:t>
            </w:r>
          </w:p>
        </w:tc>
        <w:tc>
          <w:tcPr>
            <w:tcW w:w="193" w:type="pct"/>
          </w:tcPr>
          <w:p w14:paraId="3E2049A1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7B57D27" w14:textId="32CCA6EE" w:rsidR="000A0D87" w:rsidRPr="00C858AE" w:rsidRDefault="007C68B6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11,110</w:t>
            </w:r>
          </w:p>
        </w:tc>
        <w:tc>
          <w:tcPr>
            <w:tcW w:w="145" w:type="pct"/>
          </w:tcPr>
          <w:p w14:paraId="088F2EF1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78088B12" w14:textId="2FB437CA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9,987 </w:t>
            </w:r>
          </w:p>
        </w:tc>
      </w:tr>
      <w:tr w:rsidR="000A0D87" w:rsidRPr="00665100" w14:paraId="24A2B794" w14:textId="77777777" w:rsidTr="008D4A59">
        <w:trPr>
          <w:trHeight w:hRule="exact" w:val="216"/>
        </w:trPr>
        <w:tc>
          <w:tcPr>
            <w:tcW w:w="1941" w:type="pct"/>
          </w:tcPr>
          <w:p w14:paraId="044A1278" w14:textId="77777777" w:rsidR="000A0D87" w:rsidRPr="00665100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B341C3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FEEAA35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204A154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ADC08D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2C09B12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09D4B3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E31B969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0D87" w:rsidRPr="00665100" w14:paraId="04953299" w14:textId="77777777" w:rsidTr="008D4A59">
        <w:tc>
          <w:tcPr>
            <w:tcW w:w="1941" w:type="pct"/>
          </w:tcPr>
          <w:p w14:paraId="116978B8" w14:textId="39A38A79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1" w:type="pct"/>
          </w:tcPr>
          <w:p w14:paraId="1648D70E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36EEE02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1AD85DD" w14:textId="51F0EE9A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" w:type="pct"/>
          </w:tcPr>
          <w:p w14:paraId="08F53F89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39332DA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12A500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3508F45" w14:textId="38996E0B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0D87" w:rsidRPr="00665100" w14:paraId="1D088135" w14:textId="77777777" w:rsidTr="008D4A59">
        <w:tc>
          <w:tcPr>
            <w:tcW w:w="1941" w:type="pct"/>
          </w:tcPr>
          <w:p w14:paraId="6AC2BF11" w14:textId="11EDB53D" w:rsidR="000A0D87" w:rsidRPr="00665100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28E4D0" w14:textId="21D8DFC2" w:rsidR="000A0D87" w:rsidRPr="00C858AE" w:rsidRDefault="002810D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7DEE025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C49CA74" w14:textId="2FCCFF66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5E883E7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41924DC" w14:textId="222F52C0" w:rsidR="000A0D87" w:rsidRPr="00C858AE" w:rsidRDefault="002810D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>216,229</w:t>
            </w:r>
          </w:p>
        </w:tc>
        <w:tc>
          <w:tcPr>
            <w:tcW w:w="145" w:type="pct"/>
          </w:tcPr>
          <w:p w14:paraId="63A7F3FF" w14:textId="77777777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D4862F1" w14:textId="666EBCAD" w:rsidR="000A0D87" w:rsidRPr="00C858AE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C858AE">
              <w:rPr>
                <w:rFonts w:asciiTheme="majorBidi" w:hAnsiTheme="majorBidi" w:cstheme="majorBidi"/>
                <w:sz w:val="30"/>
                <w:szCs w:val="30"/>
              </w:rPr>
              <w:t xml:space="preserve">249,620 </w:t>
            </w:r>
          </w:p>
        </w:tc>
      </w:tr>
      <w:tr w:rsidR="000A0D87" w:rsidRPr="00665100" w14:paraId="4510CC39" w14:textId="77777777" w:rsidTr="008D4A59">
        <w:tc>
          <w:tcPr>
            <w:tcW w:w="1941" w:type="pct"/>
          </w:tcPr>
          <w:p w14:paraId="6A5196EF" w14:textId="59DE5AC1" w:rsidR="000A0D87" w:rsidRPr="00665100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57183001" w14:textId="180CD9F7" w:rsidR="000A0D87" w:rsidRPr="00D143FB" w:rsidRDefault="002810D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194" w:type="pct"/>
            <w:gridSpan w:val="2"/>
          </w:tcPr>
          <w:p w14:paraId="55F686C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D9C85A2" w14:textId="23067822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242 </w:t>
            </w:r>
          </w:p>
        </w:tc>
        <w:tc>
          <w:tcPr>
            <w:tcW w:w="193" w:type="pct"/>
          </w:tcPr>
          <w:p w14:paraId="28BF8AC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73C59CC" w14:textId="0C86647F" w:rsidR="000A0D87" w:rsidRPr="00D143FB" w:rsidRDefault="002810D3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4DCEF6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10983C3" w14:textId="514D834C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D87" w:rsidRPr="00665100" w14:paraId="6A354B78" w14:textId="77777777" w:rsidTr="008D4A59">
        <w:trPr>
          <w:trHeight w:hRule="exact" w:val="216"/>
        </w:trPr>
        <w:tc>
          <w:tcPr>
            <w:tcW w:w="1941" w:type="pct"/>
          </w:tcPr>
          <w:p w14:paraId="49695B1A" w14:textId="77777777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9D8D12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DDBD34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5452109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81132B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6D40F5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5C7909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69C033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6AF3E5ED" w14:textId="77777777" w:rsidTr="008D4A59">
        <w:trPr>
          <w:trHeight w:val="308"/>
        </w:trPr>
        <w:tc>
          <w:tcPr>
            <w:tcW w:w="1941" w:type="pct"/>
          </w:tcPr>
          <w:p w14:paraId="2139F1DE" w14:textId="6B37EAF2" w:rsidR="000A0D87" w:rsidRPr="00F50F54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1" w:type="pct"/>
          </w:tcPr>
          <w:p w14:paraId="47008FB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7B953C0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72E0596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B9901F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7ED3C98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3A6138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1B07E8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0081F3B4" w14:textId="77777777" w:rsidTr="008D4A59">
        <w:tc>
          <w:tcPr>
            <w:tcW w:w="1941" w:type="pct"/>
          </w:tcPr>
          <w:p w14:paraId="01C43E8F" w14:textId="437D22F0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0A09AAF" w14:textId="4C431044" w:rsidR="000A0D87" w:rsidRPr="00D143FB" w:rsidRDefault="00AE3F80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C5B284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2024400C" w14:textId="4A3B8745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29B9DE8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A9BD164" w14:textId="7201F633" w:rsidR="000A0D87" w:rsidRPr="00D143FB" w:rsidRDefault="003068B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  <w:r w:rsidRPr="00C858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58AE">
              <w:rPr>
                <w:rFonts w:ascii="Angsana New" w:hAnsi="Angsana New" w:cs="Angsana New"/>
                <w:sz w:val="30"/>
                <w:szCs w:val="30"/>
                <w:cs/>
              </w:rPr>
              <w:t>450</w:t>
            </w:r>
            <w:r w:rsidRPr="00C858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58AE">
              <w:rPr>
                <w:rFonts w:ascii="Angsana New" w:hAnsi="Angsana New" w:cs="Angsana New"/>
                <w:sz w:val="30"/>
                <w:szCs w:val="30"/>
                <w:cs/>
              </w:rPr>
              <w:t>666</w:t>
            </w:r>
          </w:p>
        </w:tc>
        <w:tc>
          <w:tcPr>
            <w:tcW w:w="145" w:type="pct"/>
          </w:tcPr>
          <w:p w14:paraId="26BCC11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2479DEA" w14:textId="27FCBBCA" w:rsidR="000A0D87" w:rsidRPr="00D143FB" w:rsidRDefault="000A0D87" w:rsidP="0013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16,683,467</w:t>
            </w:r>
          </w:p>
        </w:tc>
      </w:tr>
      <w:tr w:rsidR="00874939" w:rsidRPr="00665100" w14:paraId="4D0BAA01" w14:textId="77777777" w:rsidTr="008D4A59">
        <w:tc>
          <w:tcPr>
            <w:tcW w:w="1941" w:type="pct"/>
          </w:tcPr>
          <w:p w14:paraId="29DBC28D" w14:textId="77777777" w:rsidR="00874939" w:rsidRDefault="00874939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EC3670C" w14:textId="77777777" w:rsidR="00874939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95530AB" w14:textId="77777777" w:rsidR="00874939" w:rsidRPr="00D143FB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3438ECF5" w14:textId="77777777" w:rsidR="00874939" w:rsidRPr="00830D93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06E74EDF" w14:textId="77777777" w:rsidR="00874939" w:rsidRPr="00D143FB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2C968A5" w14:textId="77777777" w:rsidR="00874939" w:rsidRPr="00C858AE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3C08584" w14:textId="77777777" w:rsidR="00874939" w:rsidRPr="00D143FB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7BCEF14A" w14:textId="77777777" w:rsidR="00874939" w:rsidRPr="00830D93" w:rsidRDefault="00874939" w:rsidP="0013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4939" w:rsidRPr="00665100" w14:paraId="5B52E2DF" w14:textId="77777777" w:rsidTr="008D4A59">
        <w:tc>
          <w:tcPr>
            <w:tcW w:w="1941" w:type="pct"/>
          </w:tcPr>
          <w:p w14:paraId="37B2D755" w14:textId="77777777" w:rsidR="00874939" w:rsidRDefault="00874939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2FB9E03" w14:textId="77777777" w:rsidR="00874939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9E9B387" w14:textId="77777777" w:rsidR="00874939" w:rsidRPr="00D143FB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45992519" w14:textId="77777777" w:rsidR="00874939" w:rsidRPr="00830D93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F310EDE" w14:textId="77777777" w:rsidR="00874939" w:rsidRPr="00D143FB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142BDF" w14:textId="77777777" w:rsidR="00874939" w:rsidRPr="00C858AE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E3DFF4" w14:textId="77777777" w:rsidR="00874939" w:rsidRPr="00D143FB" w:rsidRDefault="0087493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9137A97" w14:textId="77777777" w:rsidR="00874939" w:rsidRPr="00830D93" w:rsidRDefault="00874939" w:rsidP="0013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91CF692" w14:textId="77777777" w:rsidTr="008D4A59">
        <w:trPr>
          <w:trHeight w:hRule="exact" w:val="216"/>
        </w:trPr>
        <w:tc>
          <w:tcPr>
            <w:tcW w:w="1941" w:type="pct"/>
          </w:tcPr>
          <w:p w14:paraId="2984C6BA" w14:textId="77777777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5C893C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DA1AB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C3F23F5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D53738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583CFE5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CCB537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F4DDCD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2AE11D10" w14:textId="77777777" w:rsidTr="008D4A59">
        <w:tc>
          <w:tcPr>
            <w:tcW w:w="1941" w:type="pct"/>
          </w:tcPr>
          <w:p w14:paraId="6394FFA6" w14:textId="2AB231BE" w:rsidR="000A0D87" w:rsidRPr="009046A6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046A6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631" w:type="pct"/>
          </w:tcPr>
          <w:p w14:paraId="66206D1A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5066A9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2331AA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5D91B08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92D6E8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F50755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92711C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34D5469F" w14:textId="77777777" w:rsidTr="008D4A59">
        <w:tc>
          <w:tcPr>
            <w:tcW w:w="1941" w:type="pct"/>
          </w:tcPr>
          <w:p w14:paraId="21815BEF" w14:textId="63C15BBC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AB0A7AD" w14:textId="2AE6E114" w:rsidR="000A0D87" w:rsidRPr="00D143FB" w:rsidRDefault="0081056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661D9F7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97B8FBE" w14:textId="25ED0CAD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34463B0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55233B7" w14:textId="6DF01977" w:rsidR="000A0D87" w:rsidRPr="00D143FB" w:rsidRDefault="0081056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="00FA7A0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858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A07">
              <w:rPr>
                <w:rFonts w:ascii="Angsana New" w:hAnsi="Angsana New" w:cs="Angsana New"/>
                <w:sz w:val="30"/>
                <w:szCs w:val="30"/>
              </w:rPr>
              <w:t>934</w:t>
            </w:r>
            <w:r w:rsidRPr="00C858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A7A07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145" w:type="pct"/>
          </w:tcPr>
          <w:p w14:paraId="3D96963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50ED384" w14:textId="40D6F63B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20,073,628</w:t>
            </w:r>
          </w:p>
        </w:tc>
      </w:tr>
      <w:tr w:rsidR="000A0D87" w:rsidRPr="00665100" w14:paraId="03214448" w14:textId="77777777" w:rsidTr="008D4A59">
        <w:tc>
          <w:tcPr>
            <w:tcW w:w="1941" w:type="pct"/>
          </w:tcPr>
          <w:p w14:paraId="27CC7689" w14:textId="464F96A8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277A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69EC34D1" w14:textId="76558C96" w:rsidR="000A0D87" w:rsidRPr="00D143FB" w:rsidRDefault="0081056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85,723</w:t>
            </w:r>
          </w:p>
        </w:tc>
        <w:tc>
          <w:tcPr>
            <w:tcW w:w="194" w:type="pct"/>
            <w:gridSpan w:val="2"/>
          </w:tcPr>
          <w:p w14:paraId="25B327F8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5111A1A" w14:textId="120C0BE9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85,723</w:t>
            </w:r>
          </w:p>
        </w:tc>
        <w:tc>
          <w:tcPr>
            <w:tcW w:w="193" w:type="pct"/>
          </w:tcPr>
          <w:p w14:paraId="5C233C7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ED2DBEC" w14:textId="7F492395" w:rsidR="000A0D87" w:rsidRPr="00D143FB" w:rsidRDefault="0081056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A4BC5E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7F3E83E" w14:textId="11B10935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D87" w:rsidRPr="00665100" w14:paraId="669FB0F6" w14:textId="77777777" w:rsidTr="008D4A59">
        <w:trPr>
          <w:trHeight w:hRule="exact" w:val="216"/>
        </w:trPr>
        <w:tc>
          <w:tcPr>
            <w:tcW w:w="1941" w:type="pct"/>
          </w:tcPr>
          <w:p w14:paraId="40C4C64A" w14:textId="77777777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7F7D78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5A143D4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5804BA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5E209C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B9CCF4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C9EB4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253097C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35040EF" w14:textId="77777777" w:rsidTr="008D4A59">
        <w:tc>
          <w:tcPr>
            <w:tcW w:w="1941" w:type="pct"/>
          </w:tcPr>
          <w:p w14:paraId="6F52BCA2" w14:textId="13BA1F8C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631" w:type="pct"/>
          </w:tcPr>
          <w:p w14:paraId="541B8A1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3F8C615A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77F95DC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4A4DC6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3A95B0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16DB9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EF1F4F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004B80FA" w14:textId="77777777" w:rsidTr="008D4A59">
        <w:tc>
          <w:tcPr>
            <w:tcW w:w="1941" w:type="pct"/>
          </w:tcPr>
          <w:p w14:paraId="19A562C9" w14:textId="7F0F4C50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78CB8B70" w14:textId="0B4B113B" w:rsidR="000A0D87" w:rsidRPr="00D143FB" w:rsidRDefault="00072792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33B14066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2005482" w14:textId="23896283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51B6D5B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30D8AA" w14:textId="3482E8B0" w:rsidR="000A0D87" w:rsidRPr="00D143FB" w:rsidRDefault="00FA03B5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85,457</w:t>
            </w:r>
          </w:p>
        </w:tc>
        <w:tc>
          <w:tcPr>
            <w:tcW w:w="145" w:type="pct"/>
          </w:tcPr>
          <w:p w14:paraId="62F4EB24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8EDA7CE" w14:textId="3CB9E9AC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157,777</w:t>
            </w:r>
          </w:p>
        </w:tc>
      </w:tr>
      <w:tr w:rsidR="000A0D87" w:rsidRPr="00665100" w14:paraId="3D4328EF" w14:textId="77777777" w:rsidTr="008D4A59">
        <w:trPr>
          <w:trHeight w:hRule="exact" w:val="216"/>
        </w:trPr>
        <w:tc>
          <w:tcPr>
            <w:tcW w:w="1941" w:type="pct"/>
          </w:tcPr>
          <w:p w14:paraId="10A5148B" w14:textId="77777777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811CDB2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E0CFE27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37F0BDC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BF6F421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C005D78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EA95F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E84873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468C4CE4" w14:textId="77777777" w:rsidTr="008D4A59">
        <w:tc>
          <w:tcPr>
            <w:tcW w:w="1941" w:type="pct"/>
          </w:tcPr>
          <w:p w14:paraId="49D093AB" w14:textId="530A52C0" w:rsidR="000A0D87" w:rsidRPr="002E68E2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61BDE1B5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C88CDBF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49EEE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A5FF26F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E45B39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8C7DCF" w14:textId="77777777" w:rsidR="000A0D87" w:rsidRPr="00D143FB" w:rsidRDefault="000A0D8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4C361D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9E22DD7" w14:textId="77777777" w:rsidTr="008D4A59">
        <w:tc>
          <w:tcPr>
            <w:tcW w:w="1941" w:type="pct"/>
          </w:tcPr>
          <w:p w14:paraId="02BE1FB6" w14:textId="57F56EFF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2D33327" w14:textId="1BF13A30" w:rsidR="000A0D87" w:rsidRPr="00D143FB" w:rsidRDefault="007D559B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0B5E353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382B50FF" w14:textId="23A90850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CF295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670EABB" w14:textId="517E53D9" w:rsidR="000A0D87" w:rsidRPr="00D143FB" w:rsidRDefault="008328A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357,115</w:t>
            </w:r>
          </w:p>
        </w:tc>
        <w:tc>
          <w:tcPr>
            <w:tcW w:w="145" w:type="pct"/>
          </w:tcPr>
          <w:p w14:paraId="44E9EDC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5D5325E8" w14:textId="2F0DCB7D" w:rsidR="000A0D87" w:rsidRPr="00D143FB" w:rsidRDefault="000A0D87" w:rsidP="0013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471,801</w:t>
            </w:r>
          </w:p>
        </w:tc>
      </w:tr>
      <w:tr w:rsidR="000A0D87" w:rsidRPr="00665100" w14:paraId="0EDAC146" w14:textId="77777777" w:rsidTr="008D4A59">
        <w:tc>
          <w:tcPr>
            <w:tcW w:w="1941" w:type="pct"/>
          </w:tcPr>
          <w:p w14:paraId="48A65AA5" w14:textId="7DB00D4A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</w:tcPr>
          <w:p w14:paraId="30F03B97" w14:textId="10520E72" w:rsidR="000A0D87" w:rsidRPr="00D143FB" w:rsidRDefault="007D559B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33,862</w:t>
            </w:r>
          </w:p>
        </w:tc>
        <w:tc>
          <w:tcPr>
            <w:tcW w:w="194" w:type="pct"/>
            <w:gridSpan w:val="2"/>
          </w:tcPr>
          <w:p w14:paraId="0B2AECEC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08CFBDC7" w14:textId="63371101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83,154 </w:t>
            </w:r>
          </w:p>
        </w:tc>
        <w:tc>
          <w:tcPr>
            <w:tcW w:w="193" w:type="pct"/>
          </w:tcPr>
          <w:p w14:paraId="24B03CE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1E54CC" w14:textId="76639D1F" w:rsidR="000A0D87" w:rsidRPr="00D143FB" w:rsidRDefault="008328A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EA7E3E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9DE43C5" w14:textId="3F444B8F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0A0D87" w:rsidRPr="00665100" w14:paraId="15429FFF" w14:textId="77777777" w:rsidTr="008D4A59">
        <w:tc>
          <w:tcPr>
            <w:tcW w:w="1941" w:type="pct"/>
          </w:tcPr>
          <w:p w14:paraId="223231B9" w14:textId="65FADC39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7AAA4837" w14:textId="3700D812" w:rsidR="000A0D87" w:rsidRPr="00D143FB" w:rsidRDefault="007D559B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39,430</w:t>
            </w:r>
          </w:p>
        </w:tc>
        <w:tc>
          <w:tcPr>
            <w:tcW w:w="194" w:type="pct"/>
            <w:gridSpan w:val="2"/>
          </w:tcPr>
          <w:p w14:paraId="71A1672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57FF4910" w14:textId="1DF80321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14,630 </w:t>
            </w:r>
          </w:p>
        </w:tc>
        <w:tc>
          <w:tcPr>
            <w:tcW w:w="193" w:type="pct"/>
          </w:tcPr>
          <w:p w14:paraId="77A2DB6D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DC8E506" w14:textId="668FA0AD" w:rsidR="000A0D87" w:rsidRPr="00D143FB" w:rsidRDefault="008328A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45" w:type="pct"/>
          </w:tcPr>
          <w:p w14:paraId="5F06FDE8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A47883F" w14:textId="4E9CC00F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A0D87" w:rsidRPr="00665100" w14:paraId="2EDC44B2" w14:textId="77777777" w:rsidTr="008D4A59">
        <w:tc>
          <w:tcPr>
            <w:tcW w:w="1941" w:type="pct"/>
          </w:tcPr>
          <w:p w14:paraId="51392DF1" w14:textId="63DF58C9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19A469A5" w14:textId="366E0E45" w:rsidR="000A0D87" w:rsidRPr="00D143FB" w:rsidRDefault="007D559B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119,075</w:t>
            </w:r>
          </w:p>
        </w:tc>
        <w:tc>
          <w:tcPr>
            <w:tcW w:w="194" w:type="pct"/>
            <w:gridSpan w:val="2"/>
          </w:tcPr>
          <w:p w14:paraId="5375926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07EE48B" w14:textId="6E80ECB1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56,101 </w:t>
            </w:r>
          </w:p>
        </w:tc>
        <w:tc>
          <w:tcPr>
            <w:tcW w:w="193" w:type="pct"/>
          </w:tcPr>
          <w:p w14:paraId="7F1281E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40DAFB2" w14:textId="2F13F4C6" w:rsidR="000A0D87" w:rsidRPr="00D143FB" w:rsidRDefault="008328A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6,131</w:t>
            </w:r>
          </w:p>
        </w:tc>
        <w:tc>
          <w:tcPr>
            <w:tcW w:w="145" w:type="pct"/>
          </w:tcPr>
          <w:p w14:paraId="1C19E50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28751611" w14:textId="3A137BED" w:rsidR="000A0D87" w:rsidRPr="00D143FB" w:rsidRDefault="000A0D87" w:rsidP="00132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2,390</w:t>
            </w:r>
          </w:p>
        </w:tc>
      </w:tr>
      <w:tr w:rsidR="000A0D87" w:rsidRPr="00665100" w14:paraId="49CF01C2" w14:textId="77777777" w:rsidTr="008D4A59">
        <w:trPr>
          <w:trHeight w:hRule="exact" w:val="216"/>
        </w:trPr>
        <w:tc>
          <w:tcPr>
            <w:tcW w:w="1941" w:type="pct"/>
          </w:tcPr>
          <w:p w14:paraId="0038BFF5" w14:textId="77777777" w:rsidR="000A0D87" w:rsidRPr="006D68DD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C28C39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62E44A6D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082644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32B0E368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710EB6A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242B2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9987BB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25103D0" w14:textId="77777777" w:rsidTr="008D4A59">
        <w:tc>
          <w:tcPr>
            <w:tcW w:w="1941" w:type="pct"/>
          </w:tcPr>
          <w:p w14:paraId="3BF05A7D" w14:textId="7435BE6D" w:rsidR="000A0D87" w:rsidRPr="009205B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31" w:type="pct"/>
          </w:tcPr>
          <w:p w14:paraId="0ECC51D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F6B81B0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A5B10B4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29CCC7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45BD8F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9FC51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657D346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7DA039BD" w14:textId="77777777" w:rsidTr="008D4A59">
        <w:tc>
          <w:tcPr>
            <w:tcW w:w="1941" w:type="pct"/>
          </w:tcPr>
          <w:p w14:paraId="7EF1EE9E" w14:textId="71F1A167" w:rsidR="000A0D87" w:rsidRPr="009205B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25C1464" w14:textId="1F4DCC39" w:rsidR="000A0D87" w:rsidRPr="00D143FB" w:rsidRDefault="00EF39CC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" w:type="pct"/>
            <w:gridSpan w:val="2"/>
          </w:tcPr>
          <w:p w14:paraId="418716D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6853AFB" w14:textId="5ADDEBBB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7034A47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E958D98" w14:textId="11121891" w:rsidR="000A0D87" w:rsidRPr="00D143FB" w:rsidRDefault="00802459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858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58AE">
              <w:rPr>
                <w:rFonts w:ascii="Angsana New" w:hAnsi="Angsana New" w:cs="Angsana New"/>
                <w:sz w:val="30"/>
                <w:szCs w:val="30"/>
                <w:cs/>
              </w:rPr>
              <w:t>98</w:t>
            </w:r>
            <w:r w:rsidRPr="00C858AE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C858A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58AE">
              <w:rPr>
                <w:rFonts w:ascii="Angsana New" w:hAnsi="Angsana New" w:cs="Angsana New" w:hint="cs"/>
                <w:sz w:val="30"/>
                <w:szCs w:val="30"/>
                <w:cs/>
              </w:rPr>
              <w:t>994</w:t>
            </w:r>
          </w:p>
        </w:tc>
        <w:tc>
          <w:tcPr>
            <w:tcW w:w="145" w:type="pct"/>
          </w:tcPr>
          <w:p w14:paraId="3A65D484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6F968CB0" w14:textId="1885F7CF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219,780</w:t>
            </w:r>
          </w:p>
        </w:tc>
      </w:tr>
      <w:tr w:rsidR="000A0D87" w:rsidRPr="00665100" w14:paraId="31B1F567" w14:textId="77777777" w:rsidTr="008D4A59">
        <w:trPr>
          <w:trHeight w:hRule="exact" w:val="216"/>
        </w:trPr>
        <w:tc>
          <w:tcPr>
            <w:tcW w:w="1941" w:type="pct"/>
          </w:tcPr>
          <w:p w14:paraId="01F430A3" w14:textId="77777777" w:rsidR="000A0D87" w:rsidRPr="009205B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FFA935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AF2437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B126605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6BE0C67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92A148D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6338EB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F8B651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26628479" w14:textId="77777777" w:rsidTr="008D4A59">
        <w:tc>
          <w:tcPr>
            <w:tcW w:w="1941" w:type="pct"/>
          </w:tcPr>
          <w:p w14:paraId="737C5343" w14:textId="5E4D410A" w:rsidR="000A0D87" w:rsidRPr="009205B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1" w:type="pct"/>
          </w:tcPr>
          <w:p w14:paraId="0393343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4147EE96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F98D5F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25547C82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53947B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82068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442812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047C3A52" w14:textId="77777777" w:rsidTr="008D4A59">
        <w:tc>
          <w:tcPr>
            <w:tcW w:w="1941" w:type="pct"/>
          </w:tcPr>
          <w:p w14:paraId="1FBE76F3" w14:textId="21B4824C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8E61E11" w14:textId="704BAC29" w:rsidR="000A0D87" w:rsidRPr="00D143FB" w:rsidRDefault="00690C66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5F1C718D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613D2655" w14:textId="1032C893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01F46B3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8C2CD44" w14:textId="01DDF9DD" w:rsidR="000A0D87" w:rsidRPr="00D143FB" w:rsidRDefault="002B39A2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48,738</w:t>
            </w:r>
          </w:p>
        </w:tc>
        <w:tc>
          <w:tcPr>
            <w:tcW w:w="145" w:type="pct"/>
          </w:tcPr>
          <w:p w14:paraId="044975D6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113A4BD7" w14:textId="66808954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58,854</w:t>
            </w:r>
          </w:p>
        </w:tc>
      </w:tr>
      <w:tr w:rsidR="000A0D87" w:rsidRPr="00665100" w14:paraId="3FDCBB8F" w14:textId="77777777" w:rsidTr="008D4A59">
        <w:tc>
          <w:tcPr>
            <w:tcW w:w="1941" w:type="pct"/>
          </w:tcPr>
          <w:p w14:paraId="3CD94626" w14:textId="0F4616DC" w:rsidR="000A0D87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</w:tcPr>
          <w:p w14:paraId="7664FAFD" w14:textId="221889CC" w:rsidR="000A0D87" w:rsidRPr="00D143FB" w:rsidRDefault="00690C66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126,832</w:t>
            </w:r>
          </w:p>
        </w:tc>
        <w:tc>
          <w:tcPr>
            <w:tcW w:w="194" w:type="pct"/>
            <w:gridSpan w:val="2"/>
          </w:tcPr>
          <w:p w14:paraId="1AFDBE4A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1379D276" w14:textId="0F059FD9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137,185 </w:t>
            </w:r>
          </w:p>
        </w:tc>
        <w:tc>
          <w:tcPr>
            <w:tcW w:w="193" w:type="pct"/>
          </w:tcPr>
          <w:p w14:paraId="438BA779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FA4A60C" w14:textId="3BC73A8C" w:rsidR="000A0D87" w:rsidRPr="00D143FB" w:rsidRDefault="002B39A2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102,780</w:t>
            </w:r>
          </w:p>
        </w:tc>
        <w:tc>
          <w:tcPr>
            <w:tcW w:w="145" w:type="pct"/>
          </w:tcPr>
          <w:p w14:paraId="4A82F31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1CB3FC24" w14:textId="6C214024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109,189</w:t>
            </w:r>
          </w:p>
        </w:tc>
      </w:tr>
      <w:tr w:rsidR="000A0D87" w:rsidRPr="00665100" w14:paraId="1BB8EEA3" w14:textId="77777777" w:rsidTr="008D4A59">
        <w:trPr>
          <w:trHeight w:hRule="exact" w:val="216"/>
        </w:trPr>
        <w:tc>
          <w:tcPr>
            <w:tcW w:w="1941" w:type="pct"/>
          </w:tcPr>
          <w:p w14:paraId="2C218E81" w14:textId="77777777" w:rsidR="000A0D87" w:rsidRPr="00E71B59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E64C82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1B5F391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F1EE92C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4FE41C7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D24049F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D24557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2BB04E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0312AAB" w14:textId="77777777" w:rsidTr="008D4A59">
        <w:tc>
          <w:tcPr>
            <w:tcW w:w="1941" w:type="pct"/>
          </w:tcPr>
          <w:p w14:paraId="7D6E3550" w14:textId="12C1A620" w:rsidR="000A0D87" w:rsidRPr="00E71B59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631" w:type="pct"/>
          </w:tcPr>
          <w:p w14:paraId="0800320E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pct"/>
            <w:gridSpan w:val="2"/>
          </w:tcPr>
          <w:p w14:paraId="0A8CFD75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E43816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" w:type="pct"/>
          </w:tcPr>
          <w:p w14:paraId="174881E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53AB5F11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AF035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518E03B5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0D87" w:rsidRPr="00665100" w14:paraId="5A42DC20" w14:textId="77777777" w:rsidTr="008D4A59">
        <w:tc>
          <w:tcPr>
            <w:tcW w:w="1941" w:type="pct"/>
          </w:tcPr>
          <w:p w14:paraId="2763789A" w14:textId="0FCA468C" w:rsidR="000A0D87" w:rsidRPr="00E71B59" w:rsidRDefault="000A0D87" w:rsidP="000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2E166B09" w14:textId="42F48D1C" w:rsidR="000A0D87" w:rsidRPr="00D143FB" w:rsidRDefault="00E14091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4" w:type="pct"/>
            <w:gridSpan w:val="2"/>
          </w:tcPr>
          <w:p w14:paraId="2D150FDD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1C0E51BA" w14:textId="075D31A6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3" w:type="pct"/>
          </w:tcPr>
          <w:p w14:paraId="6C620823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DF1011" w14:textId="42E6AECC" w:rsidR="000A0D87" w:rsidRPr="00D143FB" w:rsidRDefault="007E5E3F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C858AE">
              <w:rPr>
                <w:rFonts w:ascii="Angsana New" w:hAnsi="Angsana New" w:cs="Angsana New"/>
                <w:sz w:val="30"/>
                <w:szCs w:val="30"/>
              </w:rPr>
              <w:t>39,673</w:t>
            </w:r>
          </w:p>
        </w:tc>
        <w:tc>
          <w:tcPr>
            <w:tcW w:w="145" w:type="pct"/>
          </w:tcPr>
          <w:p w14:paraId="13781EA4" w14:textId="77777777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23C317B" w14:textId="1BA4C0B1" w:rsidR="000A0D87" w:rsidRPr="00D143FB" w:rsidRDefault="000A0D87" w:rsidP="000A0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71,459</w:t>
            </w:r>
          </w:p>
        </w:tc>
      </w:tr>
    </w:tbl>
    <w:p w14:paraId="6753286D" w14:textId="77777777" w:rsidR="00874939" w:rsidRDefault="00874939">
      <w:r>
        <w:br w:type="page"/>
      </w:r>
    </w:p>
    <w:p w14:paraId="517E3096" w14:textId="2A158C1B" w:rsidR="00230AC8" w:rsidRPr="00031C8C" w:rsidRDefault="00D508C3" w:rsidP="00091CA0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szCs w:val="30"/>
        </w:rPr>
      </w:pPr>
      <w:r w:rsidRPr="00031C8C">
        <w:rPr>
          <w:rFonts w:ascii="Angsana New" w:hAnsi="Angsana New" w:cs="Angsana New"/>
          <w:szCs w:val="30"/>
          <w:cs/>
        </w:rPr>
        <w:lastRenderedPageBreak/>
        <w:t>ข้อมูล</w:t>
      </w:r>
      <w:r w:rsidR="00230AC8" w:rsidRPr="00031C8C">
        <w:rPr>
          <w:rFonts w:ascii="Angsana New" w:hAnsi="Angsana New" w:cs="Angsana New"/>
          <w:szCs w:val="30"/>
          <w:cs/>
        </w:rPr>
        <w:t>กระแสเงินสด</w:t>
      </w:r>
    </w:p>
    <w:p w14:paraId="17ACC399" w14:textId="77777777" w:rsidR="00655364" w:rsidRPr="00031C8C" w:rsidRDefault="00655364" w:rsidP="00EC721A">
      <w:pPr>
        <w:rPr>
          <w:b/>
          <w:bCs/>
        </w:rPr>
      </w:pPr>
    </w:p>
    <w:p w14:paraId="7B848669" w14:textId="01FDA2D7" w:rsidR="00655364" w:rsidRDefault="00CB10B8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031C8C">
        <w:rPr>
          <w:rFonts w:asciiTheme="majorBidi" w:hAnsiTheme="majorBidi" w:cs="Angsana New" w:hint="cs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ADF8266" w14:textId="77777777" w:rsidR="004B7D19" w:rsidRPr="00531B5E" w:rsidRDefault="004B7D19" w:rsidP="00655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080"/>
        <w:gridCol w:w="270"/>
        <w:gridCol w:w="990"/>
        <w:gridCol w:w="360"/>
        <w:gridCol w:w="990"/>
      </w:tblGrid>
      <w:tr w:rsidR="00031C8C" w:rsidRPr="00531B5E" w14:paraId="102ABC81" w14:textId="77777777" w:rsidTr="005B6C9D">
        <w:trPr>
          <w:cantSplit/>
          <w:trHeight w:hRule="exact" w:val="346"/>
        </w:trPr>
        <w:tc>
          <w:tcPr>
            <w:tcW w:w="4590" w:type="dxa"/>
            <w:shd w:val="clear" w:color="auto" w:fill="auto"/>
          </w:tcPr>
          <w:p w14:paraId="2B71DC79" w14:textId="77777777" w:rsidR="00230AC8" w:rsidRPr="007E05F0" w:rsidRDefault="00230AC8" w:rsidP="00154917">
            <w:pPr>
              <w:ind w:left="357"/>
              <w:contextualSpacing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4A23E58C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E2A12A9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F1ABF54" w14:textId="77777777" w:rsidR="00230AC8" w:rsidRPr="007E05F0" w:rsidRDefault="00230AC8" w:rsidP="003F6407">
            <w:pPr>
              <w:ind w:left="-110"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55498" w:rsidRPr="00855498" w14:paraId="23CFF31C" w14:textId="77777777" w:rsidTr="00D663CF">
        <w:trPr>
          <w:cantSplit/>
          <w:trHeight w:hRule="exact" w:val="346"/>
        </w:trPr>
        <w:tc>
          <w:tcPr>
            <w:tcW w:w="4590" w:type="dxa"/>
            <w:shd w:val="clear" w:color="auto" w:fill="auto"/>
          </w:tcPr>
          <w:p w14:paraId="528E632D" w14:textId="181CB0C4" w:rsidR="00835F46" w:rsidRPr="007E05F0" w:rsidRDefault="00835F46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7E05F0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7E05F0">
              <w:rPr>
                <w:rFonts w:asciiTheme="majorBidi" w:eastAsia="Arial Unicode MS" w:hAnsiTheme="majorBidi" w:cstheme="majorBidi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7F85AC" w14:textId="49EFAB06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</w:tcPr>
          <w:p w14:paraId="2637E689" w14:textId="77777777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93E172" w14:textId="0AAB4F01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493CBDC9" w14:textId="77777777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9AD06" w14:textId="21F04522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360" w:type="dxa"/>
          </w:tcPr>
          <w:p w14:paraId="377F9353" w14:textId="77777777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43B051" w14:textId="1AF484D1" w:rsidR="00835F46" w:rsidRPr="007E05F0" w:rsidRDefault="00835F46" w:rsidP="00835F46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031C8C" w:rsidRPr="00531B5E" w14:paraId="3AE66DD2" w14:textId="77777777" w:rsidTr="005B6C9D">
        <w:trPr>
          <w:cantSplit/>
          <w:trHeight w:hRule="exact" w:val="290"/>
        </w:trPr>
        <w:tc>
          <w:tcPr>
            <w:tcW w:w="4590" w:type="dxa"/>
            <w:shd w:val="clear" w:color="auto" w:fill="auto"/>
          </w:tcPr>
          <w:p w14:paraId="7BAE5149" w14:textId="77777777" w:rsidR="00230AC8" w:rsidRPr="007E05F0" w:rsidRDefault="00230AC8" w:rsidP="00154917">
            <w:pPr>
              <w:pStyle w:val="Heading6"/>
              <w:contextualSpacing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</w:tcPr>
          <w:p w14:paraId="69714EBC" w14:textId="77777777" w:rsidR="00230AC8" w:rsidRPr="007E05F0" w:rsidRDefault="00230AC8" w:rsidP="00154917">
            <w:pPr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Theme="majorBidi" w:eastAsia="Arial Unicode MS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55498" w:rsidRPr="00855498" w14:paraId="77806DBA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DBC7060" w14:textId="325DBB66" w:rsidR="00D64099" w:rsidRPr="007E05F0" w:rsidRDefault="00D64099" w:rsidP="00154917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2FFDF3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2E1C68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4A66A" w14:textId="3E7E744D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70E1D0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3AFF9" w14:textId="77777777" w:rsidR="00D64099" w:rsidRPr="007E05F0" w:rsidRDefault="00D64099" w:rsidP="00AA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2FD29AE8" w14:textId="77777777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8D79A4" w14:textId="3E28CE48" w:rsidR="00D64099" w:rsidRPr="007E05F0" w:rsidRDefault="00D64099" w:rsidP="00154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498" w:rsidRPr="00855498" w14:paraId="390C61B5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BD6DD9E" w14:textId="17B6D6FE" w:rsidR="00835F46" w:rsidRPr="007E05F0" w:rsidRDefault="00F64E1F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D00B0C5" w14:textId="4086E84D" w:rsidR="00835F46" w:rsidRPr="00F64E1F" w:rsidRDefault="00F64E1F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64E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808,638</w:t>
            </w:r>
          </w:p>
        </w:tc>
        <w:tc>
          <w:tcPr>
            <w:tcW w:w="270" w:type="dxa"/>
            <w:shd w:val="clear" w:color="auto" w:fill="auto"/>
          </w:tcPr>
          <w:p w14:paraId="3E8A3C26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25BB0" w14:textId="268618E9" w:rsidR="00835F46" w:rsidRPr="00F64E1F" w:rsidRDefault="00835F46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4E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1,536,922</w:t>
            </w:r>
          </w:p>
        </w:tc>
        <w:tc>
          <w:tcPr>
            <w:tcW w:w="270" w:type="dxa"/>
            <w:shd w:val="clear" w:color="auto" w:fill="auto"/>
          </w:tcPr>
          <w:p w14:paraId="1EF45FA2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058486" w14:textId="79AA3C89" w:rsidR="00835F46" w:rsidRPr="00C858AE" w:rsidRDefault="00B6772D" w:rsidP="00AA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200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445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C858A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782</w:t>
            </w:r>
          </w:p>
        </w:tc>
        <w:tc>
          <w:tcPr>
            <w:tcW w:w="360" w:type="dxa"/>
            <w:shd w:val="clear" w:color="auto" w:fill="auto"/>
          </w:tcPr>
          <w:p w14:paraId="0EB9C4C7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EAD56" w14:textId="25CDD0A9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4E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7,377</w:t>
            </w:r>
          </w:p>
        </w:tc>
      </w:tr>
      <w:tr w:rsidR="00855498" w:rsidRPr="00855498" w14:paraId="417C0D08" w14:textId="77777777" w:rsidTr="00D663CF">
        <w:trPr>
          <w:cantSplit/>
          <w:trHeight w:hRule="exact" w:val="237"/>
        </w:trPr>
        <w:tc>
          <w:tcPr>
            <w:tcW w:w="4590" w:type="dxa"/>
            <w:vAlign w:val="bottom"/>
          </w:tcPr>
          <w:p w14:paraId="20F06A4F" w14:textId="77777777" w:rsidR="00835F46" w:rsidRPr="007E05F0" w:rsidRDefault="00835F46" w:rsidP="00835F46">
            <w:pPr>
              <w:tabs>
                <w:tab w:val="clear" w:pos="227"/>
                <w:tab w:val="left" w:pos="0"/>
              </w:tabs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B2593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D602E" w14:textId="77777777" w:rsidR="00835F46" w:rsidRPr="00F64E1F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F8E25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CD538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C8C87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4F27DFF3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73D00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55498" w:rsidRPr="00855498" w14:paraId="3DA7541C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BB25BA5" w14:textId="77777777" w:rsidR="00835F46" w:rsidRPr="007E05F0" w:rsidRDefault="00835F46" w:rsidP="00835F46">
            <w:pPr>
              <w:contextualSpacing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728449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49B8F7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9AA68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B26FB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344CD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14:paraId="0C63293E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31EEE9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3E29" w:rsidRPr="00855498" w14:paraId="7776ADCF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57528C7D" w14:textId="5EF3DF0D" w:rsidR="00523E29" w:rsidRPr="007E05F0" w:rsidRDefault="00523E29" w:rsidP="00523E2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E47AD8" w14:textId="02F83479" w:rsidR="00523E29" w:rsidRPr="00523E29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938,111</w:t>
            </w:r>
          </w:p>
        </w:tc>
        <w:tc>
          <w:tcPr>
            <w:tcW w:w="270" w:type="dxa"/>
            <w:shd w:val="clear" w:color="auto" w:fill="auto"/>
          </w:tcPr>
          <w:p w14:paraId="1C49655F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2AA21" w14:textId="2DEF1234" w:rsidR="00523E29" w:rsidRPr="007E05F0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965,553</w:t>
            </w:r>
          </w:p>
        </w:tc>
        <w:tc>
          <w:tcPr>
            <w:tcW w:w="270" w:type="dxa"/>
            <w:shd w:val="clear" w:color="auto" w:fill="auto"/>
          </w:tcPr>
          <w:p w14:paraId="35058BCE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0D1332E" w14:textId="67932763" w:rsidR="00523E29" w:rsidRPr="00C858AE" w:rsidRDefault="00CC1D6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123,103</w:t>
            </w:r>
          </w:p>
        </w:tc>
        <w:tc>
          <w:tcPr>
            <w:tcW w:w="360" w:type="dxa"/>
            <w:shd w:val="clear" w:color="auto" w:fill="auto"/>
          </w:tcPr>
          <w:p w14:paraId="64A54147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C62B44" w14:textId="6E3E4F39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134,420</w:t>
            </w:r>
          </w:p>
        </w:tc>
      </w:tr>
      <w:tr w:rsidR="00523E29" w:rsidRPr="00855498" w14:paraId="19139107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F6E3CC" w14:textId="45E78F12" w:rsidR="00523E29" w:rsidRPr="007E05F0" w:rsidRDefault="00523E29" w:rsidP="00523E2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8DDDDC" w14:textId="0701C2CD" w:rsidR="00523E29" w:rsidRPr="00523E29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98,234</w:t>
            </w:r>
          </w:p>
        </w:tc>
        <w:tc>
          <w:tcPr>
            <w:tcW w:w="270" w:type="dxa"/>
            <w:shd w:val="clear" w:color="auto" w:fill="auto"/>
          </w:tcPr>
          <w:p w14:paraId="5D84DEBE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2041A" w14:textId="479A266A" w:rsidR="00523E29" w:rsidRPr="00D663CF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101,164</w:t>
            </w:r>
          </w:p>
        </w:tc>
        <w:tc>
          <w:tcPr>
            <w:tcW w:w="270" w:type="dxa"/>
            <w:shd w:val="clear" w:color="auto" w:fill="auto"/>
          </w:tcPr>
          <w:p w14:paraId="44444006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58F336" w14:textId="135AE260" w:rsidR="00523E29" w:rsidRPr="00C858AE" w:rsidRDefault="00CC1D6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60,702</w:t>
            </w:r>
          </w:p>
        </w:tc>
        <w:tc>
          <w:tcPr>
            <w:tcW w:w="360" w:type="dxa"/>
            <w:shd w:val="clear" w:color="auto" w:fill="auto"/>
          </w:tcPr>
          <w:p w14:paraId="3477079B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6B867F" w14:textId="6772252E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57,885</w:t>
            </w:r>
          </w:p>
        </w:tc>
      </w:tr>
      <w:tr w:rsidR="00855498" w:rsidRPr="00855498" w14:paraId="53AE15D3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B98E1A6" w14:textId="391D3905" w:rsidR="00835F46" w:rsidRPr="007E05F0" w:rsidRDefault="00835F46" w:rsidP="00835F46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ค่าตัดจำหน่ายส่วนลด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/ส่วนเกินจากตราสารหนี้</w:t>
            </w:r>
          </w:p>
        </w:tc>
        <w:tc>
          <w:tcPr>
            <w:tcW w:w="990" w:type="dxa"/>
            <w:shd w:val="clear" w:color="auto" w:fill="auto"/>
          </w:tcPr>
          <w:p w14:paraId="231571E7" w14:textId="252225B9" w:rsidR="00835F46" w:rsidRPr="00523E29" w:rsidRDefault="00523E29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1,989</w:t>
            </w:r>
          </w:p>
        </w:tc>
        <w:tc>
          <w:tcPr>
            <w:tcW w:w="270" w:type="dxa"/>
            <w:shd w:val="clear" w:color="auto" w:fill="auto"/>
          </w:tcPr>
          <w:p w14:paraId="08BF612B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F7594" w14:textId="7FC07BF5" w:rsidR="00835F46" w:rsidRPr="00D663CF" w:rsidRDefault="00835F46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534E8921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F9314" w14:textId="20AB3573" w:rsidR="00835F46" w:rsidRPr="00C858AE" w:rsidRDefault="00CC1D6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FEA22CF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6300C" w14:textId="21095012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55498" w:rsidRPr="00855498" w14:paraId="556B4067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EAF79AF" w14:textId="51A2A903" w:rsidR="00835F46" w:rsidRPr="007E05F0" w:rsidRDefault="00835F46" w:rsidP="00835F46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ขาดทุนจากการด้อยค่าของลูกหนี้</w:t>
            </w:r>
          </w:p>
        </w:tc>
        <w:tc>
          <w:tcPr>
            <w:tcW w:w="990" w:type="dxa"/>
            <w:shd w:val="clear" w:color="auto" w:fill="auto"/>
          </w:tcPr>
          <w:p w14:paraId="4CDBF4A2" w14:textId="00B44179" w:rsidR="00835F46" w:rsidRPr="00523E29" w:rsidRDefault="00523E29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9,854</w:t>
            </w:r>
          </w:p>
        </w:tc>
        <w:tc>
          <w:tcPr>
            <w:tcW w:w="270" w:type="dxa"/>
            <w:shd w:val="clear" w:color="auto" w:fill="auto"/>
          </w:tcPr>
          <w:p w14:paraId="2D44BE53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4636F7" w14:textId="166062D6" w:rsidR="00835F46" w:rsidRPr="00D663CF" w:rsidRDefault="00835F46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8,041</w:t>
            </w:r>
          </w:p>
        </w:tc>
        <w:tc>
          <w:tcPr>
            <w:tcW w:w="270" w:type="dxa"/>
            <w:shd w:val="clear" w:color="auto" w:fill="auto"/>
          </w:tcPr>
          <w:p w14:paraId="3DB78024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BBB9D2" w14:textId="632E3592" w:rsidR="00835F46" w:rsidRPr="00C858AE" w:rsidRDefault="00CC1D6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955</w:t>
            </w:r>
          </w:p>
        </w:tc>
        <w:tc>
          <w:tcPr>
            <w:tcW w:w="360" w:type="dxa"/>
            <w:shd w:val="clear" w:color="auto" w:fill="auto"/>
          </w:tcPr>
          <w:p w14:paraId="13D497D7" w14:textId="77777777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D1D1D2" w14:textId="7D518DC3" w:rsidR="00835F46" w:rsidRPr="007E05F0" w:rsidRDefault="00835F46" w:rsidP="00835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(2,003)</w:t>
            </w:r>
          </w:p>
        </w:tc>
      </w:tr>
      <w:tr w:rsidR="00523E29" w:rsidRPr="00855498" w14:paraId="30C46DD5" w14:textId="77777777" w:rsidTr="00D663CF">
        <w:trPr>
          <w:cantSplit/>
          <w:trHeight w:hRule="exact" w:val="695"/>
        </w:trPr>
        <w:tc>
          <w:tcPr>
            <w:tcW w:w="4590" w:type="dxa"/>
            <w:vAlign w:val="bottom"/>
          </w:tcPr>
          <w:p w14:paraId="71A70108" w14:textId="463519C1" w:rsidR="00523E29" w:rsidRDefault="00523E29" w:rsidP="00523E2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5020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(กลับรายการ)</w:t>
            </w:r>
            <w:r w:rsidRPr="004017D2" w:rsidDel="00855498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ขาดทุนจากการด้อยค่าเงินให้กู้ยืมแก่กิจการ</w:t>
            </w:r>
          </w:p>
          <w:p w14:paraId="68027806" w14:textId="29E3D944" w:rsidR="00523E29" w:rsidRPr="007E05F0" w:rsidRDefault="00523E29" w:rsidP="005B6C9D">
            <w:pPr>
              <w:ind w:left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C35DA3" w14:textId="7724899E" w:rsidR="00523E29" w:rsidRPr="00523E29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C1FC9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C5F99" w14:textId="0ABC76E6" w:rsidR="00523E29" w:rsidRPr="00D663CF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C5AE7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784674" w14:textId="7ECA1619" w:rsidR="00523E29" w:rsidRPr="00C858AE" w:rsidRDefault="00CC1D6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(372)</w:t>
            </w:r>
          </w:p>
        </w:tc>
        <w:tc>
          <w:tcPr>
            <w:tcW w:w="360" w:type="dxa"/>
            <w:shd w:val="clear" w:color="auto" w:fill="auto"/>
          </w:tcPr>
          <w:p w14:paraId="0233B7C5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1DBC10" w14:textId="3CB88021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9,254</w:t>
            </w:r>
          </w:p>
        </w:tc>
      </w:tr>
      <w:tr w:rsidR="00523E29" w:rsidRPr="00855498" w14:paraId="2AEACED8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78202DFC" w14:textId="40CDAA7C" w:rsidR="00523E29" w:rsidRPr="007E05F0" w:rsidRDefault="00523E29" w:rsidP="00523E2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(กลับรายการ)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ขาดทุนจากการลดมูลค่าของสินค้าคงเหลือ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5911470" w14:textId="05158682" w:rsidR="00523E29" w:rsidRPr="00523E29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207,664</w:t>
            </w:r>
          </w:p>
        </w:tc>
        <w:tc>
          <w:tcPr>
            <w:tcW w:w="270" w:type="dxa"/>
            <w:shd w:val="clear" w:color="auto" w:fill="auto"/>
          </w:tcPr>
          <w:p w14:paraId="29C9B1C7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5F5C3" w14:textId="7B2A1025" w:rsidR="00523E29" w:rsidRPr="00D663CF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(112,112)</w:t>
            </w:r>
          </w:p>
        </w:tc>
        <w:tc>
          <w:tcPr>
            <w:tcW w:w="270" w:type="dxa"/>
            <w:shd w:val="clear" w:color="auto" w:fill="auto"/>
          </w:tcPr>
          <w:p w14:paraId="14A204D9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A0A57E" w14:textId="29BECB26" w:rsidR="00523E29" w:rsidRPr="00C858AE" w:rsidRDefault="00CC1D6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(12,120)</w:t>
            </w:r>
          </w:p>
        </w:tc>
        <w:tc>
          <w:tcPr>
            <w:tcW w:w="360" w:type="dxa"/>
            <w:shd w:val="clear" w:color="auto" w:fill="auto"/>
          </w:tcPr>
          <w:p w14:paraId="7BF99023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B85DA" w14:textId="0D18496F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(13,663)</w:t>
            </w:r>
          </w:p>
        </w:tc>
      </w:tr>
      <w:tr w:rsidR="00523E29" w:rsidRPr="00855498" w14:paraId="662DE202" w14:textId="77777777" w:rsidTr="005B6C9D">
        <w:trPr>
          <w:cantSplit/>
          <w:trHeight w:hRule="exact" w:val="704"/>
        </w:trPr>
        <w:tc>
          <w:tcPr>
            <w:tcW w:w="4590" w:type="dxa"/>
            <w:vAlign w:val="bottom"/>
          </w:tcPr>
          <w:p w14:paraId="5A7F58DA" w14:textId="52A6A31B" w:rsidR="00523E29" w:rsidRPr="007E05F0" w:rsidRDefault="005B6C9D" w:rsidP="008D4A59">
            <w:pPr>
              <w:ind w:left="156" w:hanging="156"/>
              <w:contextualSpacing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ขาดทุนการด้อยค่าของที่ดิน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อาคาร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และอุปกรณ์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523E29" w:rsidRPr="005B6C9D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GB"/>
              </w:rPr>
              <w:t>และสินทรัพย์ไม่มีตัวตน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807D1C" w14:textId="0F323A9A" w:rsidR="00523E29" w:rsidRPr="00523E29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4C73CF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03C7D4" w14:textId="17BA5D4C" w:rsidR="00523E29" w:rsidRPr="00D663CF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25,865</w:t>
            </w:r>
          </w:p>
        </w:tc>
        <w:tc>
          <w:tcPr>
            <w:tcW w:w="270" w:type="dxa"/>
            <w:shd w:val="clear" w:color="auto" w:fill="auto"/>
          </w:tcPr>
          <w:p w14:paraId="22160521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CF993B" w14:textId="37340A56" w:rsidR="00523E29" w:rsidRPr="00C858AE" w:rsidRDefault="0065355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43648E5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975893" w14:textId="77C5D9D3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23E29" w:rsidRPr="00855498" w14:paraId="043D1AA2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3938D8A1" w14:textId="454BE908" w:rsidR="00523E29" w:rsidRPr="007E05F0" w:rsidRDefault="00523E29" w:rsidP="00523E29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DB6D4E" w14:textId="10F77B0B" w:rsidR="00523E29" w:rsidRPr="00523E29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523E29">
              <w:rPr>
                <w:rFonts w:ascii="Angsana New" w:hAnsi="Angsana New" w:cs="Angsana New"/>
                <w:sz w:val="28"/>
                <w:szCs w:val="28"/>
              </w:rPr>
              <w:t>88,213</w:t>
            </w:r>
          </w:p>
        </w:tc>
        <w:tc>
          <w:tcPr>
            <w:tcW w:w="270" w:type="dxa"/>
            <w:shd w:val="clear" w:color="auto" w:fill="auto"/>
          </w:tcPr>
          <w:p w14:paraId="00FD3ADB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79E28" w14:textId="46AB0E49" w:rsidR="00523E29" w:rsidRPr="00D663CF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87,061</w:t>
            </w:r>
          </w:p>
        </w:tc>
        <w:tc>
          <w:tcPr>
            <w:tcW w:w="270" w:type="dxa"/>
            <w:shd w:val="clear" w:color="auto" w:fill="auto"/>
          </w:tcPr>
          <w:p w14:paraId="3E0B19A8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E41F0E" w14:textId="627D68BF" w:rsidR="00523E29" w:rsidRPr="00C858AE" w:rsidRDefault="0065355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31,625</w:t>
            </w:r>
          </w:p>
        </w:tc>
        <w:tc>
          <w:tcPr>
            <w:tcW w:w="360" w:type="dxa"/>
            <w:shd w:val="clear" w:color="auto" w:fill="auto"/>
          </w:tcPr>
          <w:p w14:paraId="2C883627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23663" w14:textId="77CE8B68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27,222</w:t>
            </w:r>
          </w:p>
        </w:tc>
      </w:tr>
      <w:tr w:rsidR="00523E29" w:rsidRPr="00855498" w14:paraId="7C91CEDE" w14:textId="77777777" w:rsidTr="00EE7235">
        <w:trPr>
          <w:cantSplit/>
          <w:trHeight w:hRule="exact" w:val="731"/>
        </w:trPr>
        <w:tc>
          <w:tcPr>
            <w:tcW w:w="4590" w:type="dxa"/>
            <w:vAlign w:val="bottom"/>
          </w:tcPr>
          <w:p w14:paraId="2386FF2A" w14:textId="52A30903" w:rsidR="00523E29" w:rsidRPr="007E05F0" w:rsidRDefault="00EE7235" w:rsidP="00EE7235">
            <w:pPr>
              <w:ind w:left="156" w:hanging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(กำไร)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ขาดทุนจากการจำหน่ายและตัดจำหน่ายที่ดิน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อาคาร</w:t>
            </w:r>
            <w:r w:rsidR="00523E29"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990" w:type="dxa"/>
            <w:shd w:val="clear" w:color="auto" w:fill="auto"/>
          </w:tcPr>
          <w:p w14:paraId="2C7C9442" w14:textId="77777777" w:rsidR="00EE7235" w:rsidRDefault="00EE7235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0CF7A183" w14:textId="476C9C9F" w:rsidR="00523E29" w:rsidRPr="00523E29" w:rsidRDefault="000C726B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(581)</w:t>
            </w:r>
          </w:p>
        </w:tc>
        <w:tc>
          <w:tcPr>
            <w:tcW w:w="270" w:type="dxa"/>
            <w:shd w:val="clear" w:color="auto" w:fill="auto"/>
          </w:tcPr>
          <w:p w14:paraId="12FBE6DC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453F5" w14:textId="09DF56F9" w:rsidR="00523E29" w:rsidRPr="00D663CF" w:rsidRDefault="00523E29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3,261</w:t>
            </w:r>
          </w:p>
        </w:tc>
        <w:tc>
          <w:tcPr>
            <w:tcW w:w="270" w:type="dxa"/>
            <w:shd w:val="clear" w:color="auto" w:fill="auto"/>
          </w:tcPr>
          <w:p w14:paraId="40A5D1E1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718E3D" w14:textId="6674D93F" w:rsidR="00523E29" w:rsidRPr="00C858AE" w:rsidRDefault="00653557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(391)</w:t>
            </w:r>
          </w:p>
        </w:tc>
        <w:tc>
          <w:tcPr>
            <w:tcW w:w="360" w:type="dxa"/>
            <w:shd w:val="clear" w:color="auto" w:fill="auto"/>
          </w:tcPr>
          <w:p w14:paraId="036A8A6A" w14:textId="77777777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CA63A" w14:textId="76A878D8" w:rsidR="00523E29" w:rsidRPr="007E05F0" w:rsidRDefault="00523E29" w:rsidP="0052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(370)</w:t>
            </w:r>
          </w:p>
        </w:tc>
      </w:tr>
      <w:tr w:rsidR="000C726B" w:rsidRPr="00855498" w14:paraId="4CAD2210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8F75724" w14:textId="3DD43C43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D6C803" w14:textId="40B6994A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3DCF4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04984" w14:textId="5818441B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(52,132)</w:t>
            </w:r>
          </w:p>
        </w:tc>
        <w:tc>
          <w:tcPr>
            <w:tcW w:w="270" w:type="dxa"/>
            <w:shd w:val="clear" w:color="auto" w:fill="auto"/>
          </w:tcPr>
          <w:p w14:paraId="201134BB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0B35D" w14:textId="1DDE41D7" w:rsidR="000C726B" w:rsidRPr="00C858AE" w:rsidRDefault="0075230C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58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48DD0ED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4DB48" w14:textId="3830E37D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726B" w:rsidRPr="00855498" w14:paraId="793C78DC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5D931EC" w14:textId="38A6582F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="Angsana New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ส่วนแบ่ง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จากเงินลงทุนที่รับรู้ตามวิธีส่วนได้เสีย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5CFD75" w14:textId="2A635240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(291,090)</w:t>
            </w:r>
          </w:p>
        </w:tc>
        <w:tc>
          <w:tcPr>
            <w:tcW w:w="270" w:type="dxa"/>
            <w:shd w:val="clear" w:color="auto" w:fill="auto"/>
          </w:tcPr>
          <w:p w14:paraId="4274395C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C95FAD" w14:textId="35F99BBF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(158,984)</w:t>
            </w:r>
          </w:p>
        </w:tc>
        <w:tc>
          <w:tcPr>
            <w:tcW w:w="270" w:type="dxa"/>
            <w:shd w:val="clear" w:color="auto" w:fill="auto"/>
          </w:tcPr>
          <w:p w14:paraId="6B686735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4C43BB" w14:textId="7290965E" w:rsidR="000C726B" w:rsidRPr="00C858AE" w:rsidRDefault="0075230C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C858AE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BCF30EE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94E5B0" w14:textId="4694175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eastAsia="Arial Unicode MS" w:hAnsiTheme="majorBidi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726B" w:rsidRPr="00855498" w14:paraId="5A4DCED7" w14:textId="77777777" w:rsidTr="00EE7235">
        <w:trPr>
          <w:cantSplit/>
          <w:trHeight w:hRule="exact" w:val="758"/>
        </w:trPr>
        <w:tc>
          <w:tcPr>
            <w:tcW w:w="4590" w:type="dxa"/>
            <w:vAlign w:val="bottom"/>
          </w:tcPr>
          <w:p w14:paraId="17FA52A3" w14:textId="7744442F" w:rsidR="000C726B" w:rsidRPr="007E05F0" w:rsidRDefault="00EE7235" w:rsidP="00EE7235">
            <w:pPr>
              <w:ind w:left="156" w:hanging="156"/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ผ่านกำไรขาดทุน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0FF25" w14:textId="3DF435DD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(1,026)</w:t>
            </w:r>
          </w:p>
        </w:tc>
        <w:tc>
          <w:tcPr>
            <w:tcW w:w="270" w:type="dxa"/>
            <w:shd w:val="clear" w:color="auto" w:fill="auto"/>
          </w:tcPr>
          <w:p w14:paraId="4D8916AB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376B13" w14:textId="43D8C35B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(1,095)</w:t>
            </w:r>
          </w:p>
        </w:tc>
        <w:tc>
          <w:tcPr>
            <w:tcW w:w="270" w:type="dxa"/>
            <w:shd w:val="clear" w:color="auto" w:fill="auto"/>
          </w:tcPr>
          <w:p w14:paraId="2C138049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E565F2" w14:textId="77777777" w:rsidR="00EE7235" w:rsidRDefault="00EE7235" w:rsidP="00EE7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  <w:p w14:paraId="032D35D5" w14:textId="2FE57602" w:rsidR="000C726B" w:rsidRPr="00C858AE" w:rsidRDefault="0075230C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876E087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908513" w14:textId="3A5031C8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C726B" w:rsidRPr="00855498" w14:paraId="62FF03F9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212F364" w14:textId="0143456A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4C10081D" w14:textId="488B1F78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1,289,637</w:t>
            </w:r>
          </w:p>
        </w:tc>
        <w:tc>
          <w:tcPr>
            <w:tcW w:w="270" w:type="dxa"/>
            <w:shd w:val="clear" w:color="auto" w:fill="auto"/>
          </w:tcPr>
          <w:p w14:paraId="1E1410A3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CEF75D" w14:textId="6DCB5325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602,931</w:t>
            </w:r>
          </w:p>
        </w:tc>
        <w:tc>
          <w:tcPr>
            <w:tcW w:w="270" w:type="dxa"/>
            <w:shd w:val="clear" w:color="auto" w:fill="auto"/>
          </w:tcPr>
          <w:p w14:paraId="58F45C76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8C051E" w14:textId="5C15BF24" w:rsidR="000C726B" w:rsidRPr="00C858AE" w:rsidRDefault="008373F3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1,224,784</w:t>
            </w:r>
          </w:p>
        </w:tc>
        <w:tc>
          <w:tcPr>
            <w:tcW w:w="360" w:type="dxa"/>
            <w:shd w:val="clear" w:color="auto" w:fill="auto"/>
          </w:tcPr>
          <w:p w14:paraId="63AD301B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B5E58" w14:textId="3192A2F1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626,591</w:t>
            </w:r>
          </w:p>
        </w:tc>
      </w:tr>
      <w:tr w:rsidR="000C726B" w:rsidRPr="00855498" w14:paraId="34A6680C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0C9FF210" w14:textId="24EA2796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กำไร</w:t>
            </w: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  <w:shd w:val="clear" w:color="auto" w:fill="auto"/>
          </w:tcPr>
          <w:p w14:paraId="6F16016A" w14:textId="499E44D9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(1,077,696)</w:t>
            </w:r>
          </w:p>
        </w:tc>
        <w:tc>
          <w:tcPr>
            <w:tcW w:w="270" w:type="dxa"/>
            <w:shd w:val="clear" w:color="auto" w:fill="auto"/>
          </w:tcPr>
          <w:p w14:paraId="3A4122CA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E06CC8" w14:textId="2C41B185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(2,139,468)</w:t>
            </w:r>
          </w:p>
        </w:tc>
        <w:tc>
          <w:tcPr>
            <w:tcW w:w="270" w:type="dxa"/>
            <w:shd w:val="clear" w:color="auto" w:fill="auto"/>
          </w:tcPr>
          <w:p w14:paraId="0FBA26DA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7125C6" w14:textId="4952BE17" w:rsidR="000C726B" w:rsidRPr="00C858AE" w:rsidRDefault="008373F3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(547,846)</w:t>
            </w:r>
          </w:p>
        </w:tc>
        <w:tc>
          <w:tcPr>
            <w:tcW w:w="360" w:type="dxa"/>
            <w:shd w:val="clear" w:color="auto" w:fill="auto"/>
          </w:tcPr>
          <w:p w14:paraId="56C3200E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B18E22" w14:textId="6181D6DC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(596,792)</w:t>
            </w:r>
          </w:p>
        </w:tc>
      </w:tr>
      <w:tr w:rsidR="000C726B" w:rsidRPr="00855498" w14:paraId="34365309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40ED822" w14:textId="45FE278C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8865908" w14:textId="5231AECD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126918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566163" w14:textId="6F44178D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2D820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8A1034" w14:textId="0653556C" w:rsidR="000C726B" w:rsidRPr="00C858AE" w:rsidRDefault="008373F3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(5,175,038)</w:t>
            </w:r>
          </w:p>
        </w:tc>
        <w:tc>
          <w:tcPr>
            <w:tcW w:w="360" w:type="dxa"/>
            <w:shd w:val="clear" w:color="auto" w:fill="auto"/>
          </w:tcPr>
          <w:p w14:paraId="329C66CB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2053A9" w14:textId="4D1C918F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(694,562)</w:t>
            </w:r>
          </w:p>
        </w:tc>
      </w:tr>
      <w:tr w:rsidR="000C726B" w:rsidRPr="00855498" w14:paraId="7C62C594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16A33F18" w14:textId="02E0A477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B8265B" w14:textId="2A4F9DDA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585,383</w:t>
            </w:r>
          </w:p>
        </w:tc>
        <w:tc>
          <w:tcPr>
            <w:tcW w:w="270" w:type="dxa"/>
            <w:shd w:val="clear" w:color="auto" w:fill="auto"/>
          </w:tcPr>
          <w:p w14:paraId="26A43219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2B60A" w14:textId="22486D11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647,159</w:t>
            </w:r>
          </w:p>
        </w:tc>
        <w:tc>
          <w:tcPr>
            <w:tcW w:w="270" w:type="dxa"/>
            <w:shd w:val="clear" w:color="auto" w:fill="auto"/>
          </w:tcPr>
          <w:p w14:paraId="42AE3FA7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CAEFA" w14:textId="4600B446" w:rsidR="000C726B" w:rsidRPr="00C858AE" w:rsidRDefault="008373F3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509,940</w:t>
            </w:r>
          </w:p>
        </w:tc>
        <w:tc>
          <w:tcPr>
            <w:tcW w:w="360" w:type="dxa"/>
            <w:shd w:val="clear" w:color="auto" w:fill="auto"/>
          </w:tcPr>
          <w:p w14:paraId="14618756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1B1E6" w14:textId="5C08FA68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543,829</w:t>
            </w:r>
          </w:p>
        </w:tc>
      </w:tr>
      <w:tr w:rsidR="000C726B" w:rsidRPr="00855498" w14:paraId="79E53A43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48519974" w14:textId="591DB650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 w:hint="eastAsia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78E2E2" w14:textId="4B67874A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sz w:val="28"/>
                <w:szCs w:val="28"/>
              </w:rPr>
              <w:t>(95,202)</w:t>
            </w:r>
          </w:p>
        </w:tc>
        <w:tc>
          <w:tcPr>
            <w:tcW w:w="270" w:type="dxa"/>
            <w:shd w:val="clear" w:color="auto" w:fill="auto"/>
          </w:tcPr>
          <w:p w14:paraId="21A4FFF3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FBCCE4" w14:textId="4F8CEDEE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855498">
              <w:rPr>
                <w:rFonts w:ascii="Angsana New" w:hAnsi="Angsana New" w:cs="Angsana New"/>
                <w:sz w:val="28"/>
                <w:szCs w:val="28"/>
              </w:rPr>
              <w:t>113,234</w:t>
            </w:r>
            <w:r w:rsidRPr="00855498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F028D6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B63B2" w14:textId="147E40DC" w:rsidR="000C726B" w:rsidRPr="00C858AE" w:rsidRDefault="008373F3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eastAsia="Arial Unicode MS" w:hAnsi="Angsana New" w:cs="Angsana New"/>
                <w:sz w:val="28"/>
                <w:szCs w:val="28"/>
              </w:rPr>
              <w:t>(434,133)</w:t>
            </w:r>
          </w:p>
        </w:tc>
        <w:tc>
          <w:tcPr>
            <w:tcW w:w="360" w:type="dxa"/>
            <w:shd w:val="clear" w:color="auto" w:fill="auto"/>
          </w:tcPr>
          <w:p w14:paraId="200C8838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29D32" w14:textId="5F7B515B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(718,793)</w:t>
            </w:r>
          </w:p>
        </w:tc>
      </w:tr>
      <w:tr w:rsidR="000C726B" w:rsidRPr="00855498" w14:paraId="5D46156B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69AE055F" w14:textId="1C0CBBDE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="Angsana New" w:hint="eastAsia"/>
                <w:sz w:val="28"/>
                <w:szCs w:val="28"/>
                <w:cs/>
                <w:lang w:val="en-GB"/>
              </w:rPr>
              <w:t>ผลต่างที่เกิดจากการแปลงสภาพเงินกู้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110CBD" w14:textId="3FDF8C3E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298D6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E0BFB" w14:textId="6C90AB9C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49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2E658B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FA324F" w14:textId="4A8AEBD9" w:rsidR="000C726B" w:rsidRPr="00C858AE" w:rsidRDefault="00B24B3A" w:rsidP="00C8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C858AE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368A5A3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4D1C" w14:textId="18ECE74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sz w:val="28"/>
                <w:szCs w:val="28"/>
              </w:rPr>
              <w:t>(267,112)</w:t>
            </w:r>
          </w:p>
        </w:tc>
      </w:tr>
      <w:tr w:rsidR="000C726B" w:rsidRPr="00855498" w14:paraId="0B1B0BE8" w14:textId="77777777" w:rsidTr="00D663CF">
        <w:trPr>
          <w:cantSplit/>
          <w:trHeight w:hRule="exact" w:val="346"/>
        </w:trPr>
        <w:tc>
          <w:tcPr>
            <w:tcW w:w="4590" w:type="dxa"/>
            <w:vAlign w:val="bottom"/>
          </w:tcPr>
          <w:p w14:paraId="21D9533A" w14:textId="06C63592" w:rsidR="000C726B" w:rsidRPr="007E05F0" w:rsidRDefault="000C726B" w:rsidP="000C726B">
            <w:pPr>
              <w:contextualSpacing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7E05F0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AA9BE" w14:textId="6B765B65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72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1,753,490</w:t>
            </w:r>
          </w:p>
        </w:tc>
        <w:tc>
          <w:tcPr>
            <w:tcW w:w="270" w:type="dxa"/>
            <w:shd w:val="clear" w:color="auto" w:fill="auto"/>
          </w:tcPr>
          <w:p w14:paraId="162EB76A" w14:textId="77777777" w:rsidR="000C726B" w:rsidRPr="000C726B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F2BBC" w14:textId="4D022557" w:rsidR="000C726B" w:rsidRPr="00D663CF" w:rsidRDefault="000C726B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8554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135,038</w:t>
            </w:r>
            <w:r w:rsidRPr="008554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7D970D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99B4" w14:textId="101354AC" w:rsidR="000C726B" w:rsidRPr="00AA6AD3" w:rsidRDefault="000D144D" w:rsidP="005B4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24" w:right="-103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(4,218,791)</w:t>
            </w:r>
          </w:p>
        </w:tc>
        <w:tc>
          <w:tcPr>
            <w:tcW w:w="360" w:type="dxa"/>
            <w:shd w:val="clear" w:color="auto" w:fill="auto"/>
          </w:tcPr>
          <w:p w14:paraId="02CD48EA" w14:textId="77777777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2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E72B" w14:textId="537152C1" w:rsidR="000C726B" w:rsidRPr="007E05F0" w:rsidRDefault="000C726B" w:rsidP="000C72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554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</w:t>
            </w:r>
            <w:r w:rsidRPr="008554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894,094</w:t>
            </w:r>
            <w:r w:rsidRPr="0085549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8227256" w14:textId="77777777" w:rsidR="006804B1" w:rsidRDefault="006804B1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36CF1D2F" w14:textId="7E29E9DC" w:rsidR="0057132D" w:rsidRDefault="0057132D"/>
    <w:p w14:paraId="7BD0C058" w14:textId="77777777" w:rsidR="000C726B" w:rsidRDefault="000C726B"/>
    <w:p w14:paraId="6A2727B2" w14:textId="77777777" w:rsidR="000C726B" w:rsidRDefault="000C726B"/>
    <w:p w14:paraId="3457E074" w14:textId="77777777" w:rsidR="000C726B" w:rsidRDefault="000C726B"/>
    <w:tbl>
      <w:tblPr>
        <w:tblpPr w:leftFromText="180" w:rightFromText="180" w:vertAnchor="text" w:horzAnchor="page" w:tblpX="1585" w:tblpY="152"/>
        <w:tblW w:w="9631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1080"/>
        <w:gridCol w:w="270"/>
        <w:gridCol w:w="1080"/>
        <w:gridCol w:w="270"/>
        <w:gridCol w:w="1081"/>
      </w:tblGrid>
      <w:tr w:rsidR="00A719AA" w:rsidRPr="002E2A8B" w14:paraId="76B5166B" w14:textId="77777777" w:rsidTr="00D663CF">
        <w:trPr>
          <w:cantSplit/>
          <w:trHeight w:val="338"/>
        </w:trPr>
        <w:tc>
          <w:tcPr>
            <w:tcW w:w="4590" w:type="dxa"/>
            <w:shd w:val="clear" w:color="auto" w:fill="auto"/>
          </w:tcPr>
          <w:p w14:paraId="2BC38033" w14:textId="47F90204" w:rsidR="00A719AA" w:rsidRPr="007E05F0" w:rsidRDefault="00A719AA" w:rsidP="00A719AA">
            <w:pPr>
              <w:ind w:left="357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619EDBC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C20A88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14:paraId="4E1AD6F3" w14:textId="77777777" w:rsidR="00A719AA" w:rsidRPr="007E05F0" w:rsidRDefault="00A719AA" w:rsidP="00A719AA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35F46" w:rsidRPr="002E2A8B" w14:paraId="40E1EF7D" w14:textId="77777777" w:rsidTr="00D663CF">
        <w:trPr>
          <w:cantSplit/>
          <w:trHeight w:val="348"/>
        </w:trPr>
        <w:tc>
          <w:tcPr>
            <w:tcW w:w="4590" w:type="dxa"/>
            <w:shd w:val="clear" w:color="auto" w:fill="auto"/>
          </w:tcPr>
          <w:p w14:paraId="1C2A0787" w14:textId="4D7AF85B" w:rsidR="00835F46" w:rsidRPr="007E05F0" w:rsidRDefault="00835F46" w:rsidP="00835F46">
            <w:pPr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  <w:r w:rsidRPr="007E05F0"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7E05F0">
              <w:rPr>
                <w:rFonts w:ascii="Angsana New" w:eastAsia="Arial Unicode MS" w:hAnsi="Angsana New" w:cs="Angsana New" w:hint="eastAsia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6F74E0" w14:textId="5398300D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5E37D02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3F8213" w14:textId="70B5269A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66E16A0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6DE8E" w14:textId="508F7BB6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0D74ACAE" w14:textId="777777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14070" w14:textId="62ACC977" w:rsidR="00835F46" w:rsidRPr="007E05F0" w:rsidRDefault="00835F46" w:rsidP="00835F46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835F46" w:rsidRPr="002E2A8B" w14:paraId="57675350" w14:textId="77777777" w:rsidTr="00D663CF">
        <w:trPr>
          <w:cantSplit/>
          <w:trHeight w:val="338"/>
        </w:trPr>
        <w:tc>
          <w:tcPr>
            <w:tcW w:w="4590" w:type="dxa"/>
            <w:shd w:val="clear" w:color="auto" w:fill="auto"/>
          </w:tcPr>
          <w:p w14:paraId="36AD7058" w14:textId="77777777" w:rsidR="00835F46" w:rsidRPr="007E05F0" w:rsidRDefault="00835F46" w:rsidP="00835F46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36BBA2F5" w14:textId="77777777" w:rsidR="00835F46" w:rsidRPr="007E05F0" w:rsidRDefault="00835F46" w:rsidP="00835F46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35F46" w:rsidRPr="002E2A8B" w14:paraId="3376A040" w14:textId="77777777" w:rsidTr="00D663CF">
        <w:trPr>
          <w:cantSplit/>
          <w:trHeight w:val="338"/>
        </w:trPr>
        <w:tc>
          <w:tcPr>
            <w:tcW w:w="4590" w:type="dxa"/>
            <w:shd w:val="clear" w:color="auto" w:fill="auto"/>
            <w:vAlign w:val="bottom"/>
          </w:tcPr>
          <w:p w14:paraId="31F41AC0" w14:textId="77777777" w:rsidR="00835F46" w:rsidRPr="007E05F0" w:rsidRDefault="00835F46" w:rsidP="00835F46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306CC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B18B226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774753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3F82E2A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0FFA91" w14:textId="77777777" w:rsidR="00835F46" w:rsidRPr="007E05F0" w:rsidRDefault="00835F46" w:rsidP="0083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0C6970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5C296" w14:textId="77777777" w:rsidR="00835F46" w:rsidRPr="007E05F0" w:rsidRDefault="00835F46" w:rsidP="00835F4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</w:tr>
      <w:tr w:rsidR="00E0244D" w:rsidRPr="002E2A8B" w14:paraId="425463BF" w14:textId="77777777" w:rsidTr="00D663CF">
        <w:trPr>
          <w:cantSplit/>
          <w:trHeight w:val="338"/>
        </w:trPr>
        <w:tc>
          <w:tcPr>
            <w:tcW w:w="4590" w:type="dxa"/>
            <w:shd w:val="clear" w:color="auto" w:fill="auto"/>
            <w:vAlign w:val="bottom"/>
          </w:tcPr>
          <w:p w14:paraId="68EE9415" w14:textId="4EBA7735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B3EBDB" w14:textId="6250F5BF" w:rsidR="00E0244D" w:rsidRPr="001B4052" w:rsidRDefault="001B4052" w:rsidP="001B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052">
              <w:rPr>
                <w:rFonts w:ascii="Angsana New" w:hAnsi="Angsana New" w:cs="Angsana New"/>
                <w:sz w:val="28"/>
                <w:szCs w:val="28"/>
              </w:rPr>
              <w:t>865,709</w:t>
            </w:r>
          </w:p>
        </w:tc>
        <w:tc>
          <w:tcPr>
            <w:tcW w:w="270" w:type="dxa"/>
            <w:shd w:val="clear" w:color="auto" w:fill="auto"/>
          </w:tcPr>
          <w:p w14:paraId="486BFE8F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119128" w14:textId="318331A0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302,313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FAAA3D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19FA1" w14:textId="2AEB153E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532,120</w:t>
            </w:r>
          </w:p>
        </w:tc>
        <w:tc>
          <w:tcPr>
            <w:tcW w:w="270" w:type="dxa"/>
            <w:shd w:val="clear" w:color="auto" w:fill="auto"/>
          </w:tcPr>
          <w:p w14:paraId="3135C98B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19C41" w14:textId="6CB4B733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253,681</w:t>
            </w:r>
          </w:p>
        </w:tc>
      </w:tr>
      <w:tr w:rsidR="00E0244D" w:rsidRPr="002E2A8B" w14:paraId="7A1330D0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3A837339" w14:textId="627C03EB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สินค้าคงเหลือ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E82D91" w14:textId="0DD78503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(1,054,968)</w:t>
            </w:r>
          </w:p>
        </w:tc>
        <w:tc>
          <w:tcPr>
            <w:tcW w:w="270" w:type="dxa"/>
            <w:shd w:val="clear" w:color="auto" w:fill="auto"/>
          </w:tcPr>
          <w:p w14:paraId="6929080A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644D7" w14:textId="11139C3F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3,340,644</w:t>
            </w:r>
          </w:p>
        </w:tc>
        <w:tc>
          <w:tcPr>
            <w:tcW w:w="270" w:type="dxa"/>
            <w:shd w:val="clear" w:color="auto" w:fill="auto"/>
          </w:tcPr>
          <w:p w14:paraId="652BEACF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BE6F5" w14:textId="179ABF5F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465,250</w:t>
            </w:r>
          </w:p>
        </w:tc>
        <w:tc>
          <w:tcPr>
            <w:tcW w:w="270" w:type="dxa"/>
            <w:shd w:val="clear" w:color="auto" w:fill="auto"/>
          </w:tcPr>
          <w:p w14:paraId="6F382416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D4D16" w14:textId="6BE520C7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1,145,485</w:t>
            </w:r>
          </w:p>
        </w:tc>
      </w:tr>
      <w:tr w:rsidR="00E0244D" w:rsidRPr="002E2A8B" w14:paraId="37D8E6A0" w14:textId="77777777" w:rsidTr="00D663CF">
        <w:trPr>
          <w:cantSplit/>
          <w:trHeight w:val="329"/>
        </w:trPr>
        <w:tc>
          <w:tcPr>
            <w:tcW w:w="4590" w:type="dxa"/>
            <w:shd w:val="clear" w:color="auto" w:fill="auto"/>
            <w:vAlign w:val="bottom"/>
          </w:tcPr>
          <w:p w14:paraId="4D448403" w14:textId="4AAF3C24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สินทรัพย์หมุนเวียนอื่น (เพิ่มขึ้น) ลดลง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894905" w14:textId="20166EF3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196,449</w:t>
            </w:r>
          </w:p>
        </w:tc>
        <w:tc>
          <w:tcPr>
            <w:tcW w:w="270" w:type="dxa"/>
            <w:shd w:val="clear" w:color="auto" w:fill="auto"/>
          </w:tcPr>
          <w:p w14:paraId="25C32E2B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CEE9EF" w14:textId="385DDD8D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164,782</w:t>
            </w:r>
          </w:p>
        </w:tc>
        <w:tc>
          <w:tcPr>
            <w:tcW w:w="270" w:type="dxa"/>
            <w:shd w:val="clear" w:color="auto" w:fill="auto"/>
          </w:tcPr>
          <w:p w14:paraId="5BF14625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CEEDA" w14:textId="26AC5CCE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24,410</w:t>
            </w:r>
          </w:p>
        </w:tc>
        <w:tc>
          <w:tcPr>
            <w:tcW w:w="270" w:type="dxa"/>
            <w:shd w:val="clear" w:color="auto" w:fill="auto"/>
          </w:tcPr>
          <w:p w14:paraId="3B04133D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62D02C" w14:textId="502758DF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(5,498)</w:t>
            </w:r>
          </w:p>
        </w:tc>
      </w:tr>
      <w:tr w:rsidR="00E0244D" w:rsidRPr="002E2A8B" w14:paraId="53B1D669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17145C46" w14:textId="3FA30EE4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สินทรัพย์ไม่หมุนเวียนอื่น</w:t>
            </w:r>
            <w:r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3249C3C" w14:textId="17AB3639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(30,524)</w:t>
            </w:r>
          </w:p>
        </w:tc>
        <w:tc>
          <w:tcPr>
            <w:tcW w:w="270" w:type="dxa"/>
            <w:shd w:val="clear" w:color="auto" w:fill="auto"/>
          </w:tcPr>
          <w:p w14:paraId="2E8A631E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94E05" w14:textId="04093AB3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19,323</w:t>
            </w:r>
          </w:p>
        </w:tc>
        <w:tc>
          <w:tcPr>
            <w:tcW w:w="270" w:type="dxa"/>
            <w:shd w:val="clear" w:color="auto" w:fill="auto"/>
          </w:tcPr>
          <w:p w14:paraId="1602D150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24A615" w14:textId="3D7114A4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(105)</w:t>
            </w:r>
          </w:p>
        </w:tc>
        <w:tc>
          <w:tcPr>
            <w:tcW w:w="270" w:type="dxa"/>
            <w:shd w:val="clear" w:color="auto" w:fill="auto"/>
          </w:tcPr>
          <w:p w14:paraId="6A043A0F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3447C3" w14:textId="1089301E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5,064</w:t>
            </w:r>
          </w:p>
        </w:tc>
      </w:tr>
      <w:tr w:rsidR="00E0244D" w:rsidRPr="002E2A8B" w14:paraId="18486886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687B5A6D" w14:textId="6D7F0430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เจ้าหนี้การค้าและเจ้าหนี้อื่นลดลง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48F118" w14:textId="20CE7C52" w:rsidR="00E0244D" w:rsidRPr="001B4052" w:rsidRDefault="001B4052" w:rsidP="001B4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B4052">
              <w:rPr>
                <w:rFonts w:ascii="Angsana New" w:hAnsi="Angsana New" w:cs="Angsana New"/>
                <w:sz w:val="28"/>
                <w:szCs w:val="28"/>
              </w:rPr>
              <w:t>(1,977,194)</w:t>
            </w:r>
          </w:p>
        </w:tc>
        <w:tc>
          <w:tcPr>
            <w:tcW w:w="270" w:type="dxa"/>
            <w:shd w:val="clear" w:color="auto" w:fill="auto"/>
          </w:tcPr>
          <w:p w14:paraId="0C561C55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9B0F5" w14:textId="711D9BA6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2,897,726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569D2A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D83F42" w14:textId="3631AE32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(576,723)</w:t>
            </w:r>
          </w:p>
        </w:tc>
        <w:tc>
          <w:tcPr>
            <w:tcW w:w="270" w:type="dxa"/>
            <w:shd w:val="clear" w:color="auto" w:fill="auto"/>
          </w:tcPr>
          <w:p w14:paraId="5EFF8923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3CEC78" w14:textId="7A079ED9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(762,127)</w:t>
            </w:r>
          </w:p>
        </w:tc>
      </w:tr>
      <w:tr w:rsidR="00E0244D" w:rsidRPr="002E2A8B" w14:paraId="3FEEAA1D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2CDEA79C" w14:textId="3CD08A97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)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D0D7B9" w14:textId="6141D21D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(142,879)</w:t>
            </w:r>
          </w:p>
        </w:tc>
        <w:tc>
          <w:tcPr>
            <w:tcW w:w="270" w:type="dxa"/>
            <w:shd w:val="clear" w:color="auto" w:fill="auto"/>
          </w:tcPr>
          <w:p w14:paraId="0AF0BC10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6B5BFF" w14:textId="17E9191B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164,498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B52997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96B88" w14:textId="2AF48D1B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50,654</w:t>
            </w:r>
          </w:p>
        </w:tc>
        <w:tc>
          <w:tcPr>
            <w:tcW w:w="270" w:type="dxa"/>
            <w:shd w:val="clear" w:color="auto" w:fill="auto"/>
          </w:tcPr>
          <w:p w14:paraId="2A6F2CE7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A745C" w14:textId="1165F4A1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(7,739)</w:t>
            </w:r>
          </w:p>
        </w:tc>
      </w:tr>
      <w:tr w:rsidR="00E0244D" w:rsidRPr="002E2A8B" w14:paraId="296A6232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4200F952" w14:textId="2761A517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หนี้สินไม่หมุนเวียนอื่น</w:t>
            </w:r>
            <w:r w:rsidRPr="007E05F0">
              <w:rPr>
                <w:rFonts w:ascii="Angsana New" w:eastAsia="Arial Unicode MS" w:hAnsi="Angsana New" w:cs="Angsana New" w:hint="eastAsia"/>
                <w:sz w:val="28"/>
                <w:szCs w:val="28"/>
                <w:cs/>
                <w:lang w:val="en-GB"/>
              </w:rPr>
              <w:t>เพิ่มขึ้น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ลดลง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A699003" w14:textId="352683A5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(14,056)</w:t>
            </w:r>
          </w:p>
        </w:tc>
        <w:tc>
          <w:tcPr>
            <w:tcW w:w="270" w:type="dxa"/>
            <w:shd w:val="clear" w:color="auto" w:fill="auto"/>
          </w:tcPr>
          <w:p w14:paraId="7EC69907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9AEDC" w14:textId="6474E691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7,654</w:t>
            </w:r>
          </w:p>
        </w:tc>
        <w:tc>
          <w:tcPr>
            <w:tcW w:w="270" w:type="dxa"/>
            <w:shd w:val="clear" w:color="auto" w:fill="auto"/>
          </w:tcPr>
          <w:p w14:paraId="56E5F793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7B172" w14:textId="02D60F97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(27,645)</w:t>
            </w:r>
          </w:p>
        </w:tc>
        <w:tc>
          <w:tcPr>
            <w:tcW w:w="270" w:type="dxa"/>
            <w:shd w:val="clear" w:color="auto" w:fill="auto"/>
          </w:tcPr>
          <w:p w14:paraId="723F4398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10E9E" w14:textId="0F667977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13,564</w:t>
            </w:r>
          </w:p>
        </w:tc>
      </w:tr>
      <w:tr w:rsidR="00E0244D" w:rsidRPr="002E2A8B" w14:paraId="7090A888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7145E4BD" w14:textId="68071BD9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52691" w14:textId="21951401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(21,801)</w:t>
            </w:r>
          </w:p>
        </w:tc>
        <w:tc>
          <w:tcPr>
            <w:tcW w:w="270" w:type="dxa"/>
            <w:shd w:val="clear" w:color="auto" w:fill="auto"/>
          </w:tcPr>
          <w:p w14:paraId="40853E8D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71B3" w14:textId="73BE26A2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27,664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BFCEFF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E6DB" w14:textId="6920D1F8" w:rsidR="00E0244D" w:rsidRPr="007E05F0" w:rsidRDefault="00AD76C1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(6,888)</w:t>
            </w:r>
          </w:p>
        </w:tc>
        <w:tc>
          <w:tcPr>
            <w:tcW w:w="270" w:type="dxa"/>
            <w:shd w:val="clear" w:color="auto" w:fill="auto"/>
          </w:tcPr>
          <w:p w14:paraId="7CC90758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A61E" w14:textId="694E8DD0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(10,071)</w:t>
            </w:r>
          </w:p>
        </w:tc>
      </w:tr>
      <w:tr w:rsidR="00E0244D" w:rsidRPr="002E2A8B" w14:paraId="0AD47F48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789E6F3A" w14:textId="73C45262" w:rsidR="00E0244D" w:rsidRPr="007E05F0" w:rsidRDefault="00E0244D" w:rsidP="00E0244D">
            <w:pPr>
              <w:tabs>
                <w:tab w:val="clear" w:pos="6322"/>
                <w:tab w:val="left" w:pos="4108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DEDCB" w14:textId="6F2D33A4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(2,179,264)</w:t>
            </w:r>
          </w:p>
        </w:tc>
        <w:tc>
          <w:tcPr>
            <w:tcW w:w="270" w:type="dxa"/>
            <w:shd w:val="clear" w:color="auto" w:fill="auto"/>
          </w:tcPr>
          <w:p w14:paraId="243869FA" w14:textId="77777777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65E95" w14:textId="60DD0C83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140,202</w:t>
            </w:r>
          </w:p>
        </w:tc>
        <w:tc>
          <w:tcPr>
            <w:tcW w:w="270" w:type="dxa"/>
            <w:shd w:val="clear" w:color="auto" w:fill="auto"/>
          </w:tcPr>
          <w:p w14:paraId="5DA74DE6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44D3D" w14:textId="6AB9162B" w:rsidR="00E0244D" w:rsidRPr="007E05F0" w:rsidRDefault="00AE26A3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461,073</w:t>
            </w:r>
          </w:p>
        </w:tc>
        <w:tc>
          <w:tcPr>
            <w:tcW w:w="270" w:type="dxa"/>
            <w:shd w:val="clear" w:color="auto" w:fill="auto"/>
          </w:tcPr>
          <w:p w14:paraId="00F41174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E3F05" w14:textId="05A35EA0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632,359</w:t>
            </w:r>
          </w:p>
        </w:tc>
      </w:tr>
      <w:tr w:rsidR="00E626B6" w:rsidRPr="002E2A8B" w14:paraId="628B45A0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1523B1AE" w14:textId="77777777" w:rsidR="00E626B6" w:rsidRPr="007E05F0" w:rsidRDefault="00E626B6" w:rsidP="00E626B6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42B1B" w14:textId="77777777" w:rsidR="00E626B6" w:rsidRPr="007E05F0" w:rsidRDefault="00E626B6" w:rsidP="00E02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D66032" w14:textId="77777777" w:rsidR="00E626B6" w:rsidRPr="007E05F0" w:rsidRDefault="00E626B6" w:rsidP="00E626B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534E5" w14:textId="77777777" w:rsidR="00E626B6" w:rsidRPr="007E05F0" w:rsidRDefault="00E626B6" w:rsidP="00E6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3B055E" w14:textId="77777777" w:rsidR="00E626B6" w:rsidRPr="007E05F0" w:rsidRDefault="00E626B6" w:rsidP="00E626B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9A843" w14:textId="77777777" w:rsidR="00E626B6" w:rsidRPr="007E05F0" w:rsidRDefault="00E626B6" w:rsidP="00E6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C8E642" w14:textId="77777777" w:rsidR="00E626B6" w:rsidRPr="007E05F0" w:rsidRDefault="00E626B6" w:rsidP="00E626B6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5C9A" w14:textId="77777777" w:rsidR="00E626B6" w:rsidRPr="007E05F0" w:rsidRDefault="00E626B6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E0244D" w:rsidRPr="002E2A8B" w14:paraId="4EE5B370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13FB087C" w14:textId="77777777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812C1B" w14:textId="4706CBA6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808,638</w:t>
            </w:r>
          </w:p>
        </w:tc>
        <w:tc>
          <w:tcPr>
            <w:tcW w:w="270" w:type="dxa"/>
            <w:shd w:val="clear" w:color="auto" w:fill="auto"/>
          </w:tcPr>
          <w:p w14:paraId="1685BDFC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62C8A" w14:textId="1B35DA94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1,536,922</w:t>
            </w:r>
          </w:p>
        </w:tc>
        <w:tc>
          <w:tcPr>
            <w:tcW w:w="270" w:type="dxa"/>
            <w:shd w:val="clear" w:color="auto" w:fill="auto"/>
          </w:tcPr>
          <w:p w14:paraId="6A776240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13354" w14:textId="272E69C3" w:rsidR="00E0244D" w:rsidRPr="007E05F0" w:rsidRDefault="00012734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4,445,782</w:t>
            </w:r>
          </w:p>
        </w:tc>
        <w:tc>
          <w:tcPr>
            <w:tcW w:w="270" w:type="dxa"/>
            <w:shd w:val="clear" w:color="auto" w:fill="auto"/>
          </w:tcPr>
          <w:p w14:paraId="261ADD95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35C38" w14:textId="6771CF7A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7,377</w:t>
            </w:r>
          </w:p>
        </w:tc>
      </w:tr>
      <w:tr w:rsidR="00E0244D" w:rsidRPr="002E2A8B" w14:paraId="750E15F1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5D219EE3" w14:textId="77777777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D94414" w14:textId="6ABF685C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1,753,490</w:t>
            </w:r>
          </w:p>
        </w:tc>
        <w:tc>
          <w:tcPr>
            <w:tcW w:w="270" w:type="dxa"/>
            <w:shd w:val="clear" w:color="auto" w:fill="auto"/>
          </w:tcPr>
          <w:p w14:paraId="43159665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78685" w14:textId="7C0F2333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(135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,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038)</w:t>
            </w:r>
          </w:p>
        </w:tc>
        <w:tc>
          <w:tcPr>
            <w:tcW w:w="270" w:type="dxa"/>
            <w:shd w:val="clear" w:color="auto" w:fill="auto"/>
          </w:tcPr>
          <w:p w14:paraId="23307063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54582A" w14:textId="3A9C36B5" w:rsidR="00E0244D" w:rsidRPr="007E05F0" w:rsidRDefault="00012734" w:rsidP="00D663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03"/>
              <w:contextualSpacing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(4,218,791)</w:t>
            </w:r>
          </w:p>
        </w:tc>
        <w:tc>
          <w:tcPr>
            <w:tcW w:w="270" w:type="dxa"/>
            <w:shd w:val="clear" w:color="auto" w:fill="auto"/>
          </w:tcPr>
          <w:p w14:paraId="02C700B4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2AAC5" w14:textId="143173BC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894,094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0244D" w:rsidRPr="002E2A8B" w14:paraId="285CC3A8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386CAF3E" w14:textId="77777777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BBE8E" w14:textId="4C136F15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(2,179,264)</w:t>
            </w:r>
          </w:p>
        </w:tc>
        <w:tc>
          <w:tcPr>
            <w:tcW w:w="270" w:type="dxa"/>
            <w:shd w:val="clear" w:color="auto" w:fill="auto"/>
          </w:tcPr>
          <w:p w14:paraId="581A300A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E365" w14:textId="6BC647A6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140,202</w:t>
            </w:r>
          </w:p>
        </w:tc>
        <w:tc>
          <w:tcPr>
            <w:tcW w:w="270" w:type="dxa"/>
            <w:shd w:val="clear" w:color="auto" w:fill="auto"/>
          </w:tcPr>
          <w:p w14:paraId="666D8BE1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C300D" w14:textId="15EB8191" w:rsidR="00E0244D" w:rsidRPr="007E05F0" w:rsidRDefault="00012734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461,073</w:t>
            </w:r>
          </w:p>
        </w:tc>
        <w:tc>
          <w:tcPr>
            <w:tcW w:w="270" w:type="dxa"/>
            <w:shd w:val="clear" w:color="auto" w:fill="auto"/>
          </w:tcPr>
          <w:p w14:paraId="69EC191E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C8F28" w14:textId="4831A2CD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632,359</w:t>
            </w:r>
          </w:p>
        </w:tc>
      </w:tr>
      <w:tr w:rsidR="00E0244D" w:rsidRPr="002E2A8B" w14:paraId="7A13C518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09CABA82" w14:textId="5DCC30BA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เงินสดได้มา</w:t>
            </w:r>
            <w:r w:rsidR="0087493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จาก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(ใช้ไป</w:t>
            </w:r>
            <w:r w:rsidR="00874939">
              <w:rPr>
                <w:rFonts w:ascii="Angsana New" w:eastAsia="Arial Unicode MS" w:hAnsi="Angsana New" w:cs="Angsana New" w:hint="cs"/>
                <w:sz w:val="28"/>
                <w:szCs w:val="28"/>
                <w:cs/>
                <w:lang w:val="en-GB"/>
              </w:rPr>
              <w:t>ใน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1C2BA" w14:textId="77F0B69A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382,864</w:t>
            </w:r>
          </w:p>
        </w:tc>
        <w:tc>
          <w:tcPr>
            <w:tcW w:w="270" w:type="dxa"/>
            <w:shd w:val="clear" w:color="auto" w:fill="auto"/>
          </w:tcPr>
          <w:p w14:paraId="5E782792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2E940" w14:textId="30B78957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1,542,086</w:t>
            </w:r>
          </w:p>
        </w:tc>
        <w:tc>
          <w:tcPr>
            <w:tcW w:w="270" w:type="dxa"/>
            <w:shd w:val="clear" w:color="auto" w:fill="auto"/>
          </w:tcPr>
          <w:p w14:paraId="190B1498" w14:textId="77777777" w:rsidR="00E0244D" w:rsidRPr="007E05F0" w:rsidRDefault="00E0244D" w:rsidP="00AA6AD3">
            <w:pPr>
              <w:tabs>
                <w:tab w:val="clear" w:pos="227"/>
                <w:tab w:val="left" w:pos="122"/>
              </w:tabs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1C49D" w14:textId="7AD26378" w:rsidR="00E0244D" w:rsidRPr="007E05F0" w:rsidRDefault="004C2666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688,064</w:t>
            </w:r>
          </w:p>
        </w:tc>
        <w:tc>
          <w:tcPr>
            <w:tcW w:w="270" w:type="dxa"/>
            <w:shd w:val="clear" w:color="auto" w:fill="auto"/>
          </w:tcPr>
          <w:p w14:paraId="7F809A1E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5DFF" w14:textId="333F7275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(254,358)</w:t>
            </w:r>
          </w:p>
        </w:tc>
      </w:tr>
      <w:tr w:rsidR="00E0244D" w:rsidRPr="002E2A8B" w14:paraId="2D440DC8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637D122B" w14:textId="12AF1359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</w:pPr>
            <w:r w:rsidRPr="007E05F0">
              <w:rPr>
                <w:rFonts w:ascii="Angsana New" w:eastAsia="Arial Unicode MS" w:hAnsi="Angsana New" w:cs="Angsana New"/>
                <w:sz w:val="28"/>
                <w:szCs w:val="28"/>
                <w:lang w:val="en-GB"/>
              </w:rPr>
              <w:t xml:space="preserve">  </w:t>
            </w:r>
            <w:r w:rsidRPr="007E05F0">
              <w:rPr>
                <w:rFonts w:ascii="Angsana New" w:eastAsia="Arial Unicode MS" w:hAnsi="Angsana New" w:cs="Angsana New"/>
                <w:sz w:val="28"/>
                <w:szCs w:val="28"/>
                <w:cs/>
                <w:lang w:val="en-GB"/>
              </w:rPr>
              <w:t>- จ่ายภาษีเงินได้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EDD8D" w14:textId="689A1A65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sz w:val="28"/>
                <w:szCs w:val="28"/>
              </w:rPr>
              <w:t>(134,386)</w:t>
            </w:r>
          </w:p>
        </w:tc>
        <w:tc>
          <w:tcPr>
            <w:tcW w:w="270" w:type="dxa"/>
            <w:shd w:val="clear" w:color="auto" w:fill="auto"/>
          </w:tcPr>
          <w:p w14:paraId="30F65393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0F0B6" w14:textId="0C1CA6F3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(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227,350</w:t>
            </w:r>
            <w:r w:rsidRPr="0085549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4F6CCD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DE9E3" w14:textId="743EEDD9" w:rsidR="00E0244D" w:rsidRPr="007E05F0" w:rsidRDefault="004C2666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sz w:val="28"/>
                <w:szCs w:val="28"/>
              </w:rPr>
              <w:t>(8,552)</w:t>
            </w:r>
          </w:p>
        </w:tc>
        <w:tc>
          <w:tcPr>
            <w:tcW w:w="270" w:type="dxa"/>
            <w:shd w:val="clear" w:color="auto" w:fill="auto"/>
          </w:tcPr>
          <w:p w14:paraId="14D27525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D173" w14:textId="2416C022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sz w:val="28"/>
                <w:szCs w:val="28"/>
              </w:rPr>
              <w:t>(8,211)</w:t>
            </w:r>
          </w:p>
        </w:tc>
      </w:tr>
      <w:tr w:rsidR="00E0244D" w:rsidRPr="002E2A8B" w14:paraId="4A196EA9" w14:textId="77777777" w:rsidTr="00D663CF">
        <w:trPr>
          <w:cantSplit/>
          <w:trHeight w:val="320"/>
        </w:trPr>
        <w:tc>
          <w:tcPr>
            <w:tcW w:w="4590" w:type="dxa"/>
            <w:shd w:val="clear" w:color="auto" w:fill="auto"/>
            <w:vAlign w:val="bottom"/>
          </w:tcPr>
          <w:p w14:paraId="26D185CD" w14:textId="7D763B50" w:rsidR="00E0244D" w:rsidRPr="007E05F0" w:rsidRDefault="00E0244D" w:rsidP="00E0244D">
            <w:pPr>
              <w:jc w:val="thaiDistribute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  <w:lang w:val="en-GB"/>
              </w:rPr>
              <w:t>เงินสดสุทธิได้มา</w:t>
            </w:r>
            <w:r w:rsidR="00874939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จาก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Pr="007E05F0">
              <w:rPr>
                <w:rFonts w:ascii="Angsana New" w:eastAsia="Arial Unicode MS" w:hAnsi="Angsana New" w:cs="Angsana New" w:hint="eastAsia"/>
                <w:b/>
                <w:bCs/>
                <w:sz w:val="28"/>
                <w:szCs w:val="28"/>
                <w:cs/>
                <w:lang w:val="en-GB"/>
              </w:rPr>
              <w:t>ใช้ไป</w:t>
            </w:r>
            <w:r w:rsidR="00874939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ใน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7E05F0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กิจการดำเนินงาน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6E2A3" w14:textId="7AF3769F" w:rsidR="00E0244D" w:rsidRPr="00E0244D" w:rsidRDefault="00E0244D" w:rsidP="00E024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12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024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248,478</w:t>
            </w:r>
          </w:p>
        </w:tc>
        <w:tc>
          <w:tcPr>
            <w:tcW w:w="270" w:type="dxa"/>
            <w:shd w:val="clear" w:color="auto" w:fill="auto"/>
          </w:tcPr>
          <w:p w14:paraId="563166E6" w14:textId="77777777" w:rsidR="00E0244D" w:rsidRPr="00E0244D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55DAC" w14:textId="423D71AC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1,314,736</w:t>
            </w:r>
          </w:p>
        </w:tc>
        <w:tc>
          <w:tcPr>
            <w:tcW w:w="270" w:type="dxa"/>
            <w:shd w:val="clear" w:color="auto" w:fill="auto"/>
          </w:tcPr>
          <w:p w14:paraId="40275A57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80B1" w14:textId="2D379665" w:rsidR="00E0244D" w:rsidRPr="007E05F0" w:rsidRDefault="004C2666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AA6AD3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679,512</w:t>
            </w:r>
          </w:p>
        </w:tc>
        <w:tc>
          <w:tcPr>
            <w:tcW w:w="270" w:type="dxa"/>
            <w:shd w:val="clear" w:color="auto" w:fill="auto"/>
          </w:tcPr>
          <w:p w14:paraId="5A72CBE8" w14:textId="77777777" w:rsidR="00E0244D" w:rsidRPr="007E05F0" w:rsidRDefault="00E0244D" w:rsidP="00E0244D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0579AC" w14:textId="17D592B9" w:rsidR="00E0244D" w:rsidRPr="007E05F0" w:rsidRDefault="00E0244D" w:rsidP="00D6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right="-72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</w:pPr>
            <w:r w:rsidRPr="00855498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</w:rPr>
              <w:t>(262,569)</w:t>
            </w:r>
          </w:p>
        </w:tc>
      </w:tr>
    </w:tbl>
    <w:p w14:paraId="1122F012" w14:textId="47C81ACD" w:rsidR="000A15D9" w:rsidRDefault="000A15D9" w:rsidP="00FF7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9"/>
        </w:tabs>
        <w:spacing w:after="0" w:line="240" w:lineRule="auto"/>
        <w:ind w:left="-108" w:right="72"/>
        <w:jc w:val="right"/>
        <w:rPr>
          <w:rFonts w:asciiTheme="majorBidi" w:hAnsiTheme="majorBidi" w:cs="Angsana New"/>
          <w:bCs/>
          <w:sz w:val="30"/>
          <w:szCs w:val="30"/>
          <w:cs/>
        </w:rPr>
      </w:pPr>
    </w:p>
    <w:p w14:paraId="62B8FA45" w14:textId="77777777" w:rsidR="000A15D9" w:rsidRDefault="000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  <w:cs/>
        </w:rPr>
      </w:pPr>
      <w:r>
        <w:rPr>
          <w:rFonts w:asciiTheme="majorBidi" w:hAnsiTheme="majorBidi" w:cs="Angsana New"/>
          <w:bCs/>
          <w:sz w:val="30"/>
          <w:szCs w:val="30"/>
          <w:cs/>
        </w:rPr>
        <w:br w:type="page"/>
      </w:r>
    </w:p>
    <w:p w14:paraId="4D743361" w14:textId="2FE1C312" w:rsidR="00100975" w:rsidRPr="00091CA0" w:rsidRDefault="00100975" w:rsidP="002E351C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ภาระผูกพันและหนี้สินที่อาจจะเกิดขึ้น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78DF3984" w14:textId="26AE6D7F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firstLine="180"/>
        <w:rPr>
          <w:rFonts w:asciiTheme="majorBidi" w:hAnsiTheme="majorBidi" w:cs="Angsana New"/>
          <w:b/>
          <w:bCs/>
          <w:sz w:val="30"/>
          <w:szCs w:val="30"/>
          <w:cs/>
        </w:rPr>
      </w:pPr>
    </w:p>
    <w:p w14:paraId="0CAB7463" w14:textId="3F7C91AC" w:rsidR="005642A3" w:rsidRPr="001F096F" w:rsidRDefault="00FE616A" w:rsidP="000D3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5642A3" w:rsidRPr="001F096F">
        <w:rPr>
          <w:rFonts w:asciiTheme="majorBidi" w:hAnsiTheme="majorBidi" w:cs="Angsana New"/>
          <w:sz w:val="30"/>
          <w:szCs w:val="30"/>
        </w:rPr>
        <w:t xml:space="preserve">.1 </w:t>
      </w:r>
      <w:r w:rsidR="00C46471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D2988" w:rsidRPr="001F096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642A3" w:rsidRPr="001F096F">
        <w:rPr>
          <w:rFonts w:asciiTheme="majorBidi" w:hAnsiTheme="majorBidi" w:cs="Angsana New" w:hint="cs"/>
          <w:sz w:val="30"/>
          <w:szCs w:val="30"/>
          <w:cs/>
        </w:rPr>
        <w:t>ภาระผูกพันที่เป็นรายจ่ายฝ่ายทุน</w:t>
      </w:r>
    </w:p>
    <w:p w14:paraId="2ED6D7CD" w14:textId="3E05879B" w:rsidR="005642A3" w:rsidRDefault="005642A3" w:rsidP="00564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firstLine="90"/>
        <w:rPr>
          <w:rFonts w:asciiTheme="majorBidi" w:hAnsiTheme="majorBidi" w:cs="Angsana New"/>
          <w:b/>
          <w:bCs/>
          <w:sz w:val="30"/>
          <w:szCs w:val="30"/>
        </w:rPr>
      </w:pPr>
    </w:p>
    <w:p w14:paraId="7DE3F8FC" w14:textId="7603F5D2" w:rsidR="00100975" w:rsidRDefault="005642A3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5642A3">
        <w:rPr>
          <w:rFonts w:asciiTheme="majorBidi" w:hAnsiTheme="majorBidi" w:cs="Angsana New" w:hint="cs"/>
          <w:sz w:val="30"/>
          <w:szCs w:val="30"/>
          <w:cs/>
        </w:rPr>
        <w:t>กลุ่มบริษัทมีภาระผูกพันที่เป็นรายจ่ายฝ่ายทุน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ณ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วันที่ในงบฐานะการเงินแต่ไม่ได้รับรู้</w:t>
      </w:r>
      <w:r w:rsidRPr="005642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642A3">
        <w:rPr>
          <w:rFonts w:asciiTheme="majorBidi" w:hAnsiTheme="majorBidi" w:cs="Angsana New" w:hint="cs"/>
          <w:sz w:val="30"/>
          <w:szCs w:val="30"/>
          <w:cs/>
        </w:rPr>
        <w:t>มีดังน</w:t>
      </w:r>
      <w:r>
        <w:rPr>
          <w:rFonts w:asciiTheme="majorBidi" w:hAnsiTheme="majorBidi" w:cs="Angsana New" w:hint="cs"/>
          <w:sz w:val="30"/>
          <w:szCs w:val="30"/>
          <w:cs/>
        </w:rPr>
        <w:t>ี้</w:t>
      </w:r>
    </w:p>
    <w:p w14:paraId="226BFD66" w14:textId="77777777" w:rsidR="008E53EF" w:rsidRDefault="008E53EF" w:rsidP="008B5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71"/>
        <w:gridCol w:w="2069"/>
      </w:tblGrid>
      <w:tr w:rsidR="00E626B6" w:rsidRPr="000A15D9" w14:paraId="62743BA6" w14:textId="77777777" w:rsidTr="000A15D9">
        <w:trPr>
          <w:trHeight w:val="290"/>
          <w:tblHeader/>
        </w:trPr>
        <w:tc>
          <w:tcPr>
            <w:tcW w:w="2426" w:type="pct"/>
            <w:vAlign w:val="bottom"/>
          </w:tcPr>
          <w:p w14:paraId="33406AE5" w14:textId="6E02E041" w:rsidR="00E626B6" w:rsidRPr="006D35DA" w:rsidRDefault="00E626B6" w:rsidP="00E6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009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09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87" w:type="pct"/>
            <w:vAlign w:val="bottom"/>
          </w:tcPr>
          <w:p w14:paraId="4951A636" w14:textId="3E341611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5C624958" w14:textId="77777777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pct"/>
            <w:vAlign w:val="bottom"/>
          </w:tcPr>
          <w:p w14:paraId="656B5A4D" w14:textId="661CA526" w:rsidR="00E626B6" w:rsidRPr="006D35DA" w:rsidRDefault="00E626B6" w:rsidP="00E6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35D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975" w:rsidRPr="000A15D9" w14:paraId="2F765F10" w14:textId="77777777" w:rsidTr="000A15D9">
        <w:trPr>
          <w:trHeight w:val="236"/>
          <w:tblHeader/>
        </w:trPr>
        <w:tc>
          <w:tcPr>
            <w:tcW w:w="2426" w:type="pct"/>
          </w:tcPr>
          <w:p w14:paraId="20213CED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74" w:type="pct"/>
            <w:gridSpan w:val="3"/>
          </w:tcPr>
          <w:p w14:paraId="362B1FF9" w14:textId="2430FB2C" w:rsidR="00100975" w:rsidRPr="006D35DA" w:rsidRDefault="009155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="00FB7AEC">
              <w:rPr>
                <w:rFonts w:ascii="Angsana New" w:eastAsia="Arial Unicode MS" w:hAnsi="Angsana New" w:cs="Angsana New" w:hint="cs"/>
                <w:i/>
                <w:iCs/>
                <w:snapToGrid w:val="0"/>
                <w:sz w:val="28"/>
                <w:szCs w:val="28"/>
                <w:cs/>
                <w:lang w:eastAsia="th-TH" w:bidi="th-TH"/>
              </w:rPr>
              <w:t>ล้าน</w:t>
            </w:r>
            <w:r w:rsidRPr="007E05F0">
              <w:rPr>
                <w:rFonts w:ascii="Angsana New" w:eastAsia="Arial Unicode MS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00975" w:rsidRPr="000A15D9" w14:paraId="0E4BB62F" w14:textId="77777777" w:rsidTr="000A15D9">
        <w:trPr>
          <w:trHeight w:val="299"/>
        </w:trPr>
        <w:tc>
          <w:tcPr>
            <w:tcW w:w="2426" w:type="pct"/>
          </w:tcPr>
          <w:p w14:paraId="6B29A6DA" w14:textId="77777777" w:rsidR="00100975" w:rsidRPr="006D35DA" w:rsidRDefault="00100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D35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87" w:type="pct"/>
          </w:tcPr>
          <w:p w14:paraId="37F2E252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BE137A1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0A202583" w14:textId="77777777" w:rsidR="00100975" w:rsidRPr="006D35DA" w:rsidRDefault="0010097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00975" w:rsidRPr="000A15D9" w14:paraId="3AD56694" w14:textId="77777777" w:rsidTr="004F2B96">
        <w:tc>
          <w:tcPr>
            <w:tcW w:w="2426" w:type="pct"/>
          </w:tcPr>
          <w:p w14:paraId="0998E745" w14:textId="4A206A3A" w:rsidR="00100975" w:rsidRPr="006D35DA" w:rsidRDefault="00564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สัญญาสร้างอาคารโรงงาน </w:t>
            </w:r>
            <w:r w:rsidR="00356586" w:rsidRPr="006D35DA">
              <w:rPr>
                <w:rFonts w:ascii="Angsana New" w:hAnsi="Angsana New" w:cs="Angsana New"/>
                <w:sz w:val="30"/>
                <w:szCs w:val="30"/>
                <w:cs/>
              </w:rPr>
              <w:t>และคลังสินค้า</w:t>
            </w:r>
          </w:p>
        </w:tc>
        <w:tc>
          <w:tcPr>
            <w:tcW w:w="1287" w:type="pct"/>
          </w:tcPr>
          <w:p w14:paraId="7B42A705" w14:textId="77777777" w:rsidR="002875AF" w:rsidRDefault="00E4511D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404.8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  <w:p w14:paraId="6A451C00" w14:textId="77777777" w:rsidR="00E4511D" w:rsidRDefault="00E4511D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0.1 </w:t>
            </w:r>
            <w:r w:rsidR="008F1AA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49ECEC67" w14:textId="4B87C798" w:rsidR="00BB2872" w:rsidRPr="006D35DA" w:rsidRDefault="00632E52" w:rsidP="001016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  <w:r w:rsidR="00C555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C555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010F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รูเปีย</w:t>
            </w:r>
          </w:p>
        </w:tc>
        <w:tc>
          <w:tcPr>
            <w:tcW w:w="149" w:type="pct"/>
          </w:tcPr>
          <w:p w14:paraId="2135F6F3" w14:textId="387D40BD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3CEAD021" w14:textId="5FC32CC5" w:rsidR="00C04A48" w:rsidRDefault="00DB3EC5" w:rsidP="00C04A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</w:t>
            </w:r>
            <w:r w:rsid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  <w:p w14:paraId="5EEFDAFA" w14:textId="32B09F5C" w:rsidR="00DB3EC5" w:rsidRDefault="00DB3EC5" w:rsidP="00C04A4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E4F7F5A" w14:textId="76FA5157" w:rsidR="002875AF" w:rsidRPr="006D35DA" w:rsidRDefault="00DB3E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00975" w:rsidRPr="000A15D9" w14:paraId="714C0102" w14:textId="77777777" w:rsidTr="004F2B96">
        <w:tc>
          <w:tcPr>
            <w:tcW w:w="2426" w:type="pct"/>
          </w:tcPr>
          <w:p w14:paraId="27CD0F2A" w14:textId="3BEA1074" w:rsidR="00100975" w:rsidRPr="006D35DA" w:rsidRDefault="00356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287" w:type="pct"/>
          </w:tcPr>
          <w:p w14:paraId="4A2BA491" w14:textId="2826F41C" w:rsidR="00E95FB1" w:rsidRDefault="006B2C14" w:rsidP="00E95F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527</w:t>
            </w:r>
            <w:r w:rsidR="00E95F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E95F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  <w:p w14:paraId="07552107" w14:textId="3A162519" w:rsidR="00E95FB1" w:rsidRDefault="006B2C14" w:rsidP="00E95F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E95F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E95F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E95F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73E09268" w14:textId="23EE9D23" w:rsidR="006B2C14" w:rsidRDefault="006B2C14" w:rsidP="00E95F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4.2 </w:t>
            </w:r>
            <w:r w:rsidR="00F16E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ดอลล</w:t>
            </w:r>
            <w:r w:rsidR="00CA74C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สหรัฐ</w:t>
            </w:r>
          </w:p>
          <w:p w14:paraId="1E12151D" w14:textId="474FB765" w:rsidR="00101697" w:rsidRDefault="00744BC7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819</w:t>
            </w:r>
            <w:r w:rsidR="00E95F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E95F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รูเปีย</w:t>
            </w:r>
          </w:p>
          <w:p w14:paraId="7CB599AB" w14:textId="67833C52" w:rsidR="00CA74C9" w:rsidRDefault="003F0805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145.9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เยน</w:t>
            </w:r>
          </w:p>
          <w:p w14:paraId="00CB781B" w14:textId="388DCD22" w:rsidR="003F0805" w:rsidRPr="006D35DA" w:rsidRDefault="00F12318" w:rsidP="00E95F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1.0</w:t>
            </w:r>
            <w:r w:rsidR="00C04A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C04A48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ฟร</w:t>
            </w:r>
            <w:r w:rsid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ั</w:t>
            </w:r>
            <w:r w:rsidR="00C04A48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งก</w:t>
            </w:r>
            <w:r w:rsid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์</w:t>
            </w:r>
            <w:r w:rsidR="00C04A48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สว</w:t>
            </w:r>
            <w:r w:rsid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ิ</w:t>
            </w:r>
            <w:r w:rsidR="00C04A48" w:rsidRPr="00C04A4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9" w:type="pct"/>
          </w:tcPr>
          <w:p w14:paraId="18CB5FFB" w14:textId="77777777" w:rsidR="00100975" w:rsidRPr="006D35DA" w:rsidRDefault="0010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23C0BB77" w14:textId="77777777" w:rsidR="00F07786" w:rsidRDefault="00632E52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39.2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3C440AB4" w14:textId="77777777" w:rsidR="00632E52" w:rsidRDefault="00632E52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07EC8ECE" w14:textId="77777777" w:rsidR="00632E52" w:rsidRDefault="00632E52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03423FA1" w14:textId="77777777" w:rsidR="00632E52" w:rsidRDefault="00632E52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270E7F1" w14:textId="77777777" w:rsidR="00632E52" w:rsidRDefault="00632E52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4D2DCE31" w14:textId="607EDA4C" w:rsidR="00632E52" w:rsidRPr="006D35DA" w:rsidRDefault="00632E52" w:rsidP="002875A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56586" w:rsidRPr="000A15D9" w14:paraId="0028123B" w14:textId="77777777" w:rsidTr="004F2B96">
        <w:tc>
          <w:tcPr>
            <w:tcW w:w="2426" w:type="pct"/>
          </w:tcPr>
          <w:p w14:paraId="7B0E913F" w14:textId="2F5CF624" w:rsidR="00356586" w:rsidRPr="006D35DA" w:rsidRDefault="00356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35DA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สัญญาซื้อสินทรัพย์ไม่มีตัวตน</w:t>
            </w:r>
          </w:p>
        </w:tc>
        <w:tc>
          <w:tcPr>
            <w:tcW w:w="1287" w:type="pct"/>
          </w:tcPr>
          <w:p w14:paraId="78E72953" w14:textId="2DD81AE5" w:rsidR="00356586" w:rsidRPr="00632E52" w:rsidRDefault="00632E52" w:rsidP="00632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74.0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</w:tc>
        <w:tc>
          <w:tcPr>
            <w:tcW w:w="149" w:type="pct"/>
          </w:tcPr>
          <w:p w14:paraId="572956B4" w14:textId="77777777" w:rsidR="00356586" w:rsidRPr="006D35DA" w:rsidRDefault="0035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8" w:type="pct"/>
          </w:tcPr>
          <w:p w14:paraId="67F0137A" w14:textId="5DF1A0D0" w:rsidR="00356586" w:rsidRPr="00632E52" w:rsidRDefault="00632E52" w:rsidP="00632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66.7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บาท</w:t>
            </w:r>
          </w:p>
        </w:tc>
      </w:tr>
    </w:tbl>
    <w:p w14:paraId="4A12751B" w14:textId="1F83A4F9" w:rsidR="00A719AA" w:rsidRDefault="00A719AA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074AC44" w14:textId="1A0D2859" w:rsidR="001F096F" w:rsidRPr="001F096F" w:rsidRDefault="00FE616A" w:rsidP="00E17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 w:hanging="54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1F096F" w:rsidRPr="001F096F">
        <w:rPr>
          <w:rFonts w:asciiTheme="majorBidi" w:hAnsiTheme="majorBidi" w:cs="Angsana New"/>
          <w:sz w:val="30"/>
          <w:szCs w:val="30"/>
        </w:rPr>
        <w:t>.</w:t>
      </w:r>
      <w:r w:rsidR="001F096F">
        <w:rPr>
          <w:rFonts w:asciiTheme="majorBidi" w:hAnsiTheme="majorBidi" w:cs="Angsana New"/>
          <w:sz w:val="30"/>
          <w:szCs w:val="30"/>
        </w:rPr>
        <w:t>2</w:t>
      </w:r>
      <w:r w:rsidR="001F096F" w:rsidRPr="001F096F">
        <w:rPr>
          <w:rFonts w:asciiTheme="majorBidi" w:hAnsiTheme="majorBidi" w:cs="Angsana New"/>
          <w:sz w:val="30"/>
          <w:szCs w:val="30"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="001F096F" w:rsidRPr="001F09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096F" w:rsidRPr="001F096F">
        <w:rPr>
          <w:rFonts w:asciiTheme="majorBidi" w:hAnsiTheme="majorBidi" w:cs="Angsana New" w:hint="cs"/>
          <w:sz w:val="30"/>
          <w:szCs w:val="30"/>
          <w:cs/>
        </w:rPr>
        <w:t>การคํ้าประกัน</w:t>
      </w:r>
    </w:p>
    <w:p w14:paraId="185CAD37" w14:textId="43D10F10" w:rsidR="001F096F" w:rsidRDefault="001F096F" w:rsidP="00356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b/>
          <w:bCs/>
          <w:sz w:val="30"/>
          <w:szCs w:val="30"/>
        </w:rPr>
      </w:pPr>
    </w:p>
    <w:p w14:paraId="6F9DBBAE" w14:textId="10B03A88" w:rsidR="00AD54C5" w:rsidRPr="00E727A3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cstheme="majorBidi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bookmarkStart w:id="2" w:name="_Hlk168666496"/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bookmarkEnd w:id="2"/>
      <w:r w:rsidR="00004F46" w:rsidRPr="00091CA0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บริษัทมีหนังสือคํ้าประกันที่ออกโดยธนาคารในนามของบริษัทจํานวน</w:t>
      </w:r>
      <w:r w:rsidR="00101697">
        <w:rPr>
          <w:rFonts w:asciiTheme="majorBidi" w:hAnsiTheme="majorBidi"/>
          <w:sz w:val="30"/>
          <w:szCs w:val="30"/>
        </w:rPr>
        <w:t xml:space="preserve"> </w:t>
      </w:r>
      <w:r w:rsidR="00157BB7">
        <w:rPr>
          <w:rFonts w:asciiTheme="majorBidi" w:hAnsiTheme="majorBidi"/>
          <w:sz w:val="30"/>
          <w:szCs w:val="30"/>
        </w:rPr>
        <w:t>23.1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ซึ่งเกี่ยวกับการดําเนินงานตามปกติของบริษัท</w:t>
      </w:r>
    </w:p>
    <w:p w14:paraId="2D846F72" w14:textId="015E8D98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004F46" w:rsidRPr="00091CA0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="00004F46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บริษัทย่อยมีหนังสือคํ้าประกันที่ออกโดยธนาคารในนามของบริษัทย่อยจํานวน</w:t>
      </w:r>
      <w:r w:rsidR="004A4DA8">
        <w:rPr>
          <w:rFonts w:asciiTheme="majorBidi" w:hAnsiTheme="majorBidi"/>
          <w:sz w:val="30"/>
          <w:szCs w:val="30"/>
        </w:rPr>
        <w:br/>
      </w:r>
      <w:r w:rsidR="00157BB7">
        <w:rPr>
          <w:rFonts w:asciiTheme="majorBidi" w:hAnsiTheme="majorBidi"/>
          <w:sz w:val="30"/>
          <w:szCs w:val="30"/>
        </w:rPr>
        <w:t>88.0</w:t>
      </w:r>
      <w:r w:rsidR="00CF57AD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ล้านบาท</w:t>
      </w:r>
      <w:r w:rsidR="00004F46" w:rsidRPr="00091CA0">
        <w:rPr>
          <w:rFonts w:asciiTheme="majorBidi" w:hAnsiTheme="majorBidi" w:cstheme="majorBidi"/>
          <w:sz w:val="30"/>
          <w:szCs w:val="30"/>
        </w:rPr>
        <w:t xml:space="preserve"> </w:t>
      </w:r>
      <w:r w:rsidR="00157BB7">
        <w:rPr>
          <w:rFonts w:asciiTheme="majorBidi" w:hAnsiTheme="majorBidi"/>
          <w:sz w:val="30"/>
          <w:szCs w:val="30"/>
        </w:rPr>
        <w:t>8.0</w:t>
      </w:r>
      <w:r w:rsidR="00101697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ล้านยูโร </w:t>
      </w:r>
      <w:r w:rsidR="00157BB7">
        <w:rPr>
          <w:rFonts w:asciiTheme="majorBidi" w:hAnsiTheme="majorBidi"/>
          <w:sz w:val="30"/>
          <w:szCs w:val="30"/>
        </w:rPr>
        <w:t>2.4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ล้านโครนนอร์เวย์</w:t>
      </w:r>
      <w:r w:rsidR="004A4DA8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และ </w:t>
      </w:r>
      <w:r w:rsidR="000F6595">
        <w:rPr>
          <w:rFonts w:asciiTheme="majorBidi" w:hAnsiTheme="majorBidi"/>
          <w:sz w:val="30"/>
          <w:szCs w:val="30"/>
        </w:rPr>
        <w:t>2.2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ล้านสล็อตติโปแลนด์</w:t>
      </w:r>
      <w:r w:rsidR="00004F46" w:rsidRPr="00091CA0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ซึ่งเกี่ยวกับการดําเนินงานตามปกติของบริษัทย่อย</w:t>
      </w:r>
    </w:p>
    <w:p w14:paraId="0FE09243" w14:textId="3B4137AD" w:rsidR="00AD54C5" w:rsidRPr="00091CA0" w:rsidRDefault="00E727A3" w:rsidP="00091CA0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7C5277" w:rsidRPr="00091CA0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="007C5277" w:rsidRPr="00091CA0">
        <w:rPr>
          <w:rFonts w:asciiTheme="majorBidi" w:hAnsiTheme="majorBidi"/>
          <w:sz w:val="30"/>
          <w:szCs w:val="30"/>
          <w:cs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 xml:space="preserve">บริษัทและบริษัทย่อยแห่งหนึ่งมีหนังสือคํ้าประกันจํานวน </w:t>
      </w:r>
      <w:r w:rsidR="000F6595">
        <w:rPr>
          <w:rFonts w:asciiTheme="majorBidi" w:hAnsiTheme="majorBidi"/>
          <w:sz w:val="30"/>
          <w:szCs w:val="30"/>
        </w:rPr>
        <w:t>354.5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724237">
        <w:rPr>
          <w:rFonts w:asciiTheme="majorBidi" w:hAnsiTheme="majorBidi"/>
          <w:sz w:val="30"/>
          <w:szCs w:val="30"/>
        </w:rPr>
        <w:t>13.0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ล้านดอลลาร์สหรัฐฯ ซึ่งออกให้แก่สถาบันการเงินแห่งหนึ่งเพื่อคํ้าประกันวงเงินสินเชื่อให้แก่การร่วมค้าของกลุ่มบริษัท</w:t>
      </w:r>
    </w:p>
    <w:p w14:paraId="08B0D3AC" w14:textId="670B53A3" w:rsidR="00CC0C21" w:rsidRPr="006762C5" w:rsidRDefault="00E727A3" w:rsidP="006762C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091CA0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626B6" w:rsidRPr="00091CA0">
        <w:rPr>
          <w:rFonts w:asciiTheme="majorBidi" w:hAnsiTheme="majorBidi"/>
          <w:sz w:val="30"/>
          <w:szCs w:val="30"/>
        </w:rPr>
        <w:t>31</w:t>
      </w:r>
      <w:r w:rsidR="00E626B6" w:rsidRPr="00091CA0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4F2B96" w:rsidRPr="00091CA0">
        <w:rPr>
          <w:rFonts w:asciiTheme="majorBidi" w:hAnsiTheme="majorBidi"/>
          <w:sz w:val="30"/>
          <w:szCs w:val="30"/>
        </w:rPr>
        <w:t xml:space="preserve"> </w:t>
      </w:r>
      <w:r w:rsidR="005F38B1">
        <w:rPr>
          <w:rFonts w:asciiTheme="majorBidi" w:hAnsiTheme="majorBidi"/>
          <w:sz w:val="30"/>
          <w:szCs w:val="30"/>
        </w:rPr>
        <w:t>256</w:t>
      </w:r>
      <w:r w:rsidR="00E626B6">
        <w:rPr>
          <w:rFonts w:asciiTheme="majorBidi" w:hAnsiTheme="majorBidi"/>
          <w:sz w:val="30"/>
          <w:szCs w:val="30"/>
        </w:rPr>
        <w:t>8</w:t>
      </w:r>
      <w:r w:rsidRPr="00091CA0">
        <w:rPr>
          <w:rFonts w:asciiTheme="majorBidi" w:hAnsiTheme="majorBidi"/>
          <w:sz w:val="30"/>
          <w:szCs w:val="30"/>
          <w:cs/>
        </w:rPr>
        <w:t xml:space="preserve"> บริษัทและบริษัทย่อยแห่งหนึ่งมีหนังสือคํ้าประกันที่ออกโดยธนาคารในนามของบริษัทจํานวน </w:t>
      </w:r>
      <w:r w:rsidR="00724237">
        <w:rPr>
          <w:rFonts w:asciiTheme="majorBidi" w:hAnsiTheme="majorBidi"/>
          <w:sz w:val="30"/>
          <w:szCs w:val="30"/>
        </w:rPr>
        <w:t>10.9</w:t>
      </w:r>
      <w:r w:rsidRPr="00091CA0">
        <w:rPr>
          <w:rFonts w:asciiTheme="majorBidi" w:hAnsiTheme="majorBidi"/>
          <w:sz w:val="30"/>
          <w:szCs w:val="30"/>
          <w:cs/>
        </w:rPr>
        <w:t xml:space="preserve"> ล้านยูโร และ</w:t>
      </w:r>
      <w:r w:rsidR="00376652">
        <w:rPr>
          <w:rFonts w:asciiTheme="majorBidi" w:hAnsiTheme="majorBidi"/>
          <w:sz w:val="30"/>
          <w:szCs w:val="30"/>
        </w:rPr>
        <w:t xml:space="preserve"> </w:t>
      </w:r>
      <w:r w:rsidR="00724237">
        <w:rPr>
          <w:rFonts w:asciiTheme="majorBidi" w:hAnsiTheme="majorBidi"/>
          <w:sz w:val="30"/>
          <w:szCs w:val="30"/>
        </w:rPr>
        <w:t>90,750.0</w:t>
      </w:r>
      <w:r w:rsidR="002E01B6">
        <w:rPr>
          <w:rFonts w:asciiTheme="majorBidi" w:hAnsiTheme="majorBidi"/>
          <w:sz w:val="30"/>
          <w:szCs w:val="30"/>
        </w:rPr>
        <w:t xml:space="preserve"> </w:t>
      </w:r>
      <w:r w:rsidRPr="00091CA0">
        <w:rPr>
          <w:rFonts w:asciiTheme="majorBidi" w:hAnsiTheme="majorBidi"/>
          <w:sz w:val="30"/>
          <w:szCs w:val="30"/>
          <w:cs/>
        </w:rPr>
        <w:t>ล้านรูเปีย เพื่อคํ้าประกันวงเงินสินเชื่อให้กับบริษัทย่อยของบริษัท</w:t>
      </w:r>
    </w:p>
    <w:p w14:paraId="10EE9947" w14:textId="055428E0" w:rsidR="00100975" w:rsidRPr="00091CA0" w:rsidRDefault="00100975" w:rsidP="00A12BF1">
      <w:pPr>
        <w:pStyle w:val="Heading1"/>
        <w:tabs>
          <w:tab w:val="clear" w:pos="283"/>
          <w:tab w:val="left" w:pos="540"/>
        </w:tabs>
        <w:ind w:left="0" w:firstLine="0"/>
        <w:rPr>
          <w:rFonts w:ascii="Angsana New" w:hAnsi="Angsana New" w:cs="Angsana New"/>
          <w:b w:val="0"/>
          <w:bCs w:val="0"/>
          <w:szCs w:val="30"/>
        </w:rPr>
      </w:pPr>
      <w:r w:rsidRPr="00091CA0">
        <w:rPr>
          <w:rFonts w:ascii="Angsana New" w:hAnsi="Angsana New" w:cs="Angsana New"/>
          <w:szCs w:val="30"/>
          <w:cs/>
        </w:rPr>
        <w:lastRenderedPageBreak/>
        <w:t>เหตุการณ์ภายหลังรอบระยะเวลารายงาน</w:t>
      </w:r>
      <w:r w:rsidRPr="00091CA0">
        <w:rPr>
          <w:rFonts w:ascii="Angsana New" w:hAnsi="Angsana New" w:cs="Angsana New"/>
          <w:szCs w:val="30"/>
        </w:rPr>
        <w:t xml:space="preserve"> </w:t>
      </w:r>
    </w:p>
    <w:p w14:paraId="2C7AE84D" w14:textId="22B8ACEB" w:rsidR="00100975" w:rsidRDefault="00100975" w:rsidP="00151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b/>
          <w:bCs/>
          <w:sz w:val="30"/>
          <w:szCs w:val="30"/>
        </w:rPr>
      </w:pPr>
    </w:p>
    <w:p w14:paraId="5A650AD1" w14:textId="053A759C" w:rsidR="000606C2" w:rsidRDefault="00CE219F" w:rsidP="003A15F7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576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num" w:pos="72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8D4A5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337EB0" w:rsidRPr="008D4A59">
        <w:rPr>
          <w:rFonts w:asciiTheme="majorBidi" w:hAnsiTheme="majorBidi"/>
          <w:sz w:val="30"/>
          <w:szCs w:val="30"/>
        </w:rPr>
        <w:t>8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8D4A59">
        <w:rPr>
          <w:rFonts w:asciiTheme="majorBidi" w:hAnsiTheme="majorBidi"/>
          <w:sz w:val="30"/>
          <w:szCs w:val="30"/>
        </w:rPr>
        <w:t>256</w:t>
      </w:r>
      <w:r w:rsidR="00337EB0" w:rsidRPr="008D4A59">
        <w:rPr>
          <w:rFonts w:asciiTheme="majorBidi" w:hAnsiTheme="majorBidi"/>
          <w:sz w:val="30"/>
          <w:szCs w:val="30"/>
        </w:rPr>
        <w:t>8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ำหรับผลการดำเนินงานประจำปี </w:t>
      </w:r>
      <w:r w:rsidRPr="008D4A59">
        <w:rPr>
          <w:rFonts w:asciiTheme="majorBidi" w:hAnsiTheme="majorBidi"/>
          <w:sz w:val="30"/>
          <w:szCs w:val="30"/>
        </w:rPr>
        <w:t>256</w:t>
      </w:r>
      <w:r w:rsidR="00337EB0" w:rsidRPr="008D4A59">
        <w:rPr>
          <w:rFonts w:asciiTheme="majorBidi" w:hAnsiTheme="majorBidi"/>
          <w:sz w:val="30"/>
          <w:szCs w:val="30"/>
        </w:rPr>
        <w:t>7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ให้แก่ผู้ถือหุ้นรวมเป็นจำนวนเงิน </w:t>
      </w:r>
      <w:r w:rsidRPr="008D4A59">
        <w:rPr>
          <w:rFonts w:asciiTheme="majorBidi" w:hAnsiTheme="majorBidi"/>
          <w:sz w:val="30"/>
          <w:szCs w:val="30"/>
        </w:rPr>
        <w:t>2,</w:t>
      </w:r>
      <w:r w:rsidR="00337EB0" w:rsidRPr="008D4A59">
        <w:rPr>
          <w:rFonts w:asciiTheme="majorBidi" w:hAnsiTheme="majorBidi"/>
          <w:sz w:val="30"/>
          <w:szCs w:val="30"/>
        </w:rPr>
        <w:t>808</w:t>
      </w:r>
      <w:r w:rsidRPr="008D4A59">
        <w:rPr>
          <w:rFonts w:asciiTheme="majorBidi" w:hAnsiTheme="majorBidi"/>
          <w:sz w:val="30"/>
          <w:szCs w:val="30"/>
        </w:rPr>
        <w:t>.</w:t>
      </w:r>
      <w:r w:rsidR="00337EB0" w:rsidRPr="008D4A59">
        <w:rPr>
          <w:rFonts w:asciiTheme="majorBidi" w:hAnsiTheme="majorBidi"/>
          <w:sz w:val="30"/>
          <w:szCs w:val="30"/>
        </w:rPr>
        <w:t>4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ล้านบาท ทั้งนี้เนื่องจากมติที่ประชุมคณะกรรมการบริษัทเมื่อวันที่ </w:t>
      </w:r>
      <w:r w:rsidR="00322FA2" w:rsidRPr="008D4A59">
        <w:rPr>
          <w:rFonts w:asciiTheme="majorBidi" w:hAnsiTheme="majorBidi"/>
          <w:sz w:val="30"/>
          <w:szCs w:val="30"/>
        </w:rPr>
        <w:t>7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>สิงหาคม</w:t>
      </w:r>
      <w:r w:rsidRPr="008D4A59">
        <w:rPr>
          <w:rFonts w:asciiTheme="majorBidi" w:hAnsiTheme="majorBidi"/>
          <w:sz w:val="30"/>
          <w:szCs w:val="30"/>
        </w:rPr>
        <w:t xml:space="preserve"> 256</w:t>
      </w:r>
      <w:r w:rsidR="00322FA2" w:rsidRPr="008D4A59">
        <w:rPr>
          <w:rFonts w:asciiTheme="majorBidi" w:hAnsiTheme="majorBidi"/>
          <w:sz w:val="30"/>
          <w:szCs w:val="30"/>
        </w:rPr>
        <w:t>7</w:t>
      </w:r>
      <w:r w:rsidRPr="008D4A59">
        <w:rPr>
          <w:rFonts w:asciiTheme="majorBidi" w:hAnsiTheme="majorBidi"/>
          <w:sz w:val="30"/>
          <w:szCs w:val="30"/>
          <w:cs/>
        </w:rPr>
        <w:t xml:space="preserve"> ได้อนุมัติการจ่ายเงินปันผลระหว่างกาลให้กับผู้ถือหุ้นของบริษัทในอัตราหุ้นละ </w:t>
      </w:r>
      <w:r w:rsidRPr="008D4A59">
        <w:rPr>
          <w:rFonts w:asciiTheme="majorBidi" w:hAnsiTheme="majorBidi"/>
          <w:sz w:val="30"/>
          <w:szCs w:val="30"/>
        </w:rPr>
        <w:t>0.3</w:t>
      </w:r>
      <w:r w:rsidR="00322FA2" w:rsidRPr="008D4A59">
        <w:rPr>
          <w:rFonts w:asciiTheme="majorBidi" w:hAnsiTheme="majorBidi"/>
          <w:sz w:val="30"/>
          <w:szCs w:val="30"/>
        </w:rPr>
        <w:t>1</w:t>
      </w:r>
      <w:r w:rsidRPr="008D4A59">
        <w:rPr>
          <w:rFonts w:asciiTheme="majorBidi" w:hAnsiTheme="majorBidi"/>
          <w:sz w:val="30"/>
          <w:szCs w:val="30"/>
          <w:cs/>
        </w:rPr>
        <w:t xml:space="preserve"> บาท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รวมเป็นเงินจำนวน </w:t>
      </w:r>
      <w:r w:rsidRPr="008D4A59">
        <w:rPr>
          <w:rFonts w:asciiTheme="majorBidi" w:hAnsiTheme="majorBidi"/>
          <w:sz w:val="30"/>
          <w:szCs w:val="30"/>
        </w:rPr>
        <w:t>1,3</w:t>
      </w:r>
      <w:r w:rsidR="00322FA2" w:rsidRPr="008D4A59">
        <w:rPr>
          <w:rFonts w:asciiTheme="majorBidi" w:hAnsiTheme="majorBidi"/>
          <w:sz w:val="30"/>
          <w:szCs w:val="30"/>
        </w:rPr>
        <w:t>19</w:t>
      </w:r>
      <w:r w:rsidRPr="008D4A59">
        <w:rPr>
          <w:rFonts w:asciiTheme="majorBidi" w:hAnsiTheme="majorBidi"/>
          <w:sz w:val="30"/>
          <w:szCs w:val="30"/>
        </w:rPr>
        <w:t>.</w:t>
      </w:r>
      <w:r w:rsidR="00322FA2" w:rsidRPr="008D4A59">
        <w:rPr>
          <w:rFonts w:asciiTheme="majorBidi" w:hAnsiTheme="majorBidi"/>
          <w:sz w:val="30"/>
          <w:szCs w:val="30"/>
        </w:rPr>
        <w:t>1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>ล้านบาท ซึ่งได้จ่ายแล้ว</w:t>
      </w:r>
      <w:r w:rsidR="00E87D54">
        <w:rPr>
          <w:rFonts w:asciiTheme="majorBidi" w:hAnsiTheme="majorBidi"/>
          <w:sz w:val="30"/>
          <w:szCs w:val="30"/>
          <w:cs/>
        </w:rPr>
        <w:br/>
      </w:r>
      <w:r w:rsidRPr="008D4A5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D4A59">
        <w:rPr>
          <w:rFonts w:asciiTheme="majorBidi" w:hAnsiTheme="majorBidi"/>
          <w:sz w:val="30"/>
          <w:szCs w:val="30"/>
        </w:rPr>
        <w:t xml:space="preserve">4 </w:t>
      </w:r>
      <w:r w:rsidRPr="008D4A59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8D4A59">
        <w:rPr>
          <w:rFonts w:asciiTheme="majorBidi" w:hAnsiTheme="majorBidi"/>
          <w:sz w:val="30"/>
          <w:szCs w:val="30"/>
        </w:rPr>
        <w:t>256</w:t>
      </w:r>
      <w:r w:rsidR="00322FA2" w:rsidRPr="008D4A59">
        <w:rPr>
          <w:rFonts w:asciiTheme="majorBidi" w:hAnsiTheme="majorBidi"/>
          <w:sz w:val="30"/>
          <w:szCs w:val="30"/>
        </w:rPr>
        <w:t>7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จึงคงเหลือเงินปันผลจ่ายในอัตราหุ้นละ </w:t>
      </w:r>
      <w:r w:rsidRPr="008D4A59">
        <w:rPr>
          <w:rFonts w:asciiTheme="majorBidi" w:hAnsiTheme="majorBidi"/>
          <w:sz w:val="30"/>
          <w:szCs w:val="30"/>
        </w:rPr>
        <w:t>0.</w:t>
      </w:r>
      <w:r w:rsidR="00322FA2" w:rsidRPr="008D4A59">
        <w:rPr>
          <w:rFonts w:asciiTheme="majorBidi" w:hAnsiTheme="majorBidi"/>
          <w:sz w:val="30"/>
          <w:szCs w:val="30"/>
        </w:rPr>
        <w:t>35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บาท รวมเป็นเงินจำนวน </w:t>
      </w:r>
      <w:r w:rsidRPr="008D4A59">
        <w:rPr>
          <w:rFonts w:asciiTheme="majorBidi" w:hAnsiTheme="majorBidi"/>
          <w:sz w:val="30"/>
          <w:szCs w:val="30"/>
        </w:rPr>
        <w:t>1,</w:t>
      </w:r>
      <w:r w:rsidR="00B2785D" w:rsidRPr="008D4A59">
        <w:rPr>
          <w:rFonts w:asciiTheme="majorBidi" w:hAnsiTheme="majorBidi"/>
          <w:sz w:val="30"/>
          <w:szCs w:val="30"/>
        </w:rPr>
        <w:t>489</w:t>
      </w:r>
      <w:r w:rsidRPr="008D4A59">
        <w:rPr>
          <w:rFonts w:asciiTheme="majorBidi" w:hAnsiTheme="majorBidi"/>
          <w:sz w:val="30"/>
          <w:szCs w:val="30"/>
        </w:rPr>
        <w:t>.</w:t>
      </w:r>
      <w:r w:rsidR="00B2785D" w:rsidRPr="008D4A59">
        <w:rPr>
          <w:rFonts w:asciiTheme="majorBidi" w:hAnsiTheme="majorBidi"/>
          <w:sz w:val="30"/>
          <w:szCs w:val="30"/>
        </w:rPr>
        <w:t>3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="00E87D54">
        <w:rPr>
          <w:rFonts w:asciiTheme="majorBidi" w:hAnsiTheme="majorBidi"/>
          <w:sz w:val="30"/>
          <w:szCs w:val="30"/>
          <w:cs/>
        </w:rPr>
        <w:br/>
      </w:r>
      <w:r w:rsidRPr="008D4A59">
        <w:rPr>
          <w:rFonts w:asciiTheme="majorBidi" w:hAnsiTheme="majorBidi"/>
          <w:sz w:val="30"/>
          <w:szCs w:val="30"/>
          <w:cs/>
        </w:rPr>
        <w:t>ล้านบาท ซึ่งได้จ่ายแล้วเมื่อวันที่</w:t>
      </w:r>
      <w:r w:rsidR="0013262B"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</w:rPr>
        <w:t>2</w:t>
      </w:r>
      <w:r w:rsidR="00B2785D" w:rsidRPr="008D4A59">
        <w:rPr>
          <w:rFonts w:asciiTheme="majorBidi" w:hAnsiTheme="majorBidi"/>
          <w:sz w:val="30"/>
          <w:szCs w:val="30"/>
        </w:rPr>
        <w:t>5</w:t>
      </w:r>
      <w:r w:rsidRPr="008D4A59">
        <w:rPr>
          <w:rFonts w:asciiTheme="majorBidi" w:hAnsiTheme="majorBidi"/>
          <w:sz w:val="30"/>
          <w:szCs w:val="30"/>
        </w:rPr>
        <w:t xml:space="preserve"> </w:t>
      </w:r>
      <w:r w:rsidRPr="008D4A59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8D4A59">
        <w:rPr>
          <w:rFonts w:asciiTheme="majorBidi" w:hAnsiTheme="majorBidi"/>
          <w:sz w:val="30"/>
          <w:szCs w:val="30"/>
        </w:rPr>
        <w:t>256</w:t>
      </w:r>
      <w:r w:rsidR="00B2785D" w:rsidRPr="008D4A59">
        <w:rPr>
          <w:rFonts w:asciiTheme="majorBidi" w:hAnsiTheme="majorBidi"/>
          <w:sz w:val="30"/>
          <w:szCs w:val="30"/>
        </w:rPr>
        <w:t>8</w:t>
      </w:r>
    </w:p>
    <w:p w14:paraId="4A4D0CEF" w14:textId="77777777" w:rsidR="00E87D54" w:rsidRPr="008D4A59" w:rsidRDefault="00E87D54" w:rsidP="008D4A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1080"/>
        <w:jc w:val="thaiDistribute"/>
        <w:rPr>
          <w:rFonts w:asciiTheme="majorBidi" w:hAnsiTheme="majorBidi"/>
          <w:sz w:val="30"/>
          <w:szCs w:val="30"/>
        </w:rPr>
      </w:pPr>
    </w:p>
    <w:p w14:paraId="2CA5FEB8" w14:textId="22A974F1" w:rsidR="00A12BF1" w:rsidRPr="008D4A59" w:rsidRDefault="00A12BF1" w:rsidP="008D4A59">
      <w:pPr>
        <w:pStyle w:val="ListParagraph"/>
        <w:numPr>
          <w:ilvl w:val="1"/>
          <w:numId w:val="1"/>
        </w:numPr>
        <w:tabs>
          <w:tab w:val="clear" w:pos="227"/>
          <w:tab w:val="clear" w:pos="454"/>
          <w:tab w:val="clear" w:pos="576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9"/>
        <w:jc w:val="thaiDistribute"/>
        <w:rPr>
          <w:rFonts w:ascii="Angsana New" w:hAnsi="Angsana New"/>
          <w:sz w:val="30"/>
          <w:szCs w:val="30"/>
          <w:cs/>
        </w:rPr>
      </w:pPr>
      <w:r w:rsidRPr="00A12BF1">
        <w:rPr>
          <w:rFonts w:ascii="Angsana New" w:hAnsi="Angsana New" w:hint="cs"/>
          <w:sz w:val="30"/>
          <w:szCs w:val="30"/>
          <w:cs/>
        </w:rPr>
        <w:t>ในเดือนเมษายน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/>
          <w:sz w:val="30"/>
          <w:szCs w:val="30"/>
        </w:rPr>
        <w:t xml:space="preserve">2568 </w:t>
      </w:r>
      <w:r w:rsidRPr="00A12BF1">
        <w:rPr>
          <w:rFonts w:ascii="Angsana New" w:hAnsi="Angsana New" w:hint="cs"/>
          <w:sz w:val="30"/>
          <w:szCs w:val="30"/>
          <w:cs/>
        </w:rPr>
        <w:t>ได้มีการประกาศใช้มาตรการภาษีศุลกากรแบบตอบโต้รูปแบบใหม่ของ</w:t>
      </w:r>
      <w:r w:rsidR="00E87D54">
        <w:rPr>
          <w:rFonts w:ascii="Angsana New" w:hAnsi="Angsana New" w:hint="cs"/>
          <w:sz w:val="30"/>
          <w:szCs w:val="30"/>
          <w:cs/>
        </w:rPr>
        <w:t>ประเทศ</w:t>
      </w:r>
      <w:r w:rsidRPr="00A12BF1">
        <w:rPr>
          <w:rFonts w:ascii="Angsana New" w:hAnsi="Angsana New" w:hint="cs"/>
          <w:sz w:val="30"/>
          <w:szCs w:val="30"/>
          <w:cs/>
        </w:rPr>
        <w:t>สหรัฐอเมริกา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 w:hint="cs"/>
          <w:sz w:val="30"/>
          <w:szCs w:val="30"/>
          <w:cs/>
        </w:rPr>
        <w:t>ซึ่งยังอยู่ในระหว่างการระงับใช้ชั่วคราวเป็นเวลา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/>
          <w:sz w:val="30"/>
          <w:szCs w:val="30"/>
        </w:rPr>
        <w:t xml:space="preserve">90 </w:t>
      </w:r>
      <w:r w:rsidRPr="00A12BF1">
        <w:rPr>
          <w:rFonts w:ascii="Angsana New" w:hAnsi="Angsana New" w:hint="cs"/>
          <w:sz w:val="30"/>
          <w:szCs w:val="30"/>
          <w:cs/>
        </w:rPr>
        <w:t>วัน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 w:hint="cs"/>
          <w:sz w:val="30"/>
          <w:szCs w:val="30"/>
          <w:cs/>
        </w:rPr>
        <w:t>ส่งผลถึงความไม่แน่นอนของเศรษฐกิจในหลายประเทศรวมถึงประเทศไทย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 w:hint="cs"/>
          <w:sz w:val="30"/>
          <w:szCs w:val="30"/>
          <w:cs/>
        </w:rPr>
        <w:t>ผลกระทบจากภาษีศุลกากรดังกล่าวจะส่งผลต่อธุรกิจ</w:t>
      </w:r>
      <w:r w:rsidR="00115EDB">
        <w:rPr>
          <w:rFonts w:ascii="Angsana New" w:hAnsi="Angsana New"/>
          <w:sz w:val="30"/>
          <w:szCs w:val="30"/>
          <w:cs/>
        </w:rPr>
        <w:br/>
      </w:r>
      <w:r w:rsidRPr="00A12BF1">
        <w:rPr>
          <w:rFonts w:ascii="Angsana New" w:hAnsi="Angsana New" w:hint="cs"/>
          <w:sz w:val="30"/>
          <w:szCs w:val="30"/>
          <w:cs/>
        </w:rPr>
        <w:t>ในภาพรวม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 w:hint="cs"/>
          <w:sz w:val="30"/>
          <w:szCs w:val="30"/>
          <w:cs/>
        </w:rPr>
        <w:t>โดยเฉพาะอย่างยิ่งสำหรับผู้ส่งออกไปยัง</w:t>
      </w:r>
      <w:r w:rsidR="00E87D54">
        <w:rPr>
          <w:rFonts w:ascii="Angsana New" w:hAnsi="Angsana New" w:hint="cs"/>
          <w:sz w:val="30"/>
          <w:szCs w:val="30"/>
          <w:cs/>
        </w:rPr>
        <w:t>ประเทศ</w:t>
      </w:r>
      <w:r w:rsidRPr="00A12BF1">
        <w:rPr>
          <w:rFonts w:ascii="Angsana New" w:hAnsi="Angsana New" w:hint="cs"/>
          <w:sz w:val="30"/>
          <w:szCs w:val="30"/>
          <w:cs/>
        </w:rPr>
        <w:t>สหรัฐอเมริกา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 w:hint="cs"/>
          <w:sz w:val="30"/>
          <w:szCs w:val="30"/>
          <w:cs/>
        </w:rPr>
        <w:t>ฝ่ายบริหารของกลุ่มบริษัทกำลังติดตามสถานการณ์อย่างใกล้ชิด</w:t>
      </w:r>
      <w:r w:rsidRPr="00A12BF1">
        <w:rPr>
          <w:rFonts w:ascii="Angsana New" w:hAnsi="Angsana New"/>
          <w:sz w:val="30"/>
          <w:szCs w:val="30"/>
          <w:cs/>
        </w:rPr>
        <w:t xml:space="preserve"> </w:t>
      </w:r>
      <w:r w:rsidRPr="00A12BF1">
        <w:rPr>
          <w:rFonts w:ascii="Angsana New" w:hAnsi="Angsana New" w:hint="cs"/>
          <w:sz w:val="30"/>
          <w:szCs w:val="30"/>
          <w:cs/>
        </w:rPr>
        <w:t>เพื่อรักษาประสิทธิภาพการดำเนินงานของกลุ่มบริษัทและลดผลกระทบที่อาจเกิดขึ้นต่อธุรกิจที่กลุ่มบริษัทดำเนินการอยู่ให้น้อยที่สุด</w:t>
      </w:r>
    </w:p>
    <w:sectPr w:rsidR="00A12BF1" w:rsidRPr="008D4A59" w:rsidSect="00FF7A61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EFC13" w14:textId="77777777" w:rsidR="002E0EDB" w:rsidRDefault="002E0EDB">
      <w:r>
        <w:separator/>
      </w:r>
    </w:p>
  </w:endnote>
  <w:endnote w:type="continuationSeparator" w:id="0">
    <w:p w14:paraId="2605958E" w14:textId="77777777" w:rsidR="002E0EDB" w:rsidRDefault="002E0EDB">
      <w:r>
        <w:continuationSeparator/>
      </w:r>
    </w:p>
  </w:endnote>
  <w:endnote w:type="continuationNotice" w:id="1">
    <w:p w14:paraId="29849B86" w14:textId="77777777" w:rsidR="002E0EDB" w:rsidRDefault="002E0E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09866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779E6B2D" w14:textId="5315A630" w:rsidR="00294C9C" w:rsidRPr="00E24935" w:rsidRDefault="00294C9C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003191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</w:rPr>
    </w:sdtEndPr>
    <w:sdtContent>
      <w:p w14:paraId="50A090FE" w14:textId="70BD6851" w:rsidR="00593412" w:rsidRPr="00E24935" w:rsidRDefault="00593412" w:rsidP="00091CA0">
        <w:pPr>
          <w:pStyle w:val="Footer"/>
          <w:jc w:val="center"/>
          <w:rPr>
            <w:rFonts w:ascii="Angsana New" w:hAnsi="Angsana New" w:cs="Angsana New"/>
            <w:sz w:val="30"/>
          </w:rPr>
        </w:pPr>
        <w:r w:rsidRPr="00E24935">
          <w:rPr>
            <w:rFonts w:ascii="Angsana New" w:hAnsi="Angsana New" w:cs="Angsana New"/>
            <w:sz w:val="30"/>
          </w:rPr>
          <w:fldChar w:fldCharType="begin"/>
        </w:r>
        <w:r w:rsidRPr="00E24935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E24935">
          <w:rPr>
            <w:rFonts w:ascii="Angsana New" w:hAnsi="Angsana New" w:cs="Angsana New"/>
            <w:sz w:val="30"/>
          </w:rPr>
          <w:fldChar w:fldCharType="separate"/>
        </w:r>
        <w:r w:rsidRPr="00E24935">
          <w:rPr>
            <w:rFonts w:ascii="Angsana New" w:hAnsi="Angsana New" w:cs="Angsana New"/>
            <w:noProof/>
            <w:sz w:val="30"/>
          </w:rPr>
          <w:t>2</w:t>
        </w:r>
        <w:r w:rsidRPr="00E24935">
          <w:rPr>
            <w:rFonts w:ascii="Angsana New" w:hAnsi="Angsana New" w:cs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760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1B842" w14:textId="088BFA6A" w:rsidR="00E214B1" w:rsidRDefault="00DA7EF0" w:rsidP="00DA7E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22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329C70" w14:textId="624138BC" w:rsidR="00FF7A61" w:rsidRDefault="00646BF6" w:rsidP="00646B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8057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DE1F" w14:textId="71B5BA4E" w:rsidR="00FF7A61" w:rsidRDefault="00FF7A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EA15F" w14:textId="77777777" w:rsidR="002E0EDB" w:rsidRDefault="002E0EDB">
      <w:r>
        <w:separator/>
      </w:r>
    </w:p>
  </w:footnote>
  <w:footnote w:type="continuationSeparator" w:id="0">
    <w:p w14:paraId="7FC7A7BF" w14:textId="77777777" w:rsidR="002E0EDB" w:rsidRDefault="002E0EDB">
      <w:r>
        <w:continuationSeparator/>
      </w:r>
    </w:p>
  </w:footnote>
  <w:footnote w:type="continuationNotice" w:id="1">
    <w:p w14:paraId="768DDB31" w14:textId="77777777" w:rsidR="002E0EDB" w:rsidRDefault="002E0E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87D4C" w14:textId="77777777" w:rsidR="00083BA8" w:rsidRPr="003E24D3" w:rsidRDefault="00083BA8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ไทยยูเนี่ยน กรุ๊ป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AEBA148" w14:textId="77777777" w:rsidR="00083BA8" w:rsidRPr="003E24D3" w:rsidRDefault="00083BA8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C97045F" w14:textId="4ECD0459" w:rsidR="00083BA8" w:rsidRPr="00CA302D" w:rsidRDefault="00B633C6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7E0C78">
      <w:rPr>
        <w:rFonts w:ascii="Angsana New" w:hAnsi="Angsana New" w:cs="Angsana New"/>
        <w:bCs/>
        <w:sz w:val="32"/>
        <w:szCs w:val="32"/>
        <w:lang w:val="en-US" w:bidi="th-TH"/>
      </w:rPr>
      <w:t>31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7E0C78">
      <w:rPr>
        <w:rFonts w:ascii="Angsana New" w:hAnsi="Angsana New" w:cs="Angsana New"/>
        <w:bCs/>
        <w:sz w:val="32"/>
        <w:szCs w:val="32"/>
        <w:lang w:val="en-US" w:bidi="th-TH"/>
      </w:rPr>
      <w:t>2568</w:t>
    </w:r>
    <w:r w:rsidR="007E0C78"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(</w:t>
    </w:r>
    <w:r w:rsidRPr="00B633C6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B633C6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288F99B6" w14:textId="77777777" w:rsidR="00083BA8" w:rsidRPr="001329D0" w:rsidRDefault="00083BA8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9A5"/>
    <w:multiLevelType w:val="singleLevel"/>
    <w:tmpl w:val="A4EEC1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4" w15:restartNumberingAfterBreak="0">
    <w:nsid w:val="08500AEC"/>
    <w:multiLevelType w:val="hybridMultilevel"/>
    <w:tmpl w:val="D05AC2BA"/>
    <w:lvl w:ilvl="0" w:tplc="DFB6C862"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6A43C9"/>
    <w:multiLevelType w:val="hybridMultilevel"/>
    <w:tmpl w:val="4AE0E266"/>
    <w:lvl w:ilvl="0" w:tplc="E014EEC6">
      <w:start w:val="1"/>
      <w:numFmt w:val="thaiLetters"/>
      <w:lvlText w:val="%1)"/>
      <w:lvlJc w:val="left"/>
      <w:pPr>
        <w:ind w:left="135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ADF2B9B"/>
    <w:multiLevelType w:val="hybridMultilevel"/>
    <w:tmpl w:val="4BD216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17A03"/>
    <w:multiLevelType w:val="hybridMultilevel"/>
    <w:tmpl w:val="12AEF696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1EF850BA"/>
    <w:multiLevelType w:val="hybridMultilevel"/>
    <w:tmpl w:val="12AEF696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0022608"/>
    <w:multiLevelType w:val="hybridMultilevel"/>
    <w:tmpl w:val="D8D2811A"/>
    <w:lvl w:ilvl="0" w:tplc="4D400DC0">
      <w:numFmt w:val="bullet"/>
      <w:lvlText w:val="•"/>
      <w:lvlJc w:val="left"/>
      <w:pPr>
        <w:ind w:left="16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6" w:hanging="360"/>
      </w:pPr>
      <w:rPr>
        <w:rFonts w:ascii="Wingdings" w:hAnsi="Wingdings" w:hint="default"/>
      </w:rPr>
    </w:lvl>
  </w:abstractNum>
  <w:abstractNum w:abstractNumId="18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225C5E5B"/>
    <w:multiLevelType w:val="hybridMultilevel"/>
    <w:tmpl w:val="EDCEA166"/>
    <w:lvl w:ilvl="0" w:tplc="06B6F21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330A5009"/>
    <w:multiLevelType w:val="multilevel"/>
    <w:tmpl w:val="A8425C5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b/>
        <w:bCs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01290C"/>
    <w:multiLevelType w:val="hybridMultilevel"/>
    <w:tmpl w:val="6D12AD12"/>
    <w:lvl w:ilvl="0" w:tplc="5C7EC3A6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7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C4FFF"/>
    <w:multiLevelType w:val="hybridMultilevel"/>
    <w:tmpl w:val="BAF27FD4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23200"/>
    <w:multiLevelType w:val="hybridMultilevel"/>
    <w:tmpl w:val="F0C434C4"/>
    <w:lvl w:ilvl="0" w:tplc="97201286">
      <w:start w:val="1"/>
      <w:numFmt w:val="bullet"/>
      <w:lvlText w:val="-"/>
      <w:lvlJc w:val="left"/>
      <w:pPr>
        <w:ind w:left="20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3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61E26312"/>
    <w:multiLevelType w:val="hybridMultilevel"/>
    <w:tmpl w:val="476A3EFA"/>
    <w:lvl w:ilvl="0" w:tplc="FFFFFFFF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16059"/>
    <w:multiLevelType w:val="hybridMultilevel"/>
    <w:tmpl w:val="AD68E47E"/>
    <w:lvl w:ilvl="0" w:tplc="739CCBBE">
      <w:start w:val="55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8" w15:restartNumberingAfterBreak="0">
    <w:nsid w:val="6E6A337D"/>
    <w:multiLevelType w:val="hybridMultilevel"/>
    <w:tmpl w:val="351E1534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978DD"/>
    <w:multiLevelType w:val="hybridMultilevel"/>
    <w:tmpl w:val="0178C136"/>
    <w:lvl w:ilvl="0" w:tplc="9720128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21"/>
  </w:num>
  <w:num w:numId="2" w16cid:durableId="687605371">
    <w:abstractNumId w:val="43"/>
  </w:num>
  <w:num w:numId="3" w16cid:durableId="104472513">
    <w:abstractNumId w:val="32"/>
  </w:num>
  <w:num w:numId="4" w16cid:durableId="1187712035">
    <w:abstractNumId w:val="23"/>
  </w:num>
  <w:num w:numId="5" w16cid:durableId="1933278340">
    <w:abstractNumId w:val="28"/>
  </w:num>
  <w:num w:numId="6" w16cid:durableId="1021470231">
    <w:abstractNumId w:val="24"/>
  </w:num>
  <w:num w:numId="7" w16cid:durableId="414743987">
    <w:abstractNumId w:val="8"/>
  </w:num>
  <w:num w:numId="8" w16cid:durableId="1426999370">
    <w:abstractNumId w:val="40"/>
  </w:num>
  <w:num w:numId="9" w16cid:durableId="1849639455">
    <w:abstractNumId w:val="16"/>
  </w:num>
  <w:num w:numId="10" w16cid:durableId="847990175">
    <w:abstractNumId w:val="9"/>
  </w:num>
  <w:num w:numId="11" w16cid:durableId="1502505028">
    <w:abstractNumId w:val="34"/>
  </w:num>
  <w:num w:numId="12" w16cid:durableId="757676651">
    <w:abstractNumId w:val="26"/>
  </w:num>
  <w:num w:numId="13" w16cid:durableId="2087417103">
    <w:abstractNumId w:val="39"/>
  </w:num>
  <w:num w:numId="14" w16cid:durableId="1985768029">
    <w:abstractNumId w:val="2"/>
  </w:num>
  <w:num w:numId="15" w16cid:durableId="1301038397">
    <w:abstractNumId w:val="27"/>
  </w:num>
  <w:num w:numId="16" w16cid:durableId="1118529279">
    <w:abstractNumId w:val="22"/>
  </w:num>
  <w:num w:numId="17" w16cid:durableId="245698112">
    <w:abstractNumId w:val="18"/>
  </w:num>
  <w:num w:numId="18" w16cid:durableId="1750807290">
    <w:abstractNumId w:val="1"/>
  </w:num>
  <w:num w:numId="19" w16cid:durableId="1581327804">
    <w:abstractNumId w:val="44"/>
  </w:num>
  <w:num w:numId="20" w16cid:durableId="287930287">
    <w:abstractNumId w:val="45"/>
  </w:num>
  <w:num w:numId="21" w16cid:durableId="780147758">
    <w:abstractNumId w:val="14"/>
  </w:num>
  <w:num w:numId="22" w16cid:durableId="947468887">
    <w:abstractNumId w:val="5"/>
  </w:num>
  <w:num w:numId="23" w16cid:durableId="2082482144">
    <w:abstractNumId w:val="36"/>
  </w:num>
  <w:num w:numId="24" w16cid:durableId="2082172448">
    <w:abstractNumId w:val="11"/>
  </w:num>
  <w:num w:numId="25" w16cid:durableId="1819180686">
    <w:abstractNumId w:val="12"/>
  </w:num>
  <w:num w:numId="26" w16cid:durableId="670331879">
    <w:abstractNumId w:val="20"/>
  </w:num>
  <w:num w:numId="27" w16cid:durableId="2128575318">
    <w:abstractNumId w:val="37"/>
  </w:num>
  <w:num w:numId="28" w16cid:durableId="1713964438">
    <w:abstractNumId w:val="42"/>
  </w:num>
  <w:num w:numId="29" w16cid:durableId="662974845">
    <w:abstractNumId w:val="30"/>
  </w:num>
  <w:num w:numId="30" w16cid:durableId="2038237217">
    <w:abstractNumId w:val="13"/>
  </w:num>
  <w:num w:numId="31" w16cid:durableId="2097743679">
    <w:abstractNumId w:val="25"/>
  </w:num>
  <w:num w:numId="32" w16cid:durableId="585189965">
    <w:abstractNumId w:val="35"/>
  </w:num>
  <w:num w:numId="33" w16cid:durableId="546990924">
    <w:abstractNumId w:val="0"/>
  </w:num>
  <w:num w:numId="34" w16cid:durableId="2072462640">
    <w:abstractNumId w:val="33"/>
  </w:num>
  <w:num w:numId="35" w16cid:durableId="316809005">
    <w:abstractNumId w:val="15"/>
  </w:num>
  <w:num w:numId="36" w16cid:durableId="691689845">
    <w:abstractNumId w:val="31"/>
  </w:num>
  <w:num w:numId="37" w16cid:durableId="2121215169">
    <w:abstractNumId w:val="10"/>
  </w:num>
  <w:num w:numId="38" w16cid:durableId="1348873845">
    <w:abstractNumId w:val="3"/>
  </w:num>
  <w:num w:numId="39" w16cid:durableId="2073385509">
    <w:abstractNumId w:val="7"/>
  </w:num>
  <w:num w:numId="40" w16cid:durableId="1438940487">
    <w:abstractNumId w:val="4"/>
  </w:num>
  <w:num w:numId="41" w16cid:durableId="657685508">
    <w:abstractNumId w:val="6"/>
  </w:num>
  <w:num w:numId="42" w16cid:durableId="1628701955">
    <w:abstractNumId w:val="21"/>
  </w:num>
  <w:num w:numId="43" w16cid:durableId="1143501984">
    <w:abstractNumId w:val="21"/>
  </w:num>
  <w:num w:numId="44" w16cid:durableId="1811634939">
    <w:abstractNumId w:val="21"/>
  </w:num>
  <w:num w:numId="45" w16cid:durableId="1759711954">
    <w:abstractNumId w:val="21"/>
  </w:num>
  <w:num w:numId="46" w16cid:durableId="437288084">
    <w:abstractNumId w:val="21"/>
  </w:num>
  <w:num w:numId="47" w16cid:durableId="1457067268">
    <w:abstractNumId w:val="21"/>
  </w:num>
  <w:num w:numId="48" w16cid:durableId="465392819">
    <w:abstractNumId w:val="21"/>
  </w:num>
  <w:num w:numId="49" w16cid:durableId="269943269">
    <w:abstractNumId w:val="21"/>
  </w:num>
  <w:num w:numId="50" w16cid:durableId="548734250">
    <w:abstractNumId w:val="21"/>
  </w:num>
  <w:num w:numId="51" w16cid:durableId="1598444563">
    <w:abstractNumId w:val="21"/>
  </w:num>
  <w:num w:numId="52" w16cid:durableId="1478766424">
    <w:abstractNumId w:val="21"/>
  </w:num>
  <w:num w:numId="53" w16cid:durableId="1088380443">
    <w:abstractNumId w:val="21"/>
  </w:num>
  <w:num w:numId="54" w16cid:durableId="659970737">
    <w:abstractNumId w:val="21"/>
  </w:num>
  <w:num w:numId="55" w16cid:durableId="1961259577">
    <w:abstractNumId w:val="21"/>
  </w:num>
  <w:num w:numId="56" w16cid:durableId="2112554526">
    <w:abstractNumId w:val="21"/>
  </w:num>
  <w:num w:numId="57" w16cid:durableId="216162290">
    <w:abstractNumId w:val="21"/>
  </w:num>
  <w:num w:numId="58" w16cid:durableId="1377006865">
    <w:abstractNumId w:val="21"/>
  </w:num>
  <w:num w:numId="59" w16cid:durableId="156386154">
    <w:abstractNumId w:val="21"/>
  </w:num>
  <w:num w:numId="60" w16cid:durableId="1268466922">
    <w:abstractNumId w:val="21"/>
  </w:num>
  <w:num w:numId="61" w16cid:durableId="1386174271">
    <w:abstractNumId w:val="21"/>
  </w:num>
  <w:num w:numId="62" w16cid:durableId="748620355">
    <w:abstractNumId w:val="21"/>
  </w:num>
  <w:num w:numId="63" w16cid:durableId="292446529">
    <w:abstractNumId w:val="21"/>
  </w:num>
  <w:num w:numId="64" w16cid:durableId="198713824">
    <w:abstractNumId w:val="21"/>
  </w:num>
  <w:num w:numId="65" w16cid:durableId="945384414">
    <w:abstractNumId w:val="19"/>
  </w:num>
  <w:num w:numId="66" w16cid:durableId="2109963369">
    <w:abstractNumId w:val="21"/>
  </w:num>
  <w:num w:numId="67" w16cid:durableId="1655913773">
    <w:abstractNumId w:val="21"/>
  </w:num>
  <w:num w:numId="68" w16cid:durableId="1995641196">
    <w:abstractNumId w:val="38"/>
  </w:num>
  <w:num w:numId="69" w16cid:durableId="2111778748">
    <w:abstractNumId w:val="41"/>
  </w:num>
  <w:num w:numId="70" w16cid:durableId="2005624830">
    <w:abstractNumId w:val="29"/>
  </w:num>
  <w:num w:numId="71" w16cid:durableId="840125869">
    <w:abstractNumId w:val="1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8F"/>
    <w:rsid w:val="000004D1"/>
    <w:rsid w:val="00000905"/>
    <w:rsid w:val="000009F2"/>
    <w:rsid w:val="00000BA8"/>
    <w:rsid w:val="00000F14"/>
    <w:rsid w:val="00001087"/>
    <w:rsid w:val="000017EE"/>
    <w:rsid w:val="00002573"/>
    <w:rsid w:val="00002AD3"/>
    <w:rsid w:val="00002B68"/>
    <w:rsid w:val="00002C37"/>
    <w:rsid w:val="00002E91"/>
    <w:rsid w:val="00002ED5"/>
    <w:rsid w:val="000036BD"/>
    <w:rsid w:val="000039A4"/>
    <w:rsid w:val="00004C6F"/>
    <w:rsid w:val="00004F46"/>
    <w:rsid w:val="000050D3"/>
    <w:rsid w:val="000051BA"/>
    <w:rsid w:val="00005BAB"/>
    <w:rsid w:val="00005CE6"/>
    <w:rsid w:val="00005D89"/>
    <w:rsid w:val="00005D8B"/>
    <w:rsid w:val="00006BBC"/>
    <w:rsid w:val="00007166"/>
    <w:rsid w:val="00007435"/>
    <w:rsid w:val="0000768B"/>
    <w:rsid w:val="00007B57"/>
    <w:rsid w:val="00007C39"/>
    <w:rsid w:val="00007D21"/>
    <w:rsid w:val="000100DA"/>
    <w:rsid w:val="000101D1"/>
    <w:rsid w:val="000102EF"/>
    <w:rsid w:val="00010A8C"/>
    <w:rsid w:val="0001102F"/>
    <w:rsid w:val="0001192B"/>
    <w:rsid w:val="00012734"/>
    <w:rsid w:val="00012A82"/>
    <w:rsid w:val="00012B87"/>
    <w:rsid w:val="00012C30"/>
    <w:rsid w:val="00012C59"/>
    <w:rsid w:val="000131E9"/>
    <w:rsid w:val="000132DF"/>
    <w:rsid w:val="000135CB"/>
    <w:rsid w:val="00013AE9"/>
    <w:rsid w:val="00013B43"/>
    <w:rsid w:val="00014EFB"/>
    <w:rsid w:val="00015543"/>
    <w:rsid w:val="00015C52"/>
    <w:rsid w:val="00015CFE"/>
    <w:rsid w:val="00015F39"/>
    <w:rsid w:val="00015F49"/>
    <w:rsid w:val="000163AF"/>
    <w:rsid w:val="00016540"/>
    <w:rsid w:val="000167F5"/>
    <w:rsid w:val="000169DB"/>
    <w:rsid w:val="00016B8D"/>
    <w:rsid w:val="000176FF"/>
    <w:rsid w:val="00017D99"/>
    <w:rsid w:val="00017EAD"/>
    <w:rsid w:val="000200EE"/>
    <w:rsid w:val="00020179"/>
    <w:rsid w:val="000202DC"/>
    <w:rsid w:val="0002055E"/>
    <w:rsid w:val="00020D94"/>
    <w:rsid w:val="000210F8"/>
    <w:rsid w:val="000215A2"/>
    <w:rsid w:val="000219C0"/>
    <w:rsid w:val="00021C32"/>
    <w:rsid w:val="000224D3"/>
    <w:rsid w:val="00022C4A"/>
    <w:rsid w:val="00022DA2"/>
    <w:rsid w:val="00022DC5"/>
    <w:rsid w:val="00023046"/>
    <w:rsid w:val="00023605"/>
    <w:rsid w:val="00023831"/>
    <w:rsid w:val="00023A5A"/>
    <w:rsid w:val="00023AC2"/>
    <w:rsid w:val="00023CE6"/>
    <w:rsid w:val="00023FD7"/>
    <w:rsid w:val="0002439D"/>
    <w:rsid w:val="00024D7C"/>
    <w:rsid w:val="00024EFC"/>
    <w:rsid w:val="00024F0B"/>
    <w:rsid w:val="000251F5"/>
    <w:rsid w:val="0002544D"/>
    <w:rsid w:val="0002659A"/>
    <w:rsid w:val="0002666D"/>
    <w:rsid w:val="00027430"/>
    <w:rsid w:val="00027A86"/>
    <w:rsid w:val="00030C0D"/>
    <w:rsid w:val="00030E69"/>
    <w:rsid w:val="00031241"/>
    <w:rsid w:val="00031C8C"/>
    <w:rsid w:val="00031CFC"/>
    <w:rsid w:val="0003233F"/>
    <w:rsid w:val="00032990"/>
    <w:rsid w:val="000329F2"/>
    <w:rsid w:val="00032C5E"/>
    <w:rsid w:val="00032F78"/>
    <w:rsid w:val="0003377F"/>
    <w:rsid w:val="000338AF"/>
    <w:rsid w:val="000339AE"/>
    <w:rsid w:val="00033A17"/>
    <w:rsid w:val="00033C52"/>
    <w:rsid w:val="00033CBA"/>
    <w:rsid w:val="00033D0B"/>
    <w:rsid w:val="00033EFB"/>
    <w:rsid w:val="00033F2A"/>
    <w:rsid w:val="000346AA"/>
    <w:rsid w:val="0003505B"/>
    <w:rsid w:val="000351AC"/>
    <w:rsid w:val="000355DB"/>
    <w:rsid w:val="00035917"/>
    <w:rsid w:val="000359AD"/>
    <w:rsid w:val="00035A15"/>
    <w:rsid w:val="00035B41"/>
    <w:rsid w:val="00035D27"/>
    <w:rsid w:val="00036A84"/>
    <w:rsid w:val="00037103"/>
    <w:rsid w:val="00037C22"/>
    <w:rsid w:val="000405D3"/>
    <w:rsid w:val="000409D1"/>
    <w:rsid w:val="00040B63"/>
    <w:rsid w:val="000410EC"/>
    <w:rsid w:val="0004120C"/>
    <w:rsid w:val="000413D7"/>
    <w:rsid w:val="000414C9"/>
    <w:rsid w:val="00041573"/>
    <w:rsid w:val="0004176A"/>
    <w:rsid w:val="0004199A"/>
    <w:rsid w:val="00041B0A"/>
    <w:rsid w:val="00042129"/>
    <w:rsid w:val="00042172"/>
    <w:rsid w:val="000423BD"/>
    <w:rsid w:val="000427CC"/>
    <w:rsid w:val="00042F74"/>
    <w:rsid w:val="0004314C"/>
    <w:rsid w:val="00043298"/>
    <w:rsid w:val="000434F1"/>
    <w:rsid w:val="00043B93"/>
    <w:rsid w:val="00043BEA"/>
    <w:rsid w:val="00044031"/>
    <w:rsid w:val="0004404E"/>
    <w:rsid w:val="00044959"/>
    <w:rsid w:val="00044FC3"/>
    <w:rsid w:val="00044FDB"/>
    <w:rsid w:val="0004509B"/>
    <w:rsid w:val="000451D2"/>
    <w:rsid w:val="00045290"/>
    <w:rsid w:val="0004557F"/>
    <w:rsid w:val="00045799"/>
    <w:rsid w:val="00045B47"/>
    <w:rsid w:val="00045BE7"/>
    <w:rsid w:val="00045ECF"/>
    <w:rsid w:val="00045F5C"/>
    <w:rsid w:val="000460CE"/>
    <w:rsid w:val="00046312"/>
    <w:rsid w:val="00046640"/>
    <w:rsid w:val="000467E6"/>
    <w:rsid w:val="00046B70"/>
    <w:rsid w:val="00046C04"/>
    <w:rsid w:val="00046D54"/>
    <w:rsid w:val="00046DC1"/>
    <w:rsid w:val="00047840"/>
    <w:rsid w:val="00047EA3"/>
    <w:rsid w:val="00050012"/>
    <w:rsid w:val="0005095E"/>
    <w:rsid w:val="00050DDE"/>
    <w:rsid w:val="00051299"/>
    <w:rsid w:val="00051879"/>
    <w:rsid w:val="00051D0E"/>
    <w:rsid w:val="00051FD0"/>
    <w:rsid w:val="000521B3"/>
    <w:rsid w:val="000522AB"/>
    <w:rsid w:val="00052562"/>
    <w:rsid w:val="0005272B"/>
    <w:rsid w:val="00052BFF"/>
    <w:rsid w:val="0005336A"/>
    <w:rsid w:val="000539AB"/>
    <w:rsid w:val="00054433"/>
    <w:rsid w:val="00054E13"/>
    <w:rsid w:val="00054F23"/>
    <w:rsid w:val="0005542F"/>
    <w:rsid w:val="00055743"/>
    <w:rsid w:val="000558C4"/>
    <w:rsid w:val="00055986"/>
    <w:rsid w:val="00055AF0"/>
    <w:rsid w:val="00056274"/>
    <w:rsid w:val="000568FA"/>
    <w:rsid w:val="00056948"/>
    <w:rsid w:val="00056A14"/>
    <w:rsid w:val="000570AA"/>
    <w:rsid w:val="00057922"/>
    <w:rsid w:val="00057C4F"/>
    <w:rsid w:val="00057D01"/>
    <w:rsid w:val="000601B4"/>
    <w:rsid w:val="000605A6"/>
    <w:rsid w:val="000606C2"/>
    <w:rsid w:val="0006085E"/>
    <w:rsid w:val="00061250"/>
    <w:rsid w:val="000612C5"/>
    <w:rsid w:val="0006141E"/>
    <w:rsid w:val="00061A80"/>
    <w:rsid w:val="000624A5"/>
    <w:rsid w:val="0006276B"/>
    <w:rsid w:val="00062868"/>
    <w:rsid w:val="00062C4B"/>
    <w:rsid w:val="00062CD5"/>
    <w:rsid w:val="00063281"/>
    <w:rsid w:val="00063341"/>
    <w:rsid w:val="00063C95"/>
    <w:rsid w:val="00064191"/>
    <w:rsid w:val="00064790"/>
    <w:rsid w:val="00064BF6"/>
    <w:rsid w:val="000652EC"/>
    <w:rsid w:val="00066174"/>
    <w:rsid w:val="000663D3"/>
    <w:rsid w:val="00066524"/>
    <w:rsid w:val="000668E5"/>
    <w:rsid w:val="000675C1"/>
    <w:rsid w:val="00067A00"/>
    <w:rsid w:val="00067EB8"/>
    <w:rsid w:val="000701EB"/>
    <w:rsid w:val="00070456"/>
    <w:rsid w:val="000708DC"/>
    <w:rsid w:val="00070B86"/>
    <w:rsid w:val="00070D48"/>
    <w:rsid w:val="00071BA8"/>
    <w:rsid w:val="00071E82"/>
    <w:rsid w:val="0007225E"/>
    <w:rsid w:val="00072792"/>
    <w:rsid w:val="00073E81"/>
    <w:rsid w:val="00074FF9"/>
    <w:rsid w:val="00075166"/>
    <w:rsid w:val="0007529E"/>
    <w:rsid w:val="00075F2A"/>
    <w:rsid w:val="0007609D"/>
    <w:rsid w:val="000766EA"/>
    <w:rsid w:val="00076F03"/>
    <w:rsid w:val="00076F2A"/>
    <w:rsid w:val="00076F30"/>
    <w:rsid w:val="00076F7C"/>
    <w:rsid w:val="00077072"/>
    <w:rsid w:val="00077127"/>
    <w:rsid w:val="0008030F"/>
    <w:rsid w:val="00080CDF"/>
    <w:rsid w:val="00080DC1"/>
    <w:rsid w:val="00080FE5"/>
    <w:rsid w:val="00081555"/>
    <w:rsid w:val="00081591"/>
    <w:rsid w:val="000816EC"/>
    <w:rsid w:val="0008199C"/>
    <w:rsid w:val="00081B0B"/>
    <w:rsid w:val="000822FF"/>
    <w:rsid w:val="00082A2C"/>
    <w:rsid w:val="00082E8D"/>
    <w:rsid w:val="00082F2B"/>
    <w:rsid w:val="000830CE"/>
    <w:rsid w:val="00083A6A"/>
    <w:rsid w:val="00083BA8"/>
    <w:rsid w:val="0008506A"/>
    <w:rsid w:val="00085292"/>
    <w:rsid w:val="000852B8"/>
    <w:rsid w:val="00085E4E"/>
    <w:rsid w:val="00085EAB"/>
    <w:rsid w:val="00085EDA"/>
    <w:rsid w:val="00086443"/>
    <w:rsid w:val="000866BF"/>
    <w:rsid w:val="000868D6"/>
    <w:rsid w:val="000869D0"/>
    <w:rsid w:val="00086E06"/>
    <w:rsid w:val="00086E19"/>
    <w:rsid w:val="00086FD5"/>
    <w:rsid w:val="00087870"/>
    <w:rsid w:val="00087A0E"/>
    <w:rsid w:val="000901E2"/>
    <w:rsid w:val="00090C9D"/>
    <w:rsid w:val="00090E3F"/>
    <w:rsid w:val="00090F87"/>
    <w:rsid w:val="0009177C"/>
    <w:rsid w:val="00091CA0"/>
    <w:rsid w:val="00091F79"/>
    <w:rsid w:val="000920AD"/>
    <w:rsid w:val="00092224"/>
    <w:rsid w:val="00092FD6"/>
    <w:rsid w:val="000937B1"/>
    <w:rsid w:val="000937D7"/>
    <w:rsid w:val="00093C9D"/>
    <w:rsid w:val="00094699"/>
    <w:rsid w:val="00094A1C"/>
    <w:rsid w:val="00094B71"/>
    <w:rsid w:val="00095175"/>
    <w:rsid w:val="000953BA"/>
    <w:rsid w:val="0009552F"/>
    <w:rsid w:val="000959C3"/>
    <w:rsid w:val="00095D8A"/>
    <w:rsid w:val="000967A1"/>
    <w:rsid w:val="00096AC7"/>
    <w:rsid w:val="00096D18"/>
    <w:rsid w:val="00097002"/>
    <w:rsid w:val="00097082"/>
    <w:rsid w:val="000977BD"/>
    <w:rsid w:val="000977E7"/>
    <w:rsid w:val="000978EF"/>
    <w:rsid w:val="00097C09"/>
    <w:rsid w:val="00097CA2"/>
    <w:rsid w:val="00097CD1"/>
    <w:rsid w:val="00097CE6"/>
    <w:rsid w:val="000A05F8"/>
    <w:rsid w:val="000A06B7"/>
    <w:rsid w:val="000A078A"/>
    <w:rsid w:val="000A093F"/>
    <w:rsid w:val="000A0D59"/>
    <w:rsid w:val="000A0D87"/>
    <w:rsid w:val="000A0F55"/>
    <w:rsid w:val="000A0FBB"/>
    <w:rsid w:val="000A12A1"/>
    <w:rsid w:val="000A15D9"/>
    <w:rsid w:val="000A1619"/>
    <w:rsid w:val="000A171A"/>
    <w:rsid w:val="000A1EE2"/>
    <w:rsid w:val="000A228A"/>
    <w:rsid w:val="000A2FC1"/>
    <w:rsid w:val="000A3389"/>
    <w:rsid w:val="000A368D"/>
    <w:rsid w:val="000A3A33"/>
    <w:rsid w:val="000A3BA3"/>
    <w:rsid w:val="000A42C6"/>
    <w:rsid w:val="000A43CC"/>
    <w:rsid w:val="000A458E"/>
    <w:rsid w:val="000A4999"/>
    <w:rsid w:val="000A4C41"/>
    <w:rsid w:val="000A4EC6"/>
    <w:rsid w:val="000A5073"/>
    <w:rsid w:val="000A52CD"/>
    <w:rsid w:val="000A551F"/>
    <w:rsid w:val="000A594E"/>
    <w:rsid w:val="000A66B9"/>
    <w:rsid w:val="000A6B3C"/>
    <w:rsid w:val="000A78E1"/>
    <w:rsid w:val="000A79C1"/>
    <w:rsid w:val="000A7C14"/>
    <w:rsid w:val="000B0A2D"/>
    <w:rsid w:val="000B0B2E"/>
    <w:rsid w:val="000B0D32"/>
    <w:rsid w:val="000B142E"/>
    <w:rsid w:val="000B16E6"/>
    <w:rsid w:val="000B1A9F"/>
    <w:rsid w:val="000B2026"/>
    <w:rsid w:val="000B206F"/>
    <w:rsid w:val="000B28EB"/>
    <w:rsid w:val="000B29B4"/>
    <w:rsid w:val="000B2D97"/>
    <w:rsid w:val="000B2FC5"/>
    <w:rsid w:val="000B33FE"/>
    <w:rsid w:val="000B37BB"/>
    <w:rsid w:val="000B4486"/>
    <w:rsid w:val="000B4664"/>
    <w:rsid w:val="000B4D08"/>
    <w:rsid w:val="000B50BA"/>
    <w:rsid w:val="000B549E"/>
    <w:rsid w:val="000B5757"/>
    <w:rsid w:val="000B5B8B"/>
    <w:rsid w:val="000B5E6A"/>
    <w:rsid w:val="000B5F60"/>
    <w:rsid w:val="000B61C0"/>
    <w:rsid w:val="000B643E"/>
    <w:rsid w:val="000B65F2"/>
    <w:rsid w:val="000B6C82"/>
    <w:rsid w:val="000B6EB0"/>
    <w:rsid w:val="000C00BB"/>
    <w:rsid w:val="000C05C6"/>
    <w:rsid w:val="000C0E78"/>
    <w:rsid w:val="000C12C2"/>
    <w:rsid w:val="000C1F3C"/>
    <w:rsid w:val="000C2CAE"/>
    <w:rsid w:val="000C33EB"/>
    <w:rsid w:val="000C35AC"/>
    <w:rsid w:val="000C3CF7"/>
    <w:rsid w:val="000C44F2"/>
    <w:rsid w:val="000C4565"/>
    <w:rsid w:val="000C464C"/>
    <w:rsid w:val="000C47A1"/>
    <w:rsid w:val="000C4837"/>
    <w:rsid w:val="000C4DC3"/>
    <w:rsid w:val="000C4DF0"/>
    <w:rsid w:val="000C5A4F"/>
    <w:rsid w:val="000C5A95"/>
    <w:rsid w:val="000C5B61"/>
    <w:rsid w:val="000C625D"/>
    <w:rsid w:val="000C6B3B"/>
    <w:rsid w:val="000C6C05"/>
    <w:rsid w:val="000C6DF3"/>
    <w:rsid w:val="000C726B"/>
    <w:rsid w:val="000C77E0"/>
    <w:rsid w:val="000D0049"/>
    <w:rsid w:val="000D008A"/>
    <w:rsid w:val="000D00FF"/>
    <w:rsid w:val="000D0818"/>
    <w:rsid w:val="000D0852"/>
    <w:rsid w:val="000D0C26"/>
    <w:rsid w:val="000D144D"/>
    <w:rsid w:val="000D17A0"/>
    <w:rsid w:val="000D188C"/>
    <w:rsid w:val="000D22E0"/>
    <w:rsid w:val="000D2AD0"/>
    <w:rsid w:val="000D2B15"/>
    <w:rsid w:val="000D33D6"/>
    <w:rsid w:val="000D36B3"/>
    <w:rsid w:val="000D378F"/>
    <w:rsid w:val="000D3B78"/>
    <w:rsid w:val="000D3D86"/>
    <w:rsid w:val="000D3F3E"/>
    <w:rsid w:val="000D3F6E"/>
    <w:rsid w:val="000D43B3"/>
    <w:rsid w:val="000D4AED"/>
    <w:rsid w:val="000D4B18"/>
    <w:rsid w:val="000D50FD"/>
    <w:rsid w:val="000D54D4"/>
    <w:rsid w:val="000D607F"/>
    <w:rsid w:val="000D64D7"/>
    <w:rsid w:val="000D65EB"/>
    <w:rsid w:val="000D6696"/>
    <w:rsid w:val="000D67F3"/>
    <w:rsid w:val="000D6971"/>
    <w:rsid w:val="000D6C29"/>
    <w:rsid w:val="000D6EA9"/>
    <w:rsid w:val="000D6F11"/>
    <w:rsid w:val="000D73BF"/>
    <w:rsid w:val="000D7465"/>
    <w:rsid w:val="000D79A7"/>
    <w:rsid w:val="000D7E58"/>
    <w:rsid w:val="000E03C9"/>
    <w:rsid w:val="000E078D"/>
    <w:rsid w:val="000E0D2F"/>
    <w:rsid w:val="000E167C"/>
    <w:rsid w:val="000E276F"/>
    <w:rsid w:val="000E2AD2"/>
    <w:rsid w:val="000E2F2D"/>
    <w:rsid w:val="000E311D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5754"/>
    <w:rsid w:val="000E6788"/>
    <w:rsid w:val="000E69E5"/>
    <w:rsid w:val="000E778C"/>
    <w:rsid w:val="000E7D1B"/>
    <w:rsid w:val="000E7DC5"/>
    <w:rsid w:val="000F0134"/>
    <w:rsid w:val="000F0251"/>
    <w:rsid w:val="000F0E53"/>
    <w:rsid w:val="000F10D4"/>
    <w:rsid w:val="000F23E5"/>
    <w:rsid w:val="000F2500"/>
    <w:rsid w:val="000F257C"/>
    <w:rsid w:val="000F28FE"/>
    <w:rsid w:val="000F30BE"/>
    <w:rsid w:val="000F3ADC"/>
    <w:rsid w:val="000F3AEB"/>
    <w:rsid w:val="000F3B20"/>
    <w:rsid w:val="000F3E2C"/>
    <w:rsid w:val="000F5233"/>
    <w:rsid w:val="000F5494"/>
    <w:rsid w:val="000F5B03"/>
    <w:rsid w:val="000F5BD7"/>
    <w:rsid w:val="000F5DEB"/>
    <w:rsid w:val="000F6595"/>
    <w:rsid w:val="000F68AF"/>
    <w:rsid w:val="000F6941"/>
    <w:rsid w:val="000F6AAD"/>
    <w:rsid w:val="000F72D9"/>
    <w:rsid w:val="001000FB"/>
    <w:rsid w:val="00100142"/>
    <w:rsid w:val="00100315"/>
    <w:rsid w:val="001004E8"/>
    <w:rsid w:val="00100975"/>
    <w:rsid w:val="00100E84"/>
    <w:rsid w:val="00101086"/>
    <w:rsid w:val="001013AC"/>
    <w:rsid w:val="0010155C"/>
    <w:rsid w:val="00101697"/>
    <w:rsid w:val="0010180B"/>
    <w:rsid w:val="00101A74"/>
    <w:rsid w:val="00101E1D"/>
    <w:rsid w:val="0010200D"/>
    <w:rsid w:val="00102275"/>
    <w:rsid w:val="0010268E"/>
    <w:rsid w:val="00102948"/>
    <w:rsid w:val="00102C92"/>
    <w:rsid w:val="00102ECA"/>
    <w:rsid w:val="00102F68"/>
    <w:rsid w:val="001032C9"/>
    <w:rsid w:val="00103A04"/>
    <w:rsid w:val="00103A52"/>
    <w:rsid w:val="00103A75"/>
    <w:rsid w:val="00103B15"/>
    <w:rsid w:val="00103E02"/>
    <w:rsid w:val="00104663"/>
    <w:rsid w:val="00104729"/>
    <w:rsid w:val="00104A79"/>
    <w:rsid w:val="00104AE3"/>
    <w:rsid w:val="001058C9"/>
    <w:rsid w:val="0010646A"/>
    <w:rsid w:val="00106608"/>
    <w:rsid w:val="0010665B"/>
    <w:rsid w:val="00106B2D"/>
    <w:rsid w:val="001071F8"/>
    <w:rsid w:val="0010771F"/>
    <w:rsid w:val="001077C8"/>
    <w:rsid w:val="00107DFE"/>
    <w:rsid w:val="00107E13"/>
    <w:rsid w:val="00111750"/>
    <w:rsid w:val="00111D74"/>
    <w:rsid w:val="0011225B"/>
    <w:rsid w:val="0011238A"/>
    <w:rsid w:val="0011240E"/>
    <w:rsid w:val="00112626"/>
    <w:rsid w:val="00112C65"/>
    <w:rsid w:val="00112F22"/>
    <w:rsid w:val="00113047"/>
    <w:rsid w:val="00113059"/>
    <w:rsid w:val="00113FF0"/>
    <w:rsid w:val="001143E6"/>
    <w:rsid w:val="0011445A"/>
    <w:rsid w:val="00114D15"/>
    <w:rsid w:val="00114F77"/>
    <w:rsid w:val="001153D7"/>
    <w:rsid w:val="00115EDB"/>
    <w:rsid w:val="00116967"/>
    <w:rsid w:val="00116B15"/>
    <w:rsid w:val="00116EC2"/>
    <w:rsid w:val="00117024"/>
    <w:rsid w:val="00117218"/>
    <w:rsid w:val="00117B7C"/>
    <w:rsid w:val="00117BF0"/>
    <w:rsid w:val="001203BA"/>
    <w:rsid w:val="00120624"/>
    <w:rsid w:val="0012094F"/>
    <w:rsid w:val="00120998"/>
    <w:rsid w:val="00120C4E"/>
    <w:rsid w:val="00120DD6"/>
    <w:rsid w:val="0012118F"/>
    <w:rsid w:val="001212E8"/>
    <w:rsid w:val="00121944"/>
    <w:rsid w:val="001227FA"/>
    <w:rsid w:val="00122C91"/>
    <w:rsid w:val="00122D49"/>
    <w:rsid w:val="00122F82"/>
    <w:rsid w:val="00122FC5"/>
    <w:rsid w:val="0012316A"/>
    <w:rsid w:val="001237A0"/>
    <w:rsid w:val="00123E3F"/>
    <w:rsid w:val="00123E80"/>
    <w:rsid w:val="00124000"/>
    <w:rsid w:val="001240D0"/>
    <w:rsid w:val="00124276"/>
    <w:rsid w:val="001242CD"/>
    <w:rsid w:val="001242CE"/>
    <w:rsid w:val="001245C4"/>
    <w:rsid w:val="00124AD0"/>
    <w:rsid w:val="00124B9C"/>
    <w:rsid w:val="00124BEE"/>
    <w:rsid w:val="00124BF6"/>
    <w:rsid w:val="00124E33"/>
    <w:rsid w:val="001250B3"/>
    <w:rsid w:val="00125450"/>
    <w:rsid w:val="0012613F"/>
    <w:rsid w:val="00126563"/>
    <w:rsid w:val="001265FF"/>
    <w:rsid w:val="00126F90"/>
    <w:rsid w:val="00127217"/>
    <w:rsid w:val="00127798"/>
    <w:rsid w:val="00127931"/>
    <w:rsid w:val="00127AF3"/>
    <w:rsid w:val="00130DD9"/>
    <w:rsid w:val="00130E7D"/>
    <w:rsid w:val="001311D3"/>
    <w:rsid w:val="001312A7"/>
    <w:rsid w:val="00131371"/>
    <w:rsid w:val="00131892"/>
    <w:rsid w:val="00131CE5"/>
    <w:rsid w:val="0013210B"/>
    <w:rsid w:val="0013262B"/>
    <w:rsid w:val="001329D0"/>
    <w:rsid w:val="00132CDC"/>
    <w:rsid w:val="00132D55"/>
    <w:rsid w:val="00132F57"/>
    <w:rsid w:val="001330AC"/>
    <w:rsid w:val="00133A5D"/>
    <w:rsid w:val="00133A7E"/>
    <w:rsid w:val="00133C4B"/>
    <w:rsid w:val="0013445A"/>
    <w:rsid w:val="001344EF"/>
    <w:rsid w:val="00134552"/>
    <w:rsid w:val="0013459A"/>
    <w:rsid w:val="001346CA"/>
    <w:rsid w:val="001346D4"/>
    <w:rsid w:val="00134756"/>
    <w:rsid w:val="001347F6"/>
    <w:rsid w:val="00134BDD"/>
    <w:rsid w:val="00134C46"/>
    <w:rsid w:val="00135402"/>
    <w:rsid w:val="00135634"/>
    <w:rsid w:val="00135B2B"/>
    <w:rsid w:val="00136422"/>
    <w:rsid w:val="0013657B"/>
    <w:rsid w:val="00136658"/>
    <w:rsid w:val="00136714"/>
    <w:rsid w:val="00136935"/>
    <w:rsid w:val="00136F11"/>
    <w:rsid w:val="0013717D"/>
    <w:rsid w:val="001378A2"/>
    <w:rsid w:val="00137E45"/>
    <w:rsid w:val="00137F71"/>
    <w:rsid w:val="00140396"/>
    <w:rsid w:val="001403AB"/>
    <w:rsid w:val="00140556"/>
    <w:rsid w:val="00140DAF"/>
    <w:rsid w:val="001410B8"/>
    <w:rsid w:val="00141151"/>
    <w:rsid w:val="001414F5"/>
    <w:rsid w:val="00141738"/>
    <w:rsid w:val="00141A5A"/>
    <w:rsid w:val="00141FB4"/>
    <w:rsid w:val="001422FE"/>
    <w:rsid w:val="00142E27"/>
    <w:rsid w:val="00143742"/>
    <w:rsid w:val="0014387D"/>
    <w:rsid w:val="00143880"/>
    <w:rsid w:val="0014390D"/>
    <w:rsid w:val="00143955"/>
    <w:rsid w:val="00143CCF"/>
    <w:rsid w:val="00143F57"/>
    <w:rsid w:val="001443F1"/>
    <w:rsid w:val="00144CAE"/>
    <w:rsid w:val="00144D9C"/>
    <w:rsid w:val="0014500A"/>
    <w:rsid w:val="001450E6"/>
    <w:rsid w:val="00145251"/>
    <w:rsid w:val="00145462"/>
    <w:rsid w:val="00145551"/>
    <w:rsid w:val="001457A6"/>
    <w:rsid w:val="00146071"/>
    <w:rsid w:val="001464E7"/>
    <w:rsid w:val="00146CD3"/>
    <w:rsid w:val="00147216"/>
    <w:rsid w:val="00147369"/>
    <w:rsid w:val="00147554"/>
    <w:rsid w:val="00147620"/>
    <w:rsid w:val="0014790F"/>
    <w:rsid w:val="00147ABF"/>
    <w:rsid w:val="001504CB"/>
    <w:rsid w:val="001504EB"/>
    <w:rsid w:val="0015061D"/>
    <w:rsid w:val="00150896"/>
    <w:rsid w:val="00150FDF"/>
    <w:rsid w:val="00151873"/>
    <w:rsid w:val="00151AEC"/>
    <w:rsid w:val="00151CBD"/>
    <w:rsid w:val="00151CFC"/>
    <w:rsid w:val="00152530"/>
    <w:rsid w:val="00152891"/>
    <w:rsid w:val="00152B33"/>
    <w:rsid w:val="00153159"/>
    <w:rsid w:val="00153671"/>
    <w:rsid w:val="00153FA6"/>
    <w:rsid w:val="00154129"/>
    <w:rsid w:val="001543ED"/>
    <w:rsid w:val="00154508"/>
    <w:rsid w:val="0015451C"/>
    <w:rsid w:val="0015488D"/>
    <w:rsid w:val="00154917"/>
    <w:rsid w:val="00154A52"/>
    <w:rsid w:val="00154C4B"/>
    <w:rsid w:val="00154F16"/>
    <w:rsid w:val="00154FA7"/>
    <w:rsid w:val="0015506B"/>
    <w:rsid w:val="001556C7"/>
    <w:rsid w:val="00155730"/>
    <w:rsid w:val="00156372"/>
    <w:rsid w:val="001564AF"/>
    <w:rsid w:val="00156B5E"/>
    <w:rsid w:val="0015762E"/>
    <w:rsid w:val="00157B13"/>
    <w:rsid w:val="00157BB7"/>
    <w:rsid w:val="00157E35"/>
    <w:rsid w:val="001600C5"/>
    <w:rsid w:val="0016051A"/>
    <w:rsid w:val="001606ED"/>
    <w:rsid w:val="00160A0F"/>
    <w:rsid w:val="00160A5F"/>
    <w:rsid w:val="001611F4"/>
    <w:rsid w:val="00161445"/>
    <w:rsid w:val="00161AC9"/>
    <w:rsid w:val="00162373"/>
    <w:rsid w:val="00162D56"/>
    <w:rsid w:val="00162E95"/>
    <w:rsid w:val="00163025"/>
    <w:rsid w:val="001640C3"/>
    <w:rsid w:val="00164287"/>
    <w:rsid w:val="0016483D"/>
    <w:rsid w:val="00164AD6"/>
    <w:rsid w:val="00164D10"/>
    <w:rsid w:val="00164EEE"/>
    <w:rsid w:val="00165B67"/>
    <w:rsid w:val="00165F91"/>
    <w:rsid w:val="001665F7"/>
    <w:rsid w:val="001669B8"/>
    <w:rsid w:val="00166AF0"/>
    <w:rsid w:val="00167D57"/>
    <w:rsid w:val="001702B4"/>
    <w:rsid w:val="00170479"/>
    <w:rsid w:val="00170A7C"/>
    <w:rsid w:val="00170AC6"/>
    <w:rsid w:val="00170BB7"/>
    <w:rsid w:val="00170CB3"/>
    <w:rsid w:val="00170EB5"/>
    <w:rsid w:val="00170FEF"/>
    <w:rsid w:val="00171179"/>
    <w:rsid w:val="00171787"/>
    <w:rsid w:val="00172081"/>
    <w:rsid w:val="00173238"/>
    <w:rsid w:val="0017323D"/>
    <w:rsid w:val="001733FC"/>
    <w:rsid w:val="001735E1"/>
    <w:rsid w:val="00173E0B"/>
    <w:rsid w:val="0017439E"/>
    <w:rsid w:val="001751A8"/>
    <w:rsid w:val="00175725"/>
    <w:rsid w:val="00175B84"/>
    <w:rsid w:val="00175D57"/>
    <w:rsid w:val="00175D96"/>
    <w:rsid w:val="00175DF6"/>
    <w:rsid w:val="001760B5"/>
    <w:rsid w:val="001764AF"/>
    <w:rsid w:val="001768E9"/>
    <w:rsid w:val="00176CC9"/>
    <w:rsid w:val="001777B0"/>
    <w:rsid w:val="00177E6F"/>
    <w:rsid w:val="001801E4"/>
    <w:rsid w:val="001806EF"/>
    <w:rsid w:val="00180C2E"/>
    <w:rsid w:val="00180CF1"/>
    <w:rsid w:val="00180D04"/>
    <w:rsid w:val="0018118A"/>
    <w:rsid w:val="0018125F"/>
    <w:rsid w:val="001812F5"/>
    <w:rsid w:val="00181301"/>
    <w:rsid w:val="0018186F"/>
    <w:rsid w:val="001825F6"/>
    <w:rsid w:val="001826A8"/>
    <w:rsid w:val="001826D9"/>
    <w:rsid w:val="00182AED"/>
    <w:rsid w:val="00182C4F"/>
    <w:rsid w:val="00182C7E"/>
    <w:rsid w:val="00183075"/>
    <w:rsid w:val="00183342"/>
    <w:rsid w:val="001834F0"/>
    <w:rsid w:val="00183638"/>
    <w:rsid w:val="00183716"/>
    <w:rsid w:val="00183F00"/>
    <w:rsid w:val="001842EF"/>
    <w:rsid w:val="00184D2A"/>
    <w:rsid w:val="0018516E"/>
    <w:rsid w:val="00185175"/>
    <w:rsid w:val="00185487"/>
    <w:rsid w:val="00185A95"/>
    <w:rsid w:val="00185AFD"/>
    <w:rsid w:val="00185B1A"/>
    <w:rsid w:val="00186A96"/>
    <w:rsid w:val="00186BB6"/>
    <w:rsid w:val="00186E89"/>
    <w:rsid w:val="0018700C"/>
    <w:rsid w:val="0018700E"/>
    <w:rsid w:val="00187720"/>
    <w:rsid w:val="00187B52"/>
    <w:rsid w:val="0019029C"/>
    <w:rsid w:val="00190393"/>
    <w:rsid w:val="001905D1"/>
    <w:rsid w:val="00190B6F"/>
    <w:rsid w:val="00190D53"/>
    <w:rsid w:val="00190E66"/>
    <w:rsid w:val="00191675"/>
    <w:rsid w:val="00191A8E"/>
    <w:rsid w:val="00191B7A"/>
    <w:rsid w:val="00191F83"/>
    <w:rsid w:val="001924E5"/>
    <w:rsid w:val="00192E07"/>
    <w:rsid w:val="0019386D"/>
    <w:rsid w:val="00193BFA"/>
    <w:rsid w:val="00194040"/>
    <w:rsid w:val="00194187"/>
    <w:rsid w:val="0019422C"/>
    <w:rsid w:val="0019425D"/>
    <w:rsid w:val="00194FC7"/>
    <w:rsid w:val="0019513A"/>
    <w:rsid w:val="001951B6"/>
    <w:rsid w:val="00195304"/>
    <w:rsid w:val="00195543"/>
    <w:rsid w:val="0019574F"/>
    <w:rsid w:val="001958A6"/>
    <w:rsid w:val="00196AB4"/>
    <w:rsid w:val="00196D6C"/>
    <w:rsid w:val="001970E8"/>
    <w:rsid w:val="00197583"/>
    <w:rsid w:val="00197786"/>
    <w:rsid w:val="001A0584"/>
    <w:rsid w:val="001A079D"/>
    <w:rsid w:val="001A07B7"/>
    <w:rsid w:val="001A0C46"/>
    <w:rsid w:val="001A0FAD"/>
    <w:rsid w:val="001A1855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BDB"/>
    <w:rsid w:val="001A4C28"/>
    <w:rsid w:val="001A519F"/>
    <w:rsid w:val="001A56FA"/>
    <w:rsid w:val="001A5806"/>
    <w:rsid w:val="001A5847"/>
    <w:rsid w:val="001A5873"/>
    <w:rsid w:val="001A5B6C"/>
    <w:rsid w:val="001A5C9F"/>
    <w:rsid w:val="001A5D27"/>
    <w:rsid w:val="001A5E6D"/>
    <w:rsid w:val="001A611A"/>
    <w:rsid w:val="001A6292"/>
    <w:rsid w:val="001A63E4"/>
    <w:rsid w:val="001A6403"/>
    <w:rsid w:val="001A7261"/>
    <w:rsid w:val="001A7602"/>
    <w:rsid w:val="001A7CE0"/>
    <w:rsid w:val="001B02A7"/>
    <w:rsid w:val="001B04BD"/>
    <w:rsid w:val="001B059B"/>
    <w:rsid w:val="001B0FEC"/>
    <w:rsid w:val="001B130D"/>
    <w:rsid w:val="001B1A94"/>
    <w:rsid w:val="001B1C96"/>
    <w:rsid w:val="001B2937"/>
    <w:rsid w:val="001B2ED7"/>
    <w:rsid w:val="001B4052"/>
    <w:rsid w:val="001B53EC"/>
    <w:rsid w:val="001B5A26"/>
    <w:rsid w:val="001B5A9B"/>
    <w:rsid w:val="001B6118"/>
    <w:rsid w:val="001B6508"/>
    <w:rsid w:val="001B662B"/>
    <w:rsid w:val="001B708A"/>
    <w:rsid w:val="001B75F8"/>
    <w:rsid w:val="001B79EB"/>
    <w:rsid w:val="001C02CD"/>
    <w:rsid w:val="001C040F"/>
    <w:rsid w:val="001C0491"/>
    <w:rsid w:val="001C069E"/>
    <w:rsid w:val="001C09FB"/>
    <w:rsid w:val="001C0A57"/>
    <w:rsid w:val="001C0F7D"/>
    <w:rsid w:val="001C1107"/>
    <w:rsid w:val="001C1477"/>
    <w:rsid w:val="001C19F7"/>
    <w:rsid w:val="001C2A2F"/>
    <w:rsid w:val="001C2C84"/>
    <w:rsid w:val="001C37AE"/>
    <w:rsid w:val="001C44E4"/>
    <w:rsid w:val="001C4516"/>
    <w:rsid w:val="001C48AC"/>
    <w:rsid w:val="001C4C92"/>
    <w:rsid w:val="001C5BBA"/>
    <w:rsid w:val="001C6088"/>
    <w:rsid w:val="001C60FC"/>
    <w:rsid w:val="001C6251"/>
    <w:rsid w:val="001C63FA"/>
    <w:rsid w:val="001C6B2D"/>
    <w:rsid w:val="001C7420"/>
    <w:rsid w:val="001C7568"/>
    <w:rsid w:val="001C7B47"/>
    <w:rsid w:val="001D059E"/>
    <w:rsid w:val="001D0C42"/>
    <w:rsid w:val="001D0CA6"/>
    <w:rsid w:val="001D0ECE"/>
    <w:rsid w:val="001D0F2C"/>
    <w:rsid w:val="001D1837"/>
    <w:rsid w:val="001D1889"/>
    <w:rsid w:val="001D2235"/>
    <w:rsid w:val="001D2FCE"/>
    <w:rsid w:val="001D381A"/>
    <w:rsid w:val="001D3B8F"/>
    <w:rsid w:val="001D3EFE"/>
    <w:rsid w:val="001D48C7"/>
    <w:rsid w:val="001D50EA"/>
    <w:rsid w:val="001D56CE"/>
    <w:rsid w:val="001D5A4F"/>
    <w:rsid w:val="001D5B6F"/>
    <w:rsid w:val="001D5D99"/>
    <w:rsid w:val="001D62E1"/>
    <w:rsid w:val="001D6577"/>
    <w:rsid w:val="001D69AA"/>
    <w:rsid w:val="001D6D3F"/>
    <w:rsid w:val="001D6DD4"/>
    <w:rsid w:val="001D7133"/>
    <w:rsid w:val="001D7169"/>
    <w:rsid w:val="001D73C1"/>
    <w:rsid w:val="001D74D3"/>
    <w:rsid w:val="001D76EB"/>
    <w:rsid w:val="001D785A"/>
    <w:rsid w:val="001D7905"/>
    <w:rsid w:val="001E08FE"/>
    <w:rsid w:val="001E0A75"/>
    <w:rsid w:val="001E0CE4"/>
    <w:rsid w:val="001E0D77"/>
    <w:rsid w:val="001E10C4"/>
    <w:rsid w:val="001E10E4"/>
    <w:rsid w:val="001E152F"/>
    <w:rsid w:val="001E153D"/>
    <w:rsid w:val="001E1576"/>
    <w:rsid w:val="001E1A63"/>
    <w:rsid w:val="001E1B26"/>
    <w:rsid w:val="001E1E2D"/>
    <w:rsid w:val="001E22F3"/>
    <w:rsid w:val="001E24B5"/>
    <w:rsid w:val="001E24DC"/>
    <w:rsid w:val="001E289E"/>
    <w:rsid w:val="001E29A8"/>
    <w:rsid w:val="001E2BAB"/>
    <w:rsid w:val="001E3309"/>
    <w:rsid w:val="001E3361"/>
    <w:rsid w:val="001E3763"/>
    <w:rsid w:val="001E3A68"/>
    <w:rsid w:val="001E3C57"/>
    <w:rsid w:val="001E42F4"/>
    <w:rsid w:val="001E45E8"/>
    <w:rsid w:val="001E4CC4"/>
    <w:rsid w:val="001E51A7"/>
    <w:rsid w:val="001E56C6"/>
    <w:rsid w:val="001E56F2"/>
    <w:rsid w:val="001E57CC"/>
    <w:rsid w:val="001E5A75"/>
    <w:rsid w:val="001E64E8"/>
    <w:rsid w:val="001E6721"/>
    <w:rsid w:val="001E680F"/>
    <w:rsid w:val="001E6863"/>
    <w:rsid w:val="001E6C3A"/>
    <w:rsid w:val="001E6D58"/>
    <w:rsid w:val="001E7515"/>
    <w:rsid w:val="001E7779"/>
    <w:rsid w:val="001E7C77"/>
    <w:rsid w:val="001E7DFF"/>
    <w:rsid w:val="001E7EF8"/>
    <w:rsid w:val="001E7F3A"/>
    <w:rsid w:val="001F01B6"/>
    <w:rsid w:val="001F0342"/>
    <w:rsid w:val="001F0541"/>
    <w:rsid w:val="001F07FD"/>
    <w:rsid w:val="001F087B"/>
    <w:rsid w:val="001F08C2"/>
    <w:rsid w:val="001F096F"/>
    <w:rsid w:val="001F09FF"/>
    <w:rsid w:val="001F0B5D"/>
    <w:rsid w:val="001F1188"/>
    <w:rsid w:val="001F134A"/>
    <w:rsid w:val="001F1696"/>
    <w:rsid w:val="001F1777"/>
    <w:rsid w:val="001F1C27"/>
    <w:rsid w:val="001F1C70"/>
    <w:rsid w:val="001F248C"/>
    <w:rsid w:val="001F2730"/>
    <w:rsid w:val="001F29E5"/>
    <w:rsid w:val="001F2AB0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2CC"/>
    <w:rsid w:val="001F53CE"/>
    <w:rsid w:val="001F568E"/>
    <w:rsid w:val="001F59A0"/>
    <w:rsid w:val="001F5C3D"/>
    <w:rsid w:val="001F65E9"/>
    <w:rsid w:val="001F6AB1"/>
    <w:rsid w:val="001F6C21"/>
    <w:rsid w:val="001F6DAD"/>
    <w:rsid w:val="001F712A"/>
    <w:rsid w:val="001F7B90"/>
    <w:rsid w:val="001F7B9F"/>
    <w:rsid w:val="001F7CB5"/>
    <w:rsid w:val="001F7D1F"/>
    <w:rsid w:val="00200086"/>
    <w:rsid w:val="002008E9"/>
    <w:rsid w:val="00200BD3"/>
    <w:rsid w:val="00200E87"/>
    <w:rsid w:val="002013A5"/>
    <w:rsid w:val="00201525"/>
    <w:rsid w:val="002019C3"/>
    <w:rsid w:val="00201BAB"/>
    <w:rsid w:val="002023A0"/>
    <w:rsid w:val="002023AE"/>
    <w:rsid w:val="00202832"/>
    <w:rsid w:val="00202B06"/>
    <w:rsid w:val="00203480"/>
    <w:rsid w:val="0020348E"/>
    <w:rsid w:val="00203B9F"/>
    <w:rsid w:val="00203DFB"/>
    <w:rsid w:val="002044C5"/>
    <w:rsid w:val="0020499B"/>
    <w:rsid w:val="002049CE"/>
    <w:rsid w:val="00204CE4"/>
    <w:rsid w:val="0020558F"/>
    <w:rsid w:val="002064BA"/>
    <w:rsid w:val="002068E8"/>
    <w:rsid w:val="0020690E"/>
    <w:rsid w:val="00206D26"/>
    <w:rsid w:val="00207414"/>
    <w:rsid w:val="00207529"/>
    <w:rsid w:val="0020758F"/>
    <w:rsid w:val="0020775C"/>
    <w:rsid w:val="00207C20"/>
    <w:rsid w:val="00207C74"/>
    <w:rsid w:val="00207E87"/>
    <w:rsid w:val="002101E7"/>
    <w:rsid w:val="0021036C"/>
    <w:rsid w:val="002107B4"/>
    <w:rsid w:val="00210C94"/>
    <w:rsid w:val="0021124F"/>
    <w:rsid w:val="002114B8"/>
    <w:rsid w:val="00211BCC"/>
    <w:rsid w:val="00211C80"/>
    <w:rsid w:val="002122D5"/>
    <w:rsid w:val="0021287D"/>
    <w:rsid w:val="002129AA"/>
    <w:rsid w:val="00212A06"/>
    <w:rsid w:val="0021326D"/>
    <w:rsid w:val="0021327E"/>
    <w:rsid w:val="002134EA"/>
    <w:rsid w:val="00213981"/>
    <w:rsid w:val="00213A55"/>
    <w:rsid w:val="00213B00"/>
    <w:rsid w:val="0021436A"/>
    <w:rsid w:val="0021444F"/>
    <w:rsid w:val="00214C3B"/>
    <w:rsid w:val="00215113"/>
    <w:rsid w:val="0021536E"/>
    <w:rsid w:val="00215757"/>
    <w:rsid w:val="0021576C"/>
    <w:rsid w:val="002157DA"/>
    <w:rsid w:val="00215968"/>
    <w:rsid w:val="002159D9"/>
    <w:rsid w:val="00215B15"/>
    <w:rsid w:val="00215D68"/>
    <w:rsid w:val="0021727B"/>
    <w:rsid w:val="002175A4"/>
    <w:rsid w:val="00217C8A"/>
    <w:rsid w:val="002201D6"/>
    <w:rsid w:val="00220455"/>
    <w:rsid w:val="00220490"/>
    <w:rsid w:val="002206C3"/>
    <w:rsid w:val="00220EAE"/>
    <w:rsid w:val="002212CB"/>
    <w:rsid w:val="002217EA"/>
    <w:rsid w:val="0022190E"/>
    <w:rsid w:val="00221C61"/>
    <w:rsid w:val="00221E05"/>
    <w:rsid w:val="00221EB8"/>
    <w:rsid w:val="00222309"/>
    <w:rsid w:val="002228B3"/>
    <w:rsid w:val="0022294F"/>
    <w:rsid w:val="00222A56"/>
    <w:rsid w:val="00222F3D"/>
    <w:rsid w:val="00223AEC"/>
    <w:rsid w:val="00223E67"/>
    <w:rsid w:val="00223F88"/>
    <w:rsid w:val="00224078"/>
    <w:rsid w:val="00224AF2"/>
    <w:rsid w:val="00224BB2"/>
    <w:rsid w:val="00224C82"/>
    <w:rsid w:val="00225220"/>
    <w:rsid w:val="002259AC"/>
    <w:rsid w:val="002259B0"/>
    <w:rsid w:val="00225BEF"/>
    <w:rsid w:val="00226049"/>
    <w:rsid w:val="00226161"/>
    <w:rsid w:val="00226626"/>
    <w:rsid w:val="00226B23"/>
    <w:rsid w:val="00226CD3"/>
    <w:rsid w:val="002270AF"/>
    <w:rsid w:val="0022736F"/>
    <w:rsid w:val="002273EE"/>
    <w:rsid w:val="002279AD"/>
    <w:rsid w:val="002304DC"/>
    <w:rsid w:val="00230601"/>
    <w:rsid w:val="00230AC8"/>
    <w:rsid w:val="00230BCE"/>
    <w:rsid w:val="00231198"/>
    <w:rsid w:val="0023144F"/>
    <w:rsid w:val="00232A6F"/>
    <w:rsid w:val="00232E5D"/>
    <w:rsid w:val="00233439"/>
    <w:rsid w:val="002334AF"/>
    <w:rsid w:val="0023377F"/>
    <w:rsid w:val="002338AE"/>
    <w:rsid w:val="00233949"/>
    <w:rsid w:val="00233A9D"/>
    <w:rsid w:val="00234038"/>
    <w:rsid w:val="002341D1"/>
    <w:rsid w:val="002342A2"/>
    <w:rsid w:val="002344AD"/>
    <w:rsid w:val="002349CB"/>
    <w:rsid w:val="00234C1A"/>
    <w:rsid w:val="00234C1F"/>
    <w:rsid w:val="00234F61"/>
    <w:rsid w:val="0023507C"/>
    <w:rsid w:val="002354A8"/>
    <w:rsid w:val="00236180"/>
    <w:rsid w:val="0023663C"/>
    <w:rsid w:val="002367A3"/>
    <w:rsid w:val="00236A35"/>
    <w:rsid w:val="00236AFF"/>
    <w:rsid w:val="0023725C"/>
    <w:rsid w:val="002372CE"/>
    <w:rsid w:val="00237A16"/>
    <w:rsid w:val="002400B6"/>
    <w:rsid w:val="002400F8"/>
    <w:rsid w:val="002401B2"/>
    <w:rsid w:val="002405FC"/>
    <w:rsid w:val="00240703"/>
    <w:rsid w:val="00240712"/>
    <w:rsid w:val="00240A5C"/>
    <w:rsid w:val="00240AB3"/>
    <w:rsid w:val="00240AB7"/>
    <w:rsid w:val="00240BD8"/>
    <w:rsid w:val="00241248"/>
    <w:rsid w:val="0024194A"/>
    <w:rsid w:val="002419A8"/>
    <w:rsid w:val="00241B26"/>
    <w:rsid w:val="00241EC1"/>
    <w:rsid w:val="002420EA"/>
    <w:rsid w:val="00242563"/>
    <w:rsid w:val="002425B2"/>
    <w:rsid w:val="00242D92"/>
    <w:rsid w:val="00242F88"/>
    <w:rsid w:val="0024325B"/>
    <w:rsid w:val="00243648"/>
    <w:rsid w:val="00243796"/>
    <w:rsid w:val="002438AF"/>
    <w:rsid w:val="00243921"/>
    <w:rsid w:val="002439D1"/>
    <w:rsid w:val="00244058"/>
    <w:rsid w:val="00244218"/>
    <w:rsid w:val="00244E4A"/>
    <w:rsid w:val="002451F8"/>
    <w:rsid w:val="0024539C"/>
    <w:rsid w:val="00245AE0"/>
    <w:rsid w:val="00245F6D"/>
    <w:rsid w:val="002464CE"/>
    <w:rsid w:val="0024652C"/>
    <w:rsid w:val="002467E8"/>
    <w:rsid w:val="00246AA5"/>
    <w:rsid w:val="0024775B"/>
    <w:rsid w:val="00250210"/>
    <w:rsid w:val="00250423"/>
    <w:rsid w:val="00250550"/>
    <w:rsid w:val="002506A1"/>
    <w:rsid w:val="00250971"/>
    <w:rsid w:val="0025105F"/>
    <w:rsid w:val="002510CF"/>
    <w:rsid w:val="0025164D"/>
    <w:rsid w:val="002518B7"/>
    <w:rsid w:val="00252647"/>
    <w:rsid w:val="002526C0"/>
    <w:rsid w:val="002532AF"/>
    <w:rsid w:val="002532FD"/>
    <w:rsid w:val="00253541"/>
    <w:rsid w:val="00253796"/>
    <w:rsid w:val="00253889"/>
    <w:rsid w:val="002539C6"/>
    <w:rsid w:val="0025486A"/>
    <w:rsid w:val="002550EA"/>
    <w:rsid w:val="00255198"/>
    <w:rsid w:val="0025598A"/>
    <w:rsid w:val="00255AE0"/>
    <w:rsid w:val="00255B5E"/>
    <w:rsid w:val="00255C1A"/>
    <w:rsid w:val="00255C8F"/>
    <w:rsid w:val="00255E59"/>
    <w:rsid w:val="00256A66"/>
    <w:rsid w:val="00256C95"/>
    <w:rsid w:val="0025705F"/>
    <w:rsid w:val="00257111"/>
    <w:rsid w:val="002601F2"/>
    <w:rsid w:val="0026099A"/>
    <w:rsid w:val="002609CE"/>
    <w:rsid w:val="00260D2A"/>
    <w:rsid w:val="00260D2E"/>
    <w:rsid w:val="00260F18"/>
    <w:rsid w:val="0026106C"/>
    <w:rsid w:val="002610A1"/>
    <w:rsid w:val="00261886"/>
    <w:rsid w:val="00262306"/>
    <w:rsid w:val="0026275B"/>
    <w:rsid w:val="00263417"/>
    <w:rsid w:val="0026349E"/>
    <w:rsid w:val="00264406"/>
    <w:rsid w:val="002645D7"/>
    <w:rsid w:val="00264901"/>
    <w:rsid w:val="00264A08"/>
    <w:rsid w:val="002655AF"/>
    <w:rsid w:val="00265C51"/>
    <w:rsid w:val="00265DDE"/>
    <w:rsid w:val="002662D6"/>
    <w:rsid w:val="0026642F"/>
    <w:rsid w:val="00266622"/>
    <w:rsid w:val="00266C43"/>
    <w:rsid w:val="00266E38"/>
    <w:rsid w:val="00267A79"/>
    <w:rsid w:val="00267C4F"/>
    <w:rsid w:val="00267E7D"/>
    <w:rsid w:val="002700E0"/>
    <w:rsid w:val="00270BB0"/>
    <w:rsid w:val="00270BBF"/>
    <w:rsid w:val="00270EE0"/>
    <w:rsid w:val="00270F83"/>
    <w:rsid w:val="00270FAA"/>
    <w:rsid w:val="0027124C"/>
    <w:rsid w:val="00271AEC"/>
    <w:rsid w:val="00271F9C"/>
    <w:rsid w:val="00272015"/>
    <w:rsid w:val="0027214C"/>
    <w:rsid w:val="002721AD"/>
    <w:rsid w:val="00272D23"/>
    <w:rsid w:val="00272F38"/>
    <w:rsid w:val="00273214"/>
    <w:rsid w:val="002732AD"/>
    <w:rsid w:val="00273435"/>
    <w:rsid w:val="0027358C"/>
    <w:rsid w:val="002735AC"/>
    <w:rsid w:val="002735E7"/>
    <w:rsid w:val="00273E73"/>
    <w:rsid w:val="00273FFD"/>
    <w:rsid w:val="0027449B"/>
    <w:rsid w:val="00274673"/>
    <w:rsid w:val="0027483D"/>
    <w:rsid w:val="00274EDA"/>
    <w:rsid w:val="00274EF6"/>
    <w:rsid w:val="00274F1A"/>
    <w:rsid w:val="00274F7D"/>
    <w:rsid w:val="00275F32"/>
    <w:rsid w:val="00276171"/>
    <w:rsid w:val="00276809"/>
    <w:rsid w:val="002768F3"/>
    <w:rsid w:val="00276960"/>
    <w:rsid w:val="00277095"/>
    <w:rsid w:val="0027761F"/>
    <w:rsid w:val="0027765C"/>
    <w:rsid w:val="002776D0"/>
    <w:rsid w:val="0028037C"/>
    <w:rsid w:val="0028057B"/>
    <w:rsid w:val="00280E10"/>
    <w:rsid w:val="00280FC6"/>
    <w:rsid w:val="002810D3"/>
    <w:rsid w:val="002816E5"/>
    <w:rsid w:val="00281913"/>
    <w:rsid w:val="0028195C"/>
    <w:rsid w:val="0028271C"/>
    <w:rsid w:val="00282B22"/>
    <w:rsid w:val="00282EC7"/>
    <w:rsid w:val="002832EB"/>
    <w:rsid w:val="00283AE4"/>
    <w:rsid w:val="0028406E"/>
    <w:rsid w:val="0028434A"/>
    <w:rsid w:val="00284A21"/>
    <w:rsid w:val="00284C8B"/>
    <w:rsid w:val="00284FE0"/>
    <w:rsid w:val="00285231"/>
    <w:rsid w:val="00285DF2"/>
    <w:rsid w:val="00286100"/>
    <w:rsid w:val="00286617"/>
    <w:rsid w:val="00286671"/>
    <w:rsid w:val="0028671D"/>
    <w:rsid w:val="002868B9"/>
    <w:rsid w:val="00286C12"/>
    <w:rsid w:val="00286EB0"/>
    <w:rsid w:val="00286FAA"/>
    <w:rsid w:val="00287186"/>
    <w:rsid w:val="00287556"/>
    <w:rsid w:val="002875AF"/>
    <w:rsid w:val="002876AB"/>
    <w:rsid w:val="00287773"/>
    <w:rsid w:val="00287D18"/>
    <w:rsid w:val="0029013B"/>
    <w:rsid w:val="00290278"/>
    <w:rsid w:val="002907F9"/>
    <w:rsid w:val="00290B77"/>
    <w:rsid w:val="0029102F"/>
    <w:rsid w:val="002915D0"/>
    <w:rsid w:val="00291755"/>
    <w:rsid w:val="002917DD"/>
    <w:rsid w:val="00291851"/>
    <w:rsid w:val="00291C5D"/>
    <w:rsid w:val="00291E35"/>
    <w:rsid w:val="00291E50"/>
    <w:rsid w:val="00292435"/>
    <w:rsid w:val="00292A15"/>
    <w:rsid w:val="00292CE5"/>
    <w:rsid w:val="00293041"/>
    <w:rsid w:val="0029318F"/>
    <w:rsid w:val="0029375E"/>
    <w:rsid w:val="00293DA3"/>
    <w:rsid w:val="00294959"/>
    <w:rsid w:val="00294C8E"/>
    <w:rsid w:val="00294C9C"/>
    <w:rsid w:val="00294F57"/>
    <w:rsid w:val="00295560"/>
    <w:rsid w:val="002965EB"/>
    <w:rsid w:val="00297041"/>
    <w:rsid w:val="002975B1"/>
    <w:rsid w:val="00297BB1"/>
    <w:rsid w:val="00297BD7"/>
    <w:rsid w:val="00297D70"/>
    <w:rsid w:val="00297E21"/>
    <w:rsid w:val="00297ED1"/>
    <w:rsid w:val="00297F58"/>
    <w:rsid w:val="002A0BB7"/>
    <w:rsid w:val="002A13F8"/>
    <w:rsid w:val="002A1533"/>
    <w:rsid w:val="002A1618"/>
    <w:rsid w:val="002A2234"/>
    <w:rsid w:val="002A231A"/>
    <w:rsid w:val="002A2685"/>
    <w:rsid w:val="002A27C5"/>
    <w:rsid w:val="002A2B4D"/>
    <w:rsid w:val="002A2D02"/>
    <w:rsid w:val="002A3847"/>
    <w:rsid w:val="002A3B1F"/>
    <w:rsid w:val="002A447F"/>
    <w:rsid w:val="002A44A7"/>
    <w:rsid w:val="002A4A02"/>
    <w:rsid w:val="002A5114"/>
    <w:rsid w:val="002A56AF"/>
    <w:rsid w:val="002A57F2"/>
    <w:rsid w:val="002A5898"/>
    <w:rsid w:val="002A5B7F"/>
    <w:rsid w:val="002A63C6"/>
    <w:rsid w:val="002A6930"/>
    <w:rsid w:val="002A6A02"/>
    <w:rsid w:val="002A6CA9"/>
    <w:rsid w:val="002A76F7"/>
    <w:rsid w:val="002A7A1C"/>
    <w:rsid w:val="002A7BA5"/>
    <w:rsid w:val="002B037C"/>
    <w:rsid w:val="002B0462"/>
    <w:rsid w:val="002B064E"/>
    <w:rsid w:val="002B0856"/>
    <w:rsid w:val="002B0A29"/>
    <w:rsid w:val="002B0B04"/>
    <w:rsid w:val="002B0B0E"/>
    <w:rsid w:val="002B0F61"/>
    <w:rsid w:val="002B1745"/>
    <w:rsid w:val="002B2458"/>
    <w:rsid w:val="002B26C0"/>
    <w:rsid w:val="002B2AE8"/>
    <w:rsid w:val="002B3308"/>
    <w:rsid w:val="002B35E0"/>
    <w:rsid w:val="002B3686"/>
    <w:rsid w:val="002B37B3"/>
    <w:rsid w:val="002B39A2"/>
    <w:rsid w:val="002B40E5"/>
    <w:rsid w:val="002B42E1"/>
    <w:rsid w:val="002B455C"/>
    <w:rsid w:val="002B473C"/>
    <w:rsid w:val="002B4D9F"/>
    <w:rsid w:val="002B4EF5"/>
    <w:rsid w:val="002B4F7C"/>
    <w:rsid w:val="002B4F83"/>
    <w:rsid w:val="002B5474"/>
    <w:rsid w:val="002B5C5C"/>
    <w:rsid w:val="002B5E08"/>
    <w:rsid w:val="002B5E63"/>
    <w:rsid w:val="002B6144"/>
    <w:rsid w:val="002B70E1"/>
    <w:rsid w:val="002B744B"/>
    <w:rsid w:val="002B757E"/>
    <w:rsid w:val="002B77AC"/>
    <w:rsid w:val="002C00A3"/>
    <w:rsid w:val="002C0140"/>
    <w:rsid w:val="002C03EB"/>
    <w:rsid w:val="002C058E"/>
    <w:rsid w:val="002C165F"/>
    <w:rsid w:val="002C16FC"/>
    <w:rsid w:val="002C1FBA"/>
    <w:rsid w:val="002C24C6"/>
    <w:rsid w:val="002C28E0"/>
    <w:rsid w:val="002C2E11"/>
    <w:rsid w:val="002C3049"/>
    <w:rsid w:val="002C32F9"/>
    <w:rsid w:val="002C35D9"/>
    <w:rsid w:val="002C3756"/>
    <w:rsid w:val="002C3819"/>
    <w:rsid w:val="002C4296"/>
    <w:rsid w:val="002C439F"/>
    <w:rsid w:val="002C4573"/>
    <w:rsid w:val="002C4603"/>
    <w:rsid w:val="002C4937"/>
    <w:rsid w:val="002C4C18"/>
    <w:rsid w:val="002C5027"/>
    <w:rsid w:val="002C56BB"/>
    <w:rsid w:val="002C589E"/>
    <w:rsid w:val="002C5E2F"/>
    <w:rsid w:val="002C63A4"/>
    <w:rsid w:val="002C6608"/>
    <w:rsid w:val="002C6B32"/>
    <w:rsid w:val="002C7960"/>
    <w:rsid w:val="002C7DF7"/>
    <w:rsid w:val="002D00C2"/>
    <w:rsid w:val="002D042B"/>
    <w:rsid w:val="002D07E9"/>
    <w:rsid w:val="002D0877"/>
    <w:rsid w:val="002D10D7"/>
    <w:rsid w:val="002D1677"/>
    <w:rsid w:val="002D1886"/>
    <w:rsid w:val="002D1D76"/>
    <w:rsid w:val="002D1E91"/>
    <w:rsid w:val="002D3300"/>
    <w:rsid w:val="002D350F"/>
    <w:rsid w:val="002D3889"/>
    <w:rsid w:val="002D3FD6"/>
    <w:rsid w:val="002D421C"/>
    <w:rsid w:val="002D495C"/>
    <w:rsid w:val="002D4C04"/>
    <w:rsid w:val="002D4DEA"/>
    <w:rsid w:val="002D4E97"/>
    <w:rsid w:val="002D55F4"/>
    <w:rsid w:val="002D5ABE"/>
    <w:rsid w:val="002D5FFF"/>
    <w:rsid w:val="002D64C9"/>
    <w:rsid w:val="002D69BB"/>
    <w:rsid w:val="002D6BBF"/>
    <w:rsid w:val="002D6F4F"/>
    <w:rsid w:val="002D70C1"/>
    <w:rsid w:val="002D7384"/>
    <w:rsid w:val="002D78C6"/>
    <w:rsid w:val="002D7A75"/>
    <w:rsid w:val="002D7D7C"/>
    <w:rsid w:val="002D7E8F"/>
    <w:rsid w:val="002D7FA1"/>
    <w:rsid w:val="002E01B6"/>
    <w:rsid w:val="002E0583"/>
    <w:rsid w:val="002E0EDB"/>
    <w:rsid w:val="002E0F0D"/>
    <w:rsid w:val="002E0F37"/>
    <w:rsid w:val="002E1034"/>
    <w:rsid w:val="002E2A8B"/>
    <w:rsid w:val="002E2CF1"/>
    <w:rsid w:val="002E3296"/>
    <w:rsid w:val="002E3315"/>
    <w:rsid w:val="002E351C"/>
    <w:rsid w:val="002E3E6E"/>
    <w:rsid w:val="002E409F"/>
    <w:rsid w:val="002E43BE"/>
    <w:rsid w:val="002E46DA"/>
    <w:rsid w:val="002E494F"/>
    <w:rsid w:val="002E5FA9"/>
    <w:rsid w:val="002E5FE0"/>
    <w:rsid w:val="002E60CD"/>
    <w:rsid w:val="002E6263"/>
    <w:rsid w:val="002E654A"/>
    <w:rsid w:val="002E68E2"/>
    <w:rsid w:val="002E6E25"/>
    <w:rsid w:val="002E7231"/>
    <w:rsid w:val="002E7598"/>
    <w:rsid w:val="002E7688"/>
    <w:rsid w:val="002E7785"/>
    <w:rsid w:val="002E7962"/>
    <w:rsid w:val="002E7E9A"/>
    <w:rsid w:val="002E7F14"/>
    <w:rsid w:val="002F04C6"/>
    <w:rsid w:val="002F08C6"/>
    <w:rsid w:val="002F0CAB"/>
    <w:rsid w:val="002F182A"/>
    <w:rsid w:val="002F1CCE"/>
    <w:rsid w:val="002F2186"/>
    <w:rsid w:val="002F2370"/>
    <w:rsid w:val="002F2437"/>
    <w:rsid w:val="002F2E4B"/>
    <w:rsid w:val="002F33D8"/>
    <w:rsid w:val="002F3573"/>
    <w:rsid w:val="002F3A14"/>
    <w:rsid w:val="002F40B8"/>
    <w:rsid w:val="002F5730"/>
    <w:rsid w:val="002F5ABD"/>
    <w:rsid w:val="002F5C81"/>
    <w:rsid w:val="002F5FDD"/>
    <w:rsid w:val="002F6148"/>
    <w:rsid w:val="002F67B5"/>
    <w:rsid w:val="002F67B6"/>
    <w:rsid w:val="002F6A5B"/>
    <w:rsid w:val="002F6F79"/>
    <w:rsid w:val="002F70A4"/>
    <w:rsid w:val="002F7166"/>
    <w:rsid w:val="002F7969"/>
    <w:rsid w:val="002F7A2A"/>
    <w:rsid w:val="002F7A33"/>
    <w:rsid w:val="0030031F"/>
    <w:rsid w:val="00300725"/>
    <w:rsid w:val="003010D9"/>
    <w:rsid w:val="00301742"/>
    <w:rsid w:val="00301746"/>
    <w:rsid w:val="00301BDD"/>
    <w:rsid w:val="00301C87"/>
    <w:rsid w:val="003021AC"/>
    <w:rsid w:val="0030223B"/>
    <w:rsid w:val="00302836"/>
    <w:rsid w:val="00302B30"/>
    <w:rsid w:val="00302D9A"/>
    <w:rsid w:val="0030358D"/>
    <w:rsid w:val="003038F6"/>
    <w:rsid w:val="00303B6F"/>
    <w:rsid w:val="00303D8D"/>
    <w:rsid w:val="003040A8"/>
    <w:rsid w:val="003040BD"/>
    <w:rsid w:val="0030436A"/>
    <w:rsid w:val="0030490B"/>
    <w:rsid w:val="00304A0E"/>
    <w:rsid w:val="00304BC6"/>
    <w:rsid w:val="00304D2A"/>
    <w:rsid w:val="00304FBA"/>
    <w:rsid w:val="00304FFC"/>
    <w:rsid w:val="00305B63"/>
    <w:rsid w:val="00306216"/>
    <w:rsid w:val="0030640F"/>
    <w:rsid w:val="00306687"/>
    <w:rsid w:val="0030677F"/>
    <w:rsid w:val="003068BF"/>
    <w:rsid w:val="00306928"/>
    <w:rsid w:val="00306EFD"/>
    <w:rsid w:val="00307055"/>
    <w:rsid w:val="00307073"/>
    <w:rsid w:val="00307213"/>
    <w:rsid w:val="00307238"/>
    <w:rsid w:val="00307326"/>
    <w:rsid w:val="00307FB0"/>
    <w:rsid w:val="00310257"/>
    <w:rsid w:val="0031041C"/>
    <w:rsid w:val="003104DC"/>
    <w:rsid w:val="003106AF"/>
    <w:rsid w:val="003108D2"/>
    <w:rsid w:val="00310AFB"/>
    <w:rsid w:val="00310E12"/>
    <w:rsid w:val="00310E51"/>
    <w:rsid w:val="0031110E"/>
    <w:rsid w:val="00311822"/>
    <w:rsid w:val="00311A1B"/>
    <w:rsid w:val="00311D2B"/>
    <w:rsid w:val="00311E36"/>
    <w:rsid w:val="00311EC6"/>
    <w:rsid w:val="00312251"/>
    <w:rsid w:val="003124DF"/>
    <w:rsid w:val="00312787"/>
    <w:rsid w:val="003129E8"/>
    <w:rsid w:val="00312D54"/>
    <w:rsid w:val="00312E24"/>
    <w:rsid w:val="00312E37"/>
    <w:rsid w:val="00312FC5"/>
    <w:rsid w:val="00313103"/>
    <w:rsid w:val="00313335"/>
    <w:rsid w:val="00313761"/>
    <w:rsid w:val="00313A39"/>
    <w:rsid w:val="00313ACC"/>
    <w:rsid w:val="00313DD4"/>
    <w:rsid w:val="003146FF"/>
    <w:rsid w:val="00314925"/>
    <w:rsid w:val="00314CB2"/>
    <w:rsid w:val="003156C6"/>
    <w:rsid w:val="003159B5"/>
    <w:rsid w:val="00315ACA"/>
    <w:rsid w:val="00315CC8"/>
    <w:rsid w:val="00315D67"/>
    <w:rsid w:val="00316FA3"/>
    <w:rsid w:val="00317030"/>
    <w:rsid w:val="00317513"/>
    <w:rsid w:val="003177CF"/>
    <w:rsid w:val="003178F2"/>
    <w:rsid w:val="00320000"/>
    <w:rsid w:val="003200ED"/>
    <w:rsid w:val="00320A2A"/>
    <w:rsid w:val="00320B26"/>
    <w:rsid w:val="00320F09"/>
    <w:rsid w:val="00320F7E"/>
    <w:rsid w:val="0032124B"/>
    <w:rsid w:val="00321497"/>
    <w:rsid w:val="00321599"/>
    <w:rsid w:val="00321715"/>
    <w:rsid w:val="0032176E"/>
    <w:rsid w:val="00322D8F"/>
    <w:rsid w:val="00322F23"/>
    <w:rsid w:val="00322FA2"/>
    <w:rsid w:val="0032311E"/>
    <w:rsid w:val="003235EE"/>
    <w:rsid w:val="00323B73"/>
    <w:rsid w:val="00324055"/>
    <w:rsid w:val="00324568"/>
    <w:rsid w:val="00324ADF"/>
    <w:rsid w:val="00324CCB"/>
    <w:rsid w:val="00325202"/>
    <w:rsid w:val="00325463"/>
    <w:rsid w:val="003254DA"/>
    <w:rsid w:val="00325B75"/>
    <w:rsid w:val="00325C89"/>
    <w:rsid w:val="00325D30"/>
    <w:rsid w:val="003260AD"/>
    <w:rsid w:val="00326306"/>
    <w:rsid w:val="00326351"/>
    <w:rsid w:val="0032658F"/>
    <w:rsid w:val="003266C9"/>
    <w:rsid w:val="003268A8"/>
    <w:rsid w:val="00326BAE"/>
    <w:rsid w:val="00326FFA"/>
    <w:rsid w:val="00327035"/>
    <w:rsid w:val="00327510"/>
    <w:rsid w:val="00327574"/>
    <w:rsid w:val="003276A0"/>
    <w:rsid w:val="0032776B"/>
    <w:rsid w:val="0032791F"/>
    <w:rsid w:val="00327C2B"/>
    <w:rsid w:val="00327E5B"/>
    <w:rsid w:val="0033094C"/>
    <w:rsid w:val="00330EA8"/>
    <w:rsid w:val="00330F7B"/>
    <w:rsid w:val="00331012"/>
    <w:rsid w:val="00331619"/>
    <w:rsid w:val="00331639"/>
    <w:rsid w:val="0033195A"/>
    <w:rsid w:val="00331ADD"/>
    <w:rsid w:val="00332460"/>
    <w:rsid w:val="003325E6"/>
    <w:rsid w:val="003327FF"/>
    <w:rsid w:val="00333484"/>
    <w:rsid w:val="00333744"/>
    <w:rsid w:val="00333B4C"/>
    <w:rsid w:val="00334050"/>
    <w:rsid w:val="00334396"/>
    <w:rsid w:val="00334D0A"/>
    <w:rsid w:val="00335F73"/>
    <w:rsid w:val="0033682B"/>
    <w:rsid w:val="003370AA"/>
    <w:rsid w:val="0033781D"/>
    <w:rsid w:val="0033791A"/>
    <w:rsid w:val="00337C59"/>
    <w:rsid w:val="00337C70"/>
    <w:rsid w:val="00337CB0"/>
    <w:rsid w:val="00337EB0"/>
    <w:rsid w:val="00340488"/>
    <w:rsid w:val="00340D71"/>
    <w:rsid w:val="00340E38"/>
    <w:rsid w:val="00341092"/>
    <w:rsid w:val="00341431"/>
    <w:rsid w:val="00341454"/>
    <w:rsid w:val="003416E4"/>
    <w:rsid w:val="00341754"/>
    <w:rsid w:val="003417A7"/>
    <w:rsid w:val="0034190E"/>
    <w:rsid w:val="00341A45"/>
    <w:rsid w:val="00342981"/>
    <w:rsid w:val="00343126"/>
    <w:rsid w:val="00343666"/>
    <w:rsid w:val="003437B4"/>
    <w:rsid w:val="00343B61"/>
    <w:rsid w:val="00343DE3"/>
    <w:rsid w:val="003440F4"/>
    <w:rsid w:val="00344165"/>
    <w:rsid w:val="003441F8"/>
    <w:rsid w:val="0034436B"/>
    <w:rsid w:val="0034495A"/>
    <w:rsid w:val="00344B53"/>
    <w:rsid w:val="00344C39"/>
    <w:rsid w:val="00344CA6"/>
    <w:rsid w:val="00344F4F"/>
    <w:rsid w:val="00344F60"/>
    <w:rsid w:val="0034515C"/>
    <w:rsid w:val="0034533D"/>
    <w:rsid w:val="003455F4"/>
    <w:rsid w:val="00345849"/>
    <w:rsid w:val="003463C0"/>
    <w:rsid w:val="003464F1"/>
    <w:rsid w:val="00346771"/>
    <w:rsid w:val="00346B69"/>
    <w:rsid w:val="00346BAD"/>
    <w:rsid w:val="00346D7B"/>
    <w:rsid w:val="00346DCB"/>
    <w:rsid w:val="003472FA"/>
    <w:rsid w:val="003473B2"/>
    <w:rsid w:val="0034757D"/>
    <w:rsid w:val="003501A3"/>
    <w:rsid w:val="00350205"/>
    <w:rsid w:val="00350428"/>
    <w:rsid w:val="003506A8"/>
    <w:rsid w:val="00350862"/>
    <w:rsid w:val="00350981"/>
    <w:rsid w:val="00350E84"/>
    <w:rsid w:val="0035122F"/>
    <w:rsid w:val="003516A1"/>
    <w:rsid w:val="00351862"/>
    <w:rsid w:val="00351F9B"/>
    <w:rsid w:val="0035208E"/>
    <w:rsid w:val="003525BF"/>
    <w:rsid w:val="003528C8"/>
    <w:rsid w:val="00352D38"/>
    <w:rsid w:val="00353203"/>
    <w:rsid w:val="00353430"/>
    <w:rsid w:val="00353A92"/>
    <w:rsid w:val="00353DF8"/>
    <w:rsid w:val="0035458A"/>
    <w:rsid w:val="003549E4"/>
    <w:rsid w:val="00354AD0"/>
    <w:rsid w:val="00354F1C"/>
    <w:rsid w:val="00355951"/>
    <w:rsid w:val="00355973"/>
    <w:rsid w:val="00356251"/>
    <w:rsid w:val="00356586"/>
    <w:rsid w:val="003565C0"/>
    <w:rsid w:val="0035661D"/>
    <w:rsid w:val="003579EF"/>
    <w:rsid w:val="00357C3E"/>
    <w:rsid w:val="00360335"/>
    <w:rsid w:val="003613F3"/>
    <w:rsid w:val="003617C7"/>
    <w:rsid w:val="003619B2"/>
    <w:rsid w:val="00361DC8"/>
    <w:rsid w:val="003627AA"/>
    <w:rsid w:val="00362EE0"/>
    <w:rsid w:val="00362F12"/>
    <w:rsid w:val="003638DD"/>
    <w:rsid w:val="00363956"/>
    <w:rsid w:val="00364081"/>
    <w:rsid w:val="00364218"/>
    <w:rsid w:val="003642E0"/>
    <w:rsid w:val="00364729"/>
    <w:rsid w:val="00364CFC"/>
    <w:rsid w:val="0036526C"/>
    <w:rsid w:val="003653A8"/>
    <w:rsid w:val="003657B1"/>
    <w:rsid w:val="00365E52"/>
    <w:rsid w:val="00366306"/>
    <w:rsid w:val="00366428"/>
    <w:rsid w:val="003668FB"/>
    <w:rsid w:val="00366B76"/>
    <w:rsid w:val="00366C29"/>
    <w:rsid w:val="003679C8"/>
    <w:rsid w:val="00367B29"/>
    <w:rsid w:val="003706A7"/>
    <w:rsid w:val="00371E0E"/>
    <w:rsid w:val="0037248A"/>
    <w:rsid w:val="00372499"/>
    <w:rsid w:val="00372536"/>
    <w:rsid w:val="003730B7"/>
    <w:rsid w:val="0037334E"/>
    <w:rsid w:val="0037352F"/>
    <w:rsid w:val="0037360E"/>
    <w:rsid w:val="00373761"/>
    <w:rsid w:val="00373870"/>
    <w:rsid w:val="00373B7F"/>
    <w:rsid w:val="00374233"/>
    <w:rsid w:val="00374533"/>
    <w:rsid w:val="00374DA6"/>
    <w:rsid w:val="0037509B"/>
    <w:rsid w:val="0037559B"/>
    <w:rsid w:val="0037585C"/>
    <w:rsid w:val="00375CB4"/>
    <w:rsid w:val="00375E40"/>
    <w:rsid w:val="00375F46"/>
    <w:rsid w:val="00376606"/>
    <w:rsid w:val="00376652"/>
    <w:rsid w:val="00376D75"/>
    <w:rsid w:val="0037745E"/>
    <w:rsid w:val="00377CE9"/>
    <w:rsid w:val="00377D8B"/>
    <w:rsid w:val="0038097A"/>
    <w:rsid w:val="00380D84"/>
    <w:rsid w:val="0038166F"/>
    <w:rsid w:val="00381D29"/>
    <w:rsid w:val="00381E7A"/>
    <w:rsid w:val="00381FC1"/>
    <w:rsid w:val="00382079"/>
    <w:rsid w:val="00382566"/>
    <w:rsid w:val="0038288F"/>
    <w:rsid w:val="00382A84"/>
    <w:rsid w:val="00382C00"/>
    <w:rsid w:val="00383011"/>
    <w:rsid w:val="00383140"/>
    <w:rsid w:val="0038355B"/>
    <w:rsid w:val="00383708"/>
    <w:rsid w:val="00384815"/>
    <w:rsid w:val="00384902"/>
    <w:rsid w:val="00384EA5"/>
    <w:rsid w:val="003852BC"/>
    <w:rsid w:val="003853A1"/>
    <w:rsid w:val="003855DD"/>
    <w:rsid w:val="00385BDD"/>
    <w:rsid w:val="00385CFC"/>
    <w:rsid w:val="0038610B"/>
    <w:rsid w:val="00387012"/>
    <w:rsid w:val="003879DA"/>
    <w:rsid w:val="00387C3B"/>
    <w:rsid w:val="00390062"/>
    <w:rsid w:val="003901C0"/>
    <w:rsid w:val="003905DA"/>
    <w:rsid w:val="003905F4"/>
    <w:rsid w:val="00390F2E"/>
    <w:rsid w:val="00391333"/>
    <w:rsid w:val="003913E5"/>
    <w:rsid w:val="00392978"/>
    <w:rsid w:val="00392B23"/>
    <w:rsid w:val="00392BD9"/>
    <w:rsid w:val="00393070"/>
    <w:rsid w:val="00393343"/>
    <w:rsid w:val="0039343A"/>
    <w:rsid w:val="00393A18"/>
    <w:rsid w:val="00393C06"/>
    <w:rsid w:val="00393D5D"/>
    <w:rsid w:val="00393DEA"/>
    <w:rsid w:val="00394E0A"/>
    <w:rsid w:val="00395553"/>
    <w:rsid w:val="003958C0"/>
    <w:rsid w:val="00396510"/>
    <w:rsid w:val="00396540"/>
    <w:rsid w:val="00396830"/>
    <w:rsid w:val="00396A44"/>
    <w:rsid w:val="00396DDB"/>
    <w:rsid w:val="00396E5D"/>
    <w:rsid w:val="00397298"/>
    <w:rsid w:val="00397438"/>
    <w:rsid w:val="00397528"/>
    <w:rsid w:val="00397855"/>
    <w:rsid w:val="003A0439"/>
    <w:rsid w:val="003A0ABA"/>
    <w:rsid w:val="003A0EF4"/>
    <w:rsid w:val="003A10FB"/>
    <w:rsid w:val="003A1392"/>
    <w:rsid w:val="003A1435"/>
    <w:rsid w:val="003A15F7"/>
    <w:rsid w:val="003A20B0"/>
    <w:rsid w:val="003A2465"/>
    <w:rsid w:val="003A2785"/>
    <w:rsid w:val="003A2A7A"/>
    <w:rsid w:val="003A2CEE"/>
    <w:rsid w:val="003A2FD0"/>
    <w:rsid w:val="003A3AB8"/>
    <w:rsid w:val="003A4876"/>
    <w:rsid w:val="003A48BC"/>
    <w:rsid w:val="003A5369"/>
    <w:rsid w:val="003A5D8A"/>
    <w:rsid w:val="003A6065"/>
    <w:rsid w:val="003A649C"/>
    <w:rsid w:val="003A66CD"/>
    <w:rsid w:val="003A6766"/>
    <w:rsid w:val="003A699A"/>
    <w:rsid w:val="003A6CC3"/>
    <w:rsid w:val="003A6E22"/>
    <w:rsid w:val="003A75AE"/>
    <w:rsid w:val="003A76F5"/>
    <w:rsid w:val="003A7E7C"/>
    <w:rsid w:val="003A7EF0"/>
    <w:rsid w:val="003B0BE2"/>
    <w:rsid w:val="003B0CA7"/>
    <w:rsid w:val="003B12CD"/>
    <w:rsid w:val="003B1554"/>
    <w:rsid w:val="003B188C"/>
    <w:rsid w:val="003B1C57"/>
    <w:rsid w:val="003B1D6B"/>
    <w:rsid w:val="003B299F"/>
    <w:rsid w:val="003B2BEC"/>
    <w:rsid w:val="003B37C3"/>
    <w:rsid w:val="003B3809"/>
    <w:rsid w:val="003B3852"/>
    <w:rsid w:val="003B392C"/>
    <w:rsid w:val="003B3B75"/>
    <w:rsid w:val="003B3D09"/>
    <w:rsid w:val="003B4224"/>
    <w:rsid w:val="003B50D2"/>
    <w:rsid w:val="003B5104"/>
    <w:rsid w:val="003B51B8"/>
    <w:rsid w:val="003B56A5"/>
    <w:rsid w:val="003B5767"/>
    <w:rsid w:val="003B6581"/>
    <w:rsid w:val="003B6611"/>
    <w:rsid w:val="003B7031"/>
    <w:rsid w:val="003B73CD"/>
    <w:rsid w:val="003B78FE"/>
    <w:rsid w:val="003B7BE9"/>
    <w:rsid w:val="003B7C9E"/>
    <w:rsid w:val="003B7E78"/>
    <w:rsid w:val="003C0C5E"/>
    <w:rsid w:val="003C13BF"/>
    <w:rsid w:val="003C143B"/>
    <w:rsid w:val="003C18B0"/>
    <w:rsid w:val="003C18DE"/>
    <w:rsid w:val="003C1915"/>
    <w:rsid w:val="003C1AD4"/>
    <w:rsid w:val="003C1B11"/>
    <w:rsid w:val="003C2353"/>
    <w:rsid w:val="003C25C5"/>
    <w:rsid w:val="003C273F"/>
    <w:rsid w:val="003C27E8"/>
    <w:rsid w:val="003C2B49"/>
    <w:rsid w:val="003C30A8"/>
    <w:rsid w:val="003C30C0"/>
    <w:rsid w:val="003C30FC"/>
    <w:rsid w:val="003C3236"/>
    <w:rsid w:val="003C374D"/>
    <w:rsid w:val="003C3A74"/>
    <w:rsid w:val="003C3E97"/>
    <w:rsid w:val="003C3EC1"/>
    <w:rsid w:val="003C3F54"/>
    <w:rsid w:val="003C463C"/>
    <w:rsid w:val="003C4C4B"/>
    <w:rsid w:val="003C5D1C"/>
    <w:rsid w:val="003C5E3D"/>
    <w:rsid w:val="003C6E8F"/>
    <w:rsid w:val="003C6F92"/>
    <w:rsid w:val="003C705B"/>
    <w:rsid w:val="003C7196"/>
    <w:rsid w:val="003C7677"/>
    <w:rsid w:val="003C7694"/>
    <w:rsid w:val="003C7863"/>
    <w:rsid w:val="003C794A"/>
    <w:rsid w:val="003C79E4"/>
    <w:rsid w:val="003D049E"/>
    <w:rsid w:val="003D0898"/>
    <w:rsid w:val="003D08E1"/>
    <w:rsid w:val="003D093E"/>
    <w:rsid w:val="003D0BB1"/>
    <w:rsid w:val="003D0BF8"/>
    <w:rsid w:val="003D123D"/>
    <w:rsid w:val="003D12BA"/>
    <w:rsid w:val="003D151B"/>
    <w:rsid w:val="003D17B3"/>
    <w:rsid w:val="003D1C22"/>
    <w:rsid w:val="003D271B"/>
    <w:rsid w:val="003D27B2"/>
    <w:rsid w:val="003D2A9B"/>
    <w:rsid w:val="003D2AAC"/>
    <w:rsid w:val="003D2BED"/>
    <w:rsid w:val="003D3357"/>
    <w:rsid w:val="003D362D"/>
    <w:rsid w:val="003D3B51"/>
    <w:rsid w:val="003D3B6C"/>
    <w:rsid w:val="003D4290"/>
    <w:rsid w:val="003D4547"/>
    <w:rsid w:val="003D5D8B"/>
    <w:rsid w:val="003D615C"/>
    <w:rsid w:val="003D6A41"/>
    <w:rsid w:val="003D6B63"/>
    <w:rsid w:val="003D6BA4"/>
    <w:rsid w:val="003D75FA"/>
    <w:rsid w:val="003D7BC7"/>
    <w:rsid w:val="003E003E"/>
    <w:rsid w:val="003E01C5"/>
    <w:rsid w:val="003E0CC4"/>
    <w:rsid w:val="003E0D6C"/>
    <w:rsid w:val="003E1E01"/>
    <w:rsid w:val="003E2152"/>
    <w:rsid w:val="003E2470"/>
    <w:rsid w:val="003E24D3"/>
    <w:rsid w:val="003E2512"/>
    <w:rsid w:val="003E2B7B"/>
    <w:rsid w:val="003E2C40"/>
    <w:rsid w:val="003E2CD0"/>
    <w:rsid w:val="003E33A6"/>
    <w:rsid w:val="003E33FF"/>
    <w:rsid w:val="003E3A7F"/>
    <w:rsid w:val="003E3B61"/>
    <w:rsid w:val="003E3BE5"/>
    <w:rsid w:val="003E3C43"/>
    <w:rsid w:val="003E3C72"/>
    <w:rsid w:val="003E3C90"/>
    <w:rsid w:val="003E3F0E"/>
    <w:rsid w:val="003E424C"/>
    <w:rsid w:val="003E445B"/>
    <w:rsid w:val="003E495C"/>
    <w:rsid w:val="003E5560"/>
    <w:rsid w:val="003E571C"/>
    <w:rsid w:val="003E602B"/>
    <w:rsid w:val="003E6497"/>
    <w:rsid w:val="003E660E"/>
    <w:rsid w:val="003E6E86"/>
    <w:rsid w:val="003E6F42"/>
    <w:rsid w:val="003E7284"/>
    <w:rsid w:val="003E754E"/>
    <w:rsid w:val="003F06E0"/>
    <w:rsid w:val="003F071E"/>
    <w:rsid w:val="003F0805"/>
    <w:rsid w:val="003F1402"/>
    <w:rsid w:val="003F14B0"/>
    <w:rsid w:val="003F177E"/>
    <w:rsid w:val="003F2925"/>
    <w:rsid w:val="003F2C4E"/>
    <w:rsid w:val="003F2D7B"/>
    <w:rsid w:val="003F2DC4"/>
    <w:rsid w:val="003F41B9"/>
    <w:rsid w:val="003F47FC"/>
    <w:rsid w:val="003F4D3C"/>
    <w:rsid w:val="003F507A"/>
    <w:rsid w:val="003F507E"/>
    <w:rsid w:val="003F5130"/>
    <w:rsid w:val="003F551F"/>
    <w:rsid w:val="003F57F6"/>
    <w:rsid w:val="003F5A3E"/>
    <w:rsid w:val="003F5A88"/>
    <w:rsid w:val="003F5ABA"/>
    <w:rsid w:val="003F5B4C"/>
    <w:rsid w:val="003F61D6"/>
    <w:rsid w:val="003F6407"/>
    <w:rsid w:val="003F7105"/>
    <w:rsid w:val="003F72D3"/>
    <w:rsid w:val="003F732A"/>
    <w:rsid w:val="003F757B"/>
    <w:rsid w:val="003F791B"/>
    <w:rsid w:val="003F7CCB"/>
    <w:rsid w:val="003F7E6F"/>
    <w:rsid w:val="004010F3"/>
    <w:rsid w:val="004017D2"/>
    <w:rsid w:val="00402497"/>
    <w:rsid w:val="0040297E"/>
    <w:rsid w:val="004030ED"/>
    <w:rsid w:val="004038D8"/>
    <w:rsid w:val="00404626"/>
    <w:rsid w:val="00404969"/>
    <w:rsid w:val="00404FED"/>
    <w:rsid w:val="00405780"/>
    <w:rsid w:val="004058CE"/>
    <w:rsid w:val="004058DD"/>
    <w:rsid w:val="004059BD"/>
    <w:rsid w:val="00406236"/>
    <w:rsid w:val="00406DB0"/>
    <w:rsid w:val="00406F04"/>
    <w:rsid w:val="00407164"/>
    <w:rsid w:val="004073E1"/>
    <w:rsid w:val="0040792D"/>
    <w:rsid w:val="00407D6C"/>
    <w:rsid w:val="00407F4B"/>
    <w:rsid w:val="004100EC"/>
    <w:rsid w:val="00410DBF"/>
    <w:rsid w:val="00410E14"/>
    <w:rsid w:val="00411AF3"/>
    <w:rsid w:val="00411D89"/>
    <w:rsid w:val="00411E0C"/>
    <w:rsid w:val="004127F7"/>
    <w:rsid w:val="004128E1"/>
    <w:rsid w:val="00412BEC"/>
    <w:rsid w:val="00412DF3"/>
    <w:rsid w:val="00413571"/>
    <w:rsid w:val="00413721"/>
    <w:rsid w:val="0041398C"/>
    <w:rsid w:val="00413A57"/>
    <w:rsid w:val="00414276"/>
    <w:rsid w:val="00414843"/>
    <w:rsid w:val="0041499F"/>
    <w:rsid w:val="004150F7"/>
    <w:rsid w:val="00415374"/>
    <w:rsid w:val="0041541C"/>
    <w:rsid w:val="00415593"/>
    <w:rsid w:val="00415601"/>
    <w:rsid w:val="00415BA7"/>
    <w:rsid w:val="00415C64"/>
    <w:rsid w:val="00415DAF"/>
    <w:rsid w:val="00416533"/>
    <w:rsid w:val="0041718F"/>
    <w:rsid w:val="004175BA"/>
    <w:rsid w:val="004175D6"/>
    <w:rsid w:val="004177CC"/>
    <w:rsid w:val="00417994"/>
    <w:rsid w:val="00417BA9"/>
    <w:rsid w:val="00417C45"/>
    <w:rsid w:val="00420282"/>
    <w:rsid w:val="00420312"/>
    <w:rsid w:val="00420991"/>
    <w:rsid w:val="00420BBC"/>
    <w:rsid w:val="00420EA6"/>
    <w:rsid w:val="004210F2"/>
    <w:rsid w:val="00421322"/>
    <w:rsid w:val="004216C1"/>
    <w:rsid w:val="0042215B"/>
    <w:rsid w:val="0042238B"/>
    <w:rsid w:val="004223A7"/>
    <w:rsid w:val="004224D8"/>
    <w:rsid w:val="00422D8A"/>
    <w:rsid w:val="004234A2"/>
    <w:rsid w:val="004238B1"/>
    <w:rsid w:val="00423EAC"/>
    <w:rsid w:val="00423F04"/>
    <w:rsid w:val="0042429B"/>
    <w:rsid w:val="004245CD"/>
    <w:rsid w:val="0042464E"/>
    <w:rsid w:val="00424C1B"/>
    <w:rsid w:val="00424EDA"/>
    <w:rsid w:val="00425496"/>
    <w:rsid w:val="0042551E"/>
    <w:rsid w:val="0042563D"/>
    <w:rsid w:val="00425D01"/>
    <w:rsid w:val="00426010"/>
    <w:rsid w:val="0042618B"/>
    <w:rsid w:val="004263CE"/>
    <w:rsid w:val="00426716"/>
    <w:rsid w:val="004272D6"/>
    <w:rsid w:val="004273C9"/>
    <w:rsid w:val="00427903"/>
    <w:rsid w:val="00427D74"/>
    <w:rsid w:val="00430AE0"/>
    <w:rsid w:val="00430FC1"/>
    <w:rsid w:val="00431237"/>
    <w:rsid w:val="004327AD"/>
    <w:rsid w:val="00432B27"/>
    <w:rsid w:val="00432BE6"/>
    <w:rsid w:val="004330B4"/>
    <w:rsid w:val="004336D0"/>
    <w:rsid w:val="00433DD5"/>
    <w:rsid w:val="00434351"/>
    <w:rsid w:val="00434A65"/>
    <w:rsid w:val="00434E89"/>
    <w:rsid w:val="00434FF5"/>
    <w:rsid w:val="00435B87"/>
    <w:rsid w:val="004367B8"/>
    <w:rsid w:val="00436800"/>
    <w:rsid w:val="0043690F"/>
    <w:rsid w:val="00437199"/>
    <w:rsid w:val="0043728C"/>
    <w:rsid w:val="0043740F"/>
    <w:rsid w:val="00437770"/>
    <w:rsid w:val="00437AFE"/>
    <w:rsid w:val="00437C2E"/>
    <w:rsid w:val="00437E67"/>
    <w:rsid w:val="00440075"/>
    <w:rsid w:val="00440222"/>
    <w:rsid w:val="004405F5"/>
    <w:rsid w:val="00440878"/>
    <w:rsid w:val="00440B46"/>
    <w:rsid w:val="004413F7"/>
    <w:rsid w:val="004415C9"/>
    <w:rsid w:val="00441DBE"/>
    <w:rsid w:val="00441E8F"/>
    <w:rsid w:val="0044208D"/>
    <w:rsid w:val="004422AE"/>
    <w:rsid w:val="00442DE9"/>
    <w:rsid w:val="00442E32"/>
    <w:rsid w:val="00443776"/>
    <w:rsid w:val="00444241"/>
    <w:rsid w:val="00444287"/>
    <w:rsid w:val="004443D0"/>
    <w:rsid w:val="00444500"/>
    <w:rsid w:val="00444B69"/>
    <w:rsid w:val="00444DA1"/>
    <w:rsid w:val="00445577"/>
    <w:rsid w:val="00445F24"/>
    <w:rsid w:val="004472DA"/>
    <w:rsid w:val="0044735F"/>
    <w:rsid w:val="0044743C"/>
    <w:rsid w:val="00447CC9"/>
    <w:rsid w:val="00447DB3"/>
    <w:rsid w:val="00447FFD"/>
    <w:rsid w:val="004502E7"/>
    <w:rsid w:val="00451479"/>
    <w:rsid w:val="00451D6D"/>
    <w:rsid w:val="00451DAE"/>
    <w:rsid w:val="0045210B"/>
    <w:rsid w:val="0045251B"/>
    <w:rsid w:val="0045251F"/>
    <w:rsid w:val="00452A90"/>
    <w:rsid w:val="00452E0A"/>
    <w:rsid w:val="00452EB2"/>
    <w:rsid w:val="0045422E"/>
    <w:rsid w:val="0045491C"/>
    <w:rsid w:val="004549DB"/>
    <w:rsid w:val="00454AF0"/>
    <w:rsid w:val="004550BD"/>
    <w:rsid w:val="004553A2"/>
    <w:rsid w:val="004553BD"/>
    <w:rsid w:val="00455C6D"/>
    <w:rsid w:val="00455DC4"/>
    <w:rsid w:val="00455E36"/>
    <w:rsid w:val="00455ECF"/>
    <w:rsid w:val="0045657D"/>
    <w:rsid w:val="00456FC9"/>
    <w:rsid w:val="004576C0"/>
    <w:rsid w:val="004576D4"/>
    <w:rsid w:val="00457C6B"/>
    <w:rsid w:val="00460567"/>
    <w:rsid w:val="00460D01"/>
    <w:rsid w:val="00460D65"/>
    <w:rsid w:val="00461367"/>
    <w:rsid w:val="004618CA"/>
    <w:rsid w:val="004618EC"/>
    <w:rsid w:val="00461FF3"/>
    <w:rsid w:val="00462046"/>
    <w:rsid w:val="004623AD"/>
    <w:rsid w:val="004624F8"/>
    <w:rsid w:val="00463626"/>
    <w:rsid w:val="00463931"/>
    <w:rsid w:val="00463A44"/>
    <w:rsid w:val="00464252"/>
    <w:rsid w:val="00464A97"/>
    <w:rsid w:val="00464C67"/>
    <w:rsid w:val="004655B7"/>
    <w:rsid w:val="00465B5D"/>
    <w:rsid w:val="004668C8"/>
    <w:rsid w:val="00466DEC"/>
    <w:rsid w:val="00466F88"/>
    <w:rsid w:val="0046708F"/>
    <w:rsid w:val="00467172"/>
    <w:rsid w:val="0046726C"/>
    <w:rsid w:val="00467524"/>
    <w:rsid w:val="00467604"/>
    <w:rsid w:val="00467956"/>
    <w:rsid w:val="00467D5D"/>
    <w:rsid w:val="00470398"/>
    <w:rsid w:val="00470444"/>
    <w:rsid w:val="0047073D"/>
    <w:rsid w:val="00470AC8"/>
    <w:rsid w:val="00470E17"/>
    <w:rsid w:val="00470E45"/>
    <w:rsid w:val="00471406"/>
    <w:rsid w:val="004718AD"/>
    <w:rsid w:val="00471B1E"/>
    <w:rsid w:val="00471C60"/>
    <w:rsid w:val="00471DC9"/>
    <w:rsid w:val="00472531"/>
    <w:rsid w:val="004726BC"/>
    <w:rsid w:val="00472A62"/>
    <w:rsid w:val="00472B2C"/>
    <w:rsid w:val="00472BB2"/>
    <w:rsid w:val="00472DEB"/>
    <w:rsid w:val="004730CC"/>
    <w:rsid w:val="0047370C"/>
    <w:rsid w:val="00473C2C"/>
    <w:rsid w:val="00473CBE"/>
    <w:rsid w:val="00473FEB"/>
    <w:rsid w:val="004744AB"/>
    <w:rsid w:val="004744E5"/>
    <w:rsid w:val="004745E7"/>
    <w:rsid w:val="0047466D"/>
    <w:rsid w:val="00474843"/>
    <w:rsid w:val="004749C2"/>
    <w:rsid w:val="0047505B"/>
    <w:rsid w:val="0047557B"/>
    <w:rsid w:val="004755F2"/>
    <w:rsid w:val="004756A3"/>
    <w:rsid w:val="0047586F"/>
    <w:rsid w:val="004758C9"/>
    <w:rsid w:val="00475F32"/>
    <w:rsid w:val="00476857"/>
    <w:rsid w:val="00476A32"/>
    <w:rsid w:val="00476F9B"/>
    <w:rsid w:val="0047719E"/>
    <w:rsid w:val="00477B22"/>
    <w:rsid w:val="00477F8B"/>
    <w:rsid w:val="00477FD1"/>
    <w:rsid w:val="004802BB"/>
    <w:rsid w:val="00480918"/>
    <w:rsid w:val="004815DA"/>
    <w:rsid w:val="004826F7"/>
    <w:rsid w:val="00482817"/>
    <w:rsid w:val="00482DAC"/>
    <w:rsid w:val="00483278"/>
    <w:rsid w:val="004833F6"/>
    <w:rsid w:val="00483457"/>
    <w:rsid w:val="00483E57"/>
    <w:rsid w:val="0048443E"/>
    <w:rsid w:val="004846F9"/>
    <w:rsid w:val="00484F29"/>
    <w:rsid w:val="004853A0"/>
    <w:rsid w:val="00485617"/>
    <w:rsid w:val="00485811"/>
    <w:rsid w:val="00485922"/>
    <w:rsid w:val="00485AA2"/>
    <w:rsid w:val="00485B15"/>
    <w:rsid w:val="00486159"/>
    <w:rsid w:val="004865E5"/>
    <w:rsid w:val="0048700B"/>
    <w:rsid w:val="004878B9"/>
    <w:rsid w:val="0048799A"/>
    <w:rsid w:val="00490336"/>
    <w:rsid w:val="00490632"/>
    <w:rsid w:val="00490B58"/>
    <w:rsid w:val="004912A7"/>
    <w:rsid w:val="004918AC"/>
    <w:rsid w:val="00491A70"/>
    <w:rsid w:val="00491E5A"/>
    <w:rsid w:val="0049280E"/>
    <w:rsid w:val="00493216"/>
    <w:rsid w:val="00493BE2"/>
    <w:rsid w:val="00493FF3"/>
    <w:rsid w:val="004945FC"/>
    <w:rsid w:val="00494F85"/>
    <w:rsid w:val="004953A8"/>
    <w:rsid w:val="00495AC1"/>
    <w:rsid w:val="00496023"/>
    <w:rsid w:val="00496082"/>
    <w:rsid w:val="004960BE"/>
    <w:rsid w:val="00496258"/>
    <w:rsid w:val="00496351"/>
    <w:rsid w:val="00496730"/>
    <w:rsid w:val="00496DD0"/>
    <w:rsid w:val="004973AE"/>
    <w:rsid w:val="00497A23"/>
    <w:rsid w:val="004A0064"/>
    <w:rsid w:val="004A023C"/>
    <w:rsid w:val="004A0261"/>
    <w:rsid w:val="004A03B5"/>
    <w:rsid w:val="004A0492"/>
    <w:rsid w:val="004A0AC0"/>
    <w:rsid w:val="004A0FA8"/>
    <w:rsid w:val="004A1248"/>
    <w:rsid w:val="004A195A"/>
    <w:rsid w:val="004A1C7D"/>
    <w:rsid w:val="004A1F45"/>
    <w:rsid w:val="004A2683"/>
    <w:rsid w:val="004A2CEB"/>
    <w:rsid w:val="004A3305"/>
    <w:rsid w:val="004A346C"/>
    <w:rsid w:val="004A3D01"/>
    <w:rsid w:val="004A41FF"/>
    <w:rsid w:val="004A4505"/>
    <w:rsid w:val="004A452F"/>
    <w:rsid w:val="004A4B8F"/>
    <w:rsid w:val="004A4D54"/>
    <w:rsid w:val="004A4DA8"/>
    <w:rsid w:val="004A4FA6"/>
    <w:rsid w:val="004A5676"/>
    <w:rsid w:val="004A5C46"/>
    <w:rsid w:val="004A5F87"/>
    <w:rsid w:val="004A5FAB"/>
    <w:rsid w:val="004A651F"/>
    <w:rsid w:val="004A667E"/>
    <w:rsid w:val="004A6877"/>
    <w:rsid w:val="004A7006"/>
    <w:rsid w:val="004A7649"/>
    <w:rsid w:val="004A779B"/>
    <w:rsid w:val="004A79A3"/>
    <w:rsid w:val="004A7A83"/>
    <w:rsid w:val="004A7B84"/>
    <w:rsid w:val="004A7EDB"/>
    <w:rsid w:val="004B00BD"/>
    <w:rsid w:val="004B04B7"/>
    <w:rsid w:val="004B12A1"/>
    <w:rsid w:val="004B17A1"/>
    <w:rsid w:val="004B1C55"/>
    <w:rsid w:val="004B1E07"/>
    <w:rsid w:val="004B23B3"/>
    <w:rsid w:val="004B2CBB"/>
    <w:rsid w:val="004B2E97"/>
    <w:rsid w:val="004B4175"/>
    <w:rsid w:val="004B5037"/>
    <w:rsid w:val="004B504E"/>
    <w:rsid w:val="004B5601"/>
    <w:rsid w:val="004B589F"/>
    <w:rsid w:val="004B5B8D"/>
    <w:rsid w:val="004B5EB7"/>
    <w:rsid w:val="004B6033"/>
    <w:rsid w:val="004B66E2"/>
    <w:rsid w:val="004B69F7"/>
    <w:rsid w:val="004B6ADD"/>
    <w:rsid w:val="004B6BB8"/>
    <w:rsid w:val="004B6DD6"/>
    <w:rsid w:val="004B7026"/>
    <w:rsid w:val="004B797A"/>
    <w:rsid w:val="004B7D19"/>
    <w:rsid w:val="004C0705"/>
    <w:rsid w:val="004C0919"/>
    <w:rsid w:val="004C0E75"/>
    <w:rsid w:val="004C0F32"/>
    <w:rsid w:val="004C1DED"/>
    <w:rsid w:val="004C1F38"/>
    <w:rsid w:val="004C1F7F"/>
    <w:rsid w:val="004C264D"/>
    <w:rsid w:val="004C2666"/>
    <w:rsid w:val="004C2C0D"/>
    <w:rsid w:val="004C30BE"/>
    <w:rsid w:val="004C331E"/>
    <w:rsid w:val="004C33D6"/>
    <w:rsid w:val="004C3A3E"/>
    <w:rsid w:val="004C3F86"/>
    <w:rsid w:val="004C4228"/>
    <w:rsid w:val="004C423A"/>
    <w:rsid w:val="004C426F"/>
    <w:rsid w:val="004C4329"/>
    <w:rsid w:val="004C491A"/>
    <w:rsid w:val="004C4B41"/>
    <w:rsid w:val="004C4BF3"/>
    <w:rsid w:val="004C4EE5"/>
    <w:rsid w:val="004C5026"/>
    <w:rsid w:val="004C50F1"/>
    <w:rsid w:val="004C52C7"/>
    <w:rsid w:val="004C58C4"/>
    <w:rsid w:val="004C6213"/>
    <w:rsid w:val="004C643D"/>
    <w:rsid w:val="004C7334"/>
    <w:rsid w:val="004C7558"/>
    <w:rsid w:val="004C7879"/>
    <w:rsid w:val="004D001E"/>
    <w:rsid w:val="004D01C2"/>
    <w:rsid w:val="004D0BF4"/>
    <w:rsid w:val="004D111D"/>
    <w:rsid w:val="004D149C"/>
    <w:rsid w:val="004D1B22"/>
    <w:rsid w:val="004D2393"/>
    <w:rsid w:val="004D23DD"/>
    <w:rsid w:val="004D29F8"/>
    <w:rsid w:val="004D2A09"/>
    <w:rsid w:val="004D2A74"/>
    <w:rsid w:val="004D2A99"/>
    <w:rsid w:val="004D2B0A"/>
    <w:rsid w:val="004D2C4D"/>
    <w:rsid w:val="004D308F"/>
    <w:rsid w:val="004D3487"/>
    <w:rsid w:val="004D3D56"/>
    <w:rsid w:val="004D4258"/>
    <w:rsid w:val="004D43FC"/>
    <w:rsid w:val="004D4DCA"/>
    <w:rsid w:val="004D5094"/>
    <w:rsid w:val="004D558A"/>
    <w:rsid w:val="004D57FC"/>
    <w:rsid w:val="004D5B29"/>
    <w:rsid w:val="004D638F"/>
    <w:rsid w:val="004D640D"/>
    <w:rsid w:val="004D6E25"/>
    <w:rsid w:val="004D7110"/>
    <w:rsid w:val="004D755D"/>
    <w:rsid w:val="004D7C07"/>
    <w:rsid w:val="004D7C4B"/>
    <w:rsid w:val="004D7FC7"/>
    <w:rsid w:val="004E0B2D"/>
    <w:rsid w:val="004E0D0A"/>
    <w:rsid w:val="004E0F34"/>
    <w:rsid w:val="004E19A5"/>
    <w:rsid w:val="004E1D18"/>
    <w:rsid w:val="004E2797"/>
    <w:rsid w:val="004E29AF"/>
    <w:rsid w:val="004E2E32"/>
    <w:rsid w:val="004E3226"/>
    <w:rsid w:val="004E3821"/>
    <w:rsid w:val="004E390B"/>
    <w:rsid w:val="004E3E27"/>
    <w:rsid w:val="004E41FC"/>
    <w:rsid w:val="004E4203"/>
    <w:rsid w:val="004E433E"/>
    <w:rsid w:val="004E4CC0"/>
    <w:rsid w:val="004E53BB"/>
    <w:rsid w:val="004E544F"/>
    <w:rsid w:val="004E54DC"/>
    <w:rsid w:val="004E5557"/>
    <w:rsid w:val="004E5977"/>
    <w:rsid w:val="004E5E98"/>
    <w:rsid w:val="004E6966"/>
    <w:rsid w:val="004E6C7D"/>
    <w:rsid w:val="004E70DA"/>
    <w:rsid w:val="004E7381"/>
    <w:rsid w:val="004E7C71"/>
    <w:rsid w:val="004E7F17"/>
    <w:rsid w:val="004F0291"/>
    <w:rsid w:val="004F03C3"/>
    <w:rsid w:val="004F1210"/>
    <w:rsid w:val="004F15CD"/>
    <w:rsid w:val="004F2521"/>
    <w:rsid w:val="004F25DE"/>
    <w:rsid w:val="004F26CB"/>
    <w:rsid w:val="004F2B96"/>
    <w:rsid w:val="004F2C01"/>
    <w:rsid w:val="004F2F3B"/>
    <w:rsid w:val="004F3220"/>
    <w:rsid w:val="004F3823"/>
    <w:rsid w:val="004F4810"/>
    <w:rsid w:val="004F4821"/>
    <w:rsid w:val="004F4D0A"/>
    <w:rsid w:val="004F4D4A"/>
    <w:rsid w:val="004F4E7F"/>
    <w:rsid w:val="004F4F4E"/>
    <w:rsid w:val="004F4FB9"/>
    <w:rsid w:val="004F5639"/>
    <w:rsid w:val="004F5758"/>
    <w:rsid w:val="004F578F"/>
    <w:rsid w:val="004F5814"/>
    <w:rsid w:val="004F5CBC"/>
    <w:rsid w:val="004F5EEF"/>
    <w:rsid w:val="004F5FCE"/>
    <w:rsid w:val="004F610F"/>
    <w:rsid w:val="004F61D6"/>
    <w:rsid w:val="004F6495"/>
    <w:rsid w:val="004F68D6"/>
    <w:rsid w:val="004F6B74"/>
    <w:rsid w:val="004F7CBD"/>
    <w:rsid w:val="005002A2"/>
    <w:rsid w:val="0050036B"/>
    <w:rsid w:val="00500371"/>
    <w:rsid w:val="00500404"/>
    <w:rsid w:val="00500945"/>
    <w:rsid w:val="00500E8D"/>
    <w:rsid w:val="005011CA"/>
    <w:rsid w:val="00501336"/>
    <w:rsid w:val="00501436"/>
    <w:rsid w:val="00501940"/>
    <w:rsid w:val="00501DFC"/>
    <w:rsid w:val="00502824"/>
    <w:rsid w:val="0050291B"/>
    <w:rsid w:val="00502D4E"/>
    <w:rsid w:val="00502EC0"/>
    <w:rsid w:val="00503073"/>
    <w:rsid w:val="00503349"/>
    <w:rsid w:val="0050376E"/>
    <w:rsid w:val="00503F1D"/>
    <w:rsid w:val="0050401F"/>
    <w:rsid w:val="005041FC"/>
    <w:rsid w:val="0050434A"/>
    <w:rsid w:val="00504453"/>
    <w:rsid w:val="00504BD6"/>
    <w:rsid w:val="00505089"/>
    <w:rsid w:val="00505259"/>
    <w:rsid w:val="005058BA"/>
    <w:rsid w:val="00505972"/>
    <w:rsid w:val="00505BE6"/>
    <w:rsid w:val="00505F1C"/>
    <w:rsid w:val="00506094"/>
    <w:rsid w:val="00506531"/>
    <w:rsid w:val="00506BD0"/>
    <w:rsid w:val="00506E04"/>
    <w:rsid w:val="00506F59"/>
    <w:rsid w:val="00506F6D"/>
    <w:rsid w:val="0050737D"/>
    <w:rsid w:val="00510118"/>
    <w:rsid w:val="00510326"/>
    <w:rsid w:val="00510952"/>
    <w:rsid w:val="00510CB4"/>
    <w:rsid w:val="005114A4"/>
    <w:rsid w:val="00511741"/>
    <w:rsid w:val="005119E8"/>
    <w:rsid w:val="00511DE2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5FE9"/>
    <w:rsid w:val="005162DC"/>
    <w:rsid w:val="00516390"/>
    <w:rsid w:val="005163B5"/>
    <w:rsid w:val="005167DC"/>
    <w:rsid w:val="005168B0"/>
    <w:rsid w:val="005168DC"/>
    <w:rsid w:val="00516A8B"/>
    <w:rsid w:val="00517525"/>
    <w:rsid w:val="00517626"/>
    <w:rsid w:val="005176D0"/>
    <w:rsid w:val="00517B3A"/>
    <w:rsid w:val="00517DB0"/>
    <w:rsid w:val="005200AE"/>
    <w:rsid w:val="005201A3"/>
    <w:rsid w:val="00520B5E"/>
    <w:rsid w:val="00520C47"/>
    <w:rsid w:val="00520CE4"/>
    <w:rsid w:val="005210C0"/>
    <w:rsid w:val="0052121C"/>
    <w:rsid w:val="00521303"/>
    <w:rsid w:val="0052141E"/>
    <w:rsid w:val="00521933"/>
    <w:rsid w:val="00521ADD"/>
    <w:rsid w:val="00521CCC"/>
    <w:rsid w:val="00521E77"/>
    <w:rsid w:val="00522009"/>
    <w:rsid w:val="0052221F"/>
    <w:rsid w:val="0052230B"/>
    <w:rsid w:val="005236A2"/>
    <w:rsid w:val="0052386C"/>
    <w:rsid w:val="005239BF"/>
    <w:rsid w:val="00523E29"/>
    <w:rsid w:val="00524284"/>
    <w:rsid w:val="0052440F"/>
    <w:rsid w:val="00524909"/>
    <w:rsid w:val="00525C26"/>
    <w:rsid w:val="00526209"/>
    <w:rsid w:val="0052651D"/>
    <w:rsid w:val="00526556"/>
    <w:rsid w:val="0052660D"/>
    <w:rsid w:val="00526835"/>
    <w:rsid w:val="005269AF"/>
    <w:rsid w:val="0052709D"/>
    <w:rsid w:val="0052757A"/>
    <w:rsid w:val="00527996"/>
    <w:rsid w:val="00527A52"/>
    <w:rsid w:val="00527A73"/>
    <w:rsid w:val="00527AA3"/>
    <w:rsid w:val="00527E23"/>
    <w:rsid w:val="005303A4"/>
    <w:rsid w:val="005308A5"/>
    <w:rsid w:val="00530A2C"/>
    <w:rsid w:val="005311E0"/>
    <w:rsid w:val="0053130B"/>
    <w:rsid w:val="00531840"/>
    <w:rsid w:val="00531AA2"/>
    <w:rsid w:val="00531B5E"/>
    <w:rsid w:val="00532170"/>
    <w:rsid w:val="0053269C"/>
    <w:rsid w:val="00532922"/>
    <w:rsid w:val="0053293A"/>
    <w:rsid w:val="00532DFA"/>
    <w:rsid w:val="005331C2"/>
    <w:rsid w:val="00533404"/>
    <w:rsid w:val="005335E9"/>
    <w:rsid w:val="00533699"/>
    <w:rsid w:val="00533BAF"/>
    <w:rsid w:val="00533D9A"/>
    <w:rsid w:val="0053411F"/>
    <w:rsid w:val="00534480"/>
    <w:rsid w:val="00534512"/>
    <w:rsid w:val="005349BD"/>
    <w:rsid w:val="00535512"/>
    <w:rsid w:val="00535CDD"/>
    <w:rsid w:val="00535F5D"/>
    <w:rsid w:val="005363F3"/>
    <w:rsid w:val="00536FBF"/>
    <w:rsid w:val="005374A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7E"/>
    <w:rsid w:val="0054259E"/>
    <w:rsid w:val="00542A53"/>
    <w:rsid w:val="005434C7"/>
    <w:rsid w:val="00543B34"/>
    <w:rsid w:val="00543B88"/>
    <w:rsid w:val="00544087"/>
    <w:rsid w:val="00544A3F"/>
    <w:rsid w:val="0054512B"/>
    <w:rsid w:val="00545BAC"/>
    <w:rsid w:val="0054646F"/>
    <w:rsid w:val="00546AC8"/>
    <w:rsid w:val="00546B8F"/>
    <w:rsid w:val="005472BA"/>
    <w:rsid w:val="00547BB8"/>
    <w:rsid w:val="005504EB"/>
    <w:rsid w:val="0055059A"/>
    <w:rsid w:val="00550C1F"/>
    <w:rsid w:val="00550F30"/>
    <w:rsid w:val="00551437"/>
    <w:rsid w:val="0055154B"/>
    <w:rsid w:val="00551B91"/>
    <w:rsid w:val="005522D7"/>
    <w:rsid w:val="005522F1"/>
    <w:rsid w:val="0055230E"/>
    <w:rsid w:val="005528DF"/>
    <w:rsid w:val="00552AB1"/>
    <w:rsid w:val="00552C6E"/>
    <w:rsid w:val="00553123"/>
    <w:rsid w:val="00553567"/>
    <w:rsid w:val="005555D3"/>
    <w:rsid w:val="00555E2C"/>
    <w:rsid w:val="005561E8"/>
    <w:rsid w:val="00556693"/>
    <w:rsid w:val="00556B89"/>
    <w:rsid w:val="00556C30"/>
    <w:rsid w:val="0055728E"/>
    <w:rsid w:val="0056012D"/>
    <w:rsid w:val="00560748"/>
    <w:rsid w:val="00560D41"/>
    <w:rsid w:val="00561209"/>
    <w:rsid w:val="00562193"/>
    <w:rsid w:val="00562729"/>
    <w:rsid w:val="00562754"/>
    <w:rsid w:val="00562CC1"/>
    <w:rsid w:val="00563074"/>
    <w:rsid w:val="005635F0"/>
    <w:rsid w:val="0056408D"/>
    <w:rsid w:val="005642A3"/>
    <w:rsid w:val="005649D5"/>
    <w:rsid w:val="00565676"/>
    <w:rsid w:val="00565F56"/>
    <w:rsid w:val="005666DF"/>
    <w:rsid w:val="0056744B"/>
    <w:rsid w:val="00567511"/>
    <w:rsid w:val="00567D59"/>
    <w:rsid w:val="00567FD9"/>
    <w:rsid w:val="00570005"/>
    <w:rsid w:val="005706A6"/>
    <w:rsid w:val="005709DF"/>
    <w:rsid w:val="00570FD2"/>
    <w:rsid w:val="0057132D"/>
    <w:rsid w:val="005713C7"/>
    <w:rsid w:val="0057168B"/>
    <w:rsid w:val="005718ED"/>
    <w:rsid w:val="00571F97"/>
    <w:rsid w:val="0057213F"/>
    <w:rsid w:val="00572945"/>
    <w:rsid w:val="005729A1"/>
    <w:rsid w:val="00572D4A"/>
    <w:rsid w:val="00572E31"/>
    <w:rsid w:val="0057326C"/>
    <w:rsid w:val="00573758"/>
    <w:rsid w:val="00573A8C"/>
    <w:rsid w:val="00573E28"/>
    <w:rsid w:val="00574611"/>
    <w:rsid w:val="00575241"/>
    <w:rsid w:val="0057526B"/>
    <w:rsid w:val="005754A7"/>
    <w:rsid w:val="005754FE"/>
    <w:rsid w:val="0057562B"/>
    <w:rsid w:val="005758B9"/>
    <w:rsid w:val="00575A27"/>
    <w:rsid w:val="005767A5"/>
    <w:rsid w:val="00576909"/>
    <w:rsid w:val="00576ADE"/>
    <w:rsid w:val="00576C27"/>
    <w:rsid w:val="00577196"/>
    <w:rsid w:val="005778FF"/>
    <w:rsid w:val="00577B93"/>
    <w:rsid w:val="005800A2"/>
    <w:rsid w:val="0058078C"/>
    <w:rsid w:val="00580A42"/>
    <w:rsid w:val="00581050"/>
    <w:rsid w:val="005810BB"/>
    <w:rsid w:val="0058156E"/>
    <w:rsid w:val="00581668"/>
    <w:rsid w:val="00581D10"/>
    <w:rsid w:val="00581E77"/>
    <w:rsid w:val="005827F0"/>
    <w:rsid w:val="005831E0"/>
    <w:rsid w:val="005832DF"/>
    <w:rsid w:val="00583305"/>
    <w:rsid w:val="00583B9A"/>
    <w:rsid w:val="00583CF9"/>
    <w:rsid w:val="005840D9"/>
    <w:rsid w:val="0058470D"/>
    <w:rsid w:val="00584FD1"/>
    <w:rsid w:val="00585762"/>
    <w:rsid w:val="0058753D"/>
    <w:rsid w:val="00587F36"/>
    <w:rsid w:val="005905FC"/>
    <w:rsid w:val="005911EE"/>
    <w:rsid w:val="0059139F"/>
    <w:rsid w:val="005915C4"/>
    <w:rsid w:val="00591656"/>
    <w:rsid w:val="00592FED"/>
    <w:rsid w:val="0059302F"/>
    <w:rsid w:val="005931FC"/>
    <w:rsid w:val="0059334C"/>
    <w:rsid w:val="00593412"/>
    <w:rsid w:val="005939D8"/>
    <w:rsid w:val="00593C29"/>
    <w:rsid w:val="00594664"/>
    <w:rsid w:val="00594A3F"/>
    <w:rsid w:val="00594B71"/>
    <w:rsid w:val="00594C70"/>
    <w:rsid w:val="00594F42"/>
    <w:rsid w:val="00595753"/>
    <w:rsid w:val="00595E12"/>
    <w:rsid w:val="00595E6D"/>
    <w:rsid w:val="0059606F"/>
    <w:rsid w:val="0059640C"/>
    <w:rsid w:val="0059648F"/>
    <w:rsid w:val="00596740"/>
    <w:rsid w:val="00596934"/>
    <w:rsid w:val="00596964"/>
    <w:rsid w:val="00596D5A"/>
    <w:rsid w:val="005974A5"/>
    <w:rsid w:val="0059763D"/>
    <w:rsid w:val="00597F53"/>
    <w:rsid w:val="00597FBF"/>
    <w:rsid w:val="005A04C3"/>
    <w:rsid w:val="005A0602"/>
    <w:rsid w:val="005A08C5"/>
    <w:rsid w:val="005A0D43"/>
    <w:rsid w:val="005A0E01"/>
    <w:rsid w:val="005A1437"/>
    <w:rsid w:val="005A15E7"/>
    <w:rsid w:val="005A1628"/>
    <w:rsid w:val="005A1703"/>
    <w:rsid w:val="005A20FC"/>
    <w:rsid w:val="005A25B4"/>
    <w:rsid w:val="005A3229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92D"/>
    <w:rsid w:val="005A5EAF"/>
    <w:rsid w:val="005A632F"/>
    <w:rsid w:val="005A685C"/>
    <w:rsid w:val="005A70C1"/>
    <w:rsid w:val="005A7D9F"/>
    <w:rsid w:val="005B1444"/>
    <w:rsid w:val="005B17A9"/>
    <w:rsid w:val="005B1ED7"/>
    <w:rsid w:val="005B1EEA"/>
    <w:rsid w:val="005B2120"/>
    <w:rsid w:val="005B2698"/>
    <w:rsid w:val="005B296C"/>
    <w:rsid w:val="005B2C2C"/>
    <w:rsid w:val="005B2D41"/>
    <w:rsid w:val="005B2E02"/>
    <w:rsid w:val="005B30AE"/>
    <w:rsid w:val="005B34F5"/>
    <w:rsid w:val="005B353A"/>
    <w:rsid w:val="005B368F"/>
    <w:rsid w:val="005B41BE"/>
    <w:rsid w:val="005B4286"/>
    <w:rsid w:val="005B44E4"/>
    <w:rsid w:val="005B45C5"/>
    <w:rsid w:val="005B462B"/>
    <w:rsid w:val="005B4662"/>
    <w:rsid w:val="005B4740"/>
    <w:rsid w:val="005B47BA"/>
    <w:rsid w:val="005B4C3F"/>
    <w:rsid w:val="005B4DA6"/>
    <w:rsid w:val="005B4DD0"/>
    <w:rsid w:val="005B4F92"/>
    <w:rsid w:val="005B5054"/>
    <w:rsid w:val="005B53B3"/>
    <w:rsid w:val="005B5B11"/>
    <w:rsid w:val="005B62EE"/>
    <w:rsid w:val="005B65D2"/>
    <w:rsid w:val="005B6C9D"/>
    <w:rsid w:val="005B6F5D"/>
    <w:rsid w:val="005B73F0"/>
    <w:rsid w:val="005B7890"/>
    <w:rsid w:val="005B7BD0"/>
    <w:rsid w:val="005C09E3"/>
    <w:rsid w:val="005C0A35"/>
    <w:rsid w:val="005C1229"/>
    <w:rsid w:val="005C1346"/>
    <w:rsid w:val="005C1601"/>
    <w:rsid w:val="005C1618"/>
    <w:rsid w:val="005C17A5"/>
    <w:rsid w:val="005C1F9F"/>
    <w:rsid w:val="005C24BF"/>
    <w:rsid w:val="005C2604"/>
    <w:rsid w:val="005C2645"/>
    <w:rsid w:val="005C2C69"/>
    <w:rsid w:val="005C2D21"/>
    <w:rsid w:val="005C3F33"/>
    <w:rsid w:val="005C4256"/>
    <w:rsid w:val="005C4429"/>
    <w:rsid w:val="005C458B"/>
    <w:rsid w:val="005C4A02"/>
    <w:rsid w:val="005C53B8"/>
    <w:rsid w:val="005C5421"/>
    <w:rsid w:val="005C5931"/>
    <w:rsid w:val="005C5CE1"/>
    <w:rsid w:val="005C600F"/>
    <w:rsid w:val="005C622D"/>
    <w:rsid w:val="005C6558"/>
    <w:rsid w:val="005C6714"/>
    <w:rsid w:val="005C67B3"/>
    <w:rsid w:val="005C7203"/>
    <w:rsid w:val="005C7312"/>
    <w:rsid w:val="005C7345"/>
    <w:rsid w:val="005C7701"/>
    <w:rsid w:val="005C7BBE"/>
    <w:rsid w:val="005C7F8F"/>
    <w:rsid w:val="005D030B"/>
    <w:rsid w:val="005D107E"/>
    <w:rsid w:val="005D13F4"/>
    <w:rsid w:val="005D1409"/>
    <w:rsid w:val="005D233C"/>
    <w:rsid w:val="005D23E4"/>
    <w:rsid w:val="005D2457"/>
    <w:rsid w:val="005D24D6"/>
    <w:rsid w:val="005D250B"/>
    <w:rsid w:val="005D271A"/>
    <w:rsid w:val="005D284B"/>
    <w:rsid w:val="005D2931"/>
    <w:rsid w:val="005D2DE6"/>
    <w:rsid w:val="005D331C"/>
    <w:rsid w:val="005D3A12"/>
    <w:rsid w:val="005D3AC4"/>
    <w:rsid w:val="005D3D39"/>
    <w:rsid w:val="005D3E60"/>
    <w:rsid w:val="005D3F82"/>
    <w:rsid w:val="005D43FC"/>
    <w:rsid w:val="005D4516"/>
    <w:rsid w:val="005D4E1B"/>
    <w:rsid w:val="005D515A"/>
    <w:rsid w:val="005D530A"/>
    <w:rsid w:val="005D539D"/>
    <w:rsid w:val="005D598C"/>
    <w:rsid w:val="005D5D1A"/>
    <w:rsid w:val="005D5FD6"/>
    <w:rsid w:val="005D633C"/>
    <w:rsid w:val="005D63E3"/>
    <w:rsid w:val="005D66FC"/>
    <w:rsid w:val="005D6721"/>
    <w:rsid w:val="005D67C4"/>
    <w:rsid w:val="005D7488"/>
    <w:rsid w:val="005E0A79"/>
    <w:rsid w:val="005E105E"/>
    <w:rsid w:val="005E1333"/>
    <w:rsid w:val="005E1706"/>
    <w:rsid w:val="005E1EB4"/>
    <w:rsid w:val="005E207D"/>
    <w:rsid w:val="005E2DC0"/>
    <w:rsid w:val="005E3254"/>
    <w:rsid w:val="005E3C43"/>
    <w:rsid w:val="005E3D84"/>
    <w:rsid w:val="005E4BA3"/>
    <w:rsid w:val="005E4FDF"/>
    <w:rsid w:val="005E51B1"/>
    <w:rsid w:val="005E548A"/>
    <w:rsid w:val="005E55AF"/>
    <w:rsid w:val="005E58E0"/>
    <w:rsid w:val="005E59C7"/>
    <w:rsid w:val="005E5B12"/>
    <w:rsid w:val="005E5F9E"/>
    <w:rsid w:val="005E6331"/>
    <w:rsid w:val="005E64EF"/>
    <w:rsid w:val="005E656A"/>
    <w:rsid w:val="005E6608"/>
    <w:rsid w:val="005E6C0C"/>
    <w:rsid w:val="005E7266"/>
    <w:rsid w:val="005E7382"/>
    <w:rsid w:val="005E76BF"/>
    <w:rsid w:val="005F0217"/>
    <w:rsid w:val="005F08BB"/>
    <w:rsid w:val="005F0C7C"/>
    <w:rsid w:val="005F0E22"/>
    <w:rsid w:val="005F1191"/>
    <w:rsid w:val="005F179C"/>
    <w:rsid w:val="005F17FF"/>
    <w:rsid w:val="005F212E"/>
    <w:rsid w:val="005F2545"/>
    <w:rsid w:val="005F2D54"/>
    <w:rsid w:val="005F312A"/>
    <w:rsid w:val="005F3886"/>
    <w:rsid w:val="005F38B1"/>
    <w:rsid w:val="005F3E86"/>
    <w:rsid w:val="005F3FBE"/>
    <w:rsid w:val="005F46F9"/>
    <w:rsid w:val="005F470B"/>
    <w:rsid w:val="005F50F1"/>
    <w:rsid w:val="005F54B9"/>
    <w:rsid w:val="005F5654"/>
    <w:rsid w:val="005F5759"/>
    <w:rsid w:val="005F58B3"/>
    <w:rsid w:val="005F6C9F"/>
    <w:rsid w:val="005F75A6"/>
    <w:rsid w:val="005F7767"/>
    <w:rsid w:val="005F7CD9"/>
    <w:rsid w:val="005F7D59"/>
    <w:rsid w:val="006001B5"/>
    <w:rsid w:val="006006B1"/>
    <w:rsid w:val="00600773"/>
    <w:rsid w:val="00600E49"/>
    <w:rsid w:val="00600E68"/>
    <w:rsid w:val="006016AB"/>
    <w:rsid w:val="0060173A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6D3"/>
    <w:rsid w:val="00605FD8"/>
    <w:rsid w:val="0060646B"/>
    <w:rsid w:val="0060715A"/>
    <w:rsid w:val="006071C4"/>
    <w:rsid w:val="006073CC"/>
    <w:rsid w:val="00610B1F"/>
    <w:rsid w:val="00610CD9"/>
    <w:rsid w:val="006117EE"/>
    <w:rsid w:val="00612FB6"/>
    <w:rsid w:val="006130C6"/>
    <w:rsid w:val="006134B4"/>
    <w:rsid w:val="006135E8"/>
    <w:rsid w:val="00613E86"/>
    <w:rsid w:val="006141B5"/>
    <w:rsid w:val="006141BE"/>
    <w:rsid w:val="006145BC"/>
    <w:rsid w:val="00614C67"/>
    <w:rsid w:val="00614C8A"/>
    <w:rsid w:val="00614F90"/>
    <w:rsid w:val="006151EA"/>
    <w:rsid w:val="00615962"/>
    <w:rsid w:val="00615BA4"/>
    <w:rsid w:val="00616AC6"/>
    <w:rsid w:val="00616DF6"/>
    <w:rsid w:val="00616E4A"/>
    <w:rsid w:val="00617370"/>
    <w:rsid w:val="00617420"/>
    <w:rsid w:val="0062003E"/>
    <w:rsid w:val="00620955"/>
    <w:rsid w:val="00620F0B"/>
    <w:rsid w:val="00620FA5"/>
    <w:rsid w:val="00621A11"/>
    <w:rsid w:val="00621BDF"/>
    <w:rsid w:val="006222C9"/>
    <w:rsid w:val="0062297A"/>
    <w:rsid w:val="00623AAD"/>
    <w:rsid w:val="00623ACA"/>
    <w:rsid w:val="0062422E"/>
    <w:rsid w:val="006243DE"/>
    <w:rsid w:val="006244BB"/>
    <w:rsid w:val="00624D25"/>
    <w:rsid w:val="00625557"/>
    <w:rsid w:val="00625569"/>
    <w:rsid w:val="00625731"/>
    <w:rsid w:val="00625BF0"/>
    <w:rsid w:val="00625C0D"/>
    <w:rsid w:val="00625D63"/>
    <w:rsid w:val="00626C90"/>
    <w:rsid w:val="00627239"/>
    <w:rsid w:val="006273EC"/>
    <w:rsid w:val="00627B1D"/>
    <w:rsid w:val="00627DBB"/>
    <w:rsid w:val="00627E26"/>
    <w:rsid w:val="006300AE"/>
    <w:rsid w:val="0063075D"/>
    <w:rsid w:val="006308BE"/>
    <w:rsid w:val="00630A4B"/>
    <w:rsid w:val="00630B8D"/>
    <w:rsid w:val="00631535"/>
    <w:rsid w:val="00631A90"/>
    <w:rsid w:val="00631C07"/>
    <w:rsid w:val="00631D3C"/>
    <w:rsid w:val="0063212C"/>
    <w:rsid w:val="006321E5"/>
    <w:rsid w:val="006328AF"/>
    <w:rsid w:val="006328ED"/>
    <w:rsid w:val="00632BCC"/>
    <w:rsid w:val="00632E52"/>
    <w:rsid w:val="00633302"/>
    <w:rsid w:val="0063332A"/>
    <w:rsid w:val="006337EB"/>
    <w:rsid w:val="0063411A"/>
    <w:rsid w:val="0063411E"/>
    <w:rsid w:val="00634128"/>
    <w:rsid w:val="00634246"/>
    <w:rsid w:val="00634708"/>
    <w:rsid w:val="0063492E"/>
    <w:rsid w:val="00634A18"/>
    <w:rsid w:val="00634D11"/>
    <w:rsid w:val="00634F15"/>
    <w:rsid w:val="0063673E"/>
    <w:rsid w:val="00636DD8"/>
    <w:rsid w:val="00636EDC"/>
    <w:rsid w:val="00637068"/>
    <w:rsid w:val="00637090"/>
    <w:rsid w:val="00637234"/>
    <w:rsid w:val="00637449"/>
    <w:rsid w:val="006378D3"/>
    <w:rsid w:val="006378D9"/>
    <w:rsid w:val="00637AB4"/>
    <w:rsid w:val="00637B93"/>
    <w:rsid w:val="00637D7D"/>
    <w:rsid w:val="00637E3D"/>
    <w:rsid w:val="00641055"/>
    <w:rsid w:val="00641261"/>
    <w:rsid w:val="006412EF"/>
    <w:rsid w:val="00641355"/>
    <w:rsid w:val="006413D1"/>
    <w:rsid w:val="00641654"/>
    <w:rsid w:val="006416F6"/>
    <w:rsid w:val="0064186E"/>
    <w:rsid w:val="00641DC2"/>
    <w:rsid w:val="00642323"/>
    <w:rsid w:val="00642819"/>
    <w:rsid w:val="006432E1"/>
    <w:rsid w:val="00643C96"/>
    <w:rsid w:val="00644165"/>
    <w:rsid w:val="0064463C"/>
    <w:rsid w:val="00644D21"/>
    <w:rsid w:val="006450DA"/>
    <w:rsid w:val="00645107"/>
    <w:rsid w:val="0064552E"/>
    <w:rsid w:val="00645814"/>
    <w:rsid w:val="006462FC"/>
    <w:rsid w:val="00646764"/>
    <w:rsid w:val="006467B7"/>
    <w:rsid w:val="00646852"/>
    <w:rsid w:val="00646B46"/>
    <w:rsid w:val="00646BF6"/>
    <w:rsid w:val="00647294"/>
    <w:rsid w:val="006474BA"/>
    <w:rsid w:val="0064786A"/>
    <w:rsid w:val="00647895"/>
    <w:rsid w:val="00650452"/>
    <w:rsid w:val="0065046F"/>
    <w:rsid w:val="00650596"/>
    <w:rsid w:val="00651486"/>
    <w:rsid w:val="006516E4"/>
    <w:rsid w:val="006517AE"/>
    <w:rsid w:val="00651E4F"/>
    <w:rsid w:val="00652646"/>
    <w:rsid w:val="006527CE"/>
    <w:rsid w:val="00652918"/>
    <w:rsid w:val="00652ABE"/>
    <w:rsid w:val="00653557"/>
    <w:rsid w:val="0065370D"/>
    <w:rsid w:val="006538C0"/>
    <w:rsid w:val="006538D5"/>
    <w:rsid w:val="00654119"/>
    <w:rsid w:val="00654A8B"/>
    <w:rsid w:val="00654DEB"/>
    <w:rsid w:val="00655066"/>
    <w:rsid w:val="00655175"/>
    <w:rsid w:val="006551BB"/>
    <w:rsid w:val="00655364"/>
    <w:rsid w:val="006560CA"/>
    <w:rsid w:val="00656467"/>
    <w:rsid w:val="006569DE"/>
    <w:rsid w:val="00656B00"/>
    <w:rsid w:val="00657963"/>
    <w:rsid w:val="00657F55"/>
    <w:rsid w:val="00660257"/>
    <w:rsid w:val="00660E3B"/>
    <w:rsid w:val="006613FD"/>
    <w:rsid w:val="00661A9B"/>
    <w:rsid w:val="00661B05"/>
    <w:rsid w:val="00661B17"/>
    <w:rsid w:val="00662882"/>
    <w:rsid w:val="00662BB5"/>
    <w:rsid w:val="00662DB6"/>
    <w:rsid w:val="00662E84"/>
    <w:rsid w:val="0066331A"/>
    <w:rsid w:val="006635AE"/>
    <w:rsid w:val="00663F9A"/>
    <w:rsid w:val="0066420F"/>
    <w:rsid w:val="00664481"/>
    <w:rsid w:val="00665100"/>
    <w:rsid w:val="00665F3A"/>
    <w:rsid w:val="00666632"/>
    <w:rsid w:val="0066683E"/>
    <w:rsid w:val="00666AD2"/>
    <w:rsid w:val="00666EAD"/>
    <w:rsid w:val="00666F00"/>
    <w:rsid w:val="0066743F"/>
    <w:rsid w:val="0066747C"/>
    <w:rsid w:val="006674EC"/>
    <w:rsid w:val="00667D55"/>
    <w:rsid w:val="00667F30"/>
    <w:rsid w:val="006700F1"/>
    <w:rsid w:val="00670386"/>
    <w:rsid w:val="006707FB"/>
    <w:rsid w:val="00670FAB"/>
    <w:rsid w:val="006711E4"/>
    <w:rsid w:val="0067202F"/>
    <w:rsid w:val="0067268C"/>
    <w:rsid w:val="006729EB"/>
    <w:rsid w:val="00672C08"/>
    <w:rsid w:val="00672CE7"/>
    <w:rsid w:val="00672D34"/>
    <w:rsid w:val="00673002"/>
    <w:rsid w:val="006737C8"/>
    <w:rsid w:val="00673B99"/>
    <w:rsid w:val="00675809"/>
    <w:rsid w:val="00676154"/>
    <w:rsid w:val="006761C1"/>
    <w:rsid w:val="006762C5"/>
    <w:rsid w:val="006765C6"/>
    <w:rsid w:val="0067661C"/>
    <w:rsid w:val="00676653"/>
    <w:rsid w:val="0067679E"/>
    <w:rsid w:val="00676EFA"/>
    <w:rsid w:val="006772A6"/>
    <w:rsid w:val="00677559"/>
    <w:rsid w:val="00677695"/>
    <w:rsid w:val="006777B7"/>
    <w:rsid w:val="00677C2A"/>
    <w:rsid w:val="00677C9B"/>
    <w:rsid w:val="00677E00"/>
    <w:rsid w:val="00677FAE"/>
    <w:rsid w:val="00680264"/>
    <w:rsid w:val="006802CA"/>
    <w:rsid w:val="006804B1"/>
    <w:rsid w:val="006804EF"/>
    <w:rsid w:val="00681213"/>
    <w:rsid w:val="00681231"/>
    <w:rsid w:val="006814E3"/>
    <w:rsid w:val="00681E31"/>
    <w:rsid w:val="0068263A"/>
    <w:rsid w:val="00682C8F"/>
    <w:rsid w:val="00682E4B"/>
    <w:rsid w:val="00682EB6"/>
    <w:rsid w:val="00683280"/>
    <w:rsid w:val="006835CB"/>
    <w:rsid w:val="00684819"/>
    <w:rsid w:val="00684D5F"/>
    <w:rsid w:val="00684E9C"/>
    <w:rsid w:val="006854BC"/>
    <w:rsid w:val="006856BD"/>
    <w:rsid w:val="006857F8"/>
    <w:rsid w:val="00685E1C"/>
    <w:rsid w:val="0068658E"/>
    <w:rsid w:val="006866C7"/>
    <w:rsid w:val="006869A3"/>
    <w:rsid w:val="00686ABF"/>
    <w:rsid w:val="00687269"/>
    <w:rsid w:val="0068762C"/>
    <w:rsid w:val="0068772D"/>
    <w:rsid w:val="00687A6F"/>
    <w:rsid w:val="00687F0F"/>
    <w:rsid w:val="0069008E"/>
    <w:rsid w:val="00690476"/>
    <w:rsid w:val="006905A4"/>
    <w:rsid w:val="00690C66"/>
    <w:rsid w:val="0069109A"/>
    <w:rsid w:val="00691D49"/>
    <w:rsid w:val="00692183"/>
    <w:rsid w:val="006922A3"/>
    <w:rsid w:val="006922CB"/>
    <w:rsid w:val="006926BB"/>
    <w:rsid w:val="00692EA7"/>
    <w:rsid w:val="006933AA"/>
    <w:rsid w:val="0069350E"/>
    <w:rsid w:val="00694269"/>
    <w:rsid w:val="006942DB"/>
    <w:rsid w:val="00694741"/>
    <w:rsid w:val="00694C9C"/>
    <w:rsid w:val="0069573D"/>
    <w:rsid w:val="006958F0"/>
    <w:rsid w:val="00695EA4"/>
    <w:rsid w:val="00696B81"/>
    <w:rsid w:val="00696E55"/>
    <w:rsid w:val="00697351"/>
    <w:rsid w:val="00697388"/>
    <w:rsid w:val="0069784B"/>
    <w:rsid w:val="006A0094"/>
    <w:rsid w:val="006A0414"/>
    <w:rsid w:val="006A0424"/>
    <w:rsid w:val="006A0B46"/>
    <w:rsid w:val="006A0B49"/>
    <w:rsid w:val="006A0CA1"/>
    <w:rsid w:val="006A161C"/>
    <w:rsid w:val="006A1B37"/>
    <w:rsid w:val="006A1E64"/>
    <w:rsid w:val="006A2674"/>
    <w:rsid w:val="006A2695"/>
    <w:rsid w:val="006A27AA"/>
    <w:rsid w:val="006A2BCB"/>
    <w:rsid w:val="006A2E7E"/>
    <w:rsid w:val="006A3147"/>
    <w:rsid w:val="006A333B"/>
    <w:rsid w:val="006A349B"/>
    <w:rsid w:val="006A34F6"/>
    <w:rsid w:val="006A3775"/>
    <w:rsid w:val="006A3816"/>
    <w:rsid w:val="006A3DD9"/>
    <w:rsid w:val="006A4102"/>
    <w:rsid w:val="006A45F8"/>
    <w:rsid w:val="006A4C56"/>
    <w:rsid w:val="006A4EDD"/>
    <w:rsid w:val="006A5906"/>
    <w:rsid w:val="006A5A8A"/>
    <w:rsid w:val="006A5B0F"/>
    <w:rsid w:val="006A5CB6"/>
    <w:rsid w:val="006A5E70"/>
    <w:rsid w:val="006A6040"/>
    <w:rsid w:val="006A65C6"/>
    <w:rsid w:val="006A6774"/>
    <w:rsid w:val="006A6A73"/>
    <w:rsid w:val="006A6AA3"/>
    <w:rsid w:val="006A6ACF"/>
    <w:rsid w:val="006A6CA7"/>
    <w:rsid w:val="006A708F"/>
    <w:rsid w:val="006A70BF"/>
    <w:rsid w:val="006A784F"/>
    <w:rsid w:val="006A7B1B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C0B"/>
    <w:rsid w:val="006B2118"/>
    <w:rsid w:val="006B2166"/>
    <w:rsid w:val="006B291E"/>
    <w:rsid w:val="006B2AAA"/>
    <w:rsid w:val="006B2C14"/>
    <w:rsid w:val="006B2C80"/>
    <w:rsid w:val="006B323E"/>
    <w:rsid w:val="006B3609"/>
    <w:rsid w:val="006B37B1"/>
    <w:rsid w:val="006B39E6"/>
    <w:rsid w:val="006B3B4D"/>
    <w:rsid w:val="006B3D21"/>
    <w:rsid w:val="006B49F7"/>
    <w:rsid w:val="006B4B05"/>
    <w:rsid w:val="006B530E"/>
    <w:rsid w:val="006B58AA"/>
    <w:rsid w:val="006B5BF9"/>
    <w:rsid w:val="006B5C2C"/>
    <w:rsid w:val="006B63F7"/>
    <w:rsid w:val="006B6B1E"/>
    <w:rsid w:val="006B6F0E"/>
    <w:rsid w:val="006B6F24"/>
    <w:rsid w:val="006B725B"/>
    <w:rsid w:val="006B7275"/>
    <w:rsid w:val="006B72CA"/>
    <w:rsid w:val="006B7A4C"/>
    <w:rsid w:val="006C01F9"/>
    <w:rsid w:val="006C0EDD"/>
    <w:rsid w:val="006C129F"/>
    <w:rsid w:val="006C1531"/>
    <w:rsid w:val="006C18FD"/>
    <w:rsid w:val="006C19BE"/>
    <w:rsid w:val="006C1C84"/>
    <w:rsid w:val="006C1F10"/>
    <w:rsid w:val="006C2068"/>
    <w:rsid w:val="006C2169"/>
    <w:rsid w:val="006C2465"/>
    <w:rsid w:val="006C26E8"/>
    <w:rsid w:val="006C2882"/>
    <w:rsid w:val="006C2A15"/>
    <w:rsid w:val="006C2A1C"/>
    <w:rsid w:val="006C2B06"/>
    <w:rsid w:val="006C2B27"/>
    <w:rsid w:val="006C3080"/>
    <w:rsid w:val="006C3131"/>
    <w:rsid w:val="006C3157"/>
    <w:rsid w:val="006C34E5"/>
    <w:rsid w:val="006C3CFA"/>
    <w:rsid w:val="006C3FB5"/>
    <w:rsid w:val="006C430C"/>
    <w:rsid w:val="006C480C"/>
    <w:rsid w:val="006C4AFD"/>
    <w:rsid w:val="006C4C39"/>
    <w:rsid w:val="006C4D63"/>
    <w:rsid w:val="006C4DE5"/>
    <w:rsid w:val="006C4F56"/>
    <w:rsid w:val="006C5080"/>
    <w:rsid w:val="006C5311"/>
    <w:rsid w:val="006C5FFB"/>
    <w:rsid w:val="006C7140"/>
    <w:rsid w:val="006D0865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5AA"/>
    <w:rsid w:val="006D28B3"/>
    <w:rsid w:val="006D2B3D"/>
    <w:rsid w:val="006D2CAB"/>
    <w:rsid w:val="006D3009"/>
    <w:rsid w:val="006D302C"/>
    <w:rsid w:val="006D35DA"/>
    <w:rsid w:val="006D36A1"/>
    <w:rsid w:val="006D3A88"/>
    <w:rsid w:val="006D400A"/>
    <w:rsid w:val="006D4E36"/>
    <w:rsid w:val="006D4FC2"/>
    <w:rsid w:val="006D524D"/>
    <w:rsid w:val="006D5466"/>
    <w:rsid w:val="006D6583"/>
    <w:rsid w:val="006D68DD"/>
    <w:rsid w:val="006D6A0A"/>
    <w:rsid w:val="006D6B8D"/>
    <w:rsid w:val="006D6C33"/>
    <w:rsid w:val="006D6C90"/>
    <w:rsid w:val="006D7563"/>
    <w:rsid w:val="006D7918"/>
    <w:rsid w:val="006E00E8"/>
    <w:rsid w:val="006E02EB"/>
    <w:rsid w:val="006E031A"/>
    <w:rsid w:val="006E0758"/>
    <w:rsid w:val="006E0840"/>
    <w:rsid w:val="006E15AE"/>
    <w:rsid w:val="006E2434"/>
    <w:rsid w:val="006E2854"/>
    <w:rsid w:val="006E2BB6"/>
    <w:rsid w:val="006E30F3"/>
    <w:rsid w:val="006E3627"/>
    <w:rsid w:val="006E3896"/>
    <w:rsid w:val="006E3A76"/>
    <w:rsid w:val="006E4537"/>
    <w:rsid w:val="006E4DAA"/>
    <w:rsid w:val="006E4E50"/>
    <w:rsid w:val="006E5000"/>
    <w:rsid w:val="006E50DF"/>
    <w:rsid w:val="006E5979"/>
    <w:rsid w:val="006E5AD8"/>
    <w:rsid w:val="006E5C1C"/>
    <w:rsid w:val="006E5EA1"/>
    <w:rsid w:val="006E65F6"/>
    <w:rsid w:val="006E6C20"/>
    <w:rsid w:val="006E7350"/>
    <w:rsid w:val="006E754C"/>
    <w:rsid w:val="006E794E"/>
    <w:rsid w:val="006E7A40"/>
    <w:rsid w:val="006E7C4A"/>
    <w:rsid w:val="006F0247"/>
    <w:rsid w:val="006F0692"/>
    <w:rsid w:val="006F08B4"/>
    <w:rsid w:val="006F098D"/>
    <w:rsid w:val="006F1405"/>
    <w:rsid w:val="006F167A"/>
    <w:rsid w:val="006F2026"/>
    <w:rsid w:val="006F23FA"/>
    <w:rsid w:val="006F246C"/>
    <w:rsid w:val="006F27DE"/>
    <w:rsid w:val="006F2DFE"/>
    <w:rsid w:val="006F30BF"/>
    <w:rsid w:val="006F379A"/>
    <w:rsid w:val="006F3AE0"/>
    <w:rsid w:val="006F3E4F"/>
    <w:rsid w:val="006F3E67"/>
    <w:rsid w:val="006F42AC"/>
    <w:rsid w:val="006F4F47"/>
    <w:rsid w:val="006F5506"/>
    <w:rsid w:val="006F5B58"/>
    <w:rsid w:val="006F6089"/>
    <w:rsid w:val="006F640E"/>
    <w:rsid w:val="006F66B2"/>
    <w:rsid w:val="006F6F6F"/>
    <w:rsid w:val="006F7097"/>
    <w:rsid w:val="006F7572"/>
    <w:rsid w:val="006F771F"/>
    <w:rsid w:val="006F7D14"/>
    <w:rsid w:val="007009B5"/>
    <w:rsid w:val="007010F8"/>
    <w:rsid w:val="0070130C"/>
    <w:rsid w:val="007017FE"/>
    <w:rsid w:val="00701B3B"/>
    <w:rsid w:val="00701F1A"/>
    <w:rsid w:val="00702287"/>
    <w:rsid w:val="00702691"/>
    <w:rsid w:val="00702A9F"/>
    <w:rsid w:val="007032CA"/>
    <w:rsid w:val="0070380A"/>
    <w:rsid w:val="00704627"/>
    <w:rsid w:val="00704D91"/>
    <w:rsid w:val="00704F70"/>
    <w:rsid w:val="0070527A"/>
    <w:rsid w:val="00705F89"/>
    <w:rsid w:val="00705FD7"/>
    <w:rsid w:val="00706218"/>
    <w:rsid w:val="00706495"/>
    <w:rsid w:val="007066C3"/>
    <w:rsid w:val="00706C64"/>
    <w:rsid w:val="0070704D"/>
    <w:rsid w:val="0070709B"/>
    <w:rsid w:val="007072E2"/>
    <w:rsid w:val="007077B5"/>
    <w:rsid w:val="007101AD"/>
    <w:rsid w:val="007101CD"/>
    <w:rsid w:val="00710211"/>
    <w:rsid w:val="00710506"/>
    <w:rsid w:val="00710617"/>
    <w:rsid w:val="0071071D"/>
    <w:rsid w:val="00710AA6"/>
    <w:rsid w:val="00710E3C"/>
    <w:rsid w:val="0071119A"/>
    <w:rsid w:val="00711215"/>
    <w:rsid w:val="007122D6"/>
    <w:rsid w:val="0071243F"/>
    <w:rsid w:val="00712716"/>
    <w:rsid w:val="00712A0C"/>
    <w:rsid w:val="00712A84"/>
    <w:rsid w:val="00712E40"/>
    <w:rsid w:val="00713000"/>
    <w:rsid w:val="007138CF"/>
    <w:rsid w:val="007139BC"/>
    <w:rsid w:val="00713D63"/>
    <w:rsid w:val="00713FF1"/>
    <w:rsid w:val="00714759"/>
    <w:rsid w:val="007147D7"/>
    <w:rsid w:val="0071515E"/>
    <w:rsid w:val="0071518E"/>
    <w:rsid w:val="00715276"/>
    <w:rsid w:val="00715473"/>
    <w:rsid w:val="00715475"/>
    <w:rsid w:val="00715477"/>
    <w:rsid w:val="0071588A"/>
    <w:rsid w:val="007158AB"/>
    <w:rsid w:val="00715B7F"/>
    <w:rsid w:val="00715D75"/>
    <w:rsid w:val="00716107"/>
    <w:rsid w:val="00716D88"/>
    <w:rsid w:val="0071744E"/>
    <w:rsid w:val="007178A5"/>
    <w:rsid w:val="00717E4A"/>
    <w:rsid w:val="00717EC1"/>
    <w:rsid w:val="00720406"/>
    <w:rsid w:val="00720458"/>
    <w:rsid w:val="007207A1"/>
    <w:rsid w:val="00721429"/>
    <w:rsid w:val="00721961"/>
    <w:rsid w:val="0072252D"/>
    <w:rsid w:val="0072260F"/>
    <w:rsid w:val="007229A8"/>
    <w:rsid w:val="00723321"/>
    <w:rsid w:val="00723635"/>
    <w:rsid w:val="00724085"/>
    <w:rsid w:val="00724237"/>
    <w:rsid w:val="00724B83"/>
    <w:rsid w:val="00724DED"/>
    <w:rsid w:val="007250BB"/>
    <w:rsid w:val="0072563D"/>
    <w:rsid w:val="00725720"/>
    <w:rsid w:val="00725B0F"/>
    <w:rsid w:val="00726492"/>
    <w:rsid w:val="00726E7E"/>
    <w:rsid w:val="007275F3"/>
    <w:rsid w:val="00730041"/>
    <w:rsid w:val="007309BB"/>
    <w:rsid w:val="00730B4D"/>
    <w:rsid w:val="00730E29"/>
    <w:rsid w:val="0073158E"/>
    <w:rsid w:val="007317BC"/>
    <w:rsid w:val="007319B8"/>
    <w:rsid w:val="00731C2B"/>
    <w:rsid w:val="00731E9E"/>
    <w:rsid w:val="00732268"/>
    <w:rsid w:val="007322A3"/>
    <w:rsid w:val="007322AB"/>
    <w:rsid w:val="00732493"/>
    <w:rsid w:val="00733383"/>
    <w:rsid w:val="00733489"/>
    <w:rsid w:val="00733641"/>
    <w:rsid w:val="00733C2E"/>
    <w:rsid w:val="007352C0"/>
    <w:rsid w:val="00735370"/>
    <w:rsid w:val="007353D3"/>
    <w:rsid w:val="0073548F"/>
    <w:rsid w:val="00735EA5"/>
    <w:rsid w:val="0073600B"/>
    <w:rsid w:val="007364D6"/>
    <w:rsid w:val="00736F65"/>
    <w:rsid w:val="007372E9"/>
    <w:rsid w:val="00737633"/>
    <w:rsid w:val="00737D08"/>
    <w:rsid w:val="00737D8A"/>
    <w:rsid w:val="007403CA"/>
    <w:rsid w:val="007406B9"/>
    <w:rsid w:val="007406E0"/>
    <w:rsid w:val="007407F0"/>
    <w:rsid w:val="007408AB"/>
    <w:rsid w:val="0074099F"/>
    <w:rsid w:val="00741486"/>
    <w:rsid w:val="00741C5B"/>
    <w:rsid w:val="0074250D"/>
    <w:rsid w:val="0074274D"/>
    <w:rsid w:val="007428C6"/>
    <w:rsid w:val="00742D77"/>
    <w:rsid w:val="00742FEF"/>
    <w:rsid w:val="00743681"/>
    <w:rsid w:val="007438AA"/>
    <w:rsid w:val="00743A70"/>
    <w:rsid w:val="00744BC7"/>
    <w:rsid w:val="00744C86"/>
    <w:rsid w:val="00744F2E"/>
    <w:rsid w:val="00744F5A"/>
    <w:rsid w:val="00744FEF"/>
    <w:rsid w:val="007451BF"/>
    <w:rsid w:val="007457DE"/>
    <w:rsid w:val="00745851"/>
    <w:rsid w:val="00745C4F"/>
    <w:rsid w:val="00745EE8"/>
    <w:rsid w:val="007461BE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8BE"/>
    <w:rsid w:val="007509D7"/>
    <w:rsid w:val="007509EA"/>
    <w:rsid w:val="00750C5D"/>
    <w:rsid w:val="00750EC8"/>
    <w:rsid w:val="00750FF1"/>
    <w:rsid w:val="0075126C"/>
    <w:rsid w:val="0075156B"/>
    <w:rsid w:val="0075230C"/>
    <w:rsid w:val="007525B5"/>
    <w:rsid w:val="00752892"/>
    <w:rsid w:val="00752BB3"/>
    <w:rsid w:val="00752D57"/>
    <w:rsid w:val="00752E03"/>
    <w:rsid w:val="00753845"/>
    <w:rsid w:val="00753CDB"/>
    <w:rsid w:val="00754196"/>
    <w:rsid w:val="007541E0"/>
    <w:rsid w:val="00754254"/>
    <w:rsid w:val="007546E6"/>
    <w:rsid w:val="007546E9"/>
    <w:rsid w:val="007547A9"/>
    <w:rsid w:val="007548B7"/>
    <w:rsid w:val="00754944"/>
    <w:rsid w:val="00755992"/>
    <w:rsid w:val="00755DE4"/>
    <w:rsid w:val="00756268"/>
    <w:rsid w:val="00756427"/>
    <w:rsid w:val="0075671B"/>
    <w:rsid w:val="007567FD"/>
    <w:rsid w:val="00756D85"/>
    <w:rsid w:val="00756FA5"/>
    <w:rsid w:val="00757032"/>
    <w:rsid w:val="0075729E"/>
    <w:rsid w:val="0076005E"/>
    <w:rsid w:val="007601A2"/>
    <w:rsid w:val="00760770"/>
    <w:rsid w:val="00761565"/>
    <w:rsid w:val="007615FE"/>
    <w:rsid w:val="00761629"/>
    <w:rsid w:val="0076197D"/>
    <w:rsid w:val="007619AD"/>
    <w:rsid w:val="00761B4B"/>
    <w:rsid w:val="00761F72"/>
    <w:rsid w:val="0076272C"/>
    <w:rsid w:val="00762933"/>
    <w:rsid w:val="00762E69"/>
    <w:rsid w:val="0076323E"/>
    <w:rsid w:val="0076347B"/>
    <w:rsid w:val="00763627"/>
    <w:rsid w:val="00763E81"/>
    <w:rsid w:val="00764067"/>
    <w:rsid w:val="00764137"/>
    <w:rsid w:val="0076424A"/>
    <w:rsid w:val="00764455"/>
    <w:rsid w:val="00764536"/>
    <w:rsid w:val="00764AB4"/>
    <w:rsid w:val="00764E41"/>
    <w:rsid w:val="00764EC1"/>
    <w:rsid w:val="007656D7"/>
    <w:rsid w:val="007657F1"/>
    <w:rsid w:val="00765A55"/>
    <w:rsid w:val="00765C1A"/>
    <w:rsid w:val="00766A26"/>
    <w:rsid w:val="00766BA5"/>
    <w:rsid w:val="00767450"/>
    <w:rsid w:val="00767AED"/>
    <w:rsid w:val="00767CA2"/>
    <w:rsid w:val="0077024F"/>
    <w:rsid w:val="007705A6"/>
    <w:rsid w:val="00770666"/>
    <w:rsid w:val="0077087B"/>
    <w:rsid w:val="00770C67"/>
    <w:rsid w:val="00771051"/>
    <w:rsid w:val="00771107"/>
    <w:rsid w:val="00771381"/>
    <w:rsid w:val="00771B9B"/>
    <w:rsid w:val="0077221C"/>
    <w:rsid w:val="007723B4"/>
    <w:rsid w:val="00772F04"/>
    <w:rsid w:val="0077387F"/>
    <w:rsid w:val="007739E6"/>
    <w:rsid w:val="00773B1F"/>
    <w:rsid w:val="00773B2A"/>
    <w:rsid w:val="00774363"/>
    <w:rsid w:val="00774464"/>
    <w:rsid w:val="00774EB6"/>
    <w:rsid w:val="007750C9"/>
    <w:rsid w:val="007751D5"/>
    <w:rsid w:val="0077573B"/>
    <w:rsid w:val="0077623C"/>
    <w:rsid w:val="00776464"/>
    <w:rsid w:val="0077647D"/>
    <w:rsid w:val="0077656A"/>
    <w:rsid w:val="0077665F"/>
    <w:rsid w:val="00776738"/>
    <w:rsid w:val="00776DC3"/>
    <w:rsid w:val="007771AC"/>
    <w:rsid w:val="0077747A"/>
    <w:rsid w:val="00777E03"/>
    <w:rsid w:val="007800C6"/>
    <w:rsid w:val="00780951"/>
    <w:rsid w:val="00780C2B"/>
    <w:rsid w:val="00780DBC"/>
    <w:rsid w:val="00780E2C"/>
    <w:rsid w:val="0078160B"/>
    <w:rsid w:val="00781D76"/>
    <w:rsid w:val="00782109"/>
    <w:rsid w:val="00782266"/>
    <w:rsid w:val="007827ED"/>
    <w:rsid w:val="00782813"/>
    <w:rsid w:val="007828C3"/>
    <w:rsid w:val="007831C2"/>
    <w:rsid w:val="007835B9"/>
    <w:rsid w:val="007836F7"/>
    <w:rsid w:val="00783773"/>
    <w:rsid w:val="00783946"/>
    <w:rsid w:val="00783A01"/>
    <w:rsid w:val="00783FD2"/>
    <w:rsid w:val="00785171"/>
    <w:rsid w:val="00785254"/>
    <w:rsid w:val="0078565B"/>
    <w:rsid w:val="00785759"/>
    <w:rsid w:val="0078596F"/>
    <w:rsid w:val="00786039"/>
    <w:rsid w:val="0078614E"/>
    <w:rsid w:val="00786399"/>
    <w:rsid w:val="007866AD"/>
    <w:rsid w:val="007868ED"/>
    <w:rsid w:val="00786BA0"/>
    <w:rsid w:val="00786C38"/>
    <w:rsid w:val="00786D34"/>
    <w:rsid w:val="00787073"/>
    <w:rsid w:val="007877B7"/>
    <w:rsid w:val="00787819"/>
    <w:rsid w:val="00787A18"/>
    <w:rsid w:val="00787C6A"/>
    <w:rsid w:val="00787C96"/>
    <w:rsid w:val="00787E62"/>
    <w:rsid w:val="00787EB2"/>
    <w:rsid w:val="007900B9"/>
    <w:rsid w:val="0079017F"/>
    <w:rsid w:val="00791125"/>
    <w:rsid w:val="007912DD"/>
    <w:rsid w:val="007913CD"/>
    <w:rsid w:val="007916FE"/>
    <w:rsid w:val="00791A66"/>
    <w:rsid w:val="00791DEE"/>
    <w:rsid w:val="00791F08"/>
    <w:rsid w:val="00792412"/>
    <w:rsid w:val="007925B0"/>
    <w:rsid w:val="00792C4C"/>
    <w:rsid w:val="00792E81"/>
    <w:rsid w:val="0079404F"/>
    <w:rsid w:val="00794F6F"/>
    <w:rsid w:val="007953F7"/>
    <w:rsid w:val="00795A2B"/>
    <w:rsid w:val="00796046"/>
    <w:rsid w:val="0079612F"/>
    <w:rsid w:val="00796427"/>
    <w:rsid w:val="00796459"/>
    <w:rsid w:val="007964C8"/>
    <w:rsid w:val="007968F7"/>
    <w:rsid w:val="00796C88"/>
    <w:rsid w:val="00797A45"/>
    <w:rsid w:val="00797B38"/>
    <w:rsid w:val="00797E01"/>
    <w:rsid w:val="007A03BA"/>
    <w:rsid w:val="007A04E5"/>
    <w:rsid w:val="007A0711"/>
    <w:rsid w:val="007A076D"/>
    <w:rsid w:val="007A10BC"/>
    <w:rsid w:val="007A12F2"/>
    <w:rsid w:val="007A1584"/>
    <w:rsid w:val="007A192B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62"/>
    <w:rsid w:val="007A3BA2"/>
    <w:rsid w:val="007A3E87"/>
    <w:rsid w:val="007A4042"/>
    <w:rsid w:val="007A415F"/>
    <w:rsid w:val="007A45CD"/>
    <w:rsid w:val="007A4763"/>
    <w:rsid w:val="007A4BFA"/>
    <w:rsid w:val="007A4E72"/>
    <w:rsid w:val="007A517C"/>
    <w:rsid w:val="007A5F88"/>
    <w:rsid w:val="007A695D"/>
    <w:rsid w:val="007A736C"/>
    <w:rsid w:val="007A75F0"/>
    <w:rsid w:val="007A788D"/>
    <w:rsid w:val="007B0A0E"/>
    <w:rsid w:val="007B0E22"/>
    <w:rsid w:val="007B0EAA"/>
    <w:rsid w:val="007B0EC0"/>
    <w:rsid w:val="007B1251"/>
    <w:rsid w:val="007B17FF"/>
    <w:rsid w:val="007B2BF0"/>
    <w:rsid w:val="007B34CF"/>
    <w:rsid w:val="007B3957"/>
    <w:rsid w:val="007B3CF7"/>
    <w:rsid w:val="007B413C"/>
    <w:rsid w:val="007B4264"/>
    <w:rsid w:val="007B4590"/>
    <w:rsid w:val="007B4B9B"/>
    <w:rsid w:val="007B4CE7"/>
    <w:rsid w:val="007B5C05"/>
    <w:rsid w:val="007B604C"/>
    <w:rsid w:val="007B6BED"/>
    <w:rsid w:val="007B726E"/>
    <w:rsid w:val="007B731B"/>
    <w:rsid w:val="007B7B6F"/>
    <w:rsid w:val="007B7C0C"/>
    <w:rsid w:val="007C031C"/>
    <w:rsid w:val="007C0F61"/>
    <w:rsid w:val="007C1591"/>
    <w:rsid w:val="007C16B9"/>
    <w:rsid w:val="007C185D"/>
    <w:rsid w:val="007C1967"/>
    <w:rsid w:val="007C2814"/>
    <w:rsid w:val="007C2817"/>
    <w:rsid w:val="007C281B"/>
    <w:rsid w:val="007C29FD"/>
    <w:rsid w:val="007C2CAD"/>
    <w:rsid w:val="007C2E4A"/>
    <w:rsid w:val="007C2E86"/>
    <w:rsid w:val="007C3526"/>
    <w:rsid w:val="007C3B42"/>
    <w:rsid w:val="007C3CD5"/>
    <w:rsid w:val="007C415A"/>
    <w:rsid w:val="007C4B56"/>
    <w:rsid w:val="007C5239"/>
    <w:rsid w:val="007C5277"/>
    <w:rsid w:val="007C53E3"/>
    <w:rsid w:val="007C542B"/>
    <w:rsid w:val="007C5945"/>
    <w:rsid w:val="007C5CD3"/>
    <w:rsid w:val="007C6064"/>
    <w:rsid w:val="007C6402"/>
    <w:rsid w:val="007C68B6"/>
    <w:rsid w:val="007C6909"/>
    <w:rsid w:val="007C6B2A"/>
    <w:rsid w:val="007C76AF"/>
    <w:rsid w:val="007C7F7B"/>
    <w:rsid w:val="007C7FD0"/>
    <w:rsid w:val="007D0147"/>
    <w:rsid w:val="007D0750"/>
    <w:rsid w:val="007D07F0"/>
    <w:rsid w:val="007D0969"/>
    <w:rsid w:val="007D0A81"/>
    <w:rsid w:val="007D0C57"/>
    <w:rsid w:val="007D0CA3"/>
    <w:rsid w:val="007D14CD"/>
    <w:rsid w:val="007D18AB"/>
    <w:rsid w:val="007D19A1"/>
    <w:rsid w:val="007D22C1"/>
    <w:rsid w:val="007D3814"/>
    <w:rsid w:val="007D38BF"/>
    <w:rsid w:val="007D3912"/>
    <w:rsid w:val="007D3C2B"/>
    <w:rsid w:val="007D3C6F"/>
    <w:rsid w:val="007D40B6"/>
    <w:rsid w:val="007D4155"/>
    <w:rsid w:val="007D4469"/>
    <w:rsid w:val="007D559B"/>
    <w:rsid w:val="007D57B3"/>
    <w:rsid w:val="007D5D26"/>
    <w:rsid w:val="007D61DB"/>
    <w:rsid w:val="007D62A9"/>
    <w:rsid w:val="007D631B"/>
    <w:rsid w:val="007D65C3"/>
    <w:rsid w:val="007D66AF"/>
    <w:rsid w:val="007D6768"/>
    <w:rsid w:val="007D67F4"/>
    <w:rsid w:val="007D6866"/>
    <w:rsid w:val="007D6878"/>
    <w:rsid w:val="007D68A6"/>
    <w:rsid w:val="007D726A"/>
    <w:rsid w:val="007E054A"/>
    <w:rsid w:val="007E05F0"/>
    <w:rsid w:val="007E0B09"/>
    <w:rsid w:val="007E0C78"/>
    <w:rsid w:val="007E0EB2"/>
    <w:rsid w:val="007E142E"/>
    <w:rsid w:val="007E1AE3"/>
    <w:rsid w:val="007E1E71"/>
    <w:rsid w:val="007E1F90"/>
    <w:rsid w:val="007E1FE4"/>
    <w:rsid w:val="007E2124"/>
    <w:rsid w:val="007E22B6"/>
    <w:rsid w:val="007E3621"/>
    <w:rsid w:val="007E38AF"/>
    <w:rsid w:val="007E3B82"/>
    <w:rsid w:val="007E3D77"/>
    <w:rsid w:val="007E4151"/>
    <w:rsid w:val="007E4408"/>
    <w:rsid w:val="007E48E5"/>
    <w:rsid w:val="007E503A"/>
    <w:rsid w:val="007E5296"/>
    <w:rsid w:val="007E5D55"/>
    <w:rsid w:val="007E5E3F"/>
    <w:rsid w:val="007E604F"/>
    <w:rsid w:val="007E63AD"/>
    <w:rsid w:val="007E669C"/>
    <w:rsid w:val="007E6B7B"/>
    <w:rsid w:val="007E6F26"/>
    <w:rsid w:val="007E74B9"/>
    <w:rsid w:val="007E7559"/>
    <w:rsid w:val="007F0320"/>
    <w:rsid w:val="007F09A2"/>
    <w:rsid w:val="007F0B2F"/>
    <w:rsid w:val="007F0CD4"/>
    <w:rsid w:val="007F10F8"/>
    <w:rsid w:val="007F18E9"/>
    <w:rsid w:val="007F1EEB"/>
    <w:rsid w:val="007F2B71"/>
    <w:rsid w:val="007F2E6D"/>
    <w:rsid w:val="007F2EE0"/>
    <w:rsid w:val="007F3022"/>
    <w:rsid w:val="007F32ED"/>
    <w:rsid w:val="007F364B"/>
    <w:rsid w:val="007F3E97"/>
    <w:rsid w:val="007F4294"/>
    <w:rsid w:val="007F42A9"/>
    <w:rsid w:val="007F4575"/>
    <w:rsid w:val="007F467F"/>
    <w:rsid w:val="007F4E47"/>
    <w:rsid w:val="007F57CD"/>
    <w:rsid w:val="007F5A8C"/>
    <w:rsid w:val="007F64B7"/>
    <w:rsid w:val="007F6D8F"/>
    <w:rsid w:val="007F7118"/>
    <w:rsid w:val="007F7126"/>
    <w:rsid w:val="007F77C9"/>
    <w:rsid w:val="007F7BA5"/>
    <w:rsid w:val="0080071D"/>
    <w:rsid w:val="00800836"/>
    <w:rsid w:val="00800C44"/>
    <w:rsid w:val="00800DBC"/>
    <w:rsid w:val="0080112F"/>
    <w:rsid w:val="00801F07"/>
    <w:rsid w:val="008021BA"/>
    <w:rsid w:val="0080231E"/>
    <w:rsid w:val="00802459"/>
    <w:rsid w:val="008028FB"/>
    <w:rsid w:val="00802944"/>
    <w:rsid w:val="0080329F"/>
    <w:rsid w:val="00803896"/>
    <w:rsid w:val="00803A47"/>
    <w:rsid w:val="00803CDC"/>
    <w:rsid w:val="00803F99"/>
    <w:rsid w:val="008042AF"/>
    <w:rsid w:val="008043A3"/>
    <w:rsid w:val="008044B8"/>
    <w:rsid w:val="0080459A"/>
    <w:rsid w:val="008045A7"/>
    <w:rsid w:val="00804802"/>
    <w:rsid w:val="008049E6"/>
    <w:rsid w:val="00805CEA"/>
    <w:rsid w:val="00805E16"/>
    <w:rsid w:val="00805F4C"/>
    <w:rsid w:val="008065B2"/>
    <w:rsid w:val="0080667E"/>
    <w:rsid w:val="00807028"/>
    <w:rsid w:val="00807051"/>
    <w:rsid w:val="008076C6"/>
    <w:rsid w:val="00807B5A"/>
    <w:rsid w:val="00807C2C"/>
    <w:rsid w:val="0081056F"/>
    <w:rsid w:val="008108A3"/>
    <w:rsid w:val="008109F7"/>
    <w:rsid w:val="00810AE8"/>
    <w:rsid w:val="00810EE8"/>
    <w:rsid w:val="00811102"/>
    <w:rsid w:val="008112F7"/>
    <w:rsid w:val="008115E4"/>
    <w:rsid w:val="008118D3"/>
    <w:rsid w:val="00811E1F"/>
    <w:rsid w:val="008121BA"/>
    <w:rsid w:val="008122E7"/>
    <w:rsid w:val="00812371"/>
    <w:rsid w:val="008124FA"/>
    <w:rsid w:val="00812989"/>
    <w:rsid w:val="00812B7B"/>
    <w:rsid w:val="00812D46"/>
    <w:rsid w:val="00812FD4"/>
    <w:rsid w:val="0081331F"/>
    <w:rsid w:val="0081356A"/>
    <w:rsid w:val="00813E66"/>
    <w:rsid w:val="00814A98"/>
    <w:rsid w:val="00814EBE"/>
    <w:rsid w:val="00815005"/>
    <w:rsid w:val="008153AB"/>
    <w:rsid w:val="008153E7"/>
    <w:rsid w:val="0081579F"/>
    <w:rsid w:val="00815B16"/>
    <w:rsid w:val="00815BE1"/>
    <w:rsid w:val="00816403"/>
    <w:rsid w:val="008164C7"/>
    <w:rsid w:val="008164CF"/>
    <w:rsid w:val="00816692"/>
    <w:rsid w:val="00816981"/>
    <w:rsid w:val="00816B67"/>
    <w:rsid w:val="00816C9B"/>
    <w:rsid w:val="00816DE3"/>
    <w:rsid w:val="00816F5F"/>
    <w:rsid w:val="008173D6"/>
    <w:rsid w:val="00817568"/>
    <w:rsid w:val="008179CD"/>
    <w:rsid w:val="00817E0F"/>
    <w:rsid w:val="00820068"/>
    <w:rsid w:val="00820315"/>
    <w:rsid w:val="00820553"/>
    <w:rsid w:val="00820DF2"/>
    <w:rsid w:val="0082143C"/>
    <w:rsid w:val="00821947"/>
    <w:rsid w:val="00821D95"/>
    <w:rsid w:val="008225DB"/>
    <w:rsid w:val="008227FA"/>
    <w:rsid w:val="008228A3"/>
    <w:rsid w:val="008228AD"/>
    <w:rsid w:val="0082294A"/>
    <w:rsid w:val="008230E1"/>
    <w:rsid w:val="00823102"/>
    <w:rsid w:val="00823980"/>
    <w:rsid w:val="00823CD7"/>
    <w:rsid w:val="00823F71"/>
    <w:rsid w:val="00824995"/>
    <w:rsid w:val="00824CD1"/>
    <w:rsid w:val="008253D8"/>
    <w:rsid w:val="00825427"/>
    <w:rsid w:val="00825D32"/>
    <w:rsid w:val="008261E4"/>
    <w:rsid w:val="008262A4"/>
    <w:rsid w:val="008263F9"/>
    <w:rsid w:val="0082678B"/>
    <w:rsid w:val="008269D8"/>
    <w:rsid w:val="0082707C"/>
    <w:rsid w:val="0082710E"/>
    <w:rsid w:val="00827BCF"/>
    <w:rsid w:val="008303EE"/>
    <w:rsid w:val="00830C7F"/>
    <w:rsid w:val="0083151F"/>
    <w:rsid w:val="00831EE5"/>
    <w:rsid w:val="0083226D"/>
    <w:rsid w:val="00832414"/>
    <w:rsid w:val="00832658"/>
    <w:rsid w:val="0083279E"/>
    <w:rsid w:val="00832875"/>
    <w:rsid w:val="0083289A"/>
    <w:rsid w:val="008328AF"/>
    <w:rsid w:val="00832C93"/>
    <w:rsid w:val="008334F9"/>
    <w:rsid w:val="00833C6D"/>
    <w:rsid w:val="00833CC0"/>
    <w:rsid w:val="00833DEB"/>
    <w:rsid w:val="0083401E"/>
    <w:rsid w:val="00834BCD"/>
    <w:rsid w:val="00834CF8"/>
    <w:rsid w:val="00834ED8"/>
    <w:rsid w:val="00835596"/>
    <w:rsid w:val="008358F3"/>
    <w:rsid w:val="00835C33"/>
    <w:rsid w:val="00835E39"/>
    <w:rsid w:val="00835F46"/>
    <w:rsid w:val="00835F91"/>
    <w:rsid w:val="008360EA"/>
    <w:rsid w:val="008362DE"/>
    <w:rsid w:val="008369D9"/>
    <w:rsid w:val="00837005"/>
    <w:rsid w:val="008373F3"/>
    <w:rsid w:val="0083763A"/>
    <w:rsid w:val="00837B14"/>
    <w:rsid w:val="00837D7E"/>
    <w:rsid w:val="00837F02"/>
    <w:rsid w:val="008400C9"/>
    <w:rsid w:val="0084112B"/>
    <w:rsid w:val="008417AC"/>
    <w:rsid w:val="00841C52"/>
    <w:rsid w:val="00841E02"/>
    <w:rsid w:val="008422A0"/>
    <w:rsid w:val="008423BD"/>
    <w:rsid w:val="00842CD0"/>
    <w:rsid w:val="00843767"/>
    <w:rsid w:val="00843974"/>
    <w:rsid w:val="00843A74"/>
    <w:rsid w:val="008441FE"/>
    <w:rsid w:val="00844284"/>
    <w:rsid w:val="00844340"/>
    <w:rsid w:val="00844547"/>
    <w:rsid w:val="008445F0"/>
    <w:rsid w:val="0084498B"/>
    <w:rsid w:val="00844A4C"/>
    <w:rsid w:val="00844B99"/>
    <w:rsid w:val="00844FF3"/>
    <w:rsid w:val="0084559F"/>
    <w:rsid w:val="008455A7"/>
    <w:rsid w:val="00845645"/>
    <w:rsid w:val="0084565F"/>
    <w:rsid w:val="00845973"/>
    <w:rsid w:val="00845A37"/>
    <w:rsid w:val="00845B17"/>
    <w:rsid w:val="00846506"/>
    <w:rsid w:val="008470AB"/>
    <w:rsid w:val="00847836"/>
    <w:rsid w:val="008478B6"/>
    <w:rsid w:val="00850204"/>
    <w:rsid w:val="0085045B"/>
    <w:rsid w:val="00850691"/>
    <w:rsid w:val="008506BF"/>
    <w:rsid w:val="008506FA"/>
    <w:rsid w:val="0085092F"/>
    <w:rsid w:val="00850B0E"/>
    <w:rsid w:val="00850D3B"/>
    <w:rsid w:val="0085110D"/>
    <w:rsid w:val="00851156"/>
    <w:rsid w:val="00851294"/>
    <w:rsid w:val="0085140E"/>
    <w:rsid w:val="008519A4"/>
    <w:rsid w:val="00852025"/>
    <w:rsid w:val="008522E2"/>
    <w:rsid w:val="008522E9"/>
    <w:rsid w:val="0085357D"/>
    <w:rsid w:val="008535BE"/>
    <w:rsid w:val="00853C6B"/>
    <w:rsid w:val="00853D68"/>
    <w:rsid w:val="0085434B"/>
    <w:rsid w:val="008547C2"/>
    <w:rsid w:val="00854E8B"/>
    <w:rsid w:val="008550D5"/>
    <w:rsid w:val="008551FF"/>
    <w:rsid w:val="00855498"/>
    <w:rsid w:val="008555C2"/>
    <w:rsid w:val="0085587C"/>
    <w:rsid w:val="0085601F"/>
    <w:rsid w:val="0085643B"/>
    <w:rsid w:val="0085663D"/>
    <w:rsid w:val="00856A80"/>
    <w:rsid w:val="00857517"/>
    <w:rsid w:val="00857705"/>
    <w:rsid w:val="0085794F"/>
    <w:rsid w:val="00857F42"/>
    <w:rsid w:val="00860246"/>
    <w:rsid w:val="0086050C"/>
    <w:rsid w:val="00860542"/>
    <w:rsid w:val="00860D9A"/>
    <w:rsid w:val="0086115A"/>
    <w:rsid w:val="0086142A"/>
    <w:rsid w:val="00861856"/>
    <w:rsid w:val="00861961"/>
    <w:rsid w:val="00861BA6"/>
    <w:rsid w:val="00861FBF"/>
    <w:rsid w:val="008620A9"/>
    <w:rsid w:val="0086213F"/>
    <w:rsid w:val="008621B0"/>
    <w:rsid w:val="008623FD"/>
    <w:rsid w:val="00862638"/>
    <w:rsid w:val="008628C0"/>
    <w:rsid w:val="00862A5F"/>
    <w:rsid w:val="00862A6B"/>
    <w:rsid w:val="00862A8A"/>
    <w:rsid w:val="008637B1"/>
    <w:rsid w:val="00863A66"/>
    <w:rsid w:val="008641F0"/>
    <w:rsid w:val="00865182"/>
    <w:rsid w:val="008653A7"/>
    <w:rsid w:val="00865656"/>
    <w:rsid w:val="008659BC"/>
    <w:rsid w:val="00866868"/>
    <w:rsid w:val="00866CFD"/>
    <w:rsid w:val="0086748A"/>
    <w:rsid w:val="00867A42"/>
    <w:rsid w:val="00870156"/>
    <w:rsid w:val="008704F1"/>
    <w:rsid w:val="00870BF9"/>
    <w:rsid w:val="008713F4"/>
    <w:rsid w:val="008719F2"/>
    <w:rsid w:val="00871C8F"/>
    <w:rsid w:val="00871D1D"/>
    <w:rsid w:val="00871F3B"/>
    <w:rsid w:val="0087210F"/>
    <w:rsid w:val="00872143"/>
    <w:rsid w:val="00872363"/>
    <w:rsid w:val="0087288B"/>
    <w:rsid w:val="008728F5"/>
    <w:rsid w:val="00872D56"/>
    <w:rsid w:val="00872EC5"/>
    <w:rsid w:val="008733C1"/>
    <w:rsid w:val="00873714"/>
    <w:rsid w:val="00873BD2"/>
    <w:rsid w:val="0087402B"/>
    <w:rsid w:val="008744AB"/>
    <w:rsid w:val="00874939"/>
    <w:rsid w:val="00874A5F"/>
    <w:rsid w:val="00874BA7"/>
    <w:rsid w:val="00874CB4"/>
    <w:rsid w:val="008758CA"/>
    <w:rsid w:val="008758DA"/>
    <w:rsid w:val="0087595C"/>
    <w:rsid w:val="00875A2F"/>
    <w:rsid w:val="00875E98"/>
    <w:rsid w:val="0087614E"/>
    <w:rsid w:val="00876E98"/>
    <w:rsid w:val="00877703"/>
    <w:rsid w:val="00877A26"/>
    <w:rsid w:val="00877B3E"/>
    <w:rsid w:val="00877D9F"/>
    <w:rsid w:val="008807A8"/>
    <w:rsid w:val="00880F04"/>
    <w:rsid w:val="00880FAF"/>
    <w:rsid w:val="00881241"/>
    <w:rsid w:val="008822F9"/>
    <w:rsid w:val="00882459"/>
    <w:rsid w:val="00882F57"/>
    <w:rsid w:val="008831F5"/>
    <w:rsid w:val="008832E2"/>
    <w:rsid w:val="00884818"/>
    <w:rsid w:val="0088488C"/>
    <w:rsid w:val="00884BC6"/>
    <w:rsid w:val="00885A0C"/>
    <w:rsid w:val="00885C1B"/>
    <w:rsid w:val="00885E1C"/>
    <w:rsid w:val="00885F2D"/>
    <w:rsid w:val="00886959"/>
    <w:rsid w:val="00886B75"/>
    <w:rsid w:val="00886DB3"/>
    <w:rsid w:val="0088750A"/>
    <w:rsid w:val="0088772E"/>
    <w:rsid w:val="00887801"/>
    <w:rsid w:val="00887988"/>
    <w:rsid w:val="00890002"/>
    <w:rsid w:val="008902C8"/>
    <w:rsid w:val="00890C34"/>
    <w:rsid w:val="00890F70"/>
    <w:rsid w:val="00891122"/>
    <w:rsid w:val="008912CE"/>
    <w:rsid w:val="00891B5B"/>
    <w:rsid w:val="00892CFE"/>
    <w:rsid w:val="008930F4"/>
    <w:rsid w:val="008937B3"/>
    <w:rsid w:val="00893E86"/>
    <w:rsid w:val="008944AF"/>
    <w:rsid w:val="008944BC"/>
    <w:rsid w:val="008949C7"/>
    <w:rsid w:val="00894DCF"/>
    <w:rsid w:val="00894F55"/>
    <w:rsid w:val="0089568F"/>
    <w:rsid w:val="00895713"/>
    <w:rsid w:val="008957EA"/>
    <w:rsid w:val="00895B9C"/>
    <w:rsid w:val="00896465"/>
    <w:rsid w:val="008967A5"/>
    <w:rsid w:val="008968D9"/>
    <w:rsid w:val="00896BDA"/>
    <w:rsid w:val="00896C99"/>
    <w:rsid w:val="008972C9"/>
    <w:rsid w:val="00897795"/>
    <w:rsid w:val="008A022B"/>
    <w:rsid w:val="008A0A0A"/>
    <w:rsid w:val="008A1033"/>
    <w:rsid w:val="008A12C0"/>
    <w:rsid w:val="008A19B6"/>
    <w:rsid w:val="008A1A63"/>
    <w:rsid w:val="008A1EAA"/>
    <w:rsid w:val="008A2285"/>
    <w:rsid w:val="008A25D4"/>
    <w:rsid w:val="008A27A5"/>
    <w:rsid w:val="008A2BC7"/>
    <w:rsid w:val="008A2D3B"/>
    <w:rsid w:val="008A2D49"/>
    <w:rsid w:val="008A305A"/>
    <w:rsid w:val="008A3234"/>
    <w:rsid w:val="008A37EB"/>
    <w:rsid w:val="008A3F84"/>
    <w:rsid w:val="008A3FEF"/>
    <w:rsid w:val="008A40DF"/>
    <w:rsid w:val="008A445D"/>
    <w:rsid w:val="008A4C75"/>
    <w:rsid w:val="008A5186"/>
    <w:rsid w:val="008A5757"/>
    <w:rsid w:val="008A5B6B"/>
    <w:rsid w:val="008A5C09"/>
    <w:rsid w:val="008A643F"/>
    <w:rsid w:val="008A70C5"/>
    <w:rsid w:val="008A71F4"/>
    <w:rsid w:val="008A7221"/>
    <w:rsid w:val="008A7D7A"/>
    <w:rsid w:val="008B095F"/>
    <w:rsid w:val="008B0A57"/>
    <w:rsid w:val="008B0EE2"/>
    <w:rsid w:val="008B10F1"/>
    <w:rsid w:val="008B1107"/>
    <w:rsid w:val="008B1DC2"/>
    <w:rsid w:val="008B2106"/>
    <w:rsid w:val="008B2194"/>
    <w:rsid w:val="008B24BC"/>
    <w:rsid w:val="008B25AC"/>
    <w:rsid w:val="008B2753"/>
    <w:rsid w:val="008B287D"/>
    <w:rsid w:val="008B28E4"/>
    <w:rsid w:val="008B2C62"/>
    <w:rsid w:val="008B37B5"/>
    <w:rsid w:val="008B3867"/>
    <w:rsid w:val="008B3A33"/>
    <w:rsid w:val="008B3A63"/>
    <w:rsid w:val="008B3AF1"/>
    <w:rsid w:val="008B48B4"/>
    <w:rsid w:val="008B4A66"/>
    <w:rsid w:val="008B5163"/>
    <w:rsid w:val="008B5651"/>
    <w:rsid w:val="008B57E2"/>
    <w:rsid w:val="008B5A88"/>
    <w:rsid w:val="008B6CB5"/>
    <w:rsid w:val="008B6E28"/>
    <w:rsid w:val="008B7538"/>
    <w:rsid w:val="008B7E04"/>
    <w:rsid w:val="008C01E3"/>
    <w:rsid w:val="008C06B2"/>
    <w:rsid w:val="008C0C55"/>
    <w:rsid w:val="008C0E9A"/>
    <w:rsid w:val="008C109A"/>
    <w:rsid w:val="008C15C9"/>
    <w:rsid w:val="008C1973"/>
    <w:rsid w:val="008C1B65"/>
    <w:rsid w:val="008C2C1D"/>
    <w:rsid w:val="008C2ED8"/>
    <w:rsid w:val="008C39DB"/>
    <w:rsid w:val="008C3A35"/>
    <w:rsid w:val="008C3A9F"/>
    <w:rsid w:val="008C3B48"/>
    <w:rsid w:val="008C3C99"/>
    <w:rsid w:val="008C4724"/>
    <w:rsid w:val="008C4BEF"/>
    <w:rsid w:val="008C5D6F"/>
    <w:rsid w:val="008C65CF"/>
    <w:rsid w:val="008C6A4C"/>
    <w:rsid w:val="008C706F"/>
    <w:rsid w:val="008C76EC"/>
    <w:rsid w:val="008C7729"/>
    <w:rsid w:val="008C7F47"/>
    <w:rsid w:val="008D022F"/>
    <w:rsid w:val="008D07F9"/>
    <w:rsid w:val="008D0EDF"/>
    <w:rsid w:val="008D1047"/>
    <w:rsid w:val="008D10DE"/>
    <w:rsid w:val="008D14CF"/>
    <w:rsid w:val="008D18C0"/>
    <w:rsid w:val="008D2520"/>
    <w:rsid w:val="008D369E"/>
    <w:rsid w:val="008D375D"/>
    <w:rsid w:val="008D3BC0"/>
    <w:rsid w:val="008D40B5"/>
    <w:rsid w:val="008D4281"/>
    <w:rsid w:val="008D46CC"/>
    <w:rsid w:val="008D4A59"/>
    <w:rsid w:val="008D4BF2"/>
    <w:rsid w:val="008D4DC8"/>
    <w:rsid w:val="008D52BC"/>
    <w:rsid w:val="008D54B6"/>
    <w:rsid w:val="008D57FF"/>
    <w:rsid w:val="008D5952"/>
    <w:rsid w:val="008D5D6D"/>
    <w:rsid w:val="008D5E5F"/>
    <w:rsid w:val="008D6135"/>
    <w:rsid w:val="008D63CD"/>
    <w:rsid w:val="008D66B4"/>
    <w:rsid w:val="008D6CD0"/>
    <w:rsid w:val="008D6E68"/>
    <w:rsid w:val="008D6E8E"/>
    <w:rsid w:val="008D6FA1"/>
    <w:rsid w:val="008D74EB"/>
    <w:rsid w:val="008D7701"/>
    <w:rsid w:val="008D7A65"/>
    <w:rsid w:val="008D7C97"/>
    <w:rsid w:val="008E0305"/>
    <w:rsid w:val="008E05D5"/>
    <w:rsid w:val="008E0609"/>
    <w:rsid w:val="008E0758"/>
    <w:rsid w:val="008E143E"/>
    <w:rsid w:val="008E17D7"/>
    <w:rsid w:val="008E1CB6"/>
    <w:rsid w:val="008E1E16"/>
    <w:rsid w:val="008E1E2D"/>
    <w:rsid w:val="008E2044"/>
    <w:rsid w:val="008E2051"/>
    <w:rsid w:val="008E2159"/>
    <w:rsid w:val="008E283A"/>
    <w:rsid w:val="008E2E6C"/>
    <w:rsid w:val="008E3917"/>
    <w:rsid w:val="008E3975"/>
    <w:rsid w:val="008E3C1A"/>
    <w:rsid w:val="008E3F51"/>
    <w:rsid w:val="008E4041"/>
    <w:rsid w:val="008E43F9"/>
    <w:rsid w:val="008E44B9"/>
    <w:rsid w:val="008E44BE"/>
    <w:rsid w:val="008E49B3"/>
    <w:rsid w:val="008E4BC3"/>
    <w:rsid w:val="008E4CF6"/>
    <w:rsid w:val="008E53EF"/>
    <w:rsid w:val="008E584C"/>
    <w:rsid w:val="008E58CD"/>
    <w:rsid w:val="008E5D82"/>
    <w:rsid w:val="008E60FF"/>
    <w:rsid w:val="008E668C"/>
    <w:rsid w:val="008E6772"/>
    <w:rsid w:val="008E6911"/>
    <w:rsid w:val="008E69B4"/>
    <w:rsid w:val="008E6C10"/>
    <w:rsid w:val="008E6DC4"/>
    <w:rsid w:val="008E6E0F"/>
    <w:rsid w:val="008E7025"/>
    <w:rsid w:val="008E716F"/>
    <w:rsid w:val="008E7905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672"/>
    <w:rsid w:val="008F1A4C"/>
    <w:rsid w:val="008F1AA5"/>
    <w:rsid w:val="008F21EA"/>
    <w:rsid w:val="008F2251"/>
    <w:rsid w:val="008F252F"/>
    <w:rsid w:val="008F297E"/>
    <w:rsid w:val="008F2E7D"/>
    <w:rsid w:val="008F2F17"/>
    <w:rsid w:val="008F306C"/>
    <w:rsid w:val="008F38E1"/>
    <w:rsid w:val="008F3F48"/>
    <w:rsid w:val="008F4522"/>
    <w:rsid w:val="008F47D6"/>
    <w:rsid w:val="008F56E7"/>
    <w:rsid w:val="008F5AC7"/>
    <w:rsid w:val="008F608D"/>
    <w:rsid w:val="008F6152"/>
    <w:rsid w:val="008F656C"/>
    <w:rsid w:val="008F65E6"/>
    <w:rsid w:val="008F72FB"/>
    <w:rsid w:val="008F742E"/>
    <w:rsid w:val="008F7B8A"/>
    <w:rsid w:val="008F7F5F"/>
    <w:rsid w:val="009000CE"/>
    <w:rsid w:val="009000E1"/>
    <w:rsid w:val="0090035B"/>
    <w:rsid w:val="00900588"/>
    <w:rsid w:val="009009D2"/>
    <w:rsid w:val="009009EF"/>
    <w:rsid w:val="00901134"/>
    <w:rsid w:val="00901178"/>
    <w:rsid w:val="009014D4"/>
    <w:rsid w:val="009014EB"/>
    <w:rsid w:val="00901650"/>
    <w:rsid w:val="00901A1E"/>
    <w:rsid w:val="00901A6E"/>
    <w:rsid w:val="00901B14"/>
    <w:rsid w:val="00901F98"/>
    <w:rsid w:val="00902236"/>
    <w:rsid w:val="00902274"/>
    <w:rsid w:val="009025FD"/>
    <w:rsid w:val="00902992"/>
    <w:rsid w:val="00902C4A"/>
    <w:rsid w:val="00903001"/>
    <w:rsid w:val="009032BF"/>
    <w:rsid w:val="00903662"/>
    <w:rsid w:val="0090371C"/>
    <w:rsid w:val="009038A6"/>
    <w:rsid w:val="00903B7D"/>
    <w:rsid w:val="00903BEC"/>
    <w:rsid w:val="009044EF"/>
    <w:rsid w:val="00904697"/>
    <w:rsid w:val="009046A6"/>
    <w:rsid w:val="009054B0"/>
    <w:rsid w:val="0090579D"/>
    <w:rsid w:val="00907044"/>
    <w:rsid w:val="009070AB"/>
    <w:rsid w:val="009073DE"/>
    <w:rsid w:val="0090774B"/>
    <w:rsid w:val="009079E5"/>
    <w:rsid w:val="00907A48"/>
    <w:rsid w:val="00907DD8"/>
    <w:rsid w:val="00907E21"/>
    <w:rsid w:val="00907F6F"/>
    <w:rsid w:val="0091035E"/>
    <w:rsid w:val="00910716"/>
    <w:rsid w:val="00910D0D"/>
    <w:rsid w:val="00911699"/>
    <w:rsid w:val="00911839"/>
    <w:rsid w:val="00911ADF"/>
    <w:rsid w:val="00911DB1"/>
    <w:rsid w:val="00911EC9"/>
    <w:rsid w:val="00912045"/>
    <w:rsid w:val="009121D8"/>
    <w:rsid w:val="0091307C"/>
    <w:rsid w:val="009135FA"/>
    <w:rsid w:val="00913705"/>
    <w:rsid w:val="00913EB6"/>
    <w:rsid w:val="009142A7"/>
    <w:rsid w:val="00914E4A"/>
    <w:rsid w:val="00914EF9"/>
    <w:rsid w:val="009155D1"/>
    <w:rsid w:val="00915626"/>
    <w:rsid w:val="009159DD"/>
    <w:rsid w:val="00915B53"/>
    <w:rsid w:val="00915C35"/>
    <w:rsid w:val="009165E1"/>
    <w:rsid w:val="0091673F"/>
    <w:rsid w:val="0091681A"/>
    <w:rsid w:val="00916847"/>
    <w:rsid w:val="00916B48"/>
    <w:rsid w:val="009170AA"/>
    <w:rsid w:val="009173D7"/>
    <w:rsid w:val="009177A8"/>
    <w:rsid w:val="00917866"/>
    <w:rsid w:val="00917B92"/>
    <w:rsid w:val="00917CCD"/>
    <w:rsid w:val="00917DBE"/>
    <w:rsid w:val="00920081"/>
    <w:rsid w:val="00920082"/>
    <w:rsid w:val="009205B7"/>
    <w:rsid w:val="00920904"/>
    <w:rsid w:val="00921699"/>
    <w:rsid w:val="00921970"/>
    <w:rsid w:val="00921C12"/>
    <w:rsid w:val="00921FE3"/>
    <w:rsid w:val="00922277"/>
    <w:rsid w:val="00922612"/>
    <w:rsid w:val="00922B85"/>
    <w:rsid w:val="009235A1"/>
    <w:rsid w:val="00923680"/>
    <w:rsid w:val="009239FA"/>
    <w:rsid w:val="00923CEC"/>
    <w:rsid w:val="0092404C"/>
    <w:rsid w:val="0092427B"/>
    <w:rsid w:val="00924365"/>
    <w:rsid w:val="009247B2"/>
    <w:rsid w:val="009249D7"/>
    <w:rsid w:val="00924D1A"/>
    <w:rsid w:val="00924D27"/>
    <w:rsid w:val="00924F8D"/>
    <w:rsid w:val="0092504D"/>
    <w:rsid w:val="00925211"/>
    <w:rsid w:val="009256B4"/>
    <w:rsid w:val="009257BD"/>
    <w:rsid w:val="00925AFE"/>
    <w:rsid w:val="00926647"/>
    <w:rsid w:val="00926EA6"/>
    <w:rsid w:val="0092741C"/>
    <w:rsid w:val="00927E9E"/>
    <w:rsid w:val="00930B83"/>
    <w:rsid w:val="0093105B"/>
    <w:rsid w:val="00931C01"/>
    <w:rsid w:val="00931D46"/>
    <w:rsid w:val="00932436"/>
    <w:rsid w:val="0093273D"/>
    <w:rsid w:val="00932BA0"/>
    <w:rsid w:val="00932E04"/>
    <w:rsid w:val="0093347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4C53"/>
    <w:rsid w:val="00935849"/>
    <w:rsid w:val="00935A77"/>
    <w:rsid w:val="00935A91"/>
    <w:rsid w:val="00935D1B"/>
    <w:rsid w:val="00936025"/>
    <w:rsid w:val="009360CE"/>
    <w:rsid w:val="00936E70"/>
    <w:rsid w:val="00937313"/>
    <w:rsid w:val="00937CB7"/>
    <w:rsid w:val="00937DBF"/>
    <w:rsid w:val="00937DEC"/>
    <w:rsid w:val="00937F80"/>
    <w:rsid w:val="009404F5"/>
    <w:rsid w:val="0094063A"/>
    <w:rsid w:val="00940676"/>
    <w:rsid w:val="00940CF6"/>
    <w:rsid w:val="00940DDE"/>
    <w:rsid w:val="00940F41"/>
    <w:rsid w:val="0094106C"/>
    <w:rsid w:val="0094242C"/>
    <w:rsid w:val="00942ACE"/>
    <w:rsid w:val="009439E9"/>
    <w:rsid w:val="00944005"/>
    <w:rsid w:val="0094442B"/>
    <w:rsid w:val="00944477"/>
    <w:rsid w:val="009444BA"/>
    <w:rsid w:val="00944612"/>
    <w:rsid w:val="00944A8D"/>
    <w:rsid w:val="00944A9F"/>
    <w:rsid w:val="00944B69"/>
    <w:rsid w:val="00944E1C"/>
    <w:rsid w:val="0094521B"/>
    <w:rsid w:val="0094551D"/>
    <w:rsid w:val="0094563F"/>
    <w:rsid w:val="00945836"/>
    <w:rsid w:val="00945A9E"/>
    <w:rsid w:val="00945B55"/>
    <w:rsid w:val="009465C8"/>
    <w:rsid w:val="009469A2"/>
    <w:rsid w:val="009469B0"/>
    <w:rsid w:val="00946A49"/>
    <w:rsid w:val="0094716B"/>
    <w:rsid w:val="009479CA"/>
    <w:rsid w:val="00947CA6"/>
    <w:rsid w:val="00947E76"/>
    <w:rsid w:val="00950473"/>
    <w:rsid w:val="0095091E"/>
    <w:rsid w:val="00950A4C"/>
    <w:rsid w:val="00950E15"/>
    <w:rsid w:val="00951236"/>
    <w:rsid w:val="00951495"/>
    <w:rsid w:val="00951ECA"/>
    <w:rsid w:val="009525E7"/>
    <w:rsid w:val="00953117"/>
    <w:rsid w:val="009537D5"/>
    <w:rsid w:val="00954A83"/>
    <w:rsid w:val="00954B19"/>
    <w:rsid w:val="0095536C"/>
    <w:rsid w:val="009553B2"/>
    <w:rsid w:val="00955D04"/>
    <w:rsid w:val="00955DDC"/>
    <w:rsid w:val="00956661"/>
    <w:rsid w:val="00956C26"/>
    <w:rsid w:val="00956E76"/>
    <w:rsid w:val="009576B4"/>
    <w:rsid w:val="00957902"/>
    <w:rsid w:val="00957BD5"/>
    <w:rsid w:val="00957EE4"/>
    <w:rsid w:val="009608AB"/>
    <w:rsid w:val="009608F9"/>
    <w:rsid w:val="009609DE"/>
    <w:rsid w:val="00960A11"/>
    <w:rsid w:val="00960BCC"/>
    <w:rsid w:val="00960EB2"/>
    <w:rsid w:val="00961557"/>
    <w:rsid w:val="00961885"/>
    <w:rsid w:val="00961DF1"/>
    <w:rsid w:val="00961F87"/>
    <w:rsid w:val="00962208"/>
    <w:rsid w:val="00962BC6"/>
    <w:rsid w:val="0096338A"/>
    <w:rsid w:val="009637FA"/>
    <w:rsid w:val="00963B8A"/>
    <w:rsid w:val="00963BFD"/>
    <w:rsid w:val="0096429D"/>
    <w:rsid w:val="00964881"/>
    <w:rsid w:val="00964AB7"/>
    <w:rsid w:val="00964F78"/>
    <w:rsid w:val="0096514D"/>
    <w:rsid w:val="0096521E"/>
    <w:rsid w:val="0096526C"/>
    <w:rsid w:val="0096577A"/>
    <w:rsid w:val="00965917"/>
    <w:rsid w:val="00965B88"/>
    <w:rsid w:val="00966026"/>
    <w:rsid w:val="00966146"/>
    <w:rsid w:val="009666DB"/>
    <w:rsid w:val="00966A63"/>
    <w:rsid w:val="00966B3A"/>
    <w:rsid w:val="00967476"/>
    <w:rsid w:val="0096754F"/>
    <w:rsid w:val="0096793C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AC8"/>
    <w:rsid w:val="00971C2B"/>
    <w:rsid w:val="009725E1"/>
    <w:rsid w:val="009729B8"/>
    <w:rsid w:val="00972ACC"/>
    <w:rsid w:val="00973516"/>
    <w:rsid w:val="00973A9E"/>
    <w:rsid w:val="00973FC5"/>
    <w:rsid w:val="009741F4"/>
    <w:rsid w:val="009745B9"/>
    <w:rsid w:val="00974640"/>
    <w:rsid w:val="00975653"/>
    <w:rsid w:val="009758F3"/>
    <w:rsid w:val="00975ACA"/>
    <w:rsid w:val="00975D83"/>
    <w:rsid w:val="00976DAC"/>
    <w:rsid w:val="00976EA8"/>
    <w:rsid w:val="00976F09"/>
    <w:rsid w:val="00976F5A"/>
    <w:rsid w:val="00977182"/>
    <w:rsid w:val="009771CA"/>
    <w:rsid w:val="0097756A"/>
    <w:rsid w:val="009776E7"/>
    <w:rsid w:val="00977EDC"/>
    <w:rsid w:val="00980003"/>
    <w:rsid w:val="00980289"/>
    <w:rsid w:val="00981312"/>
    <w:rsid w:val="00981528"/>
    <w:rsid w:val="00981547"/>
    <w:rsid w:val="00981977"/>
    <w:rsid w:val="00981B9E"/>
    <w:rsid w:val="00981E7E"/>
    <w:rsid w:val="00982385"/>
    <w:rsid w:val="009824F8"/>
    <w:rsid w:val="00982875"/>
    <w:rsid w:val="00982935"/>
    <w:rsid w:val="009840A4"/>
    <w:rsid w:val="00984241"/>
    <w:rsid w:val="009847D0"/>
    <w:rsid w:val="00984BAB"/>
    <w:rsid w:val="00984E8A"/>
    <w:rsid w:val="00985E4F"/>
    <w:rsid w:val="00986902"/>
    <w:rsid w:val="009869D7"/>
    <w:rsid w:val="00986DED"/>
    <w:rsid w:val="0098730F"/>
    <w:rsid w:val="00987530"/>
    <w:rsid w:val="00987F00"/>
    <w:rsid w:val="009908F5"/>
    <w:rsid w:val="00990FAA"/>
    <w:rsid w:val="0099195B"/>
    <w:rsid w:val="00991B29"/>
    <w:rsid w:val="00991E7B"/>
    <w:rsid w:val="0099200F"/>
    <w:rsid w:val="009926F3"/>
    <w:rsid w:val="00992D61"/>
    <w:rsid w:val="00993B52"/>
    <w:rsid w:val="00994037"/>
    <w:rsid w:val="0099419D"/>
    <w:rsid w:val="009941E5"/>
    <w:rsid w:val="00994CB0"/>
    <w:rsid w:val="00994E37"/>
    <w:rsid w:val="00994E64"/>
    <w:rsid w:val="00994ECF"/>
    <w:rsid w:val="00994F0E"/>
    <w:rsid w:val="0099521A"/>
    <w:rsid w:val="009956A8"/>
    <w:rsid w:val="00995A80"/>
    <w:rsid w:val="00995BE7"/>
    <w:rsid w:val="00995CA4"/>
    <w:rsid w:val="009966EF"/>
    <w:rsid w:val="009967DC"/>
    <w:rsid w:val="00996DF3"/>
    <w:rsid w:val="00996F26"/>
    <w:rsid w:val="00997317"/>
    <w:rsid w:val="0099742F"/>
    <w:rsid w:val="00997861"/>
    <w:rsid w:val="009A019D"/>
    <w:rsid w:val="009A07E5"/>
    <w:rsid w:val="009A0D4D"/>
    <w:rsid w:val="009A0E1E"/>
    <w:rsid w:val="009A1015"/>
    <w:rsid w:val="009A10A3"/>
    <w:rsid w:val="009A267F"/>
    <w:rsid w:val="009A2A67"/>
    <w:rsid w:val="009A2F85"/>
    <w:rsid w:val="009A318A"/>
    <w:rsid w:val="009A31A5"/>
    <w:rsid w:val="009A323D"/>
    <w:rsid w:val="009A324F"/>
    <w:rsid w:val="009A32F1"/>
    <w:rsid w:val="009A334F"/>
    <w:rsid w:val="009A34CA"/>
    <w:rsid w:val="009A3B7C"/>
    <w:rsid w:val="009A3B8B"/>
    <w:rsid w:val="009A3E09"/>
    <w:rsid w:val="009A4627"/>
    <w:rsid w:val="009A4989"/>
    <w:rsid w:val="009A5646"/>
    <w:rsid w:val="009A5893"/>
    <w:rsid w:val="009A5C93"/>
    <w:rsid w:val="009A5EBA"/>
    <w:rsid w:val="009A6189"/>
    <w:rsid w:val="009A6358"/>
    <w:rsid w:val="009A77B7"/>
    <w:rsid w:val="009A7EF8"/>
    <w:rsid w:val="009B0049"/>
    <w:rsid w:val="009B00CC"/>
    <w:rsid w:val="009B0304"/>
    <w:rsid w:val="009B0338"/>
    <w:rsid w:val="009B0351"/>
    <w:rsid w:val="009B0608"/>
    <w:rsid w:val="009B0838"/>
    <w:rsid w:val="009B134D"/>
    <w:rsid w:val="009B13AA"/>
    <w:rsid w:val="009B1878"/>
    <w:rsid w:val="009B18A1"/>
    <w:rsid w:val="009B196F"/>
    <w:rsid w:val="009B19A7"/>
    <w:rsid w:val="009B1EF1"/>
    <w:rsid w:val="009B1F6B"/>
    <w:rsid w:val="009B1FCD"/>
    <w:rsid w:val="009B1FCF"/>
    <w:rsid w:val="009B2003"/>
    <w:rsid w:val="009B20F8"/>
    <w:rsid w:val="009B2862"/>
    <w:rsid w:val="009B311F"/>
    <w:rsid w:val="009B3301"/>
    <w:rsid w:val="009B33DB"/>
    <w:rsid w:val="009B3457"/>
    <w:rsid w:val="009B4212"/>
    <w:rsid w:val="009B4313"/>
    <w:rsid w:val="009B48C4"/>
    <w:rsid w:val="009B50AA"/>
    <w:rsid w:val="009B57E5"/>
    <w:rsid w:val="009B5A50"/>
    <w:rsid w:val="009B5A95"/>
    <w:rsid w:val="009B5B9B"/>
    <w:rsid w:val="009B5BCF"/>
    <w:rsid w:val="009B5D5E"/>
    <w:rsid w:val="009B63C8"/>
    <w:rsid w:val="009B6DEE"/>
    <w:rsid w:val="009B6F11"/>
    <w:rsid w:val="009B7DDA"/>
    <w:rsid w:val="009C0068"/>
    <w:rsid w:val="009C094D"/>
    <w:rsid w:val="009C0B4E"/>
    <w:rsid w:val="009C0C22"/>
    <w:rsid w:val="009C1A33"/>
    <w:rsid w:val="009C1B68"/>
    <w:rsid w:val="009C1C22"/>
    <w:rsid w:val="009C2183"/>
    <w:rsid w:val="009C2343"/>
    <w:rsid w:val="009C250C"/>
    <w:rsid w:val="009C29A6"/>
    <w:rsid w:val="009C2C09"/>
    <w:rsid w:val="009C356A"/>
    <w:rsid w:val="009C3803"/>
    <w:rsid w:val="009C3859"/>
    <w:rsid w:val="009C3DCC"/>
    <w:rsid w:val="009C4070"/>
    <w:rsid w:val="009C4269"/>
    <w:rsid w:val="009C476B"/>
    <w:rsid w:val="009C4C01"/>
    <w:rsid w:val="009C5132"/>
    <w:rsid w:val="009C58D3"/>
    <w:rsid w:val="009C590D"/>
    <w:rsid w:val="009C5B4C"/>
    <w:rsid w:val="009C5E4C"/>
    <w:rsid w:val="009C5F43"/>
    <w:rsid w:val="009C6C23"/>
    <w:rsid w:val="009C6DFE"/>
    <w:rsid w:val="009C7481"/>
    <w:rsid w:val="009D06C2"/>
    <w:rsid w:val="009D07F9"/>
    <w:rsid w:val="009D0EA0"/>
    <w:rsid w:val="009D0F37"/>
    <w:rsid w:val="009D16A3"/>
    <w:rsid w:val="009D1D30"/>
    <w:rsid w:val="009D1EB4"/>
    <w:rsid w:val="009D2252"/>
    <w:rsid w:val="009D2255"/>
    <w:rsid w:val="009D2335"/>
    <w:rsid w:val="009D26CA"/>
    <w:rsid w:val="009D27E8"/>
    <w:rsid w:val="009D29DA"/>
    <w:rsid w:val="009D2D14"/>
    <w:rsid w:val="009D31CF"/>
    <w:rsid w:val="009D391A"/>
    <w:rsid w:val="009D3E12"/>
    <w:rsid w:val="009D3EA8"/>
    <w:rsid w:val="009D4A14"/>
    <w:rsid w:val="009D4D28"/>
    <w:rsid w:val="009D4E91"/>
    <w:rsid w:val="009D4F51"/>
    <w:rsid w:val="009D53FF"/>
    <w:rsid w:val="009D5664"/>
    <w:rsid w:val="009D5756"/>
    <w:rsid w:val="009D60E5"/>
    <w:rsid w:val="009D664F"/>
    <w:rsid w:val="009D667E"/>
    <w:rsid w:val="009D66E6"/>
    <w:rsid w:val="009D67E8"/>
    <w:rsid w:val="009D6A46"/>
    <w:rsid w:val="009D6AC5"/>
    <w:rsid w:val="009D6DC3"/>
    <w:rsid w:val="009D6F8E"/>
    <w:rsid w:val="009D6FEC"/>
    <w:rsid w:val="009D72D0"/>
    <w:rsid w:val="009D784C"/>
    <w:rsid w:val="009E0490"/>
    <w:rsid w:val="009E0591"/>
    <w:rsid w:val="009E065B"/>
    <w:rsid w:val="009E06B3"/>
    <w:rsid w:val="009E07D3"/>
    <w:rsid w:val="009E0CA7"/>
    <w:rsid w:val="009E16D8"/>
    <w:rsid w:val="009E1A4C"/>
    <w:rsid w:val="009E1FDE"/>
    <w:rsid w:val="009E2213"/>
    <w:rsid w:val="009E2CC1"/>
    <w:rsid w:val="009E2F27"/>
    <w:rsid w:val="009E355C"/>
    <w:rsid w:val="009E38B3"/>
    <w:rsid w:val="009E4018"/>
    <w:rsid w:val="009E4DD6"/>
    <w:rsid w:val="009E533E"/>
    <w:rsid w:val="009E548A"/>
    <w:rsid w:val="009E656F"/>
    <w:rsid w:val="009E7430"/>
    <w:rsid w:val="009E775A"/>
    <w:rsid w:val="009E794E"/>
    <w:rsid w:val="009E7E56"/>
    <w:rsid w:val="009E7E8A"/>
    <w:rsid w:val="009F08B0"/>
    <w:rsid w:val="009F0A3D"/>
    <w:rsid w:val="009F0AE2"/>
    <w:rsid w:val="009F1365"/>
    <w:rsid w:val="009F14FB"/>
    <w:rsid w:val="009F1971"/>
    <w:rsid w:val="009F1BD5"/>
    <w:rsid w:val="009F2914"/>
    <w:rsid w:val="009F3356"/>
    <w:rsid w:val="009F3D2B"/>
    <w:rsid w:val="009F4219"/>
    <w:rsid w:val="009F4AD3"/>
    <w:rsid w:val="009F4F4B"/>
    <w:rsid w:val="009F5129"/>
    <w:rsid w:val="009F5244"/>
    <w:rsid w:val="009F59D4"/>
    <w:rsid w:val="009F5B2C"/>
    <w:rsid w:val="009F5C6F"/>
    <w:rsid w:val="009F61A5"/>
    <w:rsid w:val="009F6287"/>
    <w:rsid w:val="009F6763"/>
    <w:rsid w:val="009F678C"/>
    <w:rsid w:val="009F6A3D"/>
    <w:rsid w:val="009F6DBA"/>
    <w:rsid w:val="009F6EAB"/>
    <w:rsid w:val="009F700D"/>
    <w:rsid w:val="009F7448"/>
    <w:rsid w:val="009F74C4"/>
    <w:rsid w:val="009F7D13"/>
    <w:rsid w:val="00A000C8"/>
    <w:rsid w:val="00A0053A"/>
    <w:rsid w:val="00A01408"/>
    <w:rsid w:val="00A01646"/>
    <w:rsid w:val="00A016D8"/>
    <w:rsid w:val="00A01B47"/>
    <w:rsid w:val="00A01D6B"/>
    <w:rsid w:val="00A01F38"/>
    <w:rsid w:val="00A024E0"/>
    <w:rsid w:val="00A02645"/>
    <w:rsid w:val="00A028DF"/>
    <w:rsid w:val="00A02B30"/>
    <w:rsid w:val="00A03574"/>
    <w:rsid w:val="00A03681"/>
    <w:rsid w:val="00A03B4B"/>
    <w:rsid w:val="00A03FBE"/>
    <w:rsid w:val="00A04150"/>
    <w:rsid w:val="00A041C4"/>
    <w:rsid w:val="00A05310"/>
    <w:rsid w:val="00A059B7"/>
    <w:rsid w:val="00A05ADF"/>
    <w:rsid w:val="00A05BCF"/>
    <w:rsid w:val="00A0668A"/>
    <w:rsid w:val="00A066F8"/>
    <w:rsid w:val="00A06BE3"/>
    <w:rsid w:val="00A07603"/>
    <w:rsid w:val="00A07A2B"/>
    <w:rsid w:val="00A07D3D"/>
    <w:rsid w:val="00A10485"/>
    <w:rsid w:val="00A10F30"/>
    <w:rsid w:val="00A10FE6"/>
    <w:rsid w:val="00A11005"/>
    <w:rsid w:val="00A1100B"/>
    <w:rsid w:val="00A1220E"/>
    <w:rsid w:val="00A12373"/>
    <w:rsid w:val="00A12BF1"/>
    <w:rsid w:val="00A136E1"/>
    <w:rsid w:val="00A1396F"/>
    <w:rsid w:val="00A13A11"/>
    <w:rsid w:val="00A13C71"/>
    <w:rsid w:val="00A1425A"/>
    <w:rsid w:val="00A14634"/>
    <w:rsid w:val="00A14A0A"/>
    <w:rsid w:val="00A14AD7"/>
    <w:rsid w:val="00A15006"/>
    <w:rsid w:val="00A1519E"/>
    <w:rsid w:val="00A15691"/>
    <w:rsid w:val="00A15E63"/>
    <w:rsid w:val="00A163FE"/>
    <w:rsid w:val="00A16498"/>
    <w:rsid w:val="00A166DA"/>
    <w:rsid w:val="00A16B88"/>
    <w:rsid w:val="00A16DB9"/>
    <w:rsid w:val="00A17F87"/>
    <w:rsid w:val="00A17FB3"/>
    <w:rsid w:val="00A205B7"/>
    <w:rsid w:val="00A20791"/>
    <w:rsid w:val="00A20C3F"/>
    <w:rsid w:val="00A21078"/>
    <w:rsid w:val="00A2117B"/>
    <w:rsid w:val="00A21450"/>
    <w:rsid w:val="00A215DD"/>
    <w:rsid w:val="00A21B1F"/>
    <w:rsid w:val="00A21D4E"/>
    <w:rsid w:val="00A21F2B"/>
    <w:rsid w:val="00A220A5"/>
    <w:rsid w:val="00A22165"/>
    <w:rsid w:val="00A22430"/>
    <w:rsid w:val="00A229F9"/>
    <w:rsid w:val="00A23841"/>
    <w:rsid w:val="00A23E37"/>
    <w:rsid w:val="00A23E88"/>
    <w:rsid w:val="00A23ECD"/>
    <w:rsid w:val="00A2416F"/>
    <w:rsid w:val="00A242DD"/>
    <w:rsid w:val="00A2438C"/>
    <w:rsid w:val="00A24651"/>
    <w:rsid w:val="00A24917"/>
    <w:rsid w:val="00A24B50"/>
    <w:rsid w:val="00A24FEF"/>
    <w:rsid w:val="00A25652"/>
    <w:rsid w:val="00A256BB"/>
    <w:rsid w:val="00A26484"/>
    <w:rsid w:val="00A269BC"/>
    <w:rsid w:val="00A270CE"/>
    <w:rsid w:val="00A27118"/>
    <w:rsid w:val="00A27581"/>
    <w:rsid w:val="00A308B0"/>
    <w:rsid w:val="00A30F1D"/>
    <w:rsid w:val="00A315C0"/>
    <w:rsid w:val="00A31842"/>
    <w:rsid w:val="00A318BF"/>
    <w:rsid w:val="00A31920"/>
    <w:rsid w:val="00A31C75"/>
    <w:rsid w:val="00A327B9"/>
    <w:rsid w:val="00A32F18"/>
    <w:rsid w:val="00A339D8"/>
    <w:rsid w:val="00A33AB9"/>
    <w:rsid w:val="00A33E82"/>
    <w:rsid w:val="00A35A1C"/>
    <w:rsid w:val="00A35C99"/>
    <w:rsid w:val="00A36567"/>
    <w:rsid w:val="00A370CC"/>
    <w:rsid w:val="00A3764D"/>
    <w:rsid w:val="00A3782B"/>
    <w:rsid w:val="00A37962"/>
    <w:rsid w:val="00A3799E"/>
    <w:rsid w:val="00A37AF5"/>
    <w:rsid w:val="00A40086"/>
    <w:rsid w:val="00A40A82"/>
    <w:rsid w:val="00A40D81"/>
    <w:rsid w:val="00A4145F"/>
    <w:rsid w:val="00A42A44"/>
    <w:rsid w:val="00A42B5F"/>
    <w:rsid w:val="00A42BCA"/>
    <w:rsid w:val="00A43062"/>
    <w:rsid w:val="00A43485"/>
    <w:rsid w:val="00A4356A"/>
    <w:rsid w:val="00A43B55"/>
    <w:rsid w:val="00A43BE7"/>
    <w:rsid w:val="00A43D16"/>
    <w:rsid w:val="00A441CD"/>
    <w:rsid w:val="00A4422F"/>
    <w:rsid w:val="00A44536"/>
    <w:rsid w:val="00A44893"/>
    <w:rsid w:val="00A44AA2"/>
    <w:rsid w:val="00A44AEB"/>
    <w:rsid w:val="00A44B14"/>
    <w:rsid w:val="00A450A8"/>
    <w:rsid w:val="00A45104"/>
    <w:rsid w:val="00A4529A"/>
    <w:rsid w:val="00A453E5"/>
    <w:rsid w:val="00A455DC"/>
    <w:rsid w:val="00A45833"/>
    <w:rsid w:val="00A45DF4"/>
    <w:rsid w:val="00A45F33"/>
    <w:rsid w:val="00A4649A"/>
    <w:rsid w:val="00A471B4"/>
    <w:rsid w:val="00A476DC"/>
    <w:rsid w:val="00A50626"/>
    <w:rsid w:val="00A50766"/>
    <w:rsid w:val="00A50816"/>
    <w:rsid w:val="00A50A05"/>
    <w:rsid w:val="00A50E45"/>
    <w:rsid w:val="00A50F0D"/>
    <w:rsid w:val="00A5105D"/>
    <w:rsid w:val="00A514CB"/>
    <w:rsid w:val="00A515F0"/>
    <w:rsid w:val="00A518DF"/>
    <w:rsid w:val="00A51A11"/>
    <w:rsid w:val="00A51AB5"/>
    <w:rsid w:val="00A51AB6"/>
    <w:rsid w:val="00A52109"/>
    <w:rsid w:val="00A525B2"/>
    <w:rsid w:val="00A5274F"/>
    <w:rsid w:val="00A528C8"/>
    <w:rsid w:val="00A52AB3"/>
    <w:rsid w:val="00A52E58"/>
    <w:rsid w:val="00A53490"/>
    <w:rsid w:val="00A53944"/>
    <w:rsid w:val="00A539B2"/>
    <w:rsid w:val="00A540DE"/>
    <w:rsid w:val="00A541A7"/>
    <w:rsid w:val="00A545FC"/>
    <w:rsid w:val="00A54A92"/>
    <w:rsid w:val="00A55214"/>
    <w:rsid w:val="00A55281"/>
    <w:rsid w:val="00A552FB"/>
    <w:rsid w:val="00A556A4"/>
    <w:rsid w:val="00A559AA"/>
    <w:rsid w:val="00A559F7"/>
    <w:rsid w:val="00A562A0"/>
    <w:rsid w:val="00A563D6"/>
    <w:rsid w:val="00A56592"/>
    <w:rsid w:val="00A56752"/>
    <w:rsid w:val="00A56803"/>
    <w:rsid w:val="00A568E6"/>
    <w:rsid w:val="00A5714D"/>
    <w:rsid w:val="00A57567"/>
    <w:rsid w:val="00A57742"/>
    <w:rsid w:val="00A57B54"/>
    <w:rsid w:val="00A57C34"/>
    <w:rsid w:val="00A57CF0"/>
    <w:rsid w:val="00A57ED6"/>
    <w:rsid w:val="00A60725"/>
    <w:rsid w:val="00A60751"/>
    <w:rsid w:val="00A60ABB"/>
    <w:rsid w:val="00A611F4"/>
    <w:rsid w:val="00A6154D"/>
    <w:rsid w:val="00A61A20"/>
    <w:rsid w:val="00A61E4D"/>
    <w:rsid w:val="00A61EA4"/>
    <w:rsid w:val="00A61EFF"/>
    <w:rsid w:val="00A6238D"/>
    <w:rsid w:val="00A6299A"/>
    <w:rsid w:val="00A62B56"/>
    <w:rsid w:val="00A630F8"/>
    <w:rsid w:val="00A6311F"/>
    <w:rsid w:val="00A635F3"/>
    <w:rsid w:val="00A638B9"/>
    <w:rsid w:val="00A63E4E"/>
    <w:rsid w:val="00A6460D"/>
    <w:rsid w:val="00A64C35"/>
    <w:rsid w:val="00A65965"/>
    <w:rsid w:val="00A65F41"/>
    <w:rsid w:val="00A66B54"/>
    <w:rsid w:val="00A672DD"/>
    <w:rsid w:val="00A674A1"/>
    <w:rsid w:val="00A67A05"/>
    <w:rsid w:val="00A67A84"/>
    <w:rsid w:val="00A67E3F"/>
    <w:rsid w:val="00A70295"/>
    <w:rsid w:val="00A70494"/>
    <w:rsid w:val="00A705CB"/>
    <w:rsid w:val="00A70834"/>
    <w:rsid w:val="00A70A73"/>
    <w:rsid w:val="00A719AA"/>
    <w:rsid w:val="00A71E21"/>
    <w:rsid w:val="00A71E24"/>
    <w:rsid w:val="00A720B5"/>
    <w:rsid w:val="00A7212E"/>
    <w:rsid w:val="00A729FD"/>
    <w:rsid w:val="00A73DD4"/>
    <w:rsid w:val="00A73E85"/>
    <w:rsid w:val="00A7433A"/>
    <w:rsid w:val="00A74461"/>
    <w:rsid w:val="00A755BF"/>
    <w:rsid w:val="00A756E1"/>
    <w:rsid w:val="00A761BD"/>
    <w:rsid w:val="00A7668B"/>
    <w:rsid w:val="00A76FAF"/>
    <w:rsid w:val="00A77EDC"/>
    <w:rsid w:val="00A800F0"/>
    <w:rsid w:val="00A802A3"/>
    <w:rsid w:val="00A81995"/>
    <w:rsid w:val="00A81B3E"/>
    <w:rsid w:val="00A81BE2"/>
    <w:rsid w:val="00A821CB"/>
    <w:rsid w:val="00A82BB1"/>
    <w:rsid w:val="00A82C17"/>
    <w:rsid w:val="00A82C7B"/>
    <w:rsid w:val="00A83234"/>
    <w:rsid w:val="00A8353A"/>
    <w:rsid w:val="00A83813"/>
    <w:rsid w:val="00A84006"/>
    <w:rsid w:val="00A84032"/>
    <w:rsid w:val="00A840D2"/>
    <w:rsid w:val="00A841A8"/>
    <w:rsid w:val="00A8496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6532"/>
    <w:rsid w:val="00A86BE9"/>
    <w:rsid w:val="00A86C1B"/>
    <w:rsid w:val="00A86DD7"/>
    <w:rsid w:val="00A86E48"/>
    <w:rsid w:val="00A878C6"/>
    <w:rsid w:val="00A87C7A"/>
    <w:rsid w:val="00A900E2"/>
    <w:rsid w:val="00A9012A"/>
    <w:rsid w:val="00A90266"/>
    <w:rsid w:val="00A90552"/>
    <w:rsid w:val="00A908E4"/>
    <w:rsid w:val="00A90AB5"/>
    <w:rsid w:val="00A90F2E"/>
    <w:rsid w:val="00A91037"/>
    <w:rsid w:val="00A911C0"/>
    <w:rsid w:val="00A91998"/>
    <w:rsid w:val="00A91F3F"/>
    <w:rsid w:val="00A92176"/>
    <w:rsid w:val="00A92723"/>
    <w:rsid w:val="00A927B8"/>
    <w:rsid w:val="00A92A0D"/>
    <w:rsid w:val="00A92B28"/>
    <w:rsid w:val="00A92C7A"/>
    <w:rsid w:val="00A92D48"/>
    <w:rsid w:val="00A92EA7"/>
    <w:rsid w:val="00A93B63"/>
    <w:rsid w:val="00A94387"/>
    <w:rsid w:val="00A95063"/>
    <w:rsid w:val="00A95146"/>
    <w:rsid w:val="00A951A0"/>
    <w:rsid w:val="00A954BA"/>
    <w:rsid w:val="00A95584"/>
    <w:rsid w:val="00A95716"/>
    <w:rsid w:val="00A95BC6"/>
    <w:rsid w:val="00A95E58"/>
    <w:rsid w:val="00A9602B"/>
    <w:rsid w:val="00A96874"/>
    <w:rsid w:val="00A96B2B"/>
    <w:rsid w:val="00A96F7F"/>
    <w:rsid w:val="00A96FFD"/>
    <w:rsid w:val="00A971A8"/>
    <w:rsid w:val="00A97CAC"/>
    <w:rsid w:val="00A97F92"/>
    <w:rsid w:val="00AA018C"/>
    <w:rsid w:val="00AA0A9E"/>
    <w:rsid w:val="00AA0E9C"/>
    <w:rsid w:val="00AA12EC"/>
    <w:rsid w:val="00AA17A0"/>
    <w:rsid w:val="00AA22B5"/>
    <w:rsid w:val="00AA22D9"/>
    <w:rsid w:val="00AA2A61"/>
    <w:rsid w:val="00AA2D22"/>
    <w:rsid w:val="00AA2E68"/>
    <w:rsid w:val="00AA3057"/>
    <w:rsid w:val="00AA3760"/>
    <w:rsid w:val="00AA3BF1"/>
    <w:rsid w:val="00AA3C79"/>
    <w:rsid w:val="00AA3CA3"/>
    <w:rsid w:val="00AA40E7"/>
    <w:rsid w:val="00AA44ED"/>
    <w:rsid w:val="00AA475A"/>
    <w:rsid w:val="00AA4B56"/>
    <w:rsid w:val="00AA4FB7"/>
    <w:rsid w:val="00AA522A"/>
    <w:rsid w:val="00AA5791"/>
    <w:rsid w:val="00AA5CF2"/>
    <w:rsid w:val="00AA6344"/>
    <w:rsid w:val="00AA6AD3"/>
    <w:rsid w:val="00AA6C55"/>
    <w:rsid w:val="00AA7451"/>
    <w:rsid w:val="00AA7720"/>
    <w:rsid w:val="00AA7966"/>
    <w:rsid w:val="00AA7AA1"/>
    <w:rsid w:val="00AB01FB"/>
    <w:rsid w:val="00AB022F"/>
    <w:rsid w:val="00AB0E8F"/>
    <w:rsid w:val="00AB0F6C"/>
    <w:rsid w:val="00AB1C0B"/>
    <w:rsid w:val="00AB1FB0"/>
    <w:rsid w:val="00AB25D1"/>
    <w:rsid w:val="00AB3050"/>
    <w:rsid w:val="00AB426D"/>
    <w:rsid w:val="00AB4279"/>
    <w:rsid w:val="00AB458B"/>
    <w:rsid w:val="00AB48FB"/>
    <w:rsid w:val="00AB52C8"/>
    <w:rsid w:val="00AB552D"/>
    <w:rsid w:val="00AB58B0"/>
    <w:rsid w:val="00AB592A"/>
    <w:rsid w:val="00AB59E3"/>
    <w:rsid w:val="00AB5D35"/>
    <w:rsid w:val="00AB5EF0"/>
    <w:rsid w:val="00AB61C4"/>
    <w:rsid w:val="00AB6616"/>
    <w:rsid w:val="00AB68EA"/>
    <w:rsid w:val="00AB6CAD"/>
    <w:rsid w:val="00AB6EFF"/>
    <w:rsid w:val="00AB700C"/>
    <w:rsid w:val="00AB7AC3"/>
    <w:rsid w:val="00AB7BE1"/>
    <w:rsid w:val="00AB7CD3"/>
    <w:rsid w:val="00AC016B"/>
    <w:rsid w:val="00AC08D5"/>
    <w:rsid w:val="00AC09E6"/>
    <w:rsid w:val="00AC0D9C"/>
    <w:rsid w:val="00AC1002"/>
    <w:rsid w:val="00AC144D"/>
    <w:rsid w:val="00AC17BA"/>
    <w:rsid w:val="00AC1B6C"/>
    <w:rsid w:val="00AC2070"/>
    <w:rsid w:val="00AC25B4"/>
    <w:rsid w:val="00AC27E6"/>
    <w:rsid w:val="00AC2A2C"/>
    <w:rsid w:val="00AC37C3"/>
    <w:rsid w:val="00AC43A9"/>
    <w:rsid w:val="00AC49D1"/>
    <w:rsid w:val="00AC4F44"/>
    <w:rsid w:val="00AC51D2"/>
    <w:rsid w:val="00AC51DF"/>
    <w:rsid w:val="00AC5673"/>
    <w:rsid w:val="00AC5B38"/>
    <w:rsid w:val="00AC5F1A"/>
    <w:rsid w:val="00AC65AA"/>
    <w:rsid w:val="00AC6B00"/>
    <w:rsid w:val="00AC6D94"/>
    <w:rsid w:val="00AC6E79"/>
    <w:rsid w:val="00AD0086"/>
    <w:rsid w:val="00AD02EB"/>
    <w:rsid w:val="00AD0444"/>
    <w:rsid w:val="00AD0AF9"/>
    <w:rsid w:val="00AD0C61"/>
    <w:rsid w:val="00AD12D7"/>
    <w:rsid w:val="00AD13D4"/>
    <w:rsid w:val="00AD1499"/>
    <w:rsid w:val="00AD1533"/>
    <w:rsid w:val="00AD1665"/>
    <w:rsid w:val="00AD1A1A"/>
    <w:rsid w:val="00AD1BD5"/>
    <w:rsid w:val="00AD1ED8"/>
    <w:rsid w:val="00AD1F36"/>
    <w:rsid w:val="00AD273F"/>
    <w:rsid w:val="00AD2988"/>
    <w:rsid w:val="00AD2B15"/>
    <w:rsid w:val="00AD2F41"/>
    <w:rsid w:val="00AD337D"/>
    <w:rsid w:val="00AD362A"/>
    <w:rsid w:val="00AD3974"/>
    <w:rsid w:val="00AD39B2"/>
    <w:rsid w:val="00AD3A56"/>
    <w:rsid w:val="00AD3D70"/>
    <w:rsid w:val="00AD3E88"/>
    <w:rsid w:val="00AD41B4"/>
    <w:rsid w:val="00AD4630"/>
    <w:rsid w:val="00AD54C5"/>
    <w:rsid w:val="00AD573E"/>
    <w:rsid w:val="00AD57CD"/>
    <w:rsid w:val="00AD5E35"/>
    <w:rsid w:val="00AD5F7D"/>
    <w:rsid w:val="00AD6213"/>
    <w:rsid w:val="00AD6941"/>
    <w:rsid w:val="00AD6A1B"/>
    <w:rsid w:val="00AD6BC3"/>
    <w:rsid w:val="00AD7138"/>
    <w:rsid w:val="00AD756D"/>
    <w:rsid w:val="00AD76C1"/>
    <w:rsid w:val="00AD7FC0"/>
    <w:rsid w:val="00AE03F2"/>
    <w:rsid w:val="00AE0AAC"/>
    <w:rsid w:val="00AE0E46"/>
    <w:rsid w:val="00AE1AF0"/>
    <w:rsid w:val="00AE1C6D"/>
    <w:rsid w:val="00AE26A3"/>
    <w:rsid w:val="00AE3296"/>
    <w:rsid w:val="00AE3484"/>
    <w:rsid w:val="00AE384F"/>
    <w:rsid w:val="00AE3AAD"/>
    <w:rsid w:val="00AE3CAA"/>
    <w:rsid w:val="00AE3EC1"/>
    <w:rsid w:val="00AE3F80"/>
    <w:rsid w:val="00AE4A80"/>
    <w:rsid w:val="00AE4BE8"/>
    <w:rsid w:val="00AE4FFB"/>
    <w:rsid w:val="00AE5A55"/>
    <w:rsid w:val="00AE5D49"/>
    <w:rsid w:val="00AE6241"/>
    <w:rsid w:val="00AE780B"/>
    <w:rsid w:val="00AE7819"/>
    <w:rsid w:val="00AE7A80"/>
    <w:rsid w:val="00AF0260"/>
    <w:rsid w:val="00AF0A32"/>
    <w:rsid w:val="00AF0EDC"/>
    <w:rsid w:val="00AF165A"/>
    <w:rsid w:val="00AF238D"/>
    <w:rsid w:val="00AF256D"/>
    <w:rsid w:val="00AF26F9"/>
    <w:rsid w:val="00AF2D62"/>
    <w:rsid w:val="00AF2EBC"/>
    <w:rsid w:val="00AF3109"/>
    <w:rsid w:val="00AF3516"/>
    <w:rsid w:val="00AF351C"/>
    <w:rsid w:val="00AF367B"/>
    <w:rsid w:val="00AF3D48"/>
    <w:rsid w:val="00AF4006"/>
    <w:rsid w:val="00AF4717"/>
    <w:rsid w:val="00AF5657"/>
    <w:rsid w:val="00AF58AC"/>
    <w:rsid w:val="00AF62C5"/>
    <w:rsid w:val="00AF62EF"/>
    <w:rsid w:val="00AF65E5"/>
    <w:rsid w:val="00AF6799"/>
    <w:rsid w:val="00AF682C"/>
    <w:rsid w:val="00AF687B"/>
    <w:rsid w:val="00AF6A1B"/>
    <w:rsid w:val="00AF6C81"/>
    <w:rsid w:val="00AF6CAE"/>
    <w:rsid w:val="00AF73D4"/>
    <w:rsid w:val="00AF73E6"/>
    <w:rsid w:val="00AF763E"/>
    <w:rsid w:val="00AF7B49"/>
    <w:rsid w:val="00AF7D14"/>
    <w:rsid w:val="00B00195"/>
    <w:rsid w:val="00B00667"/>
    <w:rsid w:val="00B006ED"/>
    <w:rsid w:val="00B00857"/>
    <w:rsid w:val="00B00B67"/>
    <w:rsid w:val="00B01BEF"/>
    <w:rsid w:val="00B01D91"/>
    <w:rsid w:val="00B02196"/>
    <w:rsid w:val="00B027DB"/>
    <w:rsid w:val="00B0295C"/>
    <w:rsid w:val="00B03105"/>
    <w:rsid w:val="00B0346B"/>
    <w:rsid w:val="00B04104"/>
    <w:rsid w:val="00B04347"/>
    <w:rsid w:val="00B044C2"/>
    <w:rsid w:val="00B0493D"/>
    <w:rsid w:val="00B050ED"/>
    <w:rsid w:val="00B051F0"/>
    <w:rsid w:val="00B052E5"/>
    <w:rsid w:val="00B0597F"/>
    <w:rsid w:val="00B05B10"/>
    <w:rsid w:val="00B05B8A"/>
    <w:rsid w:val="00B06722"/>
    <w:rsid w:val="00B06AF8"/>
    <w:rsid w:val="00B06E0F"/>
    <w:rsid w:val="00B06F53"/>
    <w:rsid w:val="00B10187"/>
    <w:rsid w:val="00B102FA"/>
    <w:rsid w:val="00B103AB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2CD2"/>
    <w:rsid w:val="00B12D6E"/>
    <w:rsid w:val="00B1347A"/>
    <w:rsid w:val="00B13518"/>
    <w:rsid w:val="00B13BC0"/>
    <w:rsid w:val="00B13D58"/>
    <w:rsid w:val="00B14572"/>
    <w:rsid w:val="00B1465A"/>
    <w:rsid w:val="00B14780"/>
    <w:rsid w:val="00B149CE"/>
    <w:rsid w:val="00B14A1D"/>
    <w:rsid w:val="00B14BC2"/>
    <w:rsid w:val="00B14D81"/>
    <w:rsid w:val="00B1511B"/>
    <w:rsid w:val="00B1593B"/>
    <w:rsid w:val="00B15A3C"/>
    <w:rsid w:val="00B15F20"/>
    <w:rsid w:val="00B15FD9"/>
    <w:rsid w:val="00B16989"/>
    <w:rsid w:val="00B1731A"/>
    <w:rsid w:val="00B1777E"/>
    <w:rsid w:val="00B179F9"/>
    <w:rsid w:val="00B17B90"/>
    <w:rsid w:val="00B17EF8"/>
    <w:rsid w:val="00B20703"/>
    <w:rsid w:val="00B21207"/>
    <w:rsid w:val="00B21BF5"/>
    <w:rsid w:val="00B22312"/>
    <w:rsid w:val="00B2264A"/>
    <w:rsid w:val="00B2287C"/>
    <w:rsid w:val="00B228F1"/>
    <w:rsid w:val="00B23451"/>
    <w:rsid w:val="00B2397D"/>
    <w:rsid w:val="00B239C9"/>
    <w:rsid w:val="00B23B13"/>
    <w:rsid w:val="00B23C8F"/>
    <w:rsid w:val="00B24188"/>
    <w:rsid w:val="00B2493C"/>
    <w:rsid w:val="00B2494D"/>
    <w:rsid w:val="00B2495D"/>
    <w:rsid w:val="00B24B3A"/>
    <w:rsid w:val="00B24DBB"/>
    <w:rsid w:val="00B25578"/>
    <w:rsid w:val="00B256B4"/>
    <w:rsid w:val="00B25A96"/>
    <w:rsid w:val="00B265C9"/>
    <w:rsid w:val="00B269C3"/>
    <w:rsid w:val="00B26CC8"/>
    <w:rsid w:val="00B26F92"/>
    <w:rsid w:val="00B2720C"/>
    <w:rsid w:val="00B2785D"/>
    <w:rsid w:val="00B27FA1"/>
    <w:rsid w:val="00B300FF"/>
    <w:rsid w:val="00B302A9"/>
    <w:rsid w:val="00B302CA"/>
    <w:rsid w:val="00B30761"/>
    <w:rsid w:val="00B30C10"/>
    <w:rsid w:val="00B30DE6"/>
    <w:rsid w:val="00B30E31"/>
    <w:rsid w:val="00B317D8"/>
    <w:rsid w:val="00B317DF"/>
    <w:rsid w:val="00B31BCA"/>
    <w:rsid w:val="00B31CDB"/>
    <w:rsid w:val="00B31E97"/>
    <w:rsid w:val="00B31F84"/>
    <w:rsid w:val="00B322C9"/>
    <w:rsid w:val="00B322F5"/>
    <w:rsid w:val="00B32307"/>
    <w:rsid w:val="00B32680"/>
    <w:rsid w:val="00B329F2"/>
    <w:rsid w:val="00B32B7F"/>
    <w:rsid w:val="00B32BA9"/>
    <w:rsid w:val="00B32D71"/>
    <w:rsid w:val="00B33072"/>
    <w:rsid w:val="00B330DB"/>
    <w:rsid w:val="00B33832"/>
    <w:rsid w:val="00B33A6B"/>
    <w:rsid w:val="00B33DB9"/>
    <w:rsid w:val="00B340F4"/>
    <w:rsid w:val="00B35049"/>
    <w:rsid w:val="00B35255"/>
    <w:rsid w:val="00B35824"/>
    <w:rsid w:val="00B35BD5"/>
    <w:rsid w:val="00B35D32"/>
    <w:rsid w:val="00B35DE7"/>
    <w:rsid w:val="00B3601B"/>
    <w:rsid w:val="00B36327"/>
    <w:rsid w:val="00B36AD2"/>
    <w:rsid w:val="00B3703F"/>
    <w:rsid w:val="00B370CC"/>
    <w:rsid w:val="00B374CC"/>
    <w:rsid w:val="00B37790"/>
    <w:rsid w:val="00B378C0"/>
    <w:rsid w:val="00B37D6C"/>
    <w:rsid w:val="00B37D92"/>
    <w:rsid w:val="00B4022D"/>
    <w:rsid w:val="00B404C2"/>
    <w:rsid w:val="00B40906"/>
    <w:rsid w:val="00B41294"/>
    <w:rsid w:val="00B412C2"/>
    <w:rsid w:val="00B415D8"/>
    <w:rsid w:val="00B420EF"/>
    <w:rsid w:val="00B424A9"/>
    <w:rsid w:val="00B42AEC"/>
    <w:rsid w:val="00B42D23"/>
    <w:rsid w:val="00B42DEF"/>
    <w:rsid w:val="00B439AB"/>
    <w:rsid w:val="00B43A5B"/>
    <w:rsid w:val="00B43E90"/>
    <w:rsid w:val="00B44352"/>
    <w:rsid w:val="00B44405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711"/>
    <w:rsid w:val="00B46800"/>
    <w:rsid w:val="00B46D7F"/>
    <w:rsid w:val="00B4728A"/>
    <w:rsid w:val="00B4753E"/>
    <w:rsid w:val="00B47D96"/>
    <w:rsid w:val="00B500BA"/>
    <w:rsid w:val="00B50217"/>
    <w:rsid w:val="00B504FC"/>
    <w:rsid w:val="00B50760"/>
    <w:rsid w:val="00B50816"/>
    <w:rsid w:val="00B50B91"/>
    <w:rsid w:val="00B50C58"/>
    <w:rsid w:val="00B50D2D"/>
    <w:rsid w:val="00B511D0"/>
    <w:rsid w:val="00B5216C"/>
    <w:rsid w:val="00B5292A"/>
    <w:rsid w:val="00B52E6A"/>
    <w:rsid w:val="00B53311"/>
    <w:rsid w:val="00B5337B"/>
    <w:rsid w:val="00B53F1F"/>
    <w:rsid w:val="00B54233"/>
    <w:rsid w:val="00B5442F"/>
    <w:rsid w:val="00B54955"/>
    <w:rsid w:val="00B54D1E"/>
    <w:rsid w:val="00B550C8"/>
    <w:rsid w:val="00B550F7"/>
    <w:rsid w:val="00B55320"/>
    <w:rsid w:val="00B555A5"/>
    <w:rsid w:val="00B55765"/>
    <w:rsid w:val="00B558F4"/>
    <w:rsid w:val="00B55BE4"/>
    <w:rsid w:val="00B55F8E"/>
    <w:rsid w:val="00B56128"/>
    <w:rsid w:val="00B562C2"/>
    <w:rsid w:val="00B5662B"/>
    <w:rsid w:val="00B5672B"/>
    <w:rsid w:val="00B57336"/>
    <w:rsid w:val="00B57698"/>
    <w:rsid w:val="00B57D4B"/>
    <w:rsid w:val="00B60E6C"/>
    <w:rsid w:val="00B60EB5"/>
    <w:rsid w:val="00B60F0F"/>
    <w:rsid w:val="00B61575"/>
    <w:rsid w:val="00B619B7"/>
    <w:rsid w:val="00B61D2F"/>
    <w:rsid w:val="00B61DBC"/>
    <w:rsid w:val="00B61F25"/>
    <w:rsid w:val="00B620B8"/>
    <w:rsid w:val="00B62E56"/>
    <w:rsid w:val="00B633C6"/>
    <w:rsid w:val="00B6388C"/>
    <w:rsid w:val="00B639B8"/>
    <w:rsid w:val="00B639EF"/>
    <w:rsid w:val="00B63C74"/>
    <w:rsid w:val="00B63CA9"/>
    <w:rsid w:val="00B63CC7"/>
    <w:rsid w:val="00B64408"/>
    <w:rsid w:val="00B646B9"/>
    <w:rsid w:val="00B646FF"/>
    <w:rsid w:val="00B64CD0"/>
    <w:rsid w:val="00B64CF7"/>
    <w:rsid w:val="00B64F7B"/>
    <w:rsid w:val="00B65288"/>
    <w:rsid w:val="00B657B1"/>
    <w:rsid w:val="00B66212"/>
    <w:rsid w:val="00B665E7"/>
    <w:rsid w:val="00B666AE"/>
    <w:rsid w:val="00B66C8F"/>
    <w:rsid w:val="00B66D46"/>
    <w:rsid w:val="00B66D67"/>
    <w:rsid w:val="00B66FDE"/>
    <w:rsid w:val="00B6710C"/>
    <w:rsid w:val="00B6772D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4631"/>
    <w:rsid w:val="00B76148"/>
    <w:rsid w:val="00B7614D"/>
    <w:rsid w:val="00B763ED"/>
    <w:rsid w:val="00B766A5"/>
    <w:rsid w:val="00B767DF"/>
    <w:rsid w:val="00B76B38"/>
    <w:rsid w:val="00B76BB4"/>
    <w:rsid w:val="00B76D19"/>
    <w:rsid w:val="00B7767F"/>
    <w:rsid w:val="00B77935"/>
    <w:rsid w:val="00B81003"/>
    <w:rsid w:val="00B81142"/>
    <w:rsid w:val="00B8172C"/>
    <w:rsid w:val="00B8180F"/>
    <w:rsid w:val="00B81EAC"/>
    <w:rsid w:val="00B82C6E"/>
    <w:rsid w:val="00B82CE0"/>
    <w:rsid w:val="00B82EFA"/>
    <w:rsid w:val="00B8329C"/>
    <w:rsid w:val="00B83469"/>
    <w:rsid w:val="00B8377F"/>
    <w:rsid w:val="00B83945"/>
    <w:rsid w:val="00B83A16"/>
    <w:rsid w:val="00B84284"/>
    <w:rsid w:val="00B843DE"/>
    <w:rsid w:val="00B844ED"/>
    <w:rsid w:val="00B84640"/>
    <w:rsid w:val="00B8497F"/>
    <w:rsid w:val="00B85CA9"/>
    <w:rsid w:val="00B86047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5B3"/>
    <w:rsid w:val="00B90D05"/>
    <w:rsid w:val="00B91469"/>
    <w:rsid w:val="00B91705"/>
    <w:rsid w:val="00B91B2E"/>
    <w:rsid w:val="00B9209C"/>
    <w:rsid w:val="00B924DC"/>
    <w:rsid w:val="00B92E8F"/>
    <w:rsid w:val="00B9340F"/>
    <w:rsid w:val="00B9370A"/>
    <w:rsid w:val="00B9389A"/>
    <w:rsid w:val="00B93DF9"/>
    <w:rsid w:val="00B9421F"/>
    <w:rsid w:val="00B945B0"/>
    <w:rsid w:val="00B94A1D"/>
    <w:rsid w:val="00B95295"/>
    <w:rsid w:val="00B95773"/>
    <w:rsid w:val="00B958D2"/>
    <w:rsid w:val="00B95A9B"/>
    <w:rsid w:val="00B95BF6"/>
    <w:rsid w:val="00B95CBD"/>
    <w:rsid w:val="00BA0018"/>
    <w:rsid w:val="00BA038E"/>
    <w:rsid w:val="00BA0997"/>
    <w:rsid w:val="00BA0EE0"/>
    <w:rsid w:val="00BA0FF2"/>
    <w:rsid w:val="00BA10EE"/>
    <w:rsid w:val="00BA188B"/>
    <w:rsid w:val="00BA18AE"/>
    <w:rsid w:val="00BA1F07"/>
    <w:rsid w:val="00BA215B"/>
    <w:rsid w:val="00BA2298"/>
    <w:rsid w:val="00BA2571"/>
    <w:rsid w:val="00BA263F"/>
    <w:rsid w:val="00BA272A"/>
    <w:rsid w:val="00BA277C"/>
    <w:rsid w:val="00BA2914"/>
    <w:rsid w:val="00BA293F"/>
    <w:rsid w:val="00BA2EF0"/>
    <w:rsid w:val="00BA2F16"/>
    <w:rsid w:val="00BA37BC"/>
    <w:rsid w:val="00BA38EF"/>
    <w:rsid w:val="00BA48D3"/>
    <w:rsid w:val="00BA506A"/>
    <w:rsid w:val="00BA5233"/>
    <w:rsid w:val="00BA5614"/>
    <w:rsid w:val="00BA579B"/>
    <w:rsid w:val="00BA5BC9"/>
    <w:rsid w:val="00BA5C70"/>
    <w:rsid w:val="00BA5F01"/>
    <w:rsid w:val="00BA6176"/>
    <w:rsid w:val="00BA632D"/>
    <w:rsid w:val="00BA643F"/>
    <w:rsid w:val="00BA6550"/>
    <w:rsid w:val="00BA65A4"/>
    <w:rsid w:val="00BA699B"/>
    <w:rsid w:val="00BA731E"/>
    <w:rsid w:val="00BA7AF4"/>
    <w:rsid w:val="00BB013B"/>
    <w:rsid w:val="00BB02D1"/>
    <w:rsid w:val="00BB0444"/>
    <w:rsid w:val="00BB04C4"/>
    <w:rsid w:val="00BB0704"/>
    <w:rsid w:val="00BB09BE"/>
    <w:rsid w:val="00BB0B50"/>
    <w:rsid w:val="00BB1382"/>
    <w:rsid w:val="00BB141B"/>
    <w:rsid w:val="00BB2285"/>
    <w:rsid w:val="00BB231B"/>
    <w:rsid w:val="00BB23AC"/>
    <w:rsid w:val="00BB24AB"/>
    <w:rsid w:val="00BB2872"/>
    <w:rsid w:val="00BB2ABE"/>
    <w:rsid w:val="00BB32E1"/>
    <w:rsid w:val="00BB342E"/>
    <w:rsid w:val="00BB3655"/>
    <w:rsid w:val="00BB382A"/>
    <w:rsid w:val="00BB392B"/>
    <w:rsid w:val="00BB3CA0"/>
    <w:rsid w:val="00BB4CA0"/>
    <w:rsid w:val="00BB4D2A"/>
    <w:rsid w:val="00BB4EDC"/>
    <w:rsid w:val="00BB4F1A"/>
    <w:rsid w:val="00BB517D"/>
    <w:rsid w:val="00BB523E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0AF"/>
    <w:rsid w:val="00BC0451"/>
    <w:rsid w:val="00BC0523"/>
    <w:rsid w:val="00BC057B"/>
    <w:rsid w:val="00BC097D"/>
    <w:rsid w:val="00BC0B86"/>
    <w:rsid w:val="00BC0BF1"/>
    <w:rsid w:val="00BC0F4E"/>
    <w:rsid w:val="00BC0F85"/>
    <w:rsid w:val="00BC10DA"/>
    <w:rsid w:val="00BC1336"/>
    <w:rsid w:val="00BC2120"/>
    <w:rsid w:val="00BC257B"/>
    <w:rsid w:val="00BC2665"/>
    <w:rsid w:val="00BC2F42"/>
    <w:rsid w:val="00BC3369"/>
    <w:rsid w:val="00BC398A"/>
    <w:rsid w:val="00BC3DBA"/>
    <w:rsid w:val="00BC3FD1"/>
    <w:rsid w:val="00BC3FF2"/>
    <w:rsid w:val="00BC42AC"/>
    <w:rsid w:val="00BC46CC"/>
    <w:rsid w:val="00BC4A17"/>
    <w:rsid w:val="00BC53AF"/>
    <w:rsid w:val="00BC53DD"/>
    <w:rsid w:val="00BC61C1"/>
    <w:rsid w:val="00BC68F1"/>
    <w:rsid w:val="00BC7773"/>
    <w:rsid w:val="00BD03C4"/>
    <w:rsid w:val="00BD096F"/>
    <w:rsid w:val="00BD0A63"/>
    <w:rsid w:val="00BD0D25"/>
    <w:rsid w:val="00BD1017"/>
    <w:rsid w:val="00BD1214"/>
    <w:rsid w:val="00BD1369"/>
    <w:rsid w:val="00BD15E9"/>
    <w:rsid w:val="00BD16EB"/>
    <w:rsid w:val="00BD1B38"/>
    <w:rsid w:val="00BD1BA1"/>
    <w:rsid w:val="00BD1BCC"/>
    <w:rsid w:val="00BD1C12"/>
    <w:rsid w:val="00BD2C95"/>
    <w:rsid w:val="00BD2E29"/>
    <w:rsid w:val="00BD3166"/>
    <w:rsid w:val="00BD3977"/>
    <w:rsid w:val="00BD493F"/>
    <w:rsid w:val="00BD4950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508"/>
    <w:rsid w:val="00BD7934"/>
    <w:rsid w:val="00BD7AAE"/>
    <w:rsid w:val="00BD7AC5"/>
    <w:rsid w:val="00BD7BAD"/>
    <w:rsid w:val="00BE0183"/>
    <w:rsid w:val="00BE0C24"/>
    <w:rsid w:val="00BE149B"/>
    <w:rsid w:val="00BE16F5"/>
    <w:rsid w:val="00BE1A6A"/>
    <w:rsid w:val="00BE1CC8"/>
    <w:rsid w:val="00BE1FC9"/>
    <w:rsid w:val="00BE2864"/>
    <w:rsid w:val="00BE2AC1"/>
    <w:rsid w:val="00BE2E38"/>
    <w:rsid w:val="00BE2EF0"/>
    <w:rsid w:val="00BE3196"/>
    <w:rsid w:val="00BE328A"/>
    <w:rsid w:val="00BE42C0"/>
    <w:rsid w:val="00BE476E"/>
    <w:rsid w:val="00BE4858"/>
    <w:rsid w:val="00BE4B58"/>
    <w:rsid w:val="00BE535E"/>
    <w:rsid w:val="00BE554B"/>
    <w:rsid w:val="00BE5A22"/>
    <w:rsid w:val="00BE6A68"/>
    <w:rsid w:val="00BE6A7D"/>
    <w:rsid w:val="00BE6E9C"/>
    <w:rsid w:val="00BE7333"/>
    <w:rsid w:val="00BE7982"/>
    <w:rsid w:val="00BE799D"/>
    <w:rsid w:val="00BE7D6D"/>
    <w:rsid w:val="00BF0A30"/>
    <w:rsid w:val="00BF0AD5"/>
    <w:rsid w:val="00BF0B4F"/>
    <w:rsid w:val="00BF0F6C"/>
    <w:rsid w:val="00BF136A"/>
    <w:rsid w:val="00BF1678"/>
    <w:rsid w:val="00BF19E1"/>
    <w:rsid w:val="00BF1BC6"/>
    <w:rsid w:val="00BF1DDB"/>
    <w:rsid w:val="00BF1EBD"/>
    <w:rsid w:val="00BF1FC2"/>
    <w:rsid w:val="00BF23EA"/>
    <w:rsid w:val="00BF2463"/>
    <w:rsid w:val="00BF247A"/>
    <w:rsid w:val="00BF24BD"/>
    <w:rsid w:val="00BF285E"/>
    <w:rsid w:val="00BF2E15"/>
    <w:rsid w:val="00BF2EA5"/>
    <w:rsid w:val="00BF3EAD"/>
    <w:rsid w:val="00BF3F15"/>
    <w:rsid w:val="00BF3FFA"/>
    <w:rsid w:val="00BF420C"/>
    <w:rsid w:val="00BF4231"/>
    <w:rsid w:val="00BF4393"/>
    <w:rsid w:val="00BF43D4"/>
    <w:rsid w:val="00BF4591"/>
    <w:rsid w:val="00BF4A08"/>
    <w:rsid w:val="00BF4BA5"/>
    <w:rsid w:val="00BF4F1E"/>
    <w:rsid w:val="00BF4F9D"/>
    <w:rsid w:val="00BF5111"/>
    <w:rsid w:val="00BF532D"/>
    <w:rsid w:val="00BF54CA"/>
    <w:rsid w:val="00BF5CB2"/>
    <w:rsid w:val="00BF5F4A"/>
    <w:rsid w:val="00BF62BB"/>
    <w:rsid w:val="00BF64D2"/>
    <w:rsid w:val="00BF70E5"/>
    <w:rsid w:val="00BF725C"/>
    <w:rsid w:val="00BF7288"/>
    <w:rsid w:val="00C0017C"/>
    <w:rsid w:val="00C0039A"/>
    <w:rsid w:val="00C0097B"/>
    <w:rsid w:val="00C00FA4"/>
    <w:rsid w:val="00C01183"/>
    <w:rsid w:val="00C01A8E"/>
    <w:rsid w:val="00C01AA5"/>
    <w:rsid w:val="00C021BB"/>
    <w:rsid w:val="00C022C5"/>
    <w:rsid w:val="00C024D4"/>
    <w:rsid w:val="00C02881"/>
    <w:rsid w:val="00C02F08"/>
    <w:rsid w:val="00C0362F"/>
    <w:rsid w:val="00C03F50"/>
    <w:rsid w:val="00C04184"/>
    <w:rsid w:val="00C04A48"/>
    <w:rsid w:val="00C04DE0"/>
    <w:rsid w:val="00C04FFB"/>
    <w:rsid w:val="00C057DF"/>
    <w:rsid w:val="00C059D4"/>
    <w:rsid w:val="00C05A6A"/>
    <w:rsid w:val="00C05F53"/>
    <w:rsid w:val="00C06053"/>
    <w:rsid w:val="00C061AA"/>
    <w:rsid w:val="00C06330"/>
    <w:rsid w:val="00C063EB"/>
    <w:rsid w:val="00C0670D"/>
    <w:rsid w:val="00C06B94"/>
    <w:rsid w:val="00C07C7D"/>
    <w:rsid w:val="00C07D1F"/>
    <w:rsid w:val="00C07DFD"/>
    <w:rsid w:val="00C100F2"/>
    <w:rsid w:val="00C1015A"/>
    <w:rsid w:val="00C1088A"/>
    <w:rsid w:val="00C1124A"/>
    <w:rsid w:val="00C11A2C"/>
    <w:rsid w:val="00C11E17"/>
    <w:rsid w:val="00C12216"/>
    <w:rsid w:val="00C12810"/>
    <w:rsid w:val="00C1301C"/>
    <w:rsid w:val="00C139D3"/>
    <w:rsid w:val="00C13C5A"/>
    <w:rsid w:val="00C141CC"/>
    <w:rsid w:val="00C1453F"/>
    <w:rsid w:val="00C1474F"/>
    <w:rsid w:val="00C15C03"/>
    <w:rsid w:val="00C162F1"/>
    <w:rsid w:val="00C1634B"/>
    <w:rsid w:val="00C1641C"/>
    <w:rsid w:val="00C16B25"/>
    <w:rsid w:val="00C17704"/>
    <w:rsid w:val="00C1798A"/>
    <w:rsid w:val="00C17E04"/>
    <w:rsid w:val="00C2035D"/>
    <w:rsid w:val="00C20BDA"/>
    <w:rsid w:val="00C2127A"/>
    <w:rsid w:val="00C21314"/>
    <w:rsid w:val="00C21A83"/>
    <w:rsid w:val="00C22007"/>
    <w:rsid w:val="00C22045"/>
    <w:rsid w:val="00C22223"/>
    <w:rsid w:val="00C22462"/>
    <w:rsid w:val="00C22FA4"/>
    <w:rsid w:val="00C22FE0"/>
    <w:rsid w:val="00C23145"/>
    <w:rsid w:val="00C23245"/>
    <w:rsid w:val="00C23546"/>
    <w:rsid w:val="00C237B9"/>
    <w:rsid w:val="00C23AE5"/>
    <w:rsid w:val="00C23BC2"/>
    <w:rsid w:val="00C23C09"/>
    <w:rsid w:val="00C2407F"/>
    <w:rsid w:val="00C24C2F"/>
    <w:rsid w:val="00C24ED8"/>
    <w:rsid w:val="00C255D6"/>
    <w:rsid w:val="00C25CBF"/>
    <w:rsid w:val="00C2693A"/>
    <w:rsid w:val="00C26CF2"/>
    <w:rsid w:val="00C271B6"/>
    <w:rsid w:val="00C27235"/>
    <w:rsid w:val="00C3014F"/>
    <w:rsid w:val="00C3057C"/>
    <w:rsid w:val="00C30790"/>
    <w:rsid w:val="00C309E5"/>
    <w:rsid w:val="00C30F4D"/>
    <w:rsid w:val="00C31164"/>
    <w:rsid w:val="00C31326"/>
    <w:rsid w:val="00C31A2E"/>
    <w:rsid w:val="00C31BAD"/>
    <w:rsid w:val="00C31D19"/>
    <w:rsid w:val="00C31E08"/>
    <w:rsid w:val="00C31E39"/>
    <w:rsid w:val="00C31ECF"/>
    <w:rsid w:val="00C3204D"/>
    <w:rsid w:val="00C32474"/>
    <w:rsid w:val="00C326A2"/>
    <w:rsid w:val="00C329C1"/>
    <w:rsid w:val="00C329C3"/>
    <w:rsid w:val="00C33469"/>
    <w:rsid w:val="00C33598"/>
    <w:rsid w:val="00C33799"/>
    <w:rsid w:val="00C3384E"/>
    <w:rsid w:val="00C33997"/>
    <w:rsid w:val="00C3425B"/>
    <w:rsid w:val="00C34496"/>
    <w:rsid w:val="00C34A5D"/>
    <w:rsid w:val="00C35FED"/>
    <w:rsid w:val="00C36399"/>
    <w:rsid w:val="00C36555"/>
    <w:rsid w:val="00C37331"/>
    <w:rsid w:val="00C37B4D"/>
    <w:rsid w:val="00C37CCA"/>
    <w:rsid w:val="00C37F8D"/>
    <w:rsid w:val="00C40165"/>
    <w:rsid w:val="00C40511"/>
    <w:rsid w:val="00C409A8"/>
    <w:rsid w:val="00C4115F"/>
    <w:rsid w:val="00C412F5"/>
    <w:rsid w:val="00C416DB"/>
    <w:rsid w:val="00C421F8"/>
    <w:rsid w:val="00C42B38"/>
    <w:rsid w:val="00C430E7"/>
    <w:rsid w:val="00C432E7"/>
    <w:rsid w:val="00C43880"/>
    <w:rsid w:val="00C43AF1"/>
    <w:rsid w:val="00C43CFC"/>
    <w:rsid w:val="00C43E24"/>
    <w:rsid w:val="00C4521D"/>
    <w:rsid w:val="00C452BF"/>
    <w:rsid w:val="00C45340"/>
    <w:rsid w:val="00C4598D"/>
    <w:rsid w:val="00C459B6"/>
    <w:rsid w:val="00C45B27"/>
    <w:rsid w:val="00C45BF3"/>
    <w:rsid w:val="00C45D3A"/>
    <w:rsid w:val="00C46471"/>
    <w:rsid w:val="00C465BB"/>
    <w:rsid w:val="00C46A5D"/>
    <w:rsid w:val="00C46AD9"/>
    <w:rsid w:val="00C47331"/>
    <w:rsid w:val="00C4743C"/>
    <w:rsid w:val="00C47C3D"/>
    <w:rsid w:val="00C5020D"/>
    <w:rsid w:val="00C50356"/>
    <w:rsid w:val="00C50A57"/>
    <w:rsid w:val="00C50BE6"/>
    <w:rsid w:val="00C518C0"/>
    <w:rsid w:val="00C51F02"/>
    <w:rsid w:val="00C52072"/>
    <w:rsid w:val="00C52B43"/>
    <w:rsid w:val="00C53065"/>
    <w:rsid w:val="00C53400"/>
    <w:rsid w:val="00C537DC"/>
    <w:rsid w:val="00C53E40"/>
    <w:rsid w:val="00C541FD"/>
    <w:rsid w:val="00C54D7C"/>
    <w:rsid w:val="00C54DE2"/>
    <w:rsid w:val="00C5500C"/>
    <w:rsid w:val="00C55319"/>
    <w:rsid w:val="00C5552D"/>
    <w:rsid w:val="00C55596"/>
    <w:rsid w:val="00C55B51"/>
    <w:rsid w:val="00C566D3"/>
    <w:rsid w:val="00C569C9"/>
    <w:rsid w:val="00C5717F"/>
    <w:rsid w:val="00C57193"/>
    <w:rsid w:val="00C576CF"/>
    <w:rsid w:val="00C576EB"/>
    <w:rsid w:val="00C577A8"/>
    <w:rsid w:val="00C579BB"/>
    <w:rsid w:val="00C579F1"/>
    <w:rsid w:val="00C57B08"/>
    <w:rsid w:val="00C57D57"/>
    <w:rsid w:val="00C57E8B"/>
    <w:rsid w:val="00C60128"/>
    <w:rsid w:val="00C602A6"/>
    <w:rsid w:val="00C607E8"/>
    <w:rsid w:val="00C60904"/>
    <w:rsid w:val="00C60AAE"/>
    <w:rsid w:val="00C61075"/>
    <w:rsid w:val="00C61258"/>
    <w:rsid w:val="00C61306"/>
    <w:rsid w:val="00C61D1D"/>
    <w:rsid w:val="00C61EBF"/>
    <w:rsid w:val="00C61FBA"/>
    <w:rsid w:val="00C625A4"/>
    <w:rsid w:val="00C62F93"/>
    <w:rsid w:val="00C6344F"/>
    <w:rsid w:val="00C63485"/>
    <w:rsid w:val="00C642F1"/>
    <w:rsid w:val="00C64F45"/>
    <w:rsid w:val="00C652DF"/>
    <w:rsid w:val="00C6549C"/>
    <w:rsid w:val="00C65933"/>
    <w:rsid w:val="00C65CE6"/>
    <w:rsid w:val="00C65F29"/>
    <w:rsid w:val="00C66089"/>
    <w:rsid w:val="00C66170"/>
    <w:rsid w:val="00C66CB2"/>
    <w:rsid w:val="00C673FD"/>
    <w:rsid w:val="00C6765E"/>
    <w:rsid w:val="00C67B10"/>
    <w:rsid w:val="00C67D57"/>
    <w:rsid w:val="00C67DA9"/>
    <w:rsid w:val="00C67E9B"/>
    <w:rsid w:val="00C67EEA"/>
    <w:rsid w:val="00C67FE9"/>
    <w:rsid w:val="00C70181"/>
    <w:rsid w:val="00C706DA"/>
    <w:rsid w:val="00C70B18"/>
    <w:rsid w:val="00C7137B"/>
    <w:rsid w:val="00C717BC"/>
    <w:rsid w:val="00C71ABA"/>
    <w:rsid w:val="00C71AD1"/>
    <w:rsid w:val="00C71C43"/>
    <w:rsid w:val="00C71DE2"/>
    <w:rsid w:val="00C72F9D"/>
    <w:rsid w:val="00C734BD"/>
    <w:rsid w:val="00C74006"/>
    <w:rsid w:val="00C7409E"/>
    <w:rsid w:val="00C74192"/>
    <w:rsid w:val="00C7419B"/>
    <w:rsid w:val="00C74810"/>
    <w:rsid w:val="00C748D5"/>
    <w:rsid w:val="00C74DCC"/>
    <w:rsid w:val="00C75584"/>
    <w:rsid w:val="00C75684"/>
    <w:rsid w:val="00C757B7"/>
    <w:rsid w:val="00C75BB4"/>
    <w:rsid w:val="00C761D0"/>
    <w:rsid w:val="00C771C0"/>
    <w:rsid w:val="00C7781A"/>
    <w:rsid w:val="00C77A37"/>
    <w:rsid w:val="00C77A97"/>
    <w:rsid w:val="00C77D6C"/>
    <w:rsid w:val="00C80570"/>
    <w:rsid w:val="00C8088D"/>
    <w:rsid w:val="00C80F82"/>
    <w:rsid w:val="00C815AF"/>
    <w:rsid w:val="00C81C2D"/>
    <w:rsid w:val="00C81FD5"/>
    <w:rsid w:val="00C825A7"/>
    <w:rsid w:val="00C82782"/>
    <w:rsid w:val="00C82A13"/>
    <w:rsid w:val="00C836EB"/>
    <w:rsid w:val="00C838F6"/>
    <w:rsid w:val="00C8395C"/>
    <w:rsid w:val="00C842DE"/>
    <w:rsid w:val="00C84C2D"/>
    <w:rsid w:val="00C85146"/>
    <w:rsid w:val="00C8579A"/>
    <w:rsid w:val="00C858AE"/>
    <w:rsid w:val="00C8629C"/>
    <w:rsid w:val="00C865C7"/>
    <w:rsid w:val="00C86A1E"/>
    <w:rsid w:val="00C86A6A"/>
    <w:rsid w:val="00C872CF"/>
    <w:rsid w:val="00C8742F"/>
    <w:rsid w:val="00C877FE"/>
    <w:rsid w:val="00C87B30"/>
    <w:rsid w:val="00C87C8D"/>
    <w:rsid w:val="00C9007E"/>
    <w:rsid w:val="00C904C1"/>
    <w:rsid w:val="00C904F0"/>
    <w:rsid w:val="00C90A48"/>
    <w:rsid w:val="00C90D6E"/>
    <w:rsid w:val="00C91286"/>
    <w:rsid w:val="00C9141D"/>
    <w:rsid w:val="00C91EAB"/>
    <w:rsid w:val="00C92AC6"/>
    <w:rsid w:val="00C92BA0"/>
    <w:rsid w:val="00C931E7"/>
    <w:rsid w:val="00C9339D"/>
    <w:rsid w:val="00C93469"/>
    <w:rsid w:val="00C93AA1"/>
    <w:rsid w:val="00C93BB1"/>
    <w:rsid w:val="00C93E77"/>
    <w:rsid w:val="00C943A2"/>
    <w:rsid w:val="00C94880"/>
    <w:rsid w:val="00C94B5B"/>
    <w:rsid w:val="00C94CAF"/>
    <w:rsid w:val="00C95AF1"/>
    <w:rsid w:val="00C95E74"/>
    <w:rsid w:val="00C96B14"/>
    <w:rsid w:val="00C978B5"/>
    <w:rsid w:val="00C9796B"/>
    <w:rsid w:val="00C97D7D"/>
    <w:rsid w:val="00C97E48"/>
    <w:rsid w:val="00CA02AB"/>
    <w:rsid w:val="00CA071D"/>
    <w:rsid w:val="00CA1088"/>
    <w:rsid w:val="00CA11D5"/>
    <w:rsid w:val="00CA13B9"/>
    <w:rsid w:val="00CA1485"/>
    <w:rsid w:val="00CA1B23"/>
    <w:rsid w:val="00CA1E6E"/>
    <w:rsid w:val="00CA1FC0"/>
    <w:rsid w:val="00CA1FE5"/>
    <w:rsid w:val="00CA25B2"/>
    <w:rsid w:val="00CA2727"/>
    <w:rsid w:val="00CA2A24"/>
    <w:rsid w:val="00CA2DFB"/>
    <w:rsid w:val="00CA302D"/>
    <w:rsid w:val="00CA347D"/>
    <w:rsid w:val="00CA357C"/>
    <w:rsid w:val="00CA37E0"/>
    <w:rsid w:val="00CA39EE"/>
    <w:rsid w:val="00CA3DEC"/>
    <w:rsid w:val="00CA3F41"/>
    <w:rsid w:val="00CA40C5"/>
    <w:rsid w:val="00CA4865"/>
    <w:rsid w:val="00CA4B88"/>
    <w:rsid w:val="00CA4C2E"/>
    <w:rsid w:val="00CA4FF7"/>
    <w:rsid w:val="00CA5435"/>
    <w:rsid w:val="00CA55A0"/>
    <w:rsid w:val="00CA55E6"/>
    <w:rsid w:val="00CA578C"/>
    <w:rsid w:val="00CA5E58"/>
    <w:rsid w:val="00CA69AA"/>
    <w:rsid w:val="00CA6BCC"/>
    <w:rsid w:val="00CA6CD5"/>
    <w:rsid w:val="00CA70A9"/>
    <w:rsid w:val="00CA7435"/>
    <w:rsid w:val="00CA74C9"/>
    <w:rsid w:val="00CB00E4"/>
    <w:rsid w:val="00CB02E8"/>
    <w:rsid w:val="00CB0B5E"/>
    <w:rsid w:val="00CB0EB9"/>
    <w:rsid w:val="00CB10B8"/>
    <w:rsid w:val="00CB1109"/>
    <w:rsid w:val="00CB1138"/>
    <w:rsid w:val="00CB1681"/>
    <w:rsid w:val="00CB23AE"/>
    <w:rsid w:val="00CB27FE"/>
    <w:rsid w:val="00CB2A54"/>
    <w:rsid w:val="00CB2C55"/>
    <w:rsid w:val="00CB2D0C"/>
    <w:rsid w:val="00CB2FED"/>
    <w:rsid w:val="00CB316A"/>
    <w:rsid w:val="00CB3591"/>
    <w:rsid w:val="00CB373C"/>
    <w:rsid w:val="00CB3962"/>
    <w:rsid w:val="00CB39DC"/>
    <w:rsid w:val="00CB3C4B"/>
    <w:rsid w:val="00CB4738"/>
    <w:rsid w:val="00CB4B0C"/>
    <w:rsid w:val="00CB52CB"/>
    <w:rsid w:val="00CB55CF"/>
    <w:rsid w:val="00CB5748"/>
    <w:rsid w:val="00CB61D9"/>
    <w:rsid w:val="00CB64A1"/>
    <w:rsid w:val="00CB66AC"/>
    <w:rsid w:val="00CB6A85"/>
    <w:rsid w:val="00CB702D"/>
    <w:rsid w:val="00CB7898"/>
    <w:rsid w:val="00CB7EB1"/>
    <w:rsid w:val="00CC003F"/>
    <w:rsid w:val="00CC0121"/>
    <w:rsid w:val="00CC0186"/>
    <w:rsid w:val="00CC0598"/>
    <w:rsid w:val="00CC0C21"/>
    <w:rsid w:val="00CC0FA2"/>
    <w:rsid w:val="00CC1459"/>
    <w:rsid w:val="00CC1B64"/>
    <w:rsid w:val="00CC1D67"/>
    <w:rsid w:val="00CC229D"/>
    <w:rsid w:val="00CC269B"/>
    <w:rsid w:val="00CC2B73"/>
    <w:rsid w:val="00CC35F7"/>
    <w:rsid w:val="00CC3976"/>
    <w:rsid w:val="00CC51D4"/>
    <w:rsid w:val="00CC57E3"/>
    <w:rsid w:val="00CC586C"/>
    <w:rsid w:val="00CC5921"/>
    <w:rsid w:val="00CC5E8A"/>
    <w:rsid w:val="00CC5E9B"/>
    <w:rsid w:val="00CC6474"/>
    <w:rsid w:val="00CC6CA5"/>
    <w:rsid w:val="00CC72EE"/>
    <w:rsid w:val="00CC77D0"/>
    <w:rsid w:val="00CC7ED7"/>
    <w:rsid w:val="00CD0B11"/>
    <w:rsid w:val="00CD0DB9"/>
    <w:rsid w:val="00CD11A5"/>
    <w:rsid w:val="00CD143F"/>
    <w:rsid w:val="00CD1DA2"/>
    <w:rsid w:val="00CD1E43"/>
    <w:rsid w:val="00CD1F50"/>
    <w:rsid w:val="00CD2370"/>
    <w:rsid w:val="00CD2BA6"/>
    <w:rsid w:val="00CD2BF2"/>
    <w:rsid w:val="00CD2D37"/>
    <w:rsid w:val="00CD3276"/>
    <w:rsid w:val="00CD3953"/>
    <w:rsid w:val="00CD3AEC"/>
    <w:rsid w:val="00CD3BAC"/>
    <w:rsid w:val="00CD3C68"/>
    <w:rsid w:val="00CD3F51"/>
    <w:rsid w:val="00CD42C1"/>
    <w:rsid w:val="00CD4336"/>
    <w:rsid w:val="00CD4C0F"/>
    <w:rsid w:val="00CD4D97"/>
    <w:rsid w:val="00CD4E8C"/>
    <w:rsid w:val="00CD5201"/>
    <w:rsid w:val="00CD5934"/>
    <w:rsid w:val="00CD5A7A"/>
    <w:rsid w:val="00CD6106"/>
    <w:rsid w:val="00CD6276"/>
    <w:rsid w:val="00CD62B6"/>
    <w:rsid w:val="00CD69E7"/>
    <w:rsid w:val="00CD6CBB"/>
    <w:rsid w:val="00CD7678"/>
    <w:rsid w:val="00CE01CF"/>
    <w:rsid w:val="00CE01DD"/>
    <w:rsid w:val="00CE068D"/>
    <w:rsid w:val="00CE09BB"/>
    <w:rsid w:val="00CE0CF2"/>
    <w:rsid w:val="00CE0EF3"/>
    <w:rsid w:val="00CE1199"/>
    <w:rsid w:val="00CE12D0"/>
    <w:rsid w:val="00CE13EF"/>
    <w:rsid w:val="00CE167F"/>
    <w:rsid w:val="00CE16AB"/>
    <w:rsid w:val="00CE17D0"/>
    <w:rsid w:val="00CE1EAC"/>
    <w:rsid w:val="00CE1F67"/>
    <w:rsid w:val="00CE219F"/>
    <w:rsid w:val="00CE2206"/>
    <w:rsid w:val="00CE23FD"/>
    <w:rsid w:val="00CE25BD"/>
    <w:rsid w:val="00CE28F6"/>
    <w:rsid w:val="00CE3805"/>
    <w:rsid w:val="00CE3AFB"/>
    <w:rsid w:val="00CE4108"/>
    <w:rsid w:val="00CE46B6"/>
    <w:rsid w:val="00CE47F6"/>
    <w:rsid w:val="00CE481A"/>
    <w:rsid w:val="00CE4918"/>
    <w:rsid w:val="00CE4A74"/>
    <w:rsid w:val="00CE4F67"/>
    <w:rsid w:val="00CE5010"/>
    <w:rsid w:val="00CE51BC"/>
    <w:rsid w:val="00CE57E6"/>
    <w:rsid w:val="00CE5C63"/>
    <w:rsid w:val="00CE5CF0"/>
    <w:rsid w:val="00CE7132"/>
    <w:rsid w:val="00CE715C"/>
    <w:rsid w:val="00CE74D3"/>
    <w:rsid w:val="00CE753A"/>
    <w:rsid w:val="00CE7620"/>
    <w:rsid w:val="00CE7877"/>
    <w:rsid w:val="00CE78AD"/>
    <w:rsid w:val="00CE7A4E"/>
    <w:rsid w:val="00CF0A38"/>
    <w:rsid w:val="00CF0ADA"/>
    <w:rsid w:val="00CF0CD9"/>
    <w:rsid w:val="00CF0F84"/>
    <w:rsid w:val="00CF1508"/>
    <w:rsid w:val="00CF1824"/>
    <w:rsid w:val="00CF1A5F"/>
    <w:rsid w:val="00CF231B"/>
    <w:rsid w:val="00CF23F3"/>
    <w:rsid w:val="00CF25F0"/>
    <w:rsid w:val="00CF2A77"/>
    <w:rsid w:val="00CF2CF1"/>
    <w:rsid w:val="00CF2E0C"/>
    <w:rsid w:val="00CF34C0"/>
    <w:rsid w:val="00CF34E6"/>
    <w:rsid w:val="00CF3BAA"/>
    <w:rsid w:val="00CF3E3C"/>
    <w:rsid w:val="00CF4178"/>
    <w:rsid w:val="00CF4428"/>
    <w:rsid w:val="00CF4C43"/>
    <w:rsid w:val="00CF4E5C"/>
    <w:rsid w:val="00CF57AD"/>
    <w:rsid w:val="00CF57FB"/>
    <w:rsid w:val="00CF67B5"/>
    <w:rsid w:val="00CF6E31"/>
    <w:rsid w:val="00CF6F66"/>
    <w:rsid w:val="00CF7389"/>
    <w:rsid w:val="00CF7637"/>
    <w:rsid w:val="00D00C68"/>
    <w:rsid w:val="00D00D63"/>
    <w:rsid w:val="00D00E14"/>
    <w:rsid w:val="00D01261"/>
    <w:rsid w:val="00D01312"/>
    <w:rsid w:val="00D01672"/>
    <w:rsid w:val="00D0176C"/>
    <w:rsid w:val="00D019DA"/>
    <w:rsid w:val="00D01A00"/>
    <w:rsid w:val="00D01B6F"/>
    <w:rsid w:val="00D0250B"/>
    <w:rsid w:val="00D02981"/>
    <w:rsid w:val="00D03197"/>
    <w:rsid w:val="00D03597"/>
    <w:rsid w:val="00D035B6"/>
    <w:rsid w:val="00D0371B"/>
    <w:rsid w:val="00D037CD"/>
    <w:rsid w:val="00D04656"/>
    <w:rsid w:val="00D04827"/>
    <w:rsid w:val="00D04B28"/>
    <w:rsid w:val="00D04C4E"/>
    <w:rsid w:val="00D04D33"/>
    <w:rsid w:val="00D05061"/>
    <w:rsid w:val="00D052DA"/>
    <w:rsid w:val="00D058EB"/>
    <w:rsid w:val="00D05932"/>
    <w:rsid w:val="00D05A87"/>
    <w:rsid w:val="00D05CAF"/>
    <w:rsid w:val="00D05D14"/>
    <w:rsid w:val="00D05E0D"/>
    <w:rsid w:val="00D06471"/>
    <w:rsid w:val="00D06592"/>
    <w:rsid w:val="00D065C7"/>
    <w:rsid w:val="00D0667F"/>
    <w:rsid w:val="00D06A41"/>
    <w:rsid w:val="00D06B6E"/>
    <w:rsid w:val="00D06CC8"/>
    <w:rsid w:val="00D0710A"/>
    <w:rsid w:val="00D07D5D"/>
    <w:rsid w:val="00D1035D"/>
    <w:rsid w:val="00D11080"/>
    <w:rsid w:val="00D117DB"/>
    <w:rsid w:val="00D11963"/>
    <w:rsid w:val="00D11D25"/>
    <w:rsid w:val="00D11DCC"/>
    <w:rsid w:val="00D11F35"/>
    <w:rsid w:val="00D12053"/>
    <w:rsid w:val="00D12BAF"/>
    <w:rsid w:val="00D1314F"/>
    <w:rsid w:val="00D13694"/>
    <w:rsid w:val="00D13795"/>
    <w:rsid w:val="00D137B4"/>
    <w:rsid w:val="00D13831"/>
    <w:rsid w:val="00D13C71"/>
    <w:rsid w:val="00D13D69"/>
    <w:rsid w:val="00D1400F"/>
    <w:rsid w:val="00D143FB"/>
    <w:rsid w:val="00D14A68"/>
    <w:rsid w:val="00D14C11"/>
    <w:rsid w:val="00D1532A"/>
    <w:rsid w:val="00D1557F"/>
    <w:rsid w:val="00D155D4"/>
    <w:rsid w:val="00D1595F"/>
    <w:rsid w:val="00D15988"/>
    <w:rsid w:val="00D15AFB"/>
    <w:rsid w:val="00D15BA8"/>
    <w:rsid w:val="00D15DAC"/>
    <w:rsid w:val="00D16483"/>
    <w:rsid w:val="00D170B8"/>
    <w:rsid w:val="00D17348"/>
    <w:rsid w:val="00D173BE"/>
    <w:rsid w:val="00D1788F"/>
    <w:rsid w:val="00D17D84"/>
    <w:rsid w:val="00D2000B"/>
    <w:rsid w:val="00D20578"/>
    <w:rsid w:val="00D20D66"/>
    <w:rsid w:val="00D20ED1"/>
    <w:rsid w:val="00D20F5A"/>
    <w:rsid w:val="00D21076"/>
    <w:rsid w:val="00D211D5"/>
    <w:rsid w:val="00D215D9"/>
    <w:rsid w:val="00D221DB"/>
    <w:rsid w:val="00D2297A"/>
    <w:rsid w:val="00D23355"/>
    <w:rsid w:val="00D237C6"/>
    <w:rsid w:val="00D23D9B"/>
    <w:rsid w:val="00D244E8"/>
    <w:rsid w:val="00D245E5"/>
    <w:rsid w:val="00D24854"/>
    <w:rsid w:val="00D254E9"/>
    <w:rsid w:val="00D258C6"/>
    <w:rsid w:val="00D25957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F"/>
    <w:rsid w:val="00D30F5B"/>
    <w:rsid w:val="00D30FD7"/>
    <w:rsid w:val="00D31286"/>
    <w:rsid w:val="00D31328"/>
    <w:rsid w:val="00D31FB6"/>
    <w:rsid w:val="00D3239F"/>
    <w:rsid w:val="00D32797"/>
    <w:rsid w:val="00D32D4D"/>
    <w:rsid w:val="00D32F30"/>
    <w:rsid w:val="00D33140"/>
    <w:rsid w:val="00D33156"/>
    <w:rsid w:val="00D331CA"/>
    <w:rsid w:val="00D33209"/>
    <w:rsid w:val="00D335CD"/>
    <w:rsid w:val="00D336F4"/>
    <w:rsid w:val="00D33741"/>
    <w:rsid w:val="00D337C3"/>
    <w:rsid w:val="00D33D59"/>
    <w:rsid w:val="00D3456C"/>
    <w:rsid w:val="00D35862"/>
    <w:rsid w:val="00D358AB"/>
    <w:rsid w:val="00D35A79"/>
    <w:rsid w:val="00D35D17"/>
    <w:rsid w:val="00D35E61"/>
    <w:rsid w:val="00D35E8F"/>
    <w:rsid w:val="00D36185"/>
    <w:rsid w:val="00D36A01"/>
    <w:rsid w:val="00D37285"/>
    <w:rsid w:val="00D3734F"/>
    <w:rsid w:val="00D376E2"/>
    <w:rsid w:val="00D37719"/>
    <w:rsid w:val="00D3773F"/>
    <w:rsid w:val="00D37D6E"/>
    <w:rsid w:val="00D40284"/>
    <w:rsid w:val="00D404CB"/>
    <w:rsid w:val="00D405AF"/>
    <w:rsid w:val="00D40958"/>
    <w:rsid w:val="00D40B8A"/>
    <w:rsid w:val="00D4163E"/>
    <w:rsid w:val="00D419D5"/>
    <w:rsid w:val="00D41AFF"/>
    <w:rsid w:val="00D41C16"/>
    <w:rsid w:val="00D41E18"/>
    <w:rsid w:val="00D42078"/>
    <w:rsid w:val="00D4240B"/>
    <w:rsid w:val="00D42E08"/>
    <w:rsid w:val="00D42F23"/>
    <w:rsid w:val="00D4306D"/>
    <w:rsid w:val="00D438F8"/>
    <w:rsid w:val="00D43E3F"/>
    <w:rsid w:val="00D445A4"/>
    <w:rsid w:val="00D44846"/>
    <w:rsid w:val="00D44894"/>
    <w:rsid w:val="00D44CEA"/>
    <w:rsid w:val="00D453F8"/>
    <w:rsid w:val="00D45577"/>
    <w:rsid w:val="00D45608"/>
    <w:rsid w:val="00D45B20"/>
    <w:rsid w:val="00D45FCA"/>
    <w:rsid w:val="00D46367"/>
    <w:rsid w:val="00D46A44"/>
    <w:rsid w:val="00D46B50"/>
    <w:rsid w:val="00D47592"/>
    <w:rsid w:val="00D476D1"/>
    <w:rsid w:val="00D47809"/>
    <w:rsid w:val="00D47BC0"/>
    <w:rsid w:val="00D5027C"/>
    <w:rsid w:val="00D508C3"/>
    <w:rsid w:val="00D50C86"/>
    <w:rsid w:val="00D50CAE"/>
    <w:rsid w:val="00D515C3"/>
    <w:rsid w:val="00D51715"/>
    <w:rsid w:val="00D518D7"/>
    <w:rsid w:val="00D51FDD"/>
    <w:rsid w:val="00D520EE"/>
    <w:rsid w:val="00D52A30"/>
    <w:rsid w:val="00D52DC0"/>
    <w:rsid w:val="00D52DE0"/>
    <w:rsid w:val="00D5301F"/>
    <w:rsid w:val="00D530AE"/>
    <w:rsid w:val="00D5330A"/>
    <w:rsid w:val="00D53658"/>
    <w:rsid w:val="00D53888"/>
    <w:rsid w:val="00D538EF"/>
    <w:rsid w:val="00D53FD0"/>
    <w:rsid w:val="00D5408B"/>
    <w:rsid w:val="00D54584"/>
    <w:rsid w:val="00D546F5"/>
    <w:rsid w:val="00D5471F"/>
    <w:rsid w:val="00D54B25"/>
    <w:rsid w:val="00D54C9E"/>
    <w:rsid w:val="00D54EF9"/>
    <w:rsid w:val="00D54F19"/>
    <w:rsid w:val="00D54F79"/>
    <w:rsid w:val="00D54F93"/>
    <w:rsid w:val="00D55054"/>
    <w:rsid w:val="00D55188"/>
    <w:rsid w:val="00D55530"/>
    <w:rsid w:val="00D55642"/>
    <w:rsid w:val="00D55AB7"/>
    <w:rsid w:val="00D55FC9"/>
    <w:rsid w:val="00D5662F"/>
    <w:rsid w:val="00D56E2F"/>
    <w:rsid w:val="00D575DD"/>
    <w:rsid w:val="00D5768A"/>
    <w:rsid w:val="00D578AA"/>
    <w:rsid w:val="00D60688"/>
    <w:rsid w:val="00D60F2D"/>
    <w:rsid w:val="00D61151"/>
    <w:rsid w:val="00D611F2"/>
    <w:rsid w:val="00D6136A"/>
    <w:rsid w:val="00D61724"/>
    <w:rsid w:val="00D61F07"/>
    <w:rsid w:val="00D62286"/>
    <w:rsid w:val="00D626A3"/>
    <w:rsid w:val="00D62790"/>
    <w:rsid w:val="00D629F4"/>
    <w:rsid w:val="00D62ED1"/>
    <w:rsid w:val="00D632B9"/>
    <w:rsid w:val="00D63642"/>
    <w:rsid w:val="00D63923"/>
    <w:rsid w:val="00D64099"/>
    <w:rsid w:val="00D6446D"/>
    <w:rsid w:val="00D644E9"/>
    <w:rsid w:val="00D6488D"/>
    <w:rsid w:val="00D65289"/>
    <w:rsid w:val="00D66023"/>
    <w:rsid w:val="00D66191"/>
    <w:rsid w:val="00D663CF"/>
    <w:rsid w:val="00D663F1"/>
    <w:rsid w:val="00D66635"/>
    <w:rsid w:val="00D67092"/>
    <w:rsid w:val="00D670FE"/>
    <w:rsid w:val="00D67BEC"/>
    <w:rsid w:val="00D67D73"/>
    <w:rsid w:val="00D67E17"/>
    <w:rsid w:val="00D70316"/>
    <w:rsid w:val="00D7042F"/>
    <w:rsid w:val="00D70494"/>
    <w:rsid w:val="00D70D9B"/>
    <w:rsid w:val="00D70EFC"/>
    <w:rsid w:val="00D71364"/>
    <w:rsid w:val="00D71726"/>
    <w:rsid w:val="00D71E28"/>
    <w:rsid w:val="00D71F27"/>
    <w:rsid w:val="00D72388"/>
    <w:rsid w:val="00D72729"/>
    <w:rsid w:val="00D7278F"/>
    <w:rsid w:val="00D72C46"/>
    <w:rsid w:val="00D72CE7"/>
    <w:rsid w:val="00D72F91"/>
    <w:rsid w:val="00D733EB"/>
    <w:rsid w:val="00D73515"/>
    <w:rsid w:val="00D736B1"/>
    <w:rsid w:val="00D73723"/>
    <w:rsid w:val="00D73B45"/>
    <w:rsid w:val="00D73C91"/>
    <w:rsid w:val="00D746E0"/>
    <w:rsid w:val="00D74C04"/>
    <w:rsid w:val="00D74CA4"/>
    <w:rsid w:val="00D75803"/>
    <w:rsid w:val="00D75D4D"/>
    <w:rsid w:val="00D7633E"/>
    <w:rsid w:val="00D76B82"/>
    <w:rsid w:val="00D76E9C"/>
    <w:rsid w:val="00D7708D"/>
    <w:rsid w:val="00D772CA"/>
    <w:rsid w:val="00D7746C"/>
    <w:rsid w:val="00D7755C"/>
    <w:rsid w:val="00D7755E"/>
    <w:rsid w:val="00D77A1C"/>
    <w:rsid w:val="00D77EEB"/>
    <w:rsid w:val="00D80431"/>
    <w:rsid w:val="00D80566"/>
    <w:rsid w:val="00D80AD4"/>
    <w:rsid w:val="00D80C31"/>
    <w:rsid w:val="00D80D51"/>
    <w:rsid w:val="00D81786"/>
    <w:rsid w:val="00D81825"/>
    <w:rsid w:val="00D820B0"/>
    <w:rsid w:val="00D8277D"/>
    <w:rsid w:val="00D82DFC"/>
    <w:rsid w:val="00D82E01"/>
    <w:rsid w:val="00D8306C"/>
    <w:rsid w:val="00D8369B"/>
    <w:rsid w:val="00D8394C"/>
    <w:rsid w:val="00D83C71"/>
    <w:rsid w:val="00D83CF9"/>
    <w:rsid w:val="00D84287"/>
    <w:rsid w:val="00D84410"/>
    <w:rsid w:val="00D85058"/>
    <w:rsid w:val="00D85D4E"/>
    <w:rsid w:val="00D867F2"/>
    <w:rsid w:val="00D86816"/>
    <w:rsid w:val="00D86C4F"/>
    <w:rsid w:val="00D86CB5"/>
    <w:rsid w:val="00D8707F"/>
    <w:rsid w:val="00D87B8A"/>
    <w:rsid w:val="00D87C55"/>
    <w:rsid w:val="00D87F77"/>
    <w:rsid w:val="00D91B1E"/>
    <w:rsid w:val="00D92125"/>
    <w:rsid w:val="00D92418"/>
    <w:rsid w:val="00D926C1"/>
    <w:rsid w:val="00D93107"/>
    <w:rsid w:val="00D9401F"/>
    <w:rsid w:val="00D94054"/>
    <w:rsid w:val="00D946AF"/>
    <w:rsid w:val="00D94854"/>
    <w:rsid w:val="00D952A6"/>
    <w:rsid w:val="00D953D3"/>
    <w:rsid w:val="00D95A5D"/>
    <w:rsid w:val="00D95F7A"/>
    <w:rsid w:val="00D96829"/>
    <w:rsid w:val="00D96932"/>
    <w:rsid w:val="00D96985"/>
    <w:rsid w:val="00D96BC9"/>
    <w:rsid w:val="00D96D7E"/>
    <w:rsid w:val="00D973C5"/>
    <w:rsid w:val="00D9799B"/>
    <w:rsid w:val="00D97CBA"/>
    <w:rsid w:val="00D97E86"/>
    <w:rsid w:val="00D97FA3"/>
    <w:rsid w:val="00DA00D8"/>
    <w:rsid w:val="00DA0371"/>
    <w:rsid w:val="00DA06FF"/>
    <w:rsid w:val="00DA074B"/>
    <w:rsid w:val="00DA07FE"/>
    <w:rsid w:val="00DA0B05"/>
    <w:rsid w:val="00DA0B35"/>
    <w:rsid w:val="00DA0BFA"/>
    <w:rsid w:val="00DA0C42"/>
    <w:rsid w:val="00DA0D84"/>
    <w:rsid w:val="00DA186E"/>
    <w:rsid w:val="00DA1AB8"/>
    <w:rsid w:val="00DA1D8F"/>
    <w:rsid w:val="00DA1DD0"/>
    <w:rsid w:val="00DA2389"/>
    <w:rsid w:val="00DA307B"/>
    <w:rsid w:val="00DA30EC"/>
    <w:rsid w:val="00DA33C1"/>
    <w:rsid w:val="00DA34E8"/>
    <w:rsid w:val="00DA3676"/>
    <w:rsid w:val="00DA37B5"/>
    <w:rsid w:val="00DA39AC"/>
    <w:rsid w:val="00DA3A71"/>
    <w:rsid w:val="00DA424E"/>
    <w:rsid w:val="00DA42CA"/>
    <w:rsid w:val="00DA4729"/>
    <w:rsid w:val="00DA478E"/>
    <w:rsid w:val="00DA497F"/>
    <w:rsid w:val="00DA52B3"/>
    <w:rsid w:val="00DA66BB"/>
    <w:rsid w:val="00DA6B02"/>
    <w:rsid w:val="00DA70F0"/>
    <w:rsid w:val="00DA798E"/>
    <w:rsid w:val="00DA7A4C"/>
    <w:rsid w:val="00DA7EF0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B9"/>
    <w:rsid w:val="00DB1EBF"/>
    <w:rsid w:val="00DB2020"/>
    <w:rsid w:val="00DB2227"/>
    <w:rsid w:val="00DB2239"/>
    <w:rsid w:val="00DB279A"/>
    <w:rsid w:val="00DB2C68"/>
    <w:rsid w:val="00DB2DCA"/>
    <w:rsid w:val="00DB2DD8"/>
    <w:rsid w:val="00DB2E32"/>
    <w:rsid w:val="00DB356A"/>
    <w:rsid w:val="00DB36B4"/>
    <w:rsid w:val="00DB3729"/>
    <w:rsid w:val="00DB384B"/>
    <w:rsid w:val="00DB388B"/>
    <w:rsid w:val="00DB3EC5"/>
    <w:rsid w:val="00DB4320"/>
    <w:rsid w:val="00DB434B"/>
    <w:rsid w:val="00DB4E30"/>
    <w:rsid w:val="00DB5151"/>
    <w:rsid w:val="00DB52FC"/>
    <w:rsid w:val="00DB542B"/>
    <w:rsid w:val="00DB5655"/>
    <w:rsid w:val="00DB5690"/>
    <w:rsid w:val="00DB57B6"/>
    <w:rsid w:val="00DB5892"/>
    <w:rsid w:val="00DB591A"/>
    <w:rsid w:val="00DB617E"/>
    <w:rsid w:val="00DB64F5"/>
    <w:rsid w:val="00DB6836"/>
    <w:rsid w:val="00DB6868"/>
    <w:rsid w:val="00DB71BD"/>
    <w:rsid w:val="00DB74FF"/>
    <w:rsid w:val="00DB7898"/>
    <w:rsid w:val="00DB7FBD"/>
    <w:rsid w:val="00DC0293"/>
    <w:rsid w:val="00DC04B2"/>
    <w:rsid w:val="00DC0549"/>
    <w:rsid w:val="00DC05E9"/>
    <w:rsid w:val="00DC0741"/>
    <w:rsid w:val="00DC0C08"/>
    <w:rsid w:val="00DC1C28"/>
    <w:rsid w:val="00DC2AEA"/>
    <w:rsid w:val="00DC30A0"/>
    <w:rsid w:val="00DC3D70"/>
    <w:rsid w:val="00DC3F19"/>
    <w:rsid w:val="00DC4089"/>
    <w:rsid w:val="00DC426F"/>
    <w:rsid w:val="00DC483C"/>
    <w:rsid w:val="00DC4AEB"/>
    <w:rsid w:val="00DC51F8"/>
    <w:rsid w:val="00DC52D5"/>
    <w:rsid w:val="00DC5651"/>
    <w:rsid w:val="00DC59F6"/>
    <w:rsid w:val="00DC61C4"/>
    <w:rsid w:val="00DC6BFC"/>
    <w:rsid w:val="00DC6C86"/>
    <w:rsid w:val="00DC75B5"/>
    <w:rsid w:val="00DC7AD2"/>
    <w:rsid w:val="00DD005C"/>
    <w:rsid w:val="00DD0859"/>
    <w:rsid w:val="00DD130C"/>
    <w:rsid w:val="00DD1375"/>
    <w:rsid w:val="00DD1B08"/>
    <w:rsid w:val="00DD1BCB"/>
    <w:rsid w:val="00DD28B6"/>
    <w:rsid w:val="00DD2993"/>
    <w:rsid w:val="00DD2B78"/>
    <w:rsid w:val="00DD2BEB"/>
    <w:rsid w:val="00DD2F1A"/>
    <w:rsid w:val="00DD35F2"/>
    <w:rsid w:val="00DD36C7"/>
    <w:rsid w:val="00DD3720"/>
    <w:rsid w:val="00DD3768"/>
    <w:rsid w:val="00DD393D"/>
    <w:rsid w:val="00DD3DFE"/>
    <w:rsid w:val="00DD45CB"/>
    <w:rsid w:val="00DD468C"/>
    <w:rsid w:val="00DD4C42"/>
    <w:rsid w:val="00DD4CBB"/>
    <w:rsid w:val="00DD4FBB"/>
    <w:rsid w:val="00DD50A6"/>
    <w:rsid w:val="00DD5260"/>
    <w:rsid w:val="00DD5ECA"/>
    <w:rsid w:val="00DD5F3B"/>
    <w:rsid w:val="00DD6036"/>
    <w:rsid w:val="00DD637A"/>
    <w:rsid w:val="00DD6CC4"/>
    <w:rsid w:val="00DD6EBA"/>
    <w:rsid w:val="00DD73C0"/>
    <w:rsid w:val="00DD752E"/>
    <w:rsid w:val="00DD7670"/>
    <w:rsid w:val="00DE0A04"/>
    <w:rsid w:val="00DE1083"/>
    <w:rsid w:val="00DE13ED"/>
    <w:rsid w:val="00DE16BD"/>
    <w:rsid w:val="00DE1975"/>
    <w:rsid w:val="00DE1E28"/>
    <w:rsid w:val="00DE2DA2"/>
    <w:rsid w:val="00DE32BD"/>
    <w:rsid w:val="00DE32DF"/>
    <w:rsid w:val="00DE3819"/>
    <w:rsid w:val="00DE4103"/>
    <w:rsid w:val="00DE45E9"/>
    <w:rsid w:val="00DE4752"/>
    <w:rsid w:val="00DE4F91"/>
    <w:rsid w:val="00DE59F0"/>
    <w:rsid w:val="00DE5DEC"/>
    <w:rsid w:val="00DE6430"/>
    <w:rsid w:val="00DE6AB3"/>
    <w:rsid w:val="00DE6D8B"/>
    <w:rsid w:val="00DE790C"/>
    <w:rsid w:val="00DF0CB9"/>
    <w:rsid w:val="00DF133E"/>
    <w:rsid w:val="00DF19D9"/>
    <w:rsid w:val="00DF1C8B"/>
    <w:rsid w:val="00DF1DBE"/>
    <w:rsid w:val="00DF278E"/>
    <w:rsid w:val="00DF2AA2"/>
    <w:rsid w:val="00DF3179"/>
    <w:rsid w:val="00DF3C19"/>
    <w:rsid w:val="00DF4A0C"/>
    <w:rsid w:val="00DF590E"/>
    <w:rsid w:val="00DF5F96"/>
    <w:rsid w:val="00DF6F85"/>
    <w:rsid w:val="00DF7009"/>
    <w:rsid w:val="00DF71D3"/>
    <w:rsid w:val="00DF7833"/>
    <w:rsid w:val="00DF7AF0"/>
    <w:rsid w:val="00DF7FCE"/>
    <w:rsid w:val="00E00492"/>
    <w:rsid w:val="00E007FE"/>
    <w:rsid w:val="00E0098D"/>
    <w:rsid w:val="00E00A4F"/>
    <w:rsid w:val="00E00B39"/>
    <w:rsid w:val="00E00BE6"/>
    <w:rsid w:val="00E0100C"/>
    <w:rsid w:val="00E0169B"/>
    <w:rsid w:val="00E01849"/>
    <w:rsid w:val="00E019BE"/>
    <w:rsid w:val="00E01C96"/>
    <w:rsid w:val="00E02432"/>
    <w:rsid w:val="00E0244D"/>
    <w:rsid w:val="00E02614"/>
    <w:rsid w:val="00E02C64"/>
    <w:rsid w:val="00E02DA4"/>
    <w:rsid w:val="00E034CF"/>
    <w:rsid w:val="00E03899"/>
    <w:rsid w:val="00E03BC4"/>
    <w:rsid w:val="00E0435E"/>
    <w:rsid w:val="00E0465A"/>
    <w:rsid w:val="00E04878"/>
    <w:rsid w:val="00E04A00"/>
    <w:rsid w:val="00E04EF4"/>
    <w:rsid w:val="00E04FE7"/>
    <w:rsid w:val="00E05DF8"/>
    <w:rsid w:val="00E05DFD"/>
    <w:rsid w:val="00E062E9"/>
    <w:rsid w:val="00E06E8D"/>
    <w:rsid w:val="00E07466"/>
    <w:rsid w:val="00E07A18"/>
    <w:rsid w:val="00E07D2E"/>
    <w:rsid w:val="00E10370"/>
    <w:rsid w:val="00E108E1"/>
    <w:rsid w:val="00E1111C"/>
    <w:rsid w:val="00E112EF"/>
    <w:rsid w:val="00E118F3"/>
    <w:rsid w:val="00E120BD"/>
    <w:rsid w:val="00E12261"/>
    <w:rsid w:val="00E122C3"/>
    <w:rsid w:val="00E12580"/>
    <w:rsid w:val="00E1267F"/>
    <w:rsid w:val="00E12763"/>
    <w:rsid w:val="00E12839"/>
    <w:rsid w:val="00E131A2"/>
    <w:rsid w:val="00E136AB"/>
    <w:rsid w:val="00E1391E"/>
    <w:rsid w:val="00E13BC9"/>
    <w:rsid w:val="00E1407A"/>
    <w:rsid w:val="00E14091"/>
    <w:rsid w:val="00E14238"/>
    <w:rsid w:val="00E1490B"/>
    <w:rsid w:val="00E151FF"/>
    <w:rsid w:val="00E155AB"/>
    <w:rsid w:val="00E15E76"/>
    <w:rsid w:val="00E15F49"/>
    <w:rsid w:val="00E1682A"/>
    <w:rsid w:val="00E16C20"/>
    <w:rsid w:val="00E17301"/>
    <w:rsid w:val="00E174D0"/>
    <w:rsid w:val="00E17543"/>
    <w:rsid w:val="00E1778E"/>
    <w:rsid w:val="00E17ED0"/>
    <w:rsid w:val="00E20367"/>
    <w:rsid w:val="00E2078A"/>
    <w:rsid w:val="00E2094A"/>
    <w:rsid w:val="00E214B1"/>
    <w:rsid w:val="00E21DC7"/>
    <w:rsid w:val="00E226A7"/>
    <w:rsid w:val="00E228A3"/>
    <w:rsid w:val="00E22B89"/>
    <w:rsid w:val="00E22DAD"/>
    <w:rsid w:val="00E22E16"/>
    <w:rsid w:val="00E23EEC"/>
    <w:rsid w:val="00E2435C"/>
    <w:rsid w:val="00E243FC"/>
    <w:rsid w:val="00E24624"/>
    <w:rsid w:val="00E24935"/>
    <w:rsid w:val="00E24E35"/>
    <w:rsid w:val="00E24F43"/>
    <w:rsid w:val="00E254F9"/>
    <w:rsid w:val="00E25E85"/>
    <w:rsid w:val="00E25F30"/>
    <w:rsid w:val="00E26100"/>
    <w:rsid w:val="00E26924"/>
    <w:rsid w:val="00E27521"/>
    <w:rsid w:val="00E27EF2"/>
    <w:rsid w:val="00E3050D"/>
    <w:rsid w:val="00E3055E"/>
    <w:rsid w:val="00E30C6B"/>
    <w:rsid w:val="00E31353"/>
    <w:rsid w:val="00E31956"/>
    <w:rsid w:val="00E31B2D"/>
    <w:rsid w:val="00E31D4B"/>
    <w:rsid w:val="00E327B9"/>
    <w:rsid w:val="00E327C1"/>
    <w:rsid w:val="00E32E8B"/>
    <w:rsid w:val="00E32F15"/>
    <w:rsid w:val="00E335EB"/>
    <w:rsid w:val="00E338F4"/>
    <w:rsid w:val="00E33B0E"/>
    <w:rsid w:val="00E342DF"/>
    <w:rsid w:val="00E34707"/>
    <w:rsid w:val="00E3566C"/>
    <w:rsid w:val="00E35FB0"/>
    <w:rsid w:val="00E36050"/>
    <w:rsid w:val="00E363D3"/>
    <w:rsid w:val="00E3645E"/>
    <w:rsid w:val="00E36578"/>
    <w:rsid w:val="00E36AC7"/>
    <w:rsid w:val="00E36BB9"/>
    <w:rsid w:val="00E36CBF"/>
    <w:rsid w:val="00E3717D"/>
    <w:rsid w:val="00E372AC"/>
    <w:rsid w:val="00E37365"/>
    <w:rsid w:val="00E3765B"/>
    <w:rsid w:val="00E37857"/>
    <w:rsid w:val="00E37E08"/>
    <w:rsid w:val="00E40E66"/>
    <w:rsid w:val="00E411E7"/>
    <w:rsid w:val="00E412C1"/>
    <w:rsid w:val="00E41417"/>
    <w:rsid w:val="00E418AE"/>
    <w:rsid w:val="00E41904"/>
    <w:rsid w:val="00E41B4E"/>
    <w:rsid w:val="00E41D51"/>
    <w:rsid w:val="00E42366"/>
    <w:rsid w:val="00E425A6"/>
    <w:rsid w:val="00E4263D"/>
    <w:rsid w:val="00E42AC0"/>
    <w:rsid w:val="00E42B15"/>
    <w:rsid w:val="00E42B7C"/>
    <w:rsid w:val="00E436F5"/>
    <w:rsid w:val="00E43944"/>
    <w:rsid w:val="00E43CD2"/>
    <w:rsid w:val="00E4476A"/>
    <w:rsid w:val="00E449BB"/>
    <w:rsid w:val="00E44A06"/>
    <w:rsid w:val="00E44D5E"/>
    <w:rsid w:val="00E44D83"/>
    <w:rsid w:val="00E44D8E"/>
    <w:rsid w:val="00E45042"/>
    <w:rsid w:val="00E4511D"/>
    <w:rsid w:val="00E452AA"/>
    <w:rsid w:val="00E45508"/>
    <w:rsid w:val="00E45716"/>
    <w:rsid w:val="00E4576F"/>
    <w:rsid w:val="00E45796"/>
    <w:rsid w:val="00E457AC"/>
    <w:rsid w:val="00E45B98"/>
    <w:rsid w:val="00E45ED3"/>
    <w:rsid w:val="00E45F35"/>
    <w:rsid w:val="00E460D1"/>
    <w:rsid w:val="00E466C9"/>
    <w:rsid w:val="00E467AE"/>
    <w:rsid w:val="00E46C90"/>
    <w:rsid w:val="00E46D78"/>
    <w:rsid w:val="00E47695"/>
    <w:rsid w:val="00E47861"/>
    <w:rsid w:val="00E478EE"/>
    <w:rsid w:val="00E50717"/>
    <w:rsid w:val="00E5096F"/>
    <w:rsid w:val="00E50D6B"/>
    <w:rsid w:val="00E512DD"/>
    <w:rsid w:val="00E51311"/>
    <w:rsid w:val="00E51951"/>
    <w:rsid w:val="00E51AC5"/>
    <w:rsid w:val="00E51AC8"/>
    <w:rsid w:val="00E51ACD"/>
    <w:rsid w:val="00E521C6"/>
    <w:rsid w:val="00E5274C"/>
    <w:rsid w:val="00E52F2B"/>
    <w:rsid w:val="00E5318B"/>
    <w:rsid w:val="00E531C2"/>
    <w:rsid w:val="00E5409F"/>
    <w:rsid w:val="00E540F6"/>
    <w:rsid w:val="00E546E5"/>
    <w:rsid w:val="00E54EA4"/>
    <w:rsid w:val="00E54F1A"/>
    <w:rsid w:val="00E55941"/>
    <w:rsid w:val="00E55E5B"/>
    <w:rsid w:val="00E5656C"/>
    <w:rsid w:val="00E5689B"/>
    <w:rsid w:val="00E5733C"/>
    <w:rsid w:val="00E5760B"/>
    <w:rsid w:val="00E57B87"/>
    <w:rsid w:val="00E57EED"/>
    <w:rsid w:val="00E600A3"/>
    <w:rsid w:val="00E602FE"/>
    <w:rsid w:val="00E615AE"/>
    <w:rsid w:val="00E626A1"/>
    <w:rsid w:val="00E626B6"/>
    <w:rsid w:val="00E62898"/>
    <w:rsid w:val="00E62AC5"/>
    <w:rsid w:val="00E62E16"/>
    <w:rsid w:val="00E63267"/>
    <w:rsid w:val="00E633E7"/>
    <w:rsid w:val="00E6385E"/>
    <w:rsid w:val="00E6399B"/>
    <w:rsid w:val="00E63EC2"/>
    <w:rsid w:val="00E6417A"/>
    <w:rsid w:val="00E646B3"/>
    <w:rsid w:val="00E64990"/>
    <w:rsid w:val="00E64C7C"/>
    <w:rsid w:val="00E65306"/>
    <w:rsid w:val="00E65890"/>
    <w:rsid w:val="00E65911"/>
    <w:rsid w:val="00E65ACE"/>
    <w:rsid w:val="00E65BFC"/>
    <w:rsid w:val="00E65D74"/>
    <w:rsid w:val="00E65DA8"/>
    <w:rsid w:val="00E6621B"/>
    <w:rsid w:val="00E66767"/>
    <w:rsid w:val="00E6682C"/>
    <w:rsid w:val="00E66992"/>
    <w:rsid w:val="00E67590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1B59"/>
    <w:rsid w:val="00E72437"/>
    <w:rsid w:val="00E72649"/>
    <w:rsid w:val="00E727A3"/>
    <w:rsid w:val="00E7314A"/>
    <w:rsid w:val="00E74163"/>
    <w:rsid w:val="00E74552"/>
    <w:rsid w:val="00E747F2"/>
    <w:rsid w:val="00E74B50"/>
    <w:rsid w:val="00E74BFD"/>
    <w:rsid w:val="00E75220"/>
    <w:rsid w:val="00E7550B"/>
    <w:rsid w:val="00E7569F"/>
    <w:rsid w:val="00E75BA5"/>
    <w:rsid w:val="00E75FA2"/>
    <w:rsid w:val="00E764F6"/>
    <w:rsid w:val="00E76BC1"/>
    <w:rsid w:val="00E76DD0"/>
    <w:rsid w:val="00E773C8"/>
    <w:rsid w:val="00E7797A"/>
    <w:rsid w:val="00E77BFB"/>
    <w:rsid w:val="00E77E65"/>
    <w:rsid w:val="00E77FDA"/>
    <w:rsid w:val="00E8026E"/>
    <w:rsid w:val="00E807BD"/>
    <w:rsid w:val="00E808DF"/>
    <w:rsid w:val="00E80C3B"/>
    <w:rsid w:val="00E80C6A"/>
    <w:rsid w:val="00E80CD9"/>
    <w:rsid w:val="00E812A8"/>
    <w:rsid w:val="00E814AB"/>
    <w:rsid w:val="00E816DE"/>
    <w:rsid w:val="00E81E1E"/>
    <w:rsid w:val="00E81FA5"/>
    <w:rsid w:val="00E81FD2"/>
    <w:rsid w:val="00E823D7"/>
    <w:rsid w:val="00E8257D"/>
    <w:rsid w:val="00E829BD"/>
    <w:rsid w:val="00E831A6"/>
    <w:rsid w:val="00E83699"/>
    <w:rsid w:val="00E8393B"/>
    <w:rsid w:val="00E845EA"/>
    <w:rsid w:val="00E847B7"/>
    <w:rsid w:val="00E847DB"/>
    <w:rsid w:val="00E84C9A"/>
    <w:rsid w:val="00E854E6"/>
    <w:rsid w:val="00E85A21"/>
    <w:rsid w:val="00E85C12"/>
    <w:rsid w:val="00E86353"/>
    <w:rsid w:val="00E86E6E"/>
    <w:rsid w:val="00E87723"/>
    <w:rsid w:val="00E87A07"/>
    <w:rsid w:val="00E87BD6"/>
    <w:rsid w:val="00E87D54"/>
    <w:rsid w:val="00E904EC"/>
    <w:rsid w:val="00E90867"/>
    <w:rsid w:val="00E909CE"/>
    <w:rsid w:val="00E909FD"/>
    <w:rsid w:val="00E90C7C"/>
    <w:rsid w:val="00E90E13"/>
    <w:rsid w:val="00E913CA"/>
    <w:rsid w:val="00E9189E"/>
    <w:rsid w:val="00E918B9"/>
    <w:rsid w:val="00E91952"/>
    <w:rsid w:val="00E924BD"/>
    <w:rsid w:val="00E927E6"/>
    <w:rsid w:val="00E93865"/>
    <w:rsid w:val="00E938F6"/>
    <w:rsid w:val="00E93C4E"/>
    <w:rsid w:val="00E93C7B"/>
    <w:rsid w:val="00E93D2F"/>
    <w:rsid w:val="00E93FEE"/>
    <w:rsid w:val="00E944CF"/>
    <w:rsid w:val="00E94685"/>
    <w:rsid w:val="00E95728"/>
    <w:rsid w:val="00E95806"/>
    <w:rsid w:val="00E95B22"/>
    <w:rsid w:val="00E95C1B"/>
    <w:rsid w:val="00E95F4F"/>
    <w:rsid w:val="00E95FB1"/>
    <w:rsid w:val="00E95FC5"/>
    <w:rsid w:val="00E967D5"/>
    <w:rsid w:val="00E968D9"/>
    <w:rsid w:val="00E96B32"/>
    <w:rsid w:val="00E96C57"/>
    <w:rsid w:val="00E972C1"/>
    <w:rsid w:val="00E97484"/>
    <w:rsid w:val="00E97649"/>
    <w:rsid w:val="00E97865"/>
    <w:rsid w:val="00E97A52"/>
    <w:rsid w:val="00E97C02"/>
    <w:rsid w:val="00E97EFF"/>
    <w:rsid w:val="00EA053D"/>
    <w:rsid w:val="00EA05D9"/>
    <w:rsid w:val="00EA0722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E47"/>
    <w:rsid w:val="00EA2FA4"/>
    <w:rsid w:val="00EA32BD"/>
    <w:rsid w:val="00EA34A8"/>
    <w:rsid w:val="00EA378C"/>
    <w:rsid w:val="00EA387C"/>
    <w:rsid w:val="00EA3E64"/>
    <w:rsid w:val="00EA4013"/>
    <w:rsid w:val="00EA42F2"/>
    <w:rsid w:val="00EA452A"/>
    <w:rsid w:val="00EA4B5F"/>
    <w:rsid w:val="00EA533F"/>
    <w:rsid w:val="00EA5366"/>
    <w:rsid w:val="00EA53D5"/>
    <w:rsid w:val="00EA57E3"/>
    <w:rsid w:val="00EA593F"/>
    <w:rsid w:val="00EA5A79"/>
    <w:rsid w:val="00EA5BC9"/>
    <w:rsid w:val="00EA5CFE"/>
    <w:rsid w:val="00EA60C3"/>
    <w:rsid w:val="00EA657B"/>
    <w:rsid w:val="00EA6D9D"/>
    <w:rsid w:val="00EA77A2"/>
    <w:rsid w:val="00EA7912"/>
    <w:rsid w:val="00EA79D9"/>
    <w:rsid w:val="00EA7D20"/>
    <w:rsid w:val="00EB08C6"/>
    <w:rsid w:val="00EB1060"/>
    <w:rsid w:val="00EB155D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7F1"/>
    <w:rsid w:val="00EB3C22"/>
    <w:rsid w:val="00EB3EE9"/>
    <w:rsid w:val="00EB3F38"/>
    <w:rsid w:val="00EB43BB"/>
    <w:rsid w:val="00EB4828"/>
    <w:rsid w:val="00EB4AE6"/>
    <w:rsid w:val="00EB52A2"/>
    <w:rsid w:val="00EB54AD"/>
    <w:rsid w:val="00EB57B2"/>
    <w:rsid w:val="00EB5A2C"/>
    <w:rsid w:val="00EB60B3"/>
    <w:rsid w:val="00EB64CB"/>
    <w:rsid w:val="00EB6F68"/>
    <w:rsid w:val="00EB7017"/>
    <w:rsid w:val="00EB71BF"/>
    <w:rsid w:val="00EB74CC"/>
    <w:rsid w:val="00EB7816"/>
    <w:rsid w:val="00EC03C0"/>
    <w:rsid w:val="00EC09B5"/>
    <w:rsid w:val="00EC1694"/>
    <w:rsid w:val="00EC1D40"/>
    <w:rsid w:val="00EC1F19"/>
    <w:rsid w:val="00EC1FF1"/>
    <w:rsid w:val="00EC2977"/>
    <w:rsid w:val="00EC2D50"/>
    <w:rsid w:val="00EC2E8F"/>
    <w:rsid w:val="00EC2FE2"/>
    <w:rsid w:val="00EC3235"/>
    <w:rsid w:val="00EC3521"/>
    <w:rsid w:val="00EC3786"/>
    <w:rsid w:val="00EC3BF8"/>
    <w:rsid w:val="00EC5266"/>
    <w:rsid w:val="00EC6250"/>
    <w:rsid w:val="00EC637C"/>
    <w:rsid w:val="00EC63E1"/>
    <w:rsid w:val="00EC6E06"/>
    <w:rsid w:val="00EC721A"/>
    <w:rsid w:val="00EC7546"/>
    <w:rsid w:val="00EC7812"/>
    <w:rsid w:val="00EC7A47"/>
    <w:rsid w:val="00ED006A"/>
    <w:rsid w:val="00ED013A"/>
    <w:rsid w:val="00ED0173"/>
    <w:rsid w:val="00ED089A"/>
    <w:rsid w:val="00ED1159"/>
    <w:rsid w:val="00ED163B"/>
    <w:rsid w:val="00ED1ABD"/>
    <w:rsid w:val="00ED22A3"/>
    <w:rsid w:val="00ED235C"/>
    <w:rsid w:val="00ED2704"/>
    <w:rsid w:val="00ED2C3E"/>
    <w:rsid w:val="00ED40A3"/>
    <w:rsid w:val="00ED4451"/>
    <w:rsid w:val="00ED44A6"/>
    <w:rsid w:val="00ED469C"/>
    <w:rsid w:val="00ED49C8"/>
    <w:rsid w:val="00ED4C42"/>
    <w:rsid w:val="00ED4CDA"/>
    <w:rsid w:val="00ED574A"/>
    <w:rsid w:val="00ED62EC"/>
    <w:rsid w:val="00ED63F6"/>
    <w:rsid w:val="00ED684F"/>
    <w:rsid w:val="00ED6991"/>
    <w:rsid w:val="00ED6EC8"/>
    <w:rsid w:val="00ED7A78"/>
    <w:rsid w:val="00ED7C86"/>
    <w:rsid w:val="00ED7DD4"/>
    <w:rsid w:val="00ED7DEE"/>
    <w:rsid w:val="00ED7F3A"/>
    <w:rsid w:val="00EE0BE4"/>
    <w:rsid w:val="00EE0D72"/>
    <w:rsid w:val="00EE1320"/>
    <w:rsid w:val="00EE15B2"/>
    <w:rsid w:val="00EE1783"/>
    <w:rsid w:val="00EE17A4"/>
    <w:rsid w:val="00EE1E66"/>
    <w:rsid w:val="00EE1E71"/>
    <w:rsid w:val="00EE20F1"/>
    <w:rsid w:val="00EE246C"/>
    <w:rsid w:val="00EE246D"/>
    <w:rsid w:val="00EE25F2"/>
    <w:rsid w:val="00EE277B"/>
    <w:rsid w:val="00EE2D59"/>
    <w:rsid w:val="00EE2EFF"/>
    <w:rsid w:val="00EE3027"/>
    <w:rsid w:val="00EE304B"/>
    <w:rsid w:val="00EE3574"/>
    <w:rsid w:val="00EE3B9F"/>
    <w:rsid w:val="00EE4313"/>
    <w:rsid w:val="00EE455F"/>
    <w:rsid w:val="00EE4BF1"/>
    <w:rsid w:val="00EE4F1E"/>
    <w:rsid w:val="00EE5231"/>
    <w:rsid w:val="00EE5DD1"/>
    <w:rsid w:val="00EE65E6"/>
    <w:rsid w:val="00EE66D4"/>
    <w:rsid w:val="00EE68B6"/>
    <w:rsid w:val="00EE69EF"/>
    <w:rsid w:val="00EE6B6E"/>
    <w:rsid w:val="00EE6E12"/>
    <w:rsid w:val="00EE7235"/>
    <w:rsid w:val="00EE742B"/>
    <w:rsid w:val="00EE753F"/>
    <w:rsid w:val="00EE78C5"/>
    <w:rsid w:val="00EE78EC"/>
    <w:rsid w:val="00EE7BF5"/>
    <w:rsid w:val="00EE7DF4"/>
    <w:rsid w:val="00EE7FBD"/>
    <w:rsid w:val="00EF0004"/>
    <w:rsid w:val="00EF01AC"/>
    <w:rsid w:val="00EF03CB"/>
    <w:rsid w:val="00EF06C8"/>
    <w:rsid w:val="00EF0743"/>
    <w:rsid w:val="00EF0B2A"/>
    <w:rsid w:val="00EF0C9D"/>
    <w:rsid w:val="00EF0D46"/>
    <w:rsid w:val="00EF1783"/>
    <w:rsid w:val="00EF1900"/>
    <w:rsid w:val="00EF1FC0"/>
    <w:rsid w:val="00EF22F3"/>
    <w:rsid w:val="00EF23EE"/>
    <w:rsid w:val="00EF2694"/>
    <w:rsid w:val="00EF2F93"/>
    <w:rsid w:val="00EF3109"/>
    <w:rsid w:val="00EF35A0"/>
    <w:rsid w:val="00EF36B2"/>
    <w:rsid w:val="00EF37F4"/>
    <w:rsid w:val="00EF39CC"/>
    <w:rsid w:val="00EF3BF5"/>
    <w:rsid w:val="00EF505A"/>
    <w:rsid w:val="00EF5249"/>
    <w:rsid w:val="00EF58AA"/>
    <w:rsid w:val="00EF610F"/>
    <w:rsid w:val="00EF68E5"/>
    <w:rsid w:val="00EF735C"/>
    <w:rsid w:val="00EF753D"/>
    <w:rsid w:val="00EF7702"/>
    <w:rsid w:val="00EF7E34"/>
    <w:rsid w:val="00EF7FB0"/>
    <w:rsid w:val="00F00DBD"/>
    <w:rsid w:val="00F01015"/>
    <w:rsid w:val="00F013B9"/>
    <w:rsid w:val="00F016B7"/>
    <w:rsid w:val="00F01941"/>
    <w:rsid w:val="00F02096"/>
    <w:rsid w:val="00F020AA"/>
    <w:rsid w:val="00F022C3"/>
    <w:rsid w:val="00F0233B"/>
    <w:rsid w:val="00F027FC"/>
    <w:rsid w:val="00F03162"/>
    <w:rsid w:val="00F03DC8"/>
    <w:rsid w:val="00F042BD"/>
    <w:rsid w:val="00F0437E"/>
    <w:rsid w:val="00F04425"/>
    <w:rsid w:val="00F044D9"/>
    <w:rsid w:val="00F044DC"/>
    <w:rsid w:val="00F0484E"/>
    <w:rsid w:val="00F04E85"/>
    <w:rsid w:val="00F05559"/>
    <w:rsid w:val="00F05D93"/>
    <w:rsid w:val="00F0602C"/>
    <w:rsid w:val="00F06051"/>
    <w:rsid w:val="00F067C7"/>
    <w:rsid w:val="00F06A17"/>
    <w:rsid w:val="00F06A32"/>
    <w:rsid w:val="00F06C06"/>
    <w:rsid w:val="00F06C5F"/>
    <w:rsid w:val="00F06E5B"/>
    <w:rsid w:val="00F07425"/>
    <w:rsid w:val="00F07786"/>
    <w:rsid w:val="00F07CB2"/>
    <w:rsid w:val="00F07F94"/>
    <w:rsid w:val="00F1032C"/>
    <w:rsid w:val="00F10846"/>
    <w:rsid w:val="00F10931"/>
    <w:rsid w:val="00F10C51"/>
    <w:rsid w:val="00F114AA"/>
    <w:rsid w:val="00F116DB"/>
    <w:rsid w:val="00F11C83"/>
    <w:rsid w:val="00F11FEE"/>
    <w:rsid w:val="00F1201E"/>
    <w:rsid w:val="00F12318"/>
    <w:rsid w:val="00F1259E"/>
    <w:rsid w:val="00F12A46"/>
    <w:rsid w:val="00F131E5"/>
    <w:rsid w:val="00F13C8F"/>
    <w:rsid w:val="00F13E0A"/>
    <w:rsid w:val="00F13F51"/>
    <w:rsid w:val="00F14362"/>
    <w:rsid w:val="00F143A2"/>
    <w:rsid w:val="00F14435"/>
    <w:rsid w:val="00F147DB"/>
    <w:rsid w:val="00F149CF"/>
    <w:rsid w:val="00F15451"/>
    <w:rsid w:val="00F161F8"/>
    <w:rsid w:val="00F16581"/>
    <w:rsid w:val="00F16667"/>
    <w:rsid w:val="00F16895"/>
    <w:rsid w:val="00F168DD"/>
    <w:rsid w:val="00F16902"/>
    <w:rsid w:val="00F16969"/>
    <w:rsid w:val="00F16A28"/>
    <w:rsid w:val="00F16A4A"/>
    <w:rsid w:val="00F16E45"/>
    <w:rsid w:val="00F17012"/>
    <w:rsid w:val="00F1759B"/>
    <w:rsid w:val="00F17CF8"/>
    <w:rsid w:val="00F2000C"/>
    <w:rsid w:val="00F209D1"/>
    <w:rsid w:val="00F20A4B"/>
    <w:rsid w:val="00F20B0B"/>
    <w:rsid w:val="00F20B3F"/>
    <w:rsid w:val="00F20BC3"/>
    <w:rsid w:val="00F20D66"/>
    <w:rsid w:val="00F2156D"/>
    <w:rsid w:val="00F21A32"/>
    <w:rsid w:val="00F21CD0"/>
    <w:rsid w:val="00F2211B"/>
    <w:rsid w:val="00F2220F"/>
    <w:rsid w:val="00F222C8"/>
    <w:rsid w:val="00F230E6"/>
    <w:rsid w:val="00F2327A"/>
    <w:rsid w:val="00F2395F"/>
    <w:rsid w:val="00F239CD"/>
    <w:rsid w:val="00F23B5F"/>
    <w:rsid w:val="00F2408C"/>
    <w:rsid w:val="00F24FDE"/>
    <w:rsid w:val="00F2508D"/>
    <w:rsid w:val="00F250BE"/>
    <w:rsid w:val="00F2536F"/>
    <w:rsid w:val="00F2537F"/>
    <w:rsid w:val="00F25C12"/>
    <w:rsid w:val="00F25CC0"/>
    <w:rsid w:val="00F26164"/>
    <w:rsid w:val="00F272CC"/>
    <w:rsid w:val="00F27A5F"/>
    <w:rsid w:val="00F27BD0"/>
    <w:rsid w:val="00F27DE6"/>
    <w:rsid w:val="00F27E79"/>
    <w:rsid w:val="00F3042F"/>
    <w:rsid w:val="00F30FB1"/>
    <w:rsid w:val="00F31760"/>
    <w:rsid w:val="00F31F56"/>
    <w:rsid w:val="00F32038"/>
    <w:rsid w:val="00F32442"/>
    <w:rsid w:val="00F327AC"/>
    <w:rsid w:val="00F329A6"/>
    <w:rsid w:val="00F32B73"/>
    <w:rsid w:val="00F32CA7"/>
    <w:rsid w:val="00F32E9B"/>
    <w:rsid w:val="00F330C1"/>
    <w:rsid w:val="00F332E9"/>
    <w:rsid w:val="00F3391C"/>
    <w:rsid w:val="00F33BD5"/>
    <w:rsid w:val="00F33D15"/>
    <w:rsid w:val="00F33F13"/>
    <w:rsid w:val="00F34089"/>
    <w:rsid w:val="00F34355"/>
    <w:rsid w:val="00F3514B"/>
    <w:rsid w:val="00F3533C"/>
    <w:rsid w:val="00F35B43"/>
    <w:rsid w:val="00F35F4B"/>
    <w:rsid w:val="00F3604A"/>
    <w:rsid w:val="00F361C6"/>
    <w:rsid w:val="00F362C6"/>
    <w:rsid w:val="00F36463"/>
    <w:rsid w:val="00F3675B"/>
    <w:rsid w:val="00F36A98"/>
    <w:rsid w:val="00F36E49"/>
    <w:rsid w:val="00F371FE"/>
    <w:rsid w:val="00F37398"/>
    <w:rsid w:val="00F3763D"/>
    <w:rsid w:val="00F37A2B"/>
    <w:rsid w:val="00F4028F"/>
    <w:rsid w:val="00F40478"/>
    <w:rsid w:val="00F405D8"/>
    <w:rsid w:val="00F40EAF"/>
    <w:rsid w:val="00F40F24"/>
    <w:rsid w:val="00F41BD0"/>
    <w:rsid w:val="00F41C8B"/>
    <w:rsid w:val="00F4206B"/>
    <w:rsid w:val="00F427BA"/>
    <w:rsid w:val="00F42878"/>
    <w:rsid w:val="00F42A94"/>
    <w:rsid w:val="00F42B71"/>
    <w:rsid w:val="00F43615"/>
    <w:rsid w:val="00F43788"/>
    <w:rsid w:val="00F43BEC"/>
    <w:rsid w:val="00F43C30"/>
    <w:rsid w:val="00F43D1A"/>
    <w:rsid w:val="00F44132"/>
    <w:rsid w:val="00F443DA"/>
    <w:rsid w:val="00F4664B"/>
    <w:rsid w:val="00F47592"/>
    <w:rsid w:val="00F47820"/>
    <w:rsid w:val="00F47842"/>
    <w:rsid w:val="00F47E42"/>
    <w:rsid w:val="00F47F0F"/>
    <w:rsid w:val="00F505F4"/>
    <w:rsid w:val="00F508F2"/>
    <w:rsid w:val="00F50F54"/>
    <w:rsid w:val="00F512FD"/>
    <w:rsid w:val="00F5148A"/>
    <w:rsid w:val="00F51B26"/>
    <w:rsid w:val="00F51B5F"/>
    <w:rsid w:val="00F51DA5"/>
    <w:rsid w:val="00F52A12"/>
    <w:rsid w:val="00F52D73"/>
    <w:rsid w:val="00F5348F"/>
    <w:rsid w:val="00F53A83"/>
    <w:rsid w:val="00F53BE9"/>
    <w:rsid w:val="00F53CD0"/>
    <w:rsid w:val="00F5431E"/>
    <w:rsid w:val="00F5498C"/>
    <w:rsid w:val="00F55341"/>
    <w:rsid w:val="00F55367"/>
    <w:rsid w:val="00F5543C"/>
    <w:rsid w:val="00F558E5"/>
    <w:rsid w:val="00F558E9"/>
    <w:rsid w:val="00F5593B"/>
    <w:rsid w:val="00F567EC"/>
    <w:rsid w:val="00F569E2"/>
    <w:rsid w:val="00F57248"/>
    <w:rsid w:val="00F57CB5"/>
    <w:rsid w:val="00F605AC"/>
    <w:rsid w:val="00F60B01"/>
    <w:rsid w:val="00F6100B"/>
    <w:rsid w:val="00F61217"/>
    <w:rsid w:val="00F61228"/>
    <w:rsid w:val="00F61551"/>
    <w:rsid w:val="00F6168A"/>
    <w:rsid w:val="00F61BEF"/>
    <w:rsid w:val="00F61E1E"/>
    <w:rsid w:val="00F6233C"/>
    <w:rsid w:val="00F625FD"/>
    <w:rsid w:val="00F62957"/>
    <w:rsid w:val="00F62AA6"/>
    <w:rsid w:val="00F62B57"/>
    <w:rsid w:val="00F62C4D"/>
    <w:rsid w:val="00F62D40"/>
    <w:rsid w:val="00F632C3"/>
    <w:rsid w:val="00F63EA1"/>
    <w:rsid w:val="00F63FA6"/>
    <w:rsid w:val="00F64429"/>
    <w:rsid w:val="00F644EE"/>
    <w:rsid w:val="00F64C33"/>
    <w:rsid w:val="00F64C86"/>
    <w:rsid w:val="00F64E1F"/>
    <w:rsid w:val="00F65004"/>
    <w:rsid w:val="00F65351"/>
    <w:rsid w:val="00F65F91"/>
    <w:rsid w:val="00F6601E"/>
    <w:rsid w:val="00F6606A"/>
    <w:rsid w:val="00F661D7"/>
    <w:rsid w:val="00F664E9"/>
    <w:rsid w:val="00F66564"/>
    <w:rsid w:val="00F66D23"/>
    <w:rsid w:val="00F67966"/>
    <w:rsid w:val="00F67A08"/>
    <w:rsid w:val="00F67A90"/>
    <w:rsid w:val="00F700E5"/>
    <w:rsid w:val="00F70357"/>
    <w:rsid w:val="00F712EA"/>
    <w:rsid w:val="00F719D9"/>
    <w:rsid w:val="00F71AE4"/>
    <w:rsid w:val="00F71E72"/>
    <w:rsid w:val="00F72085"/>
    <w:rsid w:val="00F723D5"/>
    <w:rsid w:val="00F724AF"/>
    <w:rsid w:val="00F72A44"/>
    <w:rsid w:val="00F73BFC"/>
    <w:rsid w:val="00F73E08"/>
    <w:rsid w:val="00F74A33"/>
    <w:rsid w:val="00F75075"/>
    <w:rsid w:val="00F757D7"/>
    <w:rsid w:val="00F75971"/>
    <w:rsid w:val="00F7602F"/>
    <w:rsid w:val="00F76903"/>
    <w:rsid w:val="00F76968"/>
    <w:rsid w:val="00F76D7F"/>
    <w:rsid w:val="00F770F1"/>
    <w:rsid w:val="00F7724A"/>
    <w:rsid w:val="00F80096"/>
    <w:rsid w:val="00F81217"/>
    <w:rsid w:val="00F81B1E"/>
    <w:rsid w:val="00F81DEF"/>
    <w:rsid w:val="00F81E28"/>
    <w:rsid w:val="00F82156"/>
    <w:rsid w:val="00F82160"/>
    <w:rsid w:val="00F82388"/>
    <w:rsid w:val="00F82542"/>
    <w:rsid w:val="00F8282A"/>
    <w:rsid w:val="00F82B10"/>
    <w:rsid w:val="00F82B1D"/>
    <w:rsid w:val="00F82B68"/>
    <w:rsid w:val="00F82CB2"/>
    <w:rsid w:val="00F82D05"/>
    <w:rsid w:val="00F83482"/>
    <w:rsid w:val="00F835DB"/>
    <w:rsid w:val="00F8387E"/>
    <w:rsid w:val="00F83FB0"/>
    <w:rsid w:val="00F8470D"/>
    <w:rsid w:val="00F849B2"/>
    <w:rsid w:val="00F84BA8"/>
    <w:rsid w:val="00F85AA2"/>
    <w:rsid w:val="00F862BE"/>
    <w:rsid w:val="00F86493"/>
    <w:rsid w:val="00F86BEE"/>
    <w:rsid w:val="00F86FA4"/>
    <w:rsid w:val="00F87494"/>
    <w:rsid w:val="00F87B4E"/>
    <w:rsid w:val="00F87BBE"/>
    <w:rsid w:val="00F9016B"/>
    <w:rsid w:val="00F90429"/>
    <w:rsid w:val="00F9066D"/>
    <w:rsid w:val="00F9143B"/>
    <w:rsid w:val="00F91648"/>
    <w:rsid w:val="00F91721"/>
    <w:rsid w:val="00F918BA"/>
    <w:rsid w:val="00F91B25"/>
    <w:rsid w:val="00F91E52"/>
    <w:rsid w:val="00F91F60"/>
    <w:rsid w:val="00F92098"/>
    <w:rsid w:val="00F92A58"/>
    <w:rsid w:val="00F93749"/>
    <w:rsid w:val="00F93BA2"/>
    <w:rsid w:val="00F93D5A"/>
    <w:rsid w:val="00F93EA0"/>
    <w:rsid w:val="00F94185"/>
    <w:rsid w:val="00F945A1"/>
    <w:rsid w:val="00F946A0"/>
    <w:rsid w:val="00F948BE"/>
    <w:rsid w:val="00F94912"/>
    <w:rsid w:val="00F94C1B"/>
    <w:rsid w:val="00F94C6C"/>
    <w:rsid w:val="00F94E5D"/>
    <w:rsid w:val="00F952ED"/>
    <w:rsid w:val="00F953E2"/>
    <w:rsid w:val="00F95538"/>
    <w:rsid w:val="00F955AB"/>
    <w:rsid w:val="00F964EB"/>
    <w:rsid w:val="00F96611"/>
    <w:rsid w:val="00F96788"/>
    <w:rsid w:val="00F96CD9"/>
    <w:rsid w:val="00F96E32"/>
    <w:rsid w:val="00F96FE6"/>
    <w:rsid w:val="00F971B6"/>
    <w:rsid w:val="00F97BEA"/>
    <w:rsid w:val="00F97DD8"/>
    <w:rsid w:val="00FA03B5"/>
    <w:rsid w:val="00FA0BAB"/>
    <w:rsid w:val="00FA0DBA"/>
    <w:rsid w:val="00FA0EE8"/>
    <w:rsid w:val="00FA0FFD"/>
    <w:rsid w:val="00FA1897"/>
    <w:rsid w:val="00FA21FD"/>
    <w:rsid w:val="00FA2201"/>
    <w:rsid w:val="00FA23B2"/>
    <w:rsid w:val="00FA2B71"/>
    <w:rsid w:val="00FA2C32"/>
    <w:rsid w:val="00FA3867"/>
    <w:rsid w:val="00FA3FA2"/>
    <w:rsid w:val="00FA4058"/>
    <w:rsid w:val="00FA453C"/>
    <w:rsid w:val="00FA47D8"/>
    <w:rsid w:val="00FA4C6B"/>
    <w:rsid w:val="00FA4ED3"/>
    <w:rsid w:val="00FA5261"/>
    <w:rsid w:val="00FA5A07"/>
    <w:rsid w:val="00FA5AC2"/>
    <w:rsid w:val="00FA5D75"/>
    <w:rsid w:val="00FA622E"/>
    <w:rsid w:val="00FA6884"/>
    <w:rsid w:val="00FA6983"/>
    <w:rsid w:val="00FA74ED"/>
    <w:rsid w:val="00FA7704"/>
    <w:rsid w:val="00FA771D"/>
    <w:rsid w:val="00FA7A07"/>
    <w:rsid w:val="00FA7D07"/>
    <w:rsid w:val="00FB0455"/>
    <w:rsid w:val="00FB0818"/>
    <w:rsid w:val="00FB0F42"/>
    <w:rsid w:val="00FB1414"/>
    <w:rsid w:val="00FB15E6"/>
    <w:rsid w:val="00FB1DC5"/>
    <w:rsid w:val="00FB1E79"/>
    <w:rsid w:val="00FB225A"/>
    <w:rsid w:val="00FB23B4"/>
    <w:rsid w:val="00FB268A"/>
    <w:rsid w:val="00FB2C37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90B"/>
    <w:rsid w:val="00FB416A"/>
    <w:rsid w:val="00FB4189"/>
    <w:rsid w:val="00FB4C4B"/>
    <w:rsid w:val="00FB4D1F"/>
    <w:rsid w:val="00FB51B2"/>
    <w:rsid w:val="00FB568D"/>
    <w:rsid w:val="00FB57EA"/>
    <w:rsid w:val="00FB5C91"/>
    <w:rsid w:val="00FB6A3C"/>
    <w:rsid w:val="00FB6A8D"/>
    <w:rsid w:val="00FB6AEB"/>
    <w:rsid w:val="00FB6B6B"/>
    <w:rsid w:val="00FB6BD8"/>
    <w:rsid w:val="00FB6CC6"/>
    <w:rsid w:val="00FB7618"/>
    <w:rsid w:val="00FB7AEC"/>
    <w:rsid w:val="00FB7CDE"/>
    <w:rsid w:val="00FB7D4E"/>
    <w:rsid w:val="00FC0078"/>
    <w:rsid w:val="00FC0247"/>
    <w:rsid w:val="00FC0686"/>
    <w:rsid w:val="00FC0B98"/>
    <w:rsid w:val="00FC0CCB"/>
    <w:rsid w:val="00FC1392"/>
    <w:rsid w:val="00FC1501"/>
    <w:rsid w:val="00FC1F67"/>
    <w:rsid w:val="00FC2684"/>
    <w:rsid w:val="00FC2E2E"/>
    <w:rsid w:val="00FC3409"/>
    <w:rsid w:val="00FC3737"/>
    <w:rsid w:val="00FC3770"/>
    <w:rsid w:val="00FC38CE"/>
    <w:rsid w:val="00FC38D4"/>
    <w:rsid w:val="00FC38F4"/>
    <w:rsid w:val="00FC3BAC"/>
    <w:rsid w:val="00FC3CA0"/>
    <w:rsid w:val="00FC4080"/>
    <w:rsid w:val="00FC4C81"/>
    <w:rsid w:val="00FC5022"/>
    <w:rsid w:val="00FC598E"/>
    <w:rsid w:val="00FC599D"/>
    <w:rsid w:val="00FC626E"/>
    <w:rsid w:val="00FC68AF"/>
    <w:rsid w:val="00FC6CAB"/>
    <w:rsid w:val="00FC70B9"/>
    <w:rsid w:val="00FC70FA"/>
    <w:rsid w:val="00FC74BC"/>
    <w:rsid w:val="00FC755E"/>
    <w:rsid w:val="00FC771A"/>
    <w:rsid w:val="00FC7C1B"/>
    <w:rsid w:val="00FC7D55"/>
    <w:rsid w:val="00FD02D6"/>
    <w:rsid w:val="00FD073A"/>
    <w:rsid w:val="00FD08A2"/>
    <w:rsid w:val="00FD154E"/>
    <w:rsid w:val="00FD15F0"/>
    <w:rsid w:val="00FD1EDB"/>
    <w:rsid w:val="00FD2052"/>
    <w:rsid w:val="00FD2344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B2C"/>
    <w:rsid w:val="00FD4B66"/>
    <w:rsid w:val="00FD5118"/>
    <w:rsid w:val="00FD5159"/>
    <w:rsid w:val="00FD5216"/>
    <w:rsid w:val="00FD53BC"/>
    <w:rsid w:val="00FD5CAC"/>
    <w:rsid w:val="00FD5D3E"/>
    <w:rsid w:val="00FD5E49"/>
    <w:rsid w:val="00FD5F5B"/>
    <w:rsid w:val="00FD6115"/>
    <w:rsid w:val="00FD6148"/>
    <w:rsid w:val="00FD6F9D"/>
    <w:rsid w:val="00FD7237"/>
    <w:rsid w:val="00FD7248"/>
    <w:rsid w:val="00FD7EE3"/>
    <w:rsid w:val="00FE0034"/>
    <w:rsid w:val="00FE0421"/>
    <w:rsid w:val="00FE0A38"/>
    <w:rsid w:val="00FE0AE0"/>
    <w:rsid w:val="00FE100F"/>
    <w:rsid w:val="00FE1401"/>
    <w:rsid w:val="00FE1564"/>
    <w:rsid w:val="00FE1A4C"/>
    <w:rsid w:val="00FE1F0D"/>
    <w:rsid w:val="00FE2019"/>
    <w:rsid w:val="00FE20FB"/>
    <w:rsid w:val="00FE24ED"/>
    <w:rsid w:val="00FE2867"/>
    <w:rsid w:val="00FE2A09"/>
    <w:rsid w:val="00FE2B83"/>
    <w:rsid w:val="00FE2EDF"/>
    <w:rsid w:val="00FE2F06"/>
    <w:rsid w:val="00FE39D1"/>
    <w:rsid w:val="00FE4507"/>
    <w:rsid w:val="00FE492F"/>
    <w:rsid w:val="00FE499E"/>
    <w:rsid w:val="00FE4A65"/>
    <w:rsid w:val="00FE4FF8"/>
    <w:rsid w:val="00FE5858"/>
    <w:rsid w:val="00FE5AF2"/>
    <w:rsid w:val="00FE616A"/>
    <w:rsid w:val="00FE6ED9"/>
    <w:rsid w:val="00FE7356"/>
    <w:rsid w:val="00FE741C"/>
    <w:rsid w:val="00FE74C1"/>
    <w:rsid w:val="00FE7B41"/>
    <w:rsid w:val="00FF0014"/>
    <w:rsid w:val="00FF0ABD"/>
    <w:rsid w:val="00FF0C50"/>
    <w:rsid w:val="00FF10AC"/>
    <w:rsid w:val="00FF11D6"/>
    <w:rsid w:val="00FF13E5"/>
    <w:rsid w:val="00FF1587"/>
    <w:rsid w:val="00FF185A"/>
    <w:rsid w:val="00FF18CC"/>
    <w:rsid w:val="00FF1CBF"/>
    <w:rsid w:val="00FF1CE5"/>
    <w:rsid w:val="00FF20A7"/>
    <w:rsid w:val="00FF25F1"/>
    <w:rsid w:val="00FF26B0"/>
    <w:rsid w:val="00FF27A5"/>
    <w:rsid w:val="00FF2AF7"/>
    <w:rsid w:val="00FF3BE8"/>
    <w:rsid w:val="00FF420D"/>
    <w:rsid w:val="00FF5400"/>
    <w:rsid w:val="00FF57BA"/>
    <w:rsid w:val="00FF5C22"/>
    <w:rsid w:val="00FF5CF0"/>
    <w:rsid w:val="00FF5E49"/>
    <w:rsid w:val="00FF5F84"/>
    <w:rsid w:val="00FF6013"/>
    <w:rsid w:val="00FF6167"/>
    <w:rsid w:val="00FF6411"/>
    <w:rsid w:val="00FF657D"/>
    <w:rsid w:val="00FF6EA7"/>
    <w:rsid w:val="00FF70C6"/>
    <w:rsid w:val="00FF7407"/>
    <w:rsid w:val="00FF7732"/>
    <w:rsid w:val="00FF7771"/>
    <w:rsid w:val="00FF7A61"/>
    <w:rsid w:val="00FF7BD0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E4B1F154-42EC-47DB-A34D-BCCFA2F8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4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1"/>
    <w:qFormat/>
    <w:rsid w:val="00E927E6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/>
      <w:b/>
      <w:bCs/>
      <w:sz w:val="30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927E6"/>
    <w:rPr>
      <w:rFonts w:asciiTheme="majorBidi" w:hAnsiTheme="majorBidi"/>
      <w:b/>
      <w:bCs/>
      <w:sz w:val="30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41398C"/>
    <w:rPr>
      <w:rFonts w:cs="Angsana New"/>
      <w:szCs w:val="25"/>
    </w:rPr>
  </w:style>
  <w:style w:type="character" w:styleId="Emphasis">
    <w:name w:val="Emphasis"/>
    <w:basedOn w:val="DefaultParagraphFont"/>
    <w:qFormat/>
    <w:rsid w:val="00FA2B71"/>
    <w:rPr>
      <w:i/>
      <w:iCs/>
    </w:rPr>
  </w:style>
  <w:style w:type="table" w:customStyle="1" w:styleId="TableGrid3">
    <w:name w:val="Table Grid3"/>
    <w:basedOn w:val="TableNormal"/>
    <w:next w:val="TableGrid"/>
    <w:uiPriority w:val="39"/>
    <w:rsid w:val="00B052E5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A61DB-D9A2-4D93-8EE5-2C9F995D4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85</TotalTime>
  <Pages>31</Pages>
  <Words>5903</Words>
  <Characters>33649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cp:lastModifiedBy>Apisara, Impong</cp:lastModifiedBy>
  <cp:revision>29</cp:revision>
  <cp:lastPrinted>2025-04-25T10:33:00Z</cp:lastPrinted>
  <dcterms:created xsi:type="dcterms:W3CDTF">2025-04-29T12:47:00Z</dcterms:created>
  <dcterms:modified xsi:type="dcterms:W3CDTF">2025-05-06T10:00:00Z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e481c0c7b7c25ff26cf2f9dafed4e37485b00cad93a5d39d49c905c62708bbb6</vt:lpwstr>
  </property>
</Properties>
</file>